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Hlk119388790"/>
    <w:bookmarkEnd w:id="0"/>
    <w:p w:rsidR="000D0CA1" w:rsidRPr="00F70CC9" w:rsidRDefault="000D0CA1" w:rsidP="00FC7E58">
      <w:pPr>
        <w:rPr>
          <w:sz w:val="22"/>
          <w:szCs w:val="28"/>
          <w:lang w:bidi="ar-SY"/>
        </w:rPr>
      </w:pPr>
      <w:r>
        <w:rPr>
          <w:noProof/>
          <w:sz w:val="22"/>
          <w:szCs w:val="28"/>
        </w:rPr>
        <mc:AlternateContent>
          <mc:Choice Requires="wpg">
            <w:drawing>
              <wp:anchor distT="0" distB="0" distL="114300" distR="114300" simplePos="0" relativeHeight="252254208" behindDoc="0" locked="0" layoutInCell="1" allowOverlap="1" wp14:anchorId="7356B119" wp14:editId="5FD4F488">
                <wp:simplePos x="0" y="0"/>
                <wp:positionH relativeFrom="column">
                  <wp:posOffset>-1196975</wp:posOffset>
                </wp:positionH>
                <wp:positionV relativeFrom="paragraph">
                  <wp:posOffset>47625</wp:posOffset>
                </wp:positionV>
                <wp:extent cx="8276590" cy="819785"/>
                <wp:effectExtent l="57150" t="38100" r="48260" b="75565"/>
                <wp:wrapNone/>
                <wp:docPr id="57" name="مجموعة 57"/>
                <wp:cNvGraphicFramePr/>
                <a:graphic xmlns:a="http://schemas.openxmlformats.org/drawingml/2006/main">
                  <a:graphicData uri="http://schemas.microsoft.com/office/word/2010/wordprocessingGroup">
                    <wpg:wgp>
                      <wpg:cNvGrpSpPr/>
                      <wpg:grpSpPr>
                        <a:xfrm>
                          <a:off x="0" y="0"/>
                          <a:ext cx="8276590" cy="819785"/>
                          <a:chOff x="0" y="0"/>
                          <a:chExt cx="8276896" cy="819806"/>
                        </a:xfrm>
                      </wpg:grpSpPr>
                      <wps:wsp>
                        <wps:cNvPr id="55" name="مستطيل 55"/>
                        <wps:cNvSpPr/>
                        <wps:spPr>
                          <a:xfrm>
                            <a:off x="0" y="0"/>
                            <a:ext cx="8119241" cy="677917"/>
                          </a:xfrm>
                          <a:prstGeom prst="rect">
                            <a:avLst/>
                          </a:prstGeom>
                        </wps:spPr>
                        <wps:style>
                          <a:lnRef idx="0">
                            <a:schemeClr val="accent5"/>
                          </a:lnRef>
                          <a:fillRef idx="3">
                            <a:schemeClr val="accent5"/>
                          </a:fillRef>
                          <a:effectRef idx="3">
                            <a:schemeClr val="accent5"/>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6" name="مستطيل 56"/>
                        <wps:cNvSpPr/>
                        <wps:spPr>
                          <a:xfrm>
                            <a:off x="157655" y="141889"/>
                            <a:ext cx="8119241" cy="677917"/>
                          </a:xfrm>
                          <a:prstGeom prst="rect">
                            <a:avLst/>
                          </a:prstGeom>
                        </wps:spPr>
                        <wps:style>
                          <a:lnRef idx="0">
                            <a:schemeClr val="accent1"/>
                          </a:lnRef>
                          <a:fillRef idx="3">
                            <a:schemeClr val="accent1"/>
                          </a:fillRef>
                          <a:effectRef idx="3">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B619430" id="مجموعة 57" o:spid="_x0000_s1026" style="position:absolute;margin-left:-94.25pt;margin-top:3.75pt;width:651.7pt;height:64.55pt;z-index:252254208" coordsize="82768,81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">
                <v:rect id="مستطيل 55" o:spid="_x0000_s1027" style="position:absolute;width:81192;height:67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" fillcolor="#65a0d7 [3032]" stroked="f">
                  <v:fill color2="#5898d4 [3176]" rotate="t" colors="0 #71a6db;.5 #559bdb;1 #438ac9" focus="100%" type="gradient">
                    <o:fill v:ext="view" type="gradientUnscaled"/>
                  </v:fill>
                  <v:shadow on="t" color="black" opacity="41287f" offset="0,1.5pt"/>
                </v:rect>
                <v:rect id="مستطيل 56" o:spid="_x0000_s1028" style="position:absolute;left:1576;top:1418;width:81192;height:67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" fillcolor="#4f7ac7 [3028]" stroked="f">
                  <v:fill color2="#416fc3 [3172]" rotate="t" colors="0 #6083cb;.5 #3e70ca;1 #2e61ba" focus="100%" type="gradient">
                    <o:fill v:ext="view" type="gradientUnscaled"/>
                  </v:fill>
                  <v:shadow on="t" color="black" opacity="41287f" offset="0,1.5pt"/>
                </v:rect>
              </v:group>
            </w:pict>
          </mc:Fallback>
        </mc:AlternateContent>
      </w:r>
      <w:r>
        <w:rPr>
          <w:noProof/>
          <w:sz w:val="22"/>
          <w:szCs w:val="28"/>
        </w:rPr>
        <mc:AlternateContent>
          <mc:Choice Requires="wpg">
            <w:drawing>
              <wp:anchor distT="0" distB="0" distL="114300" distR="114300" simplePos="0" relativeHeight="252255232" behindDoc="0" locked="0" layoutInCell="1" allowOverlap="1" wp14:anchorId="6878B797" wp14:editId="7A280487">
                <wp:simplePos x="0" y="0"/>
                <wp:positionH relativeFrom="column">
                  <wp:posOffset>5114459</wp:posOffset>
                </wp:positionH>
                <wp:positionV relativeFrom="paragraph">
                  <wp:posOffset>-5118100</wp:posOffset>
                </wp:positionV>
                <wp:extent cx="835572" cy="15946822"/>
                <wp:effectExtent l="57150" t="38100" r="60325" b="74295"/>
                <wp:wrapNone/>
                <wp:docPr id="58" name="مجموعة 58"/>
                <wp:cNvGraphicFramePr/>
                <a:graphic xmlns:a="http://schemas.openxmlformats.org/drawingml/2006/main">
                  <a:graphicData uri="http://schemas.microsoft.com/office/word/2010/wordprocessingGroup">
                    <wpg:wgp>
                      <wpg:cNvGrpSpPr/>
                      <wpg:grpSpPr>
                        <a:xfrm>
                          <a:off x="0" y="0"/>
                          <a:ext cx="835572" cy="15946822"/>
                          <a:chOff x="3720662" y="-3720662"/>
                          <a:chExt cx="835572" cy="8261130"/>
                        </a:xfrm>
                      </wpg:grpSpPr>
                      <wps:wsp>
                        <wps:cNvPr id="59" name="مستطيل 59"/>
                        <wps:cNvSpPr/>
                        <wps:spPr>
                          <a:xfrm rot="5400000">
                            <a:off x="0" y="0"/>
                            <a:ext cx="8119241" cy="677917"/>
                          </a:xfrm>
                          <a:prstGeom prst="rect">
                            <a:avLst/>
                          </a:prstGeom>
                        </wps:spPr>
                        <wps:style>
                          <a:lnRef idx="0">
                            <a:schemeClr val="accent5"/>
                          </a:lnRef>
                          <a:fillRef idx="3">
                            <a:schemeClr val="accent5"/>
                          </a:fillRef>
                          <a:effectRef idx="3">
                            <a:schemeClr val="accent5"/>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0" name="مستطيل 60"/>
                        <wps:cNvSpPr/>
                        <wps:spPr>
                          <a:xfrm rot="5400000">
                            <a:off x="157655" y="141889"/>
                            <a:ext cx="8119241" cy="677917"/>
                          </a:xfrm>
                          <a:prstGeom prst="rect">
                            <a:avLst/>
                          </a:prstGeom>
                        </wps:spPr>
                        <wps:style>
                          <a:lnRef idx="0">
                            <a:schemeClr val="accent1"/>
                          </a:lnRef>
                          <a:fillRef idx="3">
                            <a:schemeClr val="accent1"/>
                          </a:fillRef>
                          <a:effectRef idx="3">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ABDD5AF" id="مجموعة 58" o:spid="_x0000_s1026" style="position:absolute;margin-left:402.7pt;margin-top:-403pt;width:65.8pt;height:1255.65pt;z-index:252255232;mso-width-relative:margin;mso-height-relative:margin" coordorigin="37206,-37206" coordsize="8355,826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">
                <v:rect id="مستطيل 59" o:spid="_x0000_s1027" style="position:absolute;width:81191;height:677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" fillcolor="#65a0d7 [3032]" stroked="f">
                  <v:fill color2="#5898d4 [3176]" rotate="t" colors="0 #71a6db;.5 #559bdb;1 #438ac9" focus="100%" type="gradient">
                    <o:fill v:ext="view" type="gradientUnscaled"/>
                  </v:fill>
                  <v:shadow on="t" color="black" opacity="41287f" offset="0,1.5pt"/>
                </v:rect>
                <v:rect id="مستطيل 60" o:spid="_x0000_s1028" style="position:absolute;left:1577;top:1419;width:81191;height:677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" fillcolor="#4f7ac7 [3028]" stroked="f">
                  <v:fill color2="#416fc3 [3172]" rotate="t" colors="0 #6083cb;.5 #3e70ca;1 #2e61ba" focus="100%" type="gradient">
                    <o:fill v:ext="view" type="gradientUnscaled"/>
                  </v:fill>
                  <v:shadow on="t" color="black" opacity="41287f" offset="0,1.5pt"/>
                </v:rect>
              </v:group>
            </w:pict>
          </mc:Fallback>
        </mc:AlternateContent>
      </w:r>
    </w:p>
    <w:p w:rsidR="000D0CA1" w:rsidRPr="00F53D08" w:rsidRDefault="000D0CA1" w:rsidP="000D0CA1">
      <w:pPr>
        <w:rPr>
          <w:rtl/>
        </w:rPr>
      </w:pPr>
    </w:p>
    <w:p w:rsidR="000D0CA1" w:rsidRDefault="000D0CA1" w:rsidP="000D0CA1">
      <w:r>
        <w:rPr>
          <w:rFonts w:hint="cs"/>
          <w:noProof/>
        </w:rPr>
        <mc:AlternateContent>
          <mc:Choice Requires="wps">
            <w:drawing>
              <wp:anchor distT="0" distB="0" distL="114300" distR="114300" simplePos="0" relativeHeight="252257280" behindDoc="1" locked="0" layoutInCell="1" allowOverlap="1" wp14:anchorId="6DD24718" wp14:editId="36FE5250">
                <wp:simplePos x="0" y="0"/>
                <wp:positionH relativeFrom="page">
                  <wp:align>left</wp:align>
                </wp:positionH>
                <wp:positionV relativeFrom="paragraph">
                  <wp:posOffset>262589</wp:posOffset>
                </wp:positionV>
                <wp:extent cx="6376737" cy="7903869"/>
                <wp:effectExtent l="0" t="0" r="24130" b="20955"/>
                <wp:wrapNone/>
                <wp:docPr id="86" name="مستطيل 86"/>
                <wp:cNvGraphicFramePr/>
                <a:graphic xmlns:a="http://schemas.openxmlformats.org/drawingml/2006/main">
                  <a:graphicData uri="http://schemas.microsoft.com/office/word/2010/wordprocessingShape">
                    <wps:wsp>
                      <wps:cNvSpPr/>
                      <wps:spPr>
                        <a:xfrm>
                          <a:off x="0" y="0"/>
                          <a:ext cx="6376737" cy="7903869"/>
                        </a:xfrm>
                        <a:prstGeom prst="rect">
                          <a:avLst/>
                        </a:prstGeom>
                        <a:solidFill>
                          <a:schemeClr val="bg1">
                            <a:lumMod val="95000"/>
                          </a:schemeClr>
                        </a:solidFill>
                        <a:ln/>
                      </wps:spPr>
                      <wps:style>
                        <a:lnRef idx="1">
                          <a:schemeClr val="accent3"/>
                        </a:lnRef>
                        <a:fillRef idx="2">
                          <a:schemeClr val="accent3"/>
                        </a:fillRef>
                        <a:effectRef idx="1">
                          <a:schemeClr val="accent3"/>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CD7ABE6" id="مستطيل 86" o:spid="_x0000_s1026" style="position:absolute;margin-left:0;margin-top:20.7pt;width:502.1pt;height:622.35pt;z-index:-251059200;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" fillcolor="#f2f2f2 [3052]" strokecolor="#a5a5a5 [3206]" strokeweight=".5pt">
                <w10:wrap anchorx="page"/>
              </v:rect>
            </w:pict>
          </mc:Fallback>
        </mc:AlternateContent>
      </w:r>
    </w:p>
    <w:p w:rsidR="000D0CA1" w:rsidRPr="00F53D08" w:rsidRDefault="000D0CA1" w:rsidP="000D0CA1">
      <w:pPr>
        <w:rPr>
          <w:rtl/>
        </w:rPr>
      </w:pPr>
    </w:p>
    <w:p w:rsidR="000D0CA1" w:rsidRPr="00F53D08" w:rsidRDefault="000D0CA1" w:rsidP="000D0CA1">
      <w:pPr>
        <w:rPr>
          <w:rtl/>
        </w:rPr>
      </w:pPr>
    </w:p>
    <w:p w:rsidR="000D0CA1" w:rsidRPr="00F53D08" w:rsidRDefault="000D0CA1" w:rsidP="000D0CA1">
      <w:pPr>
        <w:rPr>
          <w:rtl/>
        </w:rPr>
      </w:pPr>
      <w:r>
        <w:rPr>
          <w:rFonts w:cs="Times New Roman"/>
          <w:noProof/>
          <w:color w:val="auto"/>
          <w:sz w:val="24"/>
          <w:szCs w:val="24"/>
        </w:rPr>
        <mc:AlternateContent>
          <mc:Choice Requires="wpg">
            <w:drawing>
              <wp:anchor distT="0" distB="0" distL="114300" distR="114300" simplePos="0" relativeHeight="252253184" behindDoc="0" locked="0" layoutInCell="1" allowOverlap="1" wp14:anchorId="55A8A4CC" wp14:editId="41C708DD">
                <wp:simplePos x="0" y="0"/>
                <wp:positionH relativeFrom="margin">
                  <wp:posOffset>-746493</wp:posOffset>
                </wp:positionH>
                <wp:positionV relativeFrom="margin">
                  <wp:posOffset>1756376</wp:posOffset>
                </wp:positionV>
                <wp:extent cx="5678805" cy="2974975"/>
                <wp:effectExtent l="0" t="0" r="0" b="0"/>
                <wp:wrapSquare wrapText="bothSides"/>
                <wp:docPr id="8427" name="Group 8427"/>
                <wp:cNvGraphicFramePr/>
                <a:graphic xmlns:a="http://schemas.openxmlformats.org/drawingml/2006/main">
                  <a:graphicData uri="http://schemas.microsoft.com/office/word/2010/wordprocessingGroup">
                    <wpg:wgp>
                      <wpg:cNvGrpSpPr/>
                      <wpg:grpSpPr>
                        <a:xfrm>
                          <a:off x="0" y="0"/>
                          <a:ext cx="5678805" cy="2974975"/>
                          <a:chOff x="-390229" y="161220"/>
                          <a:chExt cx="5679413" cy="2976526"/>
                        </a:xfrm>
                      </wpg:grpSpPr>
                      <wps:wsp>
                        <wps:cNvPr id="1547" name="Text Box 44"/>
                        <wps:cNvSpPr txBox="1">
                          <a:spLocks noChangeArrowheads="1"/>
                        </wps:cNvSpPr>
                        <wps:spPr bwMode="auto">
                          <a:xfrm>
                            <a:off x="259645" y="1964266"/>
                            <a:ext cx="4212590" cy="1173480"/>
                          </a:xfrm>
                          <a:prstGeom prst="rect">
                            <a:avLst/>
                          </a:prstGeom>
                          <a:noFill/>
                          <a:ln w="9525">
                            <a:noFill/>
                            <a:miter lim="800000"/>
                            <a:headEnd/>
                            <a:tailEnd/>
                          </a:ln>
                        </wps:spPr>
                        <wps:txbx>
                          <w:txbxContent>
                            <w:p w:rsidR="00FC7E58" w:rsidRDefault="00FC7E58" w:rsidP="000D0CA1">
                              <w:pPr>
                                <w:pBdr>
                                  <w:top w:val="single" w:sz="12" w:space="1" w:color="002060"/>
                                </w:pBdr>
                                <w:bidi w:val="0"/>
                                <w:spacing w:line="240" w:lineRule="auto"/>
                                <w:jc w:val="center"/>
                                <w:rPr>
                                  <w:color w:val="3C88A6"/>
                                  <w:sz w:val="108"/>
                                  <w:szCs w:val="108"/>
                                </w:rPr>
                              </w:pPr>
                              <w:r>
                                <w:rPr>
                                  <w:rFonts w:cs="Monotype Koufi" w:hint="cs"/>
                                  <w:b/>
                                  <w:color w:val="3C88A6"/>
                                  <w:sz w:val="72"/>
                                  <w:szCs w:val="72"/>
                                  <w:rtl/>
                                  <w:lang w:bidi="ar-SY"/>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دليل المدرّب</w:t>
                              </w:r>
                            </w:p>
                          </w:txbxContent>
                        </wps:txbx>
                        <wps:bodyPr rot="0" vert="horz" wrap="square" lIns="91440" tIns="45720" rIns="91440" bIns="45720" anchor="t" anchorCtr="0">
                          <a:noAutofit/>
                        </wps:bodyPr>
                      </wps:wsp>
                      <wps:wsp>
                        <wps:cNvPr id="1548" name="Text Box 14"/>
                        <wps:cNvSpPr txBox="1">
                          <a:spLocks noChangeArrowheads="1"/>
                        </wps:cNvSpPr>
                        <wps:spPr bwMode="auto">
                          <a:xfrm>
                            <a:off x="-390229" y="161220"/>
                            <a:ext cx="5679413" cy="2019349"/>
                          </a:xfrm>
                          <a:prstGeom prst="rect">
                            <a:avLst/>
                          </a:prstGeom>
                          <a:noFill/>
                          <a:ln w="9525">
                            <a:noFill/>
                            <a:miter lim="800000"/>
                            <a:headEnd/>
                            <a:tailEnd/>
                          </a:ln>
                        </wps:spPr>
                        <wps:txbx>
                          <w:txbxContent>
                            <w:p w:rsidR="00FC7E58" w:rsidRPr="002563F8" w:rsidRDefault="00FC7E58" w:rsidP="000D0CA1">
                              <w:pPr>
                                <w:spacing w:line="240" w:lineRule="auto"/>
                                <w:jc w:val="center"/>
                                <w:rPr>
                                  <w:color w:val="012E40"/>
                                  <w:sz w:val="108"/>
                                  <w:szCs w:val="108"/>
                                  <w:rtl/>
                                  <w:lang w:val="en-GB"/>
                                </w:rPr>
                              </w:pPr>
                              <w:r>
                                <w:rPr>
                                  <w:rFonts w:ascii="Adobe Arabic" w:hAnsi="Adobe Arabic" w:cs="Adobe Arabic" w:hint="cs"/>
                                  <w:b/>
                                  <w:bCs/>
                                  <w:color w:val="012E40"/>
                                  <w:sz w:val="120"/>
                                  <w:szCs w:val="120"/>
                                  <w:rtl/>
                                  <w:lang w:val="en-GB" w:bidi="ar-SY"/>
                                </w:rPr>
                                <w:t>مهارات التعامل مع المرؤوسين</w:t>
                              </w: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id="Group 8427" o:spid="_x0000_s1026" style="position:absolute;left:0;text-align:left;margin-left:-58.8pt;margin-top:138.3pt;width:447.15pt;height:234.25pt;z-index:252253184;mso-position-horizontal-relative:margin;mso-position-vertical-relative:margin" coordorigin="-3902,1612" coordsize="56794,297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">
                <v:shapetype id="_x0000_t202" coordsize="21600,21600" o:spt="202" path="m,l,21600r21600,l21600,xe">
                  <v:stroke joinstyle="miter"/>
                  <v:path gradientshapeok="t" o:connecttype="rect"/>
                </v:shapetype>
                <v:shape id="Text Box 44" o:spid="_x0000_s1027" type="#_x0000_t202" style="position:absolute;left:2596;top:19642;width:42126;height:117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TlG8MA&#10;AADdAAAADwAAAGRycy9kb3ducmV2LnhtbERPS2vCQBC+F/wPywje6m5Fq6auIorgyWJ8QG9DdkxC&#10;s7Mhu5r033eFQm/z8T1nsepsJR7U+NKxhrehAkGcOVNyruF82r3OQPiAbLByTBp+yMNq2XtZYGJc&#10;y0d6pCEXMYR9ghqKEOpESp8VZNEPXU0cuZtrLIYIm1yaBtsYbis5UupdWiw5NhRY06ag7Du9Ww2X&#10;w+3rOlaf+dZO6tZ1SrKdS60H/W79ASJQF/7Ff+69ifMn4yk8v4kny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MTlG8MAAADdAAAADwAAAAAAAAAAAAAAAACYAgAAZHJzL2Rv&#10;d25yZXYueG1sUEsFBgAAAAAEAAQA9QAAAIgDAAAAAA==&#10;" filled="f" stroked="f">
                  <v:textbox>
                    <w:txbxContent>
                      <w:p w:rsidR="00FC7E58" w:rsidRDefault="00FC7E58" w:rsidP="000D0CA1">
                        <w:pPr>
                          <w:pBdr>
                            <w:top w:val="single" w:sz="12" w:space="1" w:color="002060"/>
                          </w:pBdr>
                          <w:bidi w:val="0"/>
                          <w:spacing w:line="240" w:lineRule="auto"/>
                          <w:jc w:val="center"/>
                          <w:rPr>
                            <w:color w:val="3C88A6"/>
                            <w:sz w:val="108"/>
                            <w:szCs w:val="108"/>
                          </w:rPr>
                        </w:pPr>
                        <w:r>
                          <w:rPr>
                            <w:rFonts w:cs="Monotype Koufi" w:hint="cs"/>
                            <w:b/>
                            <w:color w:val="3C88A6"/>
                            <w:sz w:val="72"/>
                            <w:szCs w:val="72"/>
                            <w:rtl/>
                            <w:lang w:bidi="ar-SY"/>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دليل المدرّب</w:t>
                        </w:r>
                      </w:p>
                    </w:txbxContent>
                  </v:textbox>
                </v:shape>
                <v:shape id="Text Box 14" o:spid="_x0000_s1028" type="#_x0000_t202" style="position:absolute;left:-3902;top:1612;width:56793;height:201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txacUA&#10;AADdAAAADwAAAGRycy9kb3ducmV2LnhtbESPQWvCQBCF70L/wzIFb7pbUampq5SK4KlFq0JvQ3ZM&#10;QrOzIbua9N93DoK3Gd6b975Zrntfqxu1sQps4WVsQBHnwVVcWDh+b0evoGJCdlgHJgt/FGG9ehos&#10;MXOh4z3dDqlQEsIxQwtlSk2mdcxL8hjHoSEW7RJaj0nWttCuxU7Cfa0nxsy1x4qlocSGPkrKfw9X&#10;b+H0efk5T81XsfGzpgu90ewX2trhc//+BipRnx7m+/XOCf5sKrjyjYyg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W3FpxQAAAN0AAAAPAAAAAAAAAAAAAAAAAJgCAABkcnMv&#10;ZG93bnJldi54bWxQSwUGAAAAAAQABAD1AAAAigMAAAAA&#10;" filled="f" stroked="f">
                  <v:textbox>
                    <w:txbxContent>
                      <w:p w:rsidR="00FC7E58" w:rsidRPr="002563F8" w:rsidRDefault="00FC7E58" w:rsidP="000D0CA1">
                        <w:pPr>
                          <w:spacing w:line="240" w:lineRule="auto"/>
                          <w:jc w:val="center"/>
                          <w:rPr>
                            <w:color w:val="012E40"/>
                            <w:sz w:val="108"/>
                            <w:szCs w:val="108"/>
                            <w:rtl/>
                            <w:lang w:val="en-GB"/>
                          </w:rPr>
                        </w:pPr>
                        <w:r>
                          <w:rPr>
                            <w:rFonts w:ascii="Adobe Arabic" w:hAnsi="Adobe Arabic" w:cs="Adobe Arabic" w:hint="cs"/>
                            <w:b/>
                            <w:bCs/>
                            <w:color w:val="012E40"/>
                            <w:sz w:val="120"/>
                            <w:szCs w:val="120"/>
                            <w:rtl/>
                            <w:lang w:val="en-GB" w:bidi="ar-SY"/>
                          </w:rPr>
                          <w:t>مهارات التعامل مع المرؤوسين</w:t>
                        </w:r>
                      </w:p>
                    </w:txbxContent>
                  </v:textbox>
                </v:shape>
                <w10:wrap type="square" anchorx="margin" anchory="margin"/>
              </v:group>
            </w:pict>
          </mc:Fallback>
        </mc:AlternateContent>
      </w:r>
    </w:p>
    <w:p w:rsidR="000D0CA1" w:rsidRPr="00F53D08" w:rsidRDefault="000D0CA1" w:rsidP="000D0CA1">
      <w:pPr>
        <w:rPr>
          <w:rtl/>
        </w:rPr>
      </w:pPr>
    </w:p>
    <w:p w:rsidR="000D0CA1" w:rsidRPr="00F53D08" w:rsidRDefault="000D0CA1" w:rsidP="000D0CA1">
      <w:pPr>
        <w:rPr>
          <w:rtl/>
        </w:rPr>
      </w:pPr>
    </w:p>
    <w:p w:rsidR="000D0CA1" w:rsidRPr="00F53D08" w:rsidRDefault="000D0CA1" w:rsidP="000D0CA1">
      <w:pPr>
        <w:rPr>
          <w:rtl/>
        </w:rPr>
      </w:pPr>
    </w:p>
    <w:p w:rsidR="000D0CA1" w:rsidRPr="00F53D08" w:rsidRDefault="000D0CA1" w:rsidP="000D0CA1">
      <w:pPr>
        <w:rPr>
          <w:rtl/>
        </w:rPr>
      </w:pPr>
    </w:p>
    <w:p w:rsidR="000D0CA1" w:rsidRPr="00F53D08" w:rsidRDefault="000D0CA1" w:rsidP="000D0CA1">
      <w:pPr>
        <w:rPr>
          <w:rtl/>
        </w:rPr>
      </w:pPr>
    </w:p>
    <w:p w:rsidR="000D0CA1" w:rsidRPr="00F53D08" w:rsidRDefault="000D0CA1" w:rsidP="000D0CA1">
      <w:pPr>
        <w:rPr>
          <w:rtl/>
        </w:rPr>
      </w:pPr>
    </w:p>
    <w:p w:rsidR="000D0CA1" w:rsidRPr="00F53D08" w:rsidRDefault="000D0CA1" w:rsidP="000D0CA1">
      <w:pPr>
        <w:rPr>
          <w:rtl/>
        </w:rPr>
      </w:pPr>
    </w:p>
    <w:p w:rsidR="000D0CA1" w:rsidRDefault="000D0CA1" w:rsidP="000D0CA1">
      <w:pPr>
        <w:tabs>
          <w:tab w:val="left" w:pos="3171"/>
        </w:tabs>
        <w:rPr>
          <w:noProof/>
          <w:sz w:val="22"/>
          <w:szCs w:val="28"/>
        </w:rPr>
      </w:pPr>
      <w:r>
        <w:rPr>
          <w:noProof/>
          <w:sz w:val="22"/>
          <w:szCs w:val="28"/>
        </w:rPr>
        <w:drawing>
          <wp:anchor distT="0" distB="0" distL="114300" distR="114300" simplePos="0" relativeHeight="252258304" behindDoc="0" locked="0" layoutInCell="1" allowOverlap="1" wp14:anchorId="0BABEF90" wp14:editId="5E1222A7">
            <wp:simplePos x="0" y="0"/>
            <wp:positionH relativeFrom="column">
              <wp:posOffset>-93146</wp:posOffset>
            </wp:positionH>
            <wp:positionV relativeFrom="paragraph">
              <wp:posOffset>198755</wp:posOffset>
            </wp:positionV>
            <wp:extent cx="4925695" cy="3752215"/>
            <wp:effectExtent l="0" t="0" r="0" b="0"/>
            <wp:wrapSquare wrapText="bothSides"/>
            <wp:docPr id="102" name="صورة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nvestor presentation-pana.png"/>
                    <pic:cNvPicPr/>
                  </pic:nvPicPr>
                  <pic:blipFill rotWithShape="1">
                    <a:blip r:embed="rId9" cstate="print">
                      <a:extLst>
                        <a:ext uri="{28A0092B-C50C-407E-A947-70E740481C1C}">
                          <a14:useLocalDpi xmlns:a14="http://schemas.microsoft.com/office/drawing/2010/main" val="0"/>
                        </a:ext>
                      </a:extLst>
                    </a:blip>
                    <a:srcRect t="9433" b="14364"/>
                    <a:stretch/>
                  </pic:blipFill>
                  <pic:spPr bwMode="auto">
                    <a:xfrm>
                      <a:off x="0" y="0"/>
                      <a:ext cx="4925695" cy="37522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0D0CA1" w:rsidRPr="00F53D08" w:rsidRDefault="000D0CA1" w:rsidP="000D0CA1">
      <w:pPr>
        <w:tabs>
          <w:tab w:val="left" w:pos="3171"/>
        </w:tabs>
        <w:rPr>
          <w:rtl/>
        </w:rPr>
      </w:pPr>
      <w:r>
        <w:tab/>
      </w:r>
    </w:p>
    <w:p w:rsidR="000D0CA1" w:rsidRPr="00F53D08" w:rsidRDefault="000D0CA1" w:rsidP="000D0CA1">
      <w:pPr>
        <w:rPr>
          <w:rtl/>
        </w:rPr>
      </w:pPr>
    </w:p>
    <w:p w:rsidR="000D0CA1" w:rsidRPr="00F53D08" w:rsidRDefault="000D0CA1" w:rsidP="000D0CA1">
      <w:pPr>
        <w:bidi w:val="0"/>
        <w:spacing w:after="160" w:line="259" w:lineRule="auto"/>
        <w:jc w:val="left"/>
        <w:rPr>
          <w:rtl/>
        </w:rPr>
      </w:pPr>
      <w:r>
        <w:rPr>
          <w:noProof/>
          <w:sz w:val="22"/>
          <w:szCs w:val="28"/>
        </w:rPr>
        <mc:AlternateContent>
          <mc:Choice Requires="wpg">
            <w:drawing>
              <wp:anchor distT="0" distB="0" distL="114300" distR="114300" simplePos="0" relativeHeight="252256256" behindDoc="0" locked="0" layoutInCell="1" allowOverlap="1" wp14:anchorId="78C85B79" wp14:editId="396A25FF">
                <wp:simplePos x="0" y="0"/>
                <wp:positionH relativeFrom="column">
                  <wp:posOffset>-1179095</wp:posOffset>
                </wp:positionH>
                <wp:positionV relativeFrom="paragraph">
                  <wp:posOffset>3108425</wp:posOffset>
                </wp:positionV>
                <wp:extent cx="8276590" cy="458934"/>
                <wp:effectExtent l="57150" t="38100" r="48260" b="74930"/>
                <wp:wrapNone/>
                <wp:docPr id="7619" name="مجموعة 7619"/>
                <wp:cNvGraphicFramePr/>
                <a:graphic xmlns:a="http://schemas.openxmlformats.org/drawingml/2006/main">
                  <a:graphicData uri="http://schemas.microsoft.com/office/word/2010/wordprocessingGroup">
                    <wpg:wgp>
                      <wpg:cNvGrpSpPr/>
                      <wpg:grpSpPr>
                        <a:xfrm>
                          <a:off x="0" y="0"/>
                          <a:ext cx="8276590" cy="458934"/>
                          <a:chOff x="0" y="0"/>
                          <a:chExt cx="8276896" cy="819806"/>
                        </a:xfrm>
                      </wpg:grpSpPr>
                      <wps:wsp>
                        <wps:cNvPr id="7620" name="مستطيل 7620"/>
                        <wps:cNvSpPr/>
                        <wps:spPr>
                          <a:xfrm>
                            <a:off x="0" y="0"/>
                            <a:ext cx="8119241" cy="677917"/>
                          </a:xfrm>
                          <a:prstGeom prst="rect">
                            <a:avLst/>
                          </a:prstGeom>
                        </wps:spPr>
                        <wps:style>
                          <a:lnRef idx="0">
                            <a:schemeClr val="accent5"/>
                          </a:lnRef>
                          <a:fillRef idx="3">
                            <a:schemeClr val="accent5"/>
                          </a:fillRef>
                          <a:effectRef idx="3">
                            <a:schemeClr val="accent5"/>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85" name="مستطيل 85"/>
                        <wps:cNvSpPr/>
                        <wps:spPr>
                          <a:xfrm>
                            <a:off x="157655" y="141889"/>
                            <a:ext cx="8119241" cy="677917"/>
                          </a:xfrm>
                          <a:prstGeom prst="rect">
                            <a:avLst/>
                          </a:prstGeom>
                        </wps:spPr>
                        <wps:style>
                          <a:lnRef idx="0">
                            <a:schemeClr val="accent1"/>
                          </a:lnRef>
                          <a:fillRef idx="3">
                            <a:schemeClr val="accent1"/>
                          </a:fillRef>
                          <a:effectRef idx="3">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AF92F98" id="مجموعة 7619" o:spid="_x0000_s1026" style="position:absolute;margin-left:-92.85pt;margin-top:244.75pt;width:651.7pt;height:36.15pt;z-index:252256256;mso-height-relative:margin" coordsize="82768,81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">
                <v:rect id="مستطيل 7620" o:spid="_x0000_s1027" style="position:absolute;width:81192;height:67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" fillcolor="#65a0d7 [3032]" stroked="f">
                  <v:fill color2="#5898d4 [3176]" rotate="t" colors="0 #71a6db;.5 #559bdb;1 #438ac9" focus="100%" type="gradient">
                    <o:fill v:ext="view" type="gradientUnscaled"/>
                  </v:fill>
                  <v:shadow on="t" color="black" opacity="41287f" offset="0,1.5pt"/>
                </v:rect>
                <v:rect id="مستطيل 85" o:spid="_x0000_s1028" style="position:absolute;left:1576;top:1418;width:81192;height:67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" fillcolor="#4f7ac7 [3028]" stroked="f">
                  <v:fill color2="#416fc3 [3172]" rotate="t" colors="0 #6083cb;.5 #3e70ca;1 #2e61ba" focus="100%" type="gradient">
                    <o:fill v:ext="view" type="gradientUnscaled"/>
                  </v:fill>
                  <v:shadow on="t" color="black" opacity="41287f" offset="0,1.5pt"/>
                </v:rect>
              </v:group>
            </w:pict>
          </mc:Fallback>
        </mc:AlternateContent>
      </w:r>
      <w:r>
        <w:rPr>
          <w:rtl/>
        </w:rPr>
        <w:br w:type="page"/>
      </w:r>
    </w:p>
    <w:p w:rsidR="000D0CA1" w:rsidRPr="005447C6" w:rsidRDefault="000D0CA1" w:rsidP="000D0CA1">
      <w:pPr>
        <w:jc w:val="center"/>
        <w:rPr>
          <w:b/>
          <w:bCs/>
          <w:sz w:val="44"/>
          <w:szCs w:val="48"/>
          <w14:glow w14:rad="228600">
            <w14:schemeClr w14:val="accent1">
              <w14:alpha w14:val="60000"/>
              <w14:satMod w14:val="175000"/>
            </w14:schemeClr>
          </w14:glow>
        </w:rPr>
      </w:pPr>
      <w:r w:rsidRPr="005447C6">
        <w:rPr>
          <w:rFonts w:hint="cs"/>
          <w:b/>
          <w:bCs/>
          <w:sz w:val="44"/>
          <w:szCs w:val="48"/>
          <w:rtl/>
          <w14:glow w14:rad="228600">
            <w14:schemeClr w14:val="accent1">
              <w14:alpha w14:val="60000"/>
              <w14:satMod w14:val="175000"/>
            </w14:schemeClr>
          </w14:glow>
        </w:rPr>
        <w:lastRenderedPageBreak/>
        <w:t>الفهرس</w:t>
      </w:r>
    </w:p>
    <w:tbl>
      <w:tblPr>
        <w:tblStyle w:val="TableGrid"/>
        <w:bidiVisual/>
        <w:tblW w:w="9962" w:type="dxa"/>
        <w:tblInd w:w="-523" w:type="dxa"/>
        <w:tblBorders>
          <w:top w:val="thinThickSmallGap" w:sz="24" w:space="0" w:color="0070C0"/>
          <w:left w:val="thickThinSmallGap" w:sz="24" w:space="0" w:color="0070C0"/>
          <w:bottom w:val="thickThinSmallGap" w:sz="24" w:space="0" w:color="0070C0"/>
          <w:right w:val="thinThickSmallGap" w:sz="24" w:space="0" w:color="0070C0"/>
          <w:insideH w:val="single" w:sz="8" w:space="0" w:color="0070C0"/>
          <w:insideV w:val="single" w:sz="8" w:space="0" w:color="0070C0"/>
        </w:tblBorders>
        <w:tblLook w:val="04A0" w:firstRow="1" w:lastRow="0" w:firstColumn="1" w:lastColumn="0" w:noHBand="0" w:noVBand="1"/>
      </w:tblPr>
      <w:tblGrid>
        <w:gridCol w:w="7975"/>
        <w:gridCol w:w="1987"/>
      </w:tblGrid>
      <w:tr w:rsidR="000D0CA1" w:rsidTr="00FC7E58">
        <w:tc>
          <w:tcPr>
            <w:tcW w:w="7975" w:type="dxa"/>
          </w:tcPr>
          <w:p w:rsidR="000D0CA1" w:rsidRPr="00B21A45" w:rsidRDefault="000D0CA1" w:rsidP="00FC7E58">
            <w:pPr>
              <w:jc w:val="center"/>
              <w:rPr>
                <w:rFonts w:ascii="Adobe Arabic" w:hAnsi="Adobe Arabic" w:cs="Adobe Arabic"/>
                <w:b/>
                <w:bCs/>
                <w:color w:val="C00000"/>
                <w:sz w:val="40"/>
                <w:szCs w:val="40"/>
                <w:rtl/>
                <w:lang w:bidi="ar-SY"/>
              </w:rPr>
            </w:pPr>
            <w:r w:rsidRPr="00B21A45">
              <w:rPr>
                <w:rFonts w:ascii="Adobe Arabic" w:hAnsi="Adobe Arabic" w:cs="Adobe Arabic"/>
                <w:b/>
                <w:bCs/>
                <w:color w:val="C00000"/>
                <w:sz w:val="40"/>
                <w:szCs w:val="40"/>
                <w:rtl/>
                <w:lang w:bidi="ar-SY"/>
              </w:rPr>
              <w:t>المحتويات</w:t>
            </w:r>
          </w:p>
        </w:tc>
        <w:tc>
          <w:tcPr>
            <w:tcW w:w="1987" w:type="dxa"/>
          </w:tcPr>
          <w:p w:rsidR="000D0CA1" w:rsidRPr="00B21A45" w:rsidRDefault="000D0CA1" w:rsidP="00FC7E58">
            <w:pPr>
              <w:jc w:val="center"/>
              <w:rPr>
                <w:rFonts w:ascii="Adobe Arabic" w:hAnsi="Adobe Arabic" w:cs="Adobe Arabic"/>
                <w:b/>
                <w:bCs/>
                <w:color w:val="C00000"/>
                <w:sz w:val="40"/>
                <w:szCs w:val="40"/>
                <w:rtl/>
                <w:lang w:bidi="ar-SY"/>
              </w:rPr>
            </w:pPr>
            <w:r w:rsidRPr="00B21A45">
              <w:rPr>
                <w:rFonts w:ascii="Adobe Arabic" w:hAnsi="Adobe Arabic" w:cs="Adobe Arabic"/>
                <w:b/>
                <w:bCs/>
                <w:color w:val="C00000"/>
                <w:sz w:val="40"/>
                <w:szCs w:val="40"/>
                <w:rtl/>
                <w:lang w:bidi="ar-SY"/>
              </w:rPr>
              <w:t>رقم الصفحة</w:t>
            </w:r>
          </w:p>
        </w:tc>
      </w:tr>
      <w:tr w:rsidR="000D0CA1" w:rsidTr="00FC7E58">
        <w:tc>
          <w:tcPr>
            <w:tcW w:w="7975" w:type="dxa"/>
          </w:tcPr>
          <w:p w:rsidR="000D0CA1" w:rsidRPr="00B21A45" w:rsidRDefault="000D0CA1" w:rsidP="00FC7E58">
            <w:pPr>
              <w:jc w:val="left"/>
              <w:rPr>
                <w:rFonts w:ascii="Adobe Arabic" w:hAnsi="Adobe Arabic" w:cs="Adobe Arabic"/>
                <w:sz w:val="40"/>
                <w:szCs w:val="40"/>
                <w:rtl/>
                <w:lang w:bidi="ar-SY"/>
              </w:rPr>
            </w:pPr>
            <w:r w:rsidRPr="00B21A45">
              <w:rPr>
                <w:rFonts w:ascii="Adobe Arabic" w:eastAsia="Calibri" w:hAnsi="Adobe Arabic" w:cs="Adobe Arabic"/>
                <w:b/>
                <w:bCs/>
                <w:color w:val="002060"/>
                <w:sz w:val="40"/>
                <w:szCs w:val="40"/>
                <w:rtl/>
              </w:rPr>
              <w:t>دليل البرنامج</w:t>
            </w:r>
          </w:p>
        </w:tc>
        <w:tc>
          <w:tcPr>
            <w:tcW w:w="1987" w:type="dxa"/>
          </w:tcPr>
          <w:p w:rsidR="000D0CA1" w:rsidRPr="00B21A45" w:rsidRDefault="000D0CA1" w:rsidP="00FC7E58">
            <w:pPr>
              <w:jc w:val="center"/>
              <w:rPr>
                <w:rFonts w:ascii="Adobe Arabic" w:hAnsi="Adobe Arabic" w:cs="Adobe Arabic"/>
                <w:sz w:val="40"/>
                <w:szCs w:val="40"/>
                <w:rtl/>
                <w:lang w:bidi="ar-SY"/>
              </w:rPr>
            </w:pPr>
            <w:r w:rsidRPr="00B21A45">
              <w:rPr>
                <w:rFonts w:ascii="Adobe Arabic" w:hAnsi="Adobe Arabic" w:cs="Adobe Arabic"/>
                <w:sz w:val="40"/>
                <w:szCs w:val="40"/>
                <w:rtl/>
                <w:lang w:bidi="ar-SY"/>
              </w:rPr>
              <w:t>4</w:t>
            </w:r>
          </w:p>
        </w:tc>
      </w:tr>
      <w:tr w:rsidR="000D0CA1" w:rsidTr="00FC7E58">
        <w:tc>
          <w:tcPr>
            <w:tcW w:w="7975" w:type="dxa"/>
          </w:tcPr>
          <w:p w:rsidR="000D0CA1" w:rsidRPr="00B21A45" w:rsidRDefault="000D0CA1" w:rsidP="00FC7E58">
            <w:pPr>
              <w:jc w:val="left"/>
              <w:rPr>
                <w:rFonts w:ascii="Adobe Arabic" w:hAnsi="Adobe Arabic" w:cs="Adobe Arabic"/>
                <w:sz w:val="40"/>
                <w:szCs w:val="40"/>
                <w:rtl/>
                <w:lang w:bidi="ar-SY"/>
              </w:rPr>
            </w:pPr>
            <w:r w:rsidRPr="00B21A45">
              <w:rPr>
                <w:rFonts w:ascii="Adobe Arabic" w:eastAsia="Calibri" w:hAnsi="Adobe Arabic" w:cs="Adobe Arabic"/>
                <w:b/>
                <w:bCs/>
                <w:color w:val="002060"/>
                <w:sz w:val="40"/>
                <w:szCs w:val="40"/>
                <w:rtl/>
              </w:rPr>
              <w:t>ارشادات المدرب</w:t>
            </w:r>
          </w:p>
        </w:tc>
        <w:tc>
          <w:tcPr>
            <w:tcW w:w="1987" w:type="dxa"/>
          </w:tcPr>
          <w:p w:rsidR="000D0CA1" w:rsidRPr="00B21A45" w:rsidRDefault="000D0CA1" w:rsidP="00FC7E58">
            <w:pPr>
              <w:jc w:val="center"/>
              <w:rPr>
                <w:rFonts w:ascii="Adobe Arabic" w:hAnsi="Adobe Arabic" w:cs="Adobe Arabic"/>
                <w:sz w:val="40"/>
                <w:szCs w:val="40"/>
                <w:rtl/>
                <w:lang w:bidi="ar-SY"/>
              </w:rPr>
            </w:pPr>
            <w:r>
              <w:rPr>
                <w:rFonts w:ascii="Adobe Arabic" w:hAnsi="Adobe Arabic" w:cs="Adobe Arabic" w:hint="cs"/>
                <w:sz w:val="40"/>
                <w:szCs w:val="40"/>
                <w:rtl/>
                <w:lang w:bidi="ar-SY"/>
              </w:rPr>
              <w:t>5</w:t>
            </w:r>
          </w:p>
        </w:tc>
      </w:tr>
      <w:tr w:rsidR="000D0CA1" w:rsidTr="00FC7E58">
        <w:tc>
          <w:tcPr>
            <w:tcW w:w="9962" w:type="dxa"/>
            <w:gridSpan w:val="2"/>
            <w:shd w:val="clear" w:color="auto" w:fill="D9D9D9" w:themeFill="background1" w:themeFillShade="D9"/>
          </w:tcPr>
          <w:p w:rsidR="000D0CA1" w:rsidRPr="00B21A45" w:rsidRDefault="000D0CA1" w:rsidP="00FC7E58">
            <w:pPr>
              <w:jc w:val="center"/>
              <w:rPr>
                <w:rFonts w:ascii="Adobe Arabic" w:hAnsi="Adobe Arabic" w:cs="Adobe Arabic"/>
                <w:sz w:val="40"/>
                <w:szCs w:val="40"/>
                <w:rtl/>
                <w:lang w:bidi="ar-SY"/>
              </w:rPr>
            </w:pPr>
            <w:r w:rsidRPr="00B21A45">
              <w:rPr>
                <w:rFonts w:ascii="Adobe Arabic" w:eastAsia="Calibri" w:hAnsi="Adobe Arabic" w:cs="Adobe Arabic"/>
                <w:b/>
                <w:bCs/>
                <w:color w:val="C00000"/>
                <w:sz w:val="40"/>
                <w:szCs w:val="40"/>
                <w:rtl/>
              </w:rPr>
              <w:t>اليوم التدريبي الأول</w:t>
            </w:r>
          </w:p>
        </w:tc>
      </w:tr>
      <w:tr w:rsidR="000D0CA1" w:rsidTr="00FC7E58">
        <w:tc>
          <w:tcPr>
            <w:tcW w:w="9962" w:type="dxa"/>
            <w:gridSpan w:val="2"/>
            <w:shd w:val="clear" w:color="auto" w:fill="D9D9D9" w:themeFill="background1" w:themeFillShade="D9"/>
          </w:tcPr>
          <w:p w:rsidR="000D0CA1" w:rsidRPr="00B21A45" w:rsidRDefault="000D0CA1" w:rsidP="00FC7E58">
            <w:pPr>
              <w:jc w:val="center"/>
              <w:rPr>
                <w:rFonts w:ascii="Adobe Arabic" w:eastAsia="Calibri" w:hAnsi="Adobe Arabic" w:cs="Adobe Arabic"/>
                <w:b/>
                <w:bCs/>
                <w:sz w:val="40"/>
                <w:szCs w:val="40"/>
                <w:rtl/>
                <w:lang w:bidi="ar-SY"/>
              </w:rPr>
            </w:pPr>
            <w:r w:rsidRPr="00B21A45">
              <w:rPr>
                <w:rFonts w:ascii="Adobe Arabic" w:eastAsia="Calibri" w:hAnsi="Adobe Arabic" w:cs="Adobe Arabic"/>
                <w:b/>
                <w:bCs/>
                <w:sz w:val="40"/>
                <w:szCs w:val="40"/>
                <w:rtl/>
              </w:rPr>
              <w:t xml:space="preserve">الجلسة التدريبية الأولى: </w:t>
            </w:r>
            <w:r>
              <w:rPr>
                <w:rFonts w:ascii="Adobe Arabic" w:eastAsia="Calibri" w:hAnsi="Adobe Arabic" w:cs="Adobe Arabic" w:hint="cs"/>
                <w:b/>
                <w:bCs/>
                <w:sz w:val="40"/>
                <w:szCs w:val="40"/>
                <w:rtl/>
                <w:lang w:bidi="ar-SY"/>
              </w:rPr>
              <w:t>الإدارة</w:t>
            </w:r>
          </w:p>
        </w:tc>
      </w:tr>
      <w:tr w:rsidR="000D0CA1" w:rsidTr="00FC7E58">
        <w:tc>
          <w:tcPr>
            <w:tcW w:w="7975" w:type="dxa"/>
          </w:tcPr>
          <w:p w:rsidR="000D0CA1" w:rsidRPr="00B21A45" w:rsidRDefault="000D0CA1" w:rsidP="00FC7E58">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مفهوم الإدارة</w:t>
            </w:r>
          </w:p>
        </w:tc>
        <w:tc>
          <w:tcPr>
            <w:tcW w:w="1987" w:type="dxa"/>
          </w:tcPr>
          <w:p w:rsidR="000D0CA1" w:rsidRPr="00B21A45" w:rsidRDefault="000D0CA1" w:rsidP="00FC7E58">
            <w:pPr>
              <w:jc w:val="center"/>
              <w:rPr>
                <w:rFonts w:ascii="Adobe Arabic" w:hAnsi="Adobe Arabic" w:cs="Adobe Arabic"/>
                <w:sz w:val="40"/>
                <w:szCs w:val="40"/>
                <w:rtl/>
                <w:lang w:bidi="ar-SY"/>
              </w:rPr>
            </w:pPr>
            <w:r>
              <w:rPr>
                <w:rFonts w:ascii="Adobe Arabic" w:hAnsi="Adobe Arabic" w:cs="Adobe Arabic" w:hint="cs"/>
                <w:sz w:val="40"/>
                <w:szCs w:val="40"/>
                <w:rtl/>
                <w:lang w:bidi="ar-SY"/>
              </w:rPr>
              <w:t>8</w:t>
            </w:r>
          </w:p>
        </w:tc>
      </w:tr>
      <w:tr w:rsidR="000D0CA1" w:rsidTr="00FC7E58">
        <w:tc>
          <w:tcPr>
            <w:tcW w:w="7975" w:type="dxa"/>
          </w:tcPr>
          <w:p w:rsidR="000D0CA1" w:rsidRDefault="000D0CA1" w:rsidP="00FC7E58">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أهداف الإدارة</w:t>
            </w:r>
          </w:p>
        </w:tc>
        <w:tc>
          <w:tcPr>
            <w:tcW w:w="1987" w:type="dxa"/>
          </w:tcPr>
          <w:p w:rsidR="000D0CA1" w:rsidRDefault="000D0CA1" w:rsidP="00FC7E58">
            <w:pPr>
              <w:jc w:val="center"/>
              <w:rPr>
                <w:rFonts w:ascii="Adobe Arabic" w:hAnsi="Adobe Arabic" w:cs="Adobe Arabic"/>
                <w:sz w:val="40"/>
                <w:szCs w:val="40"/>
                <w:rtl/>
                <w:lang w:bidi="ar-SY"/>
              </w:rPr>
            </w:pPr>
            <w:r>
              <w:rPr>
                <w:rFonts w:ascii="Adobe Arabic" w:hAnsi="Adobe Arabic" w:cs="Adobe Arabic" w:hint="cs"/>
                <w:sz w:val="40"/>
                <w:szCs w:val="40"/>
                <w:rtl/>
                <w:lang w:bidi="ar-SY"/>
              </w:rPr>
              <w:t>8</w:t>
            </w:r>
          </w:p>
        </w:tc>
      </w:tr>
      <w:tr w:rsidR="000D0CA1" w:rsidTr="00FC7E58">
        <w:tc>
          <w:tcPr>
            <w:tcW w:w="7975" w:type="dxa"/>
          </w:tcPr>
          <w:p w:rsidR="000D0CA1" w:rsidRDefault="000D0CA1" w:rsidP="00FC7E58">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مبادئ الإدارة</w:t>
            </w:r>
          </w:p>
        </w:tc>
        <w:tc>
          <w:tcPr>
            <w:tcW w:w="1987" w:type="dxa"/>
          </w:tcPr>
          <w:p w:rsidR="000D0CA1" w:rsidRDefault="000D0CA1" w:rsidP="00FC7E58">
            <w:pPr>
              <w:jc w:val="center"/>
              <w:rPr>
                <w:rFonts w:ascii="Adobe Arabic" w:hAnsi="Adobe Arabic" w:cs="Adobe Arabic"/>
                <w:sz w:val="40"/>
                <w:szCs w:val="40"/>
                <w:rtl/>
                <w:lang w:bidi="ar-SY"/>
              </w:rPr>
            </w:pPr>
            <w:r>
              <w:rPr>
                <w:rFonts w:ascii="Adobe Arabic" w:hAnsi="Adobe Arabic" w:cs="Adobe Arabic" w:hint="cs"/>
                <w:sz w:val="40"/>
                <w:szCs w:val="40"/>
                <w:rtl/>
                <w:lang w:bidi="ar-SY"/>
              </w:rPr>
              <w:t>9</w:t>
            </w:r>
          </w:p>
        </w:tc>
      </w:tr>
      <w:tr w:rsidR="000D0CA1" w:rsidTr="00FC7E58">
        <w:tc>
          <w:tcPr>
            <w:tcW w:w="7975" w:type="dxa"/>
          </w:tcPr>
          <w:p w:rsidR="000D0CA1" w:rsidRDefault="000D0CA1" w:rsidP="00FC7E58">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عناصر العملية الإدارية</w:t>
            </w:r>
          </w:p>
        </w:tc>
        <w:tc>
          <w:tcPr>
            <w:tcW w:w="1987" w:type="dxa"/>
          </w:tcPr>
          <w:p w:rsidR="000D0CA1" w:rsidRDefault="000D0CA1" w:rsidP="00FC7E58">
            <w:pPr>
              <w:jc w:val="center"/>
              <w:rPr>
                <w:rFonts w:ascii="Adobe Arabic" w:hAnsi="Adobe Arabic" w:cs="Adobe Arabic"/>
                <w:sz w:val="40"/>
                <w:szCs w:val="40"/>
                <w:rtl/>
                <w:lang w:bidi="ar-SY"/>
              </w:rPr>
            </w:pPr>
            <w:r>
              <w:rPr>
                <w:rFonts w:ascii="Adobe Arabic" w:hAnsi="Adobe Arabic" w:cs="Adobe Arabic" w:hint="cs"/>
                <w:sz w:val="40"/>
                <w:szCs w:val="40"/>
                <w:rtl/>
                <w:lang w:bidi="ar-SY"/>
              </w:rPr>
              <w:t>10</w:t>
            </w:r>
          </w:p>
        </w:tc>
      </w:tr>
      <w:tr w:rsidR="000D0CA1" w:rsidTr="00FC7E58">
        <w:tc>
          <w:tcPr>
            <w:tcW w:w="7975" w:type="dxa"/>
          </w:tcPr>
          <w:p w:rsidR="000D0CA1" w:rsidRDefault="000D0CA1" w:rsidP="00FC7E58">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طبيعة عمل المدير</w:t>
            </w:r>
          </w:p>
        </w:tc>
        <w:tc>
          <w:tcPr>
            <w:tcW w:w="1987" w:type="dxa"/>
          </w:tcPr>
          <w:p w:rsidR="000D0CA1" w:rsidRDefault="000D0CA1" w:rsidP="00FC7E58">
            <w:pPr>
              <w:jc w:val="center"/>
              <w:rPr>
                <w:rFonts w:ascii="Adobe Arabic" w:hAnsi="Adobe Arabic" w:cs="Adobe Arabic"/>
                <w:sz w:val="40"/>
                <w:szCs w:val="40"/>
                <w:rtl/>
                <w:lang w:bidi="ar-SY"/>
              </w:rPr>
            </w:pPr>
            <w:r>
              <w:rPr>
                <w:rFonts w:ascii="Adobe Arabic" w:hAnsi="Adobe Arabic" w:cs="Adobe Arabic" w:hint="cs"/>
                <w:sz w:val="40"/>
                <w:szCs w:val="40"/>
                <w:rtl/>
                <w:lang w:bidi="ar-SY"/>
              </w:rPr>
              <w:t>14</w:t>
            </w:r>
          </w:p>
        </w:tc>
      </w:tr>
      <w:tr w:rsidR="000D0CA1" w:rsidTr="00FC7E58">
        <w:tc>
          <w:tcPr>
            <w:tcW w:w="7975" w:type="dxa"/>
          </w:tcPr>
          <w:p w:rsidR="000D0CA1" w:rsidRDefault="000D0CA1" w:rsidP="00FC7E58">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القيادة ونظرياتها</w:t>
            </w:r>
          </w:p>
        </w:tc>
        <w:tc>
          <w:tcPr>
            <w:tcW w:w="1987" w:type="dxa"/>
          </w:tcPr>
          <w:p w:rsidR="000D0CA1" w:rsidRDefault="000D0CA1" w:rsidP="00FC7E58">
            <w:pPr>
              <w:jc w:val="center"/>
              <w:rPr>
                <w:rFonts w:ascii="Adobe Arabic" w:hAnsi="Adobe Arabic" w:cs="Adobe Arabic"/>
                <w:sz w:val="40"/>
                <w:szCs w:val="40"/>
                <w:rtl/>
                <w:lang w:bidi="ar-SY"/>
              </w:rPr>
            </w:pPr>
            <w:r>
              <w:rPr>
                <w:rFonts w:ascii="Adobe Arabic" w:hAnsi="Adobe Arabic" w:cs="Adobe Arabic" w:hint="cs"/>
                <w:sz w:val="40"/>
                <w:szCs w:val="40"/>
                <w:rtl/>
                <w:lang w:bidi="ar-SY"/>
              </w:rPr>
              <w:t>16</w:t>
            </w:r>
          </w:p>
        </w:tc>
      </w:tr>
      <w:tr w:rsidR="000D0CA1" w:rsidTr="00FC7E58">
        <w:tc>
          <w:tcPr>
            <w:tcW w:w="9962" w:type="dxa"/>
            <w:gridSpan w:val="2"/>
            <w:shd w:val="clear" w:color="auto" w:fill="D9D9D9" w:themeFill="background1" w:themeFillShade="D9"/>
          </w:tcPr>
          <w:p w:rsidR="000D0CA1" w:rsidRPr="00B21A45" w:rsidRDefault="000D0CA1" w:rsidP="00FC7E58">
            <w:pPr>
              <w:jc w:val="center"/>
              <w:rPr>
                <w:rFonts w:ascii="Adobe Arabic" w:eastAsia="Calibri" w:hAnsi="Adobe Arabic" w:cs="Adobe Arabic"/>
                <w:b/>
                <w:bCs/>
                <w:sz w:val="40"/>
                <w:szCs w:val="40"/>
                <w:rtl/>
              </w:rPr>
            </w:pPr>
            <w:r w:rsidRPr="00B21A45">
              <w:rPr>
                <w:rFonts w:ascii="Adobe Arabic" w:eastAsia="Calibri" w:hAnsi="Adobe Arabic" w:cs="Adobe Arabic"/>
                <w:b/>
                <w:bCs/>
                <w:sz w:val="40"/>
                <w:szCs w:val="40"/>
                <w:rtl/>
              </w:rPr>
              <w:t xml:space="preserve">الجلسة التدريبية الثانية: </w:t>
            </w:r>
            <w:r>
              <w:rPr>
                <w:rFonts w:ascii="Adobe Arabic" w:eastAsia="Calibri" w:hAnsi="Adobe Arabic" w:cs="Adobe Arabic" w:hint="cs"/>
                <w:b/>
                <w:bCs/>
                <w:sz w:val="40"/>
                <w:szCs w:val="40"/>
                <w:rtl/>
              </w:rPr>
              <w:t>أنماط الموظفين والتعامل معهم</w:t>
            </w:r>
          </w:p>
        </w:tc>
      </w:tr>
      <w:tr w:rsidR="000D0CA1" w:rsidTr="00FC7E58">
        <w:tc>
          <w:tcPr>
            <w:tcW w:w="7975" w:type="dxa"/>
          </w:tcPr>
          <w:p w:rsidR="000D0CA1" w:rsidRDefault="000D0CA1" w:rsidP="00FC7E58">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أساسيات السلوك الإنساني</w:t>
            </w:r>
          </w:p>
        </w:tc>
        <w:tc>
          <w:tcPr>
            <w:tcW w:w="1987" w:type="dxa"/>
          </w:tcPr>
          <w:p w:rsidR="000D0CA1" w:rsidRDefault="000D0CA1" w:rsidP="00FC7E58">
            <w:pPr>
              <w:jc w:val="center"/>
              <w:rPr>
                <w:rFonts w:ascii="Adobe Arabic" w:hAnsi="Adobe Arabic" w:cs="Adobe Arabic"/>
                <w:sz w:val="40"/>
                <w:szCs w:val="40"/>
                <w:rtl/>
                <w:lang w:bidi="ar-SY"/>
              </w:rPr>
            </w:pPr>
            <w:r>
              <w:rPr>
                <w:rFonts w:ascii="Adobe Arabic" w:hAnsi="Adobe Arabic" w:cs="Adobe Arabic" w:hint="cs"/>
                <w:sz w:val="40"/>
                <w:szCs w:val="40"/>
                <w:rtl/>
                <w:lang w:bidi="ar-SY"/>
              </w:rPr>
              <w:t>24</w:t>
            </w:r>
          </w:p>
        </w:tc>
      </w:tr>
      <w:tr w:rsidR="000D0CA1" w:rsidTr="00FC7E58">
        <w:tc>
          <w:tcPr>
            <w:tcW w:w="7975" w:type="dxa"/>
          </w:tcPr>
          <w:p w:rsidR="000D0CA1" w:rsidRDefault="000D0CA1" w:rsidP="00FC7E58">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نافذة جوهاري</w:t>
            </w:r>
          </w:p>
        </w:tc>
        <w:tc>
          <w:tcPr>
            <w:tcW w:w="1987" w:type="dxa"/>
          </w:tcPr>
          <w:p w:rsidR="000D0CA1" w:rsidRDefault="000D0CA1" w:rsidP="00FC7E58">
            <w:pPr>
              <w:jc w:val="center"/>
              <w:rPr>
                <w:rFonts w:ascii="Adobe Arabic" w:hAnsi="Adobe Arabic" w:cs="Adobe Arabic"/>
                <w:sz w:val="40"/>
                <w:szCs w:val="40"/>
                <w:rtl/>
                <w:lang w:bidi="ar-SY"/>
              </w:rPr>
            </w:pPr>
            <w:r>
              <w:rPr>
                <w:rFonts w:ascii="Adobe Arabic" w:hAnsi="Adobe Arabic" w:cs="Adobe Arabic" w:hint="cs"/>
                <w:sz w:val="40"/>
                <w:szCs w:val="40"/>
                <w:rtl/>
                <w:lang w:bidi="ar-SY"/>
              </w:rPr>
              <w:t>24</w:t>
            </w:r>
          </w:p>
        </w:tc>
      </w:tr>
      <w:tr w:rsidR="000D0CA1" w:rsidTr="00FC7E58">
        <w:tc>
          <w:tcPr>
            <w:tcW w:w="7975" w:type="dxa"/>
          </w:tcPr>
          <w:p w:rsidR="000D0CA1" w:rsidRDefault="000D0CA1" w:rsidP="00FC7E58">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كيفية تطبيق نافذة جوهاري</w:t>
            </w:r>
          </w:p>
        </w:tc>
        <w:tc>
          <w:tcPr>
            <w:tcW w:w="1987" w:type="dxa"/>
          </w:tcPr>
          <w:p w:rsidR="000D0CA1" w:rsidRDefault="000D0CA1" w:rsidP="00FC7E58">
            <w:pPr>
              <w:jc w:val="center"/>
              <w:rPr>
                <w:rFonts w:ascii="Adobe Arabic" w:hAnsi="Adobe Arabic" w:cs="Adobe Arabic"/>
                <w:sz w:val="40"/>
                <w:szCs w:val="40"/>
                <w:rtl/>
                <w:lang w:bidi="ar-SY"/>
              </w:rPr>
            </w:pPr>
            <w:r>
              <w:rPr>
                <w:rFonts w:ascii="Adobe Arabic" w:hAnsi="Adobe Arabic" w:cs="Adobe Arabic" w:hint="cs"/>
                <w:sz w:val="40"/>
                <w:szCs w:val="40"/>
                <w:rtl/>
                <w:lang w:bidi="ar-SY"/>
              </w:rPr>
              <w:t>25</w:t>
            </w:r>
          </w:p>
        </w:tc>
      </w:tr>
      <w:tr w:rsidR="000D0CA1" w:rsidTr="00FC7E58">
        <w:tc>
          <w:tcPr>
            <w:tcW w:w="7975" w:type="dxa"/>
          </w:tcPr>
          <w:p w:rsidR="000D0CA1" w:rsidRPr="001F6F83" w:rsidRDefault="000D0CA1" w:rsidP="00FC7E58">
            <w:pPr>
              <w:keepNext/>
              <w:rPr>
                <w:rFonts w:ascii="Adobe Arabic" w:hAnsi="Adobe Arabic" w:cs="Adobe Arabic"/>
                <w:bCs/>
                <w:color w:val="002060"/>
                <w:sz w:val="40"/>
                <w:szCs w:val="40"/>
                <w:rtl/>
                <w:lang w:bidi="ar-SY"/>
              </w:rPr>
            </w:pPr>
            <w:r w:rsidRPr="001F6F83">
              <w:rPr>
                <w:rFonts w:ascii="Adobe Arabic" w:hAnsi="Adobe Arabic" w:cs="Adobe Arabic" w:hint="cs"/>
                <w:bCs/>
                <w:color w:val="002060"/>
                <w:sz w:val="40"/>
                <w:szCs w:val="40"/>
                <w:rtl/>
                <w:lang w:bidi="ar-SY"/>
              </w:rPr>
              <w:t>الأنماط المختلفة للموظفين وطرق التعامل مع كل نمط</w:t>
            </w:r>
          </w:p>
        </w:tc>
        <w:tc>
          <w:tcPr>
            <w:tcW w:w="1987" w:type="dxa"/>
          </w:tcPr>
          <w:p w:rsidR="000D0CA1" w:rsidRDefault="000D0CA1" w:rsidP="00FC7E58">
            <w:pPr>
              <w:jc w:val="center"/>
              <w:rPr>
                <w:rFonts w:ascii="Adobe Arabic" w:hAnsi="Adobe Arabic" w:cs="Adobe Arabic"/>
                <w:sz w:val="40"/>
                <w:szCs w:val="40"/>
                <w:rtl/>
                <w:lang w:bidi="ar-SY"/>
              </w:rPr>
            </w:pPr>
            <w:r>
              <w:rPr>
                <w:rFonts w:ascii="Adobe Arabic" w:hAnsi="Adobe Arabic" w:cs="Adobe Arabic" w:hint="cs"/>
                <w:sz w:val="40"/>
                <w:szCs w:val="40"/>
                <w:rtl/>
                <w:lang w:bidi="ar-SY"/>
              </w:rPr>
              <w:t>26</w:t>
            </w:r>
          </w:p>
        </w:tc>
      </w:tr>
      <w:tr w:rsidR="000D0CA1" w:rsidTr="00FC7E58">
        <w:tc>
          <w:tcPr>
            <w:tcW w:w="7975" w:type="dxa"/>
          </w:tcPr>
          <w:p w:rsidR="000D0CA1" w:rsidRPr="001F6F83" w:rsidRDefault="000D0CA1" w:rsidP="00FC7E58">
            <w:pPr>
              <w:keepNext/>
              <w:rPr>
                <w:rFonts w:ascii="Adobe Arabic" w:hAnsi="Adobe Arabic" w:cs="Adobe Arabic"/>
                <w:bCs/>
                <w:color w:val="002060"/>
                <w:sz w:val="40"/>
                <w:szCs w:val="40"/>
                <w:rtl/>
                <w:lang w:bidi="ar-SY"/>
              </w:rPr>
            </w:pPr>
            <w:r w:rsidRPr="001F6F83">
              <w:rPr>
                <w:rFonts w:ascii="Adobe Arabic" w:hAnsi="Adobe Arabic" w:cs="Adobe Arabic" w:hint="cs"/>
                <w:bCs/>
                <w:color w:val="002060"/>
                <w:sz w:val="40"/>
                <w:szCs w:val="40"/>
                <w:rtl/>
                <w:lang w:bidi="ar-SY"/>
              </w:rPr>
              <w:t>أنواع المرؤوسين وصفاتهم السلوكية والطرق المناسبة للتعامل معهم</w:t>
            </w:r>
          </w:p>
        </w:tc>
        <w:tc>
          <w:tcPr>
            <w:tcW w:w="1987" w:type="dxa"/>
          </w:tcPr>
          <w:p w:rsidR="000D0CA1" w:rsidRDefault="000D0CA1" w:rsidP="00FC7E58">
            <w:pPr>
              <w:jc w:val="center"/>
              <w:rPr>
                <w:rFonts w:ascii="Adobe Arabic" w:hAnsi="Adobe Arabic" w:cs="Adobe Arabic"/>
                <w:sz w:val="40"/>
                <w:szCs w:val="40"/>
                <w:rtl/>
                <w:lang w:bidi="ar-SY"/>
              </w:rPr>
            </w:pPr>
            <w:r>
              <w:rPr>
                <w:rFonts w:ascii="Adobe Arabic" w:hAnsi="Adobe Arabic" w:cs="Adobe Arabic" w:hint="cs"/>
                <w:sz w:val="40"/>
                <w:szCs w:val="40"/>
                <w:rtl/>
                <w:lang w:bidi="ar-SY"/>
              </w:rPr>
              <w:t>27</w:t>
            </w:r>
          </w:p>
        </w:tc>
      </w:tr>
      <w:tr w:rsidR="000D0CA1" w:rsidTr="00FC7E58">
        <w:tc>
          <w:tcPr>
            <w:tcW w:w="9962" w:type="dxa"/>
            <w:gridSpan w:val="2"/>
            <w:shd w:val="clear" w:color="auto" w:fill="D9D9D9" w:themeFill="background1" w:themeFillShade="D9"/>
          </w:tcPr>
          <w:p w:rsidR="000D0CA1" w:rsidRPr="00B21A45" w:rsidRDefault="000D0CA1" w:rsidP="00FC7E58">
            <w:pPr>
              <w:jc w:val="center"/>
              <w:rPr>
                <w:rFonts w:ascii="Adobe Arabic" w:hAnsi="Adobe Arabic" w:cs="Adobe Arabic"/>
                <w:sz w:val="40"/>
                <w:szCs w:val="40"/>
                <w:rtl/>
                <w:lang w:bidi="ar-SY"/>
              </w:rPr>
            </w:pPr>
            <w:r w:rsidRPr="00B21A45">
              <w:rPr>
                <w:rFonts w:ascii="Adobe Arabic" w:eastAsia="Calibri" w:hAnsi="Adobe Arabic" w:cs="Adobe Arabic"/>
                <w:b/>
                <w:bCs/>
                <w:color w:val="C00000"/>
                <w:sz w:val="40"/>
                <w:szCs w:val="40"/>
                <w:rtl/>
              </w:rPr>
              <w:t>اليوم التدريبي الثاني</w:t>
            </w:r>
          </w:p>
        </w:tc>
      </w:tr>
      <w:tr w:rsidR="000D0CA1" w:rsidTr="00FC7E58">
        <w:tc>
          <w:tcPr>
            <w:tcW w:w="9962" w:type="dxa"/>
            <w:gridSpan w:val="2"/>
            <w:shd w:val="clear" w:color="auto" w:fill="D9D9D9" w:themeFill="background1" w:themeFillShade="D9"/>
          </w:tcPr>
          <w:p w:rsidR="000D0CA1" w:rsidRPr="00B21A45" w:rsidRDefault="000D0CA1" w:rsidP="00FC7E58">
            <w:pPr>
              <w:jc w:val="center"/>
              <w:rPr>
                <w:rFonts w:ascii="Adobe Arabic" w:eastAsia="Calibri" w:hAnsi="Adobe Arabic" w:cs="Adobe Arabic"/>
                <w:b/>
                <w:bCs/>
                <w:sz w:val="40"/>
                <w:szCs w:val="40"/>
                <w:rtl/>
              </w:rPr>
            </w:pPr>
            <w:r w:rsidRPr="00B21A45">
              <w:rPr>
                <w:rFonts w:ascii="Adobe Arabic" w:eastAsia="Calibri" w:hAnsi="Adobe Arabic" w:cs="Adobe Arabic"/>
                <w:b/>
                <w:bCs/>
                <w:sz w:val="40"/>
                <w:szCs w:val="40"/>
                <w:rtl/>
              </w:rPr>
              <w:t xml:space="preserve">الجلسة التدريبية الأولى: </w:t>
            </w:r>
            <w:r>
              <w:rPr>
                <w:rFonts w:ascii="Adobe Arabic" w:eastAsia="Calibri" w:hAnsi="Adobe Arabic" w:cs="Adobe Arabic" w:hint="cs"/>
                <w:b/>
                <w:bCs/>
                <w:sz w:val="40"/>
                <w:szCs w:val="40"/>
                <w:rtl/>
              </w:rPr>
              <w:t>الاتصال الفعال</w:t>
            </w:r>
          </w:p>
        </w:tc>
      </w:tr>
      <w:tr w:rsidR="000D0CA1" w:rsidTr="00FC7E58">
        <w:tc>
          <w:tcPr>
            <w:tcW w:w="7975" w:type="dxa"/>
          </w:tcPr>
          <w:p w:rsidR="000D0CA1" w:rsidRPr="00172B1B" w:rsidRDefault="000D0CA1" w:rsidP="00FC7E58">
            <w:pPr>
              <w:jc w:val="left"/>
              <w:rPr>
                <w:rFonts w:ascii="Adobe Arabic" w:eastAsia="Calibri" w:hAnsi="Adobe Arabic" w:cs="Adobe Arabic"/>
                <w:b/>
                <w:bCs/>
                <w:color w:val="002060"/>
                <w:sz w:val="40"/>
                <w:szCs w:val="40"/>
                <w:rtl/>
              </w:rPr>
            </w:pPr>
            <w:r w:rsidRPr="00172B1B">
              <w:rPr>
                <w:rFonts w:ascii="Adobe Arabic" w:hAnsi="Adobe Arabic" w:cs="Adobe Arabic" w:hint="cs"/>
                <w:bCs/>
                <w:color w:val="002060"/>
                <w:sz w:val="40"/>
                <w:szCs w:val="40"/>
                <w:rtl/>
                <w:lang w:bidi="ar-SY"/>
              </w:rPr>
              <w:t>عملية الاتصال</w:t>
            </w:r>
          </w:p>
        </w:tc>
        <w:tc>
          <w:tcPr>
            <w:tcW w:w="1987" w:type="dxa"/>
          </w:tcPr>
          <w:p w:rsidR="000D0CA1" w:rsidRPr="00B21A45" w:rsidRDefault="000D0CA1" w:rsidP="00FC7E58">
            <w:pPr>
              <w:jc w:val="center"/>
              <w:rPr>
                <w:rFonts w:ascii="Adobe Arabic" w:hAnsi="Adobe Arabic" w:cs="Adobe Arabic"/>
                <w:sz w:val="40"/>
                <w:szCs w:val="40"/>
                <w:rtl/>
                <w:lang w:bidi="ar-SY"/>
              </w:rPr>
            </w:pPr>
            <w:r>
              <w:rPr>
                <w:rFonts w:ascii="Adobe Arabic" w:hAnsi="Adobe Arabic" w:cs="Adobe Arabic" w:hint="cs"/>
                <w:sz w:val="40"/>
                <w:szCs w:val="40"/>
                <w:rtl/>
                <w:lang w:bidi="ar-SY"/>
              </w:rPr>
              <w:t>34</w:t>
            </w:r>
          </w:p>
        </w:tc>
      </w:tr>
      <w:tr w:rsidR="000D0CA1" w:rsidTr="00FC7E58">
        <w:tc>
          <w:tcPr>
            <w:tcW w:w="7975" w:type="dxa"/>
          </w:tcPr>
          <w:p w:rsidR="000D0CA1" w:rsidRPr="00172B1B" w:rsidRDefault="000D0CA1" w:rsidP="00FC7E58">
            <w:pPr>
              <w:jc w:val="left"/>
              <w:rPr>
                <w:rFonts w:ascii="Adobe Arabic" w:hAnsi="Adobe Arabic" w:cs="Adobe Arabic"/>
                <w:bCs/>
                <w:color w:val="002060"/>
                <w:sz w:val="40"/>
                <w:szCs w:val="40"/>
                <w:rtl/>
                <w:lang w:bidi="ar-SY"/>
              </w:rPr>
            </w:pPr>
            <w:r w:rsidRPr="00172B1B">
              <w:rPr>
                <w:rFonts w:ascii="Adobe Arabic" w:hAnsi="Adobe Arabic" w:cs="Adobe Arabic" w:hint="cs"/>
                <w:bCs/>
                <w:color w:val="002060"/>
                <w:sz w:val="40"/>
                <w:szCs w:val="40"/>
                <w:rtl/>
                <w:lang w:bidi="ar-SY"/>
              </w:rPr>
              <w:t>معنى الاتصال</w:t>
            </w:r>
          </w:p>
        </w:tc>
        <w:tc>
          <w:tcPr>
            <w:tcW w:w="1987" w:type="dxa"/>
          </w:tcPr>
          <w:p w:rsidR="000D0CA1" w:rsidRDefault="000D0CA1" w:rsidP="00FC7E58">
            <w:pPr>
              <w:jc w:val="center"/>
              <w:rPr>
                <w:rFonts w:ascii="Adobe Arabic" w:hAnsi="Adobe Arabic" w:cs="Adobe Arabic"/>
                <w:sz w:val="40"/>
                <w:szCs w:val="40"/>
                <w:rtl/>
                <w:lang w:bidi="ar-SY"/>
              </w:rPr>
            </w:pPr>
            <w:r>
              <w:rPr>
                <w:rFonts w:ascii="Adobe Arabic" w:hAnsi="Adobe Arabic" w:cs="Adobe Arabic" w:hint="cs"/>
                <w:sz w:val="40"/>
                <w:szCs w:val="40"/>
                <w:rtl/>
                <w:lang w:bidi="ar-SY"/>
              </w:rPr>
              <w:t>35</w:t>
            </w:r>
          </w:p>
        </w:tc>
      </w:tr>
      <w:tr w:rsidR="000D0CA1" w:rsidTr="00FC7E58">
        <w:tc>
          <w:tcPr>
            <w:tcW w:w="7975" w:type="dxa"/>
          </w:tcPr>
          <w:p w:rsidR="000D0CA1" w:rsidRPr="00172B1B" w:rsidRDefault="000D0CA1" w:rsidP="00FC7E58">
            <w:pPr>
              <w:jc w:val="left"/>
              <w:rPr>
                <w:rFonts w:ascii="Adobe Arabic" w:hAnsi="Adobe Arabic" w:cs="Adobe Arabic"/>
                <w:bCs/>
                <w:color w:val="002060"/>
                <w:sz w:val="40"/>
                <w:szCs w:val="40"/>
                <w:rtl/>
                <w:lang w:bidi="ar-SY"/>
              </w:rPr>
            </w:pPr>
            <w:r w:rsidRPr="00172B1B">
              <w:rPr>
                <w:rFonts w:ascii="Adobe Arabic" w:hAnsi="Adobe Arabic" w:cs="Adobe Arabic" w:hint="cs"/>
                <w:bCs/>
                <w:color w:val="002060"/>
                <w:sz w:val="40"/>
                <w:szCs w:val="40"/>
                <w:rtl/>
                <w:lang w:bidi="ar-SY"/>
              </w:rPr>
              <w:t>خطوات عملية الاتصال</w:t>
            </w:r>
          </w:p>
        </w:tc>
        <w:tc>
          <w:tcPr>
            <w:tcW w:w="1987" w:type="dxa"/>
          </w:tcPr>
          <w:p w:rsidR="000D0CA1" w:rsidRDefault="000D0CA1" w:rsidP="00FC7E58">
            <w:pPr>
              <w:jc w:val="center"/>
              <w:rPr>
                <w:rFonts w:ascii="Adobe Arabic" w:hAnsi="Adobe Arabic" w:cs="Adobe Arabic"/>
                <w:sz w:val="40"/>
                <w:szCs w:val="40"/>
                <w:rtl/>
                <w:lang w:bidi="ar-SY"/>
              </w:rPr>
            </w:pPr>
            <w:r>
              <w:rPr>
                <w:rFonts w:ascii="Adobe Arabic" w:hAnsi="Adobe Arabic" w:cs="Adobe Arabic" w:hint="cs"/>
                <w:sz w:val="40"/>
                <w:szCs w:val="40"/>
                <w:rtl/>
                <w:lang w:bidi="ar-SY"/>
              </w:rPr>
              <w:t>35</w:t>
            </w:r>
          </w:p>
        </w:tc>
      </w:tr>
      <w:tr w:rsidR="000D0CA1" w:rsidTr="00FC7E58">
        <w:tc>
          <w:tcPr>
            <w:tcW w:w="7975" w:type="dxa"/>
          </w:tcPr>
          <w:p w:rsidR="000D0CA1" w:rsidRPr="00172B1B" w:rsidRDefault="000D0CA1" w:rsidP="00FC7E58">
            <w:pPr>
              <w:jc w:val="left"/>
              <w:rPr>
                <w:rFonts w:ascii="Adobe Arabic" w:hAnsi="Adobe Arabic" w:cs="Adobe Arabic"/>
                <w:bCs/>
                <w:color w:val="002060"/>
                <w:sz w:val="40"/>
                <w:szCs w:val="40"/>
                <w:rtl/>
                <w:lang w:bidi="ar-SY"/>
              </w:rPr>
            </w:pPr>
            <w:r w:rsidRPr="00172B1B">
              <w:rPr>
                <w:rFonts w:ascii="Adobe Arabic" w:hAnsi="Adobe Arabic" w:cs="Adobe Arabic" w:hint="cs"/>
                <w:bCs/>
                <w:color w:val="002060"/>
                <w:sz w:val="40"/>
                <w:szCs w:val="40"/>
                <w:rtl/>
                <w:lang w:bidi="ar-SY"/>
              </w:rPr>
              <w:t>مهارات الاتصالات</w:t>
            </w:r>
          </w:p>
        </w:tc>
        <w:tc>
          <w:tcPr>
            <w:tcW w:w="1987" w:type="dxa"/>
          </w:tcPr>
          <w:p w:rsidR="000D0CA1" w:rsidRDefault="000D0CA1" w:rsidP="00FC7E58">
            <w:pPr>
              <w:jc w:val="center"/>
              <w:rPr>
                <w:rFonts w:ascii="Adobe Arabic" w:hAnsi="Adobe Arabic" w:cs="Adobe Arabic"/>
                <w:sz w:val="40"/>
                <w:szCs w:val="40"/>
                <w:rtl/>
                <w:lang w:bidi="ar-SY"/>
              </w:rPr>
            </w:pPr>
            <w:r>
              <w:rPr>
                <w:rFonts w:ascii="Adobe Arabic" w:hAnsi="Adobe Arabic" w:cs="Adobe Arabic" w:hint="cs"/>
                <w:sz w:val="40"/>
                <w:szCs w:val="40"/>
                <w:rtl/>
                <w:lang w:bidi="ar-SY"/>
              </w:rPr>
              <w:t>36</w:t>
            </w:r>
          </w:p>
        </w:tc>
      </w:tr>
      <w:tr w:rsidR="000D0CA1" w:rsidTr="00FC7E58">
        <w:tc>
          <w:tcPr>
            <w:tcW w:w="7975" w:type="dxa"/>
          </w:tcPr>
          <w:p w:rsidR="000D0CA1" w:rsidRPr="00172B1B" w:rsidRDefault="000D0CA1" w:rsidP="00FC7E58">
            <w:pPr>
              <w:jc w:val="left"/>
              <w:rPr>
                <w:rFonts w:ascii="Adobe Arabic" w:hAnsi="Adobe Arabic" w:cs="Adobe Arabic"/>
                <w:bCs/>
                <w:color w:val="002060"/>
                <w:sz w:val="40"/>
                <w:szCs w:val="40"/>
                <w:rtl/>
                <w:lang w:bidi="ar-SY"/>
              </w:rPr>
            </w:pPr>
            <w:r w:rsidRPr="00172B1B">
              <w:rPr>
                <w:rFonts w:ascii="Adobe Arabic" w:hAnsi="Adobe Arabic" w:cs="Adobe Arabic" w:hint="cs"/>
                <w:bCs/>
                <w:color w:val="002060"/>
                <w:sz w:val="40"/>
                <w:szCs w:val="40"/>
                <w:rtl/>
                <w:lang w:bidi="ar-SY"/>
              </w:rPr>
              <w:t>أنواع من الإنصات</w:t>
            </w:r>
          </w:p>
        </w:tc>
        <w:tc>
          <w:tcPr>
            <w:tcW w:w="1987" w:type="dxa"/>
          </w:tcPr>
          <w:p w:rsidR="000D0CA1" w:rsidRDefault="000D0CA1" w:rsidP="00FC7E58">
            <w:pPr>
              <w:jc w:val="center"/>
              <w:rPr>
                <w:rFonts w:ascii="Adobe Arabic" w:hAnsi="Adobe Arabic" w:cs="Adobe Arabic"/>
                <w:sz w:val="40"/>
                <w:szCs w:val="40"/>
                <w:rtl/>
                <w:lang w:bidi="ar-SY"/>
              </w:rPr>
            </w:pPr>
            <w:r>
              <w:rPr>
                <w:rFonts w:ascii="Adobe Arabic" w:hAnsi="Adobe Arabic" w:cs="Adobe Arabic" w:hint="cs"/>
                <w:sz w:val="40"/>
                <w:szCs w:val="40"/>
                <w:rtl/>
                <w:lang w:bidi="ar-SY"/>
              </w:rPr>
              <w:t>37</w:t>
            </w:r>
          </w:p>
        </w:tc>
      </w:tr>
      <w:tr w:rsidR="000D0CA1" w:rsidTr="00FC7E58">
        <w:tc>
          <w:tcPr>
            <w:tcW w:w="7975" w:type="dxa"/>
          </w:tcPr>
          <w:p w:rsidR="000D0CA1" w:rsidRPr="00172B1B" w:rsidRDefault="000D0CA1" w:rsidP="00FC7E58">
            <w:pPr>
              <w:jc w:val="left"/>
              <w:rPr>
                <w:rFonts w:ascii="Adobe Arabic" w:hAnsi="Adobe Arabic" w:cs="Adobe Arabic"/>
                <w:bCs/>
                <w:color w:val="002060"/>
                <w:sz w:val="40"/>
                <w:szCs w:val="40"/>
                <w:rtl/>
                <w:lang w:bidi="ar-SY"/>
              </w:rPr>
            </w:pPr>
            <w:r w:rsidRPr="00172B1B">
              <w:rPr>
                <w:rFonts w:ascii="Adobe Arabic" w:hAnsi="Adobe Arabic" w:cs="Adobe Arabic" w:hint="cs"/>
                <w:bCs/>
                <w:color w:val="002060"/>
                <w:sz w:val="40"/>
                <w:szCs w:val="40"/>
                <w:rtl/>
                <w:lang w:bidi="ar-SY"/>
              </w:rPr>
              <w:lastRenderedPageBreak/>
              <w:t>مراحل الإنصات</w:t>
            </w:r>
          </w:p>
        </w:tc>
        <w:tc>
          <w:tcPr>
            <w:tcW w:w="1987" w:type="dxa"/>
          </w:tcPr>
          <w:p w:rsidR="000D0CA1" w:rsidRDefault="000D0CA1" w:rsidP="00FC7E58">
            <w:pPr>
              <w:jc w:val="center"/>
              <w:rPr>
                <w:rFonts w:ascii="Adobe Arabic" w:hAnsi="Adobe Arabic" w:cs="Adobe Arabic"/>
                <w:sz w:val="40"/>
                <w:szCs w:val="40"/>
                <w:rtl/>
                <w:lang w:bidi="ar-SY"/>
              </w:rPr>
            </w:pPr>
            <w:r>
              <w:rPr>
                <w:rFonts w:ascii="Adobe Arabic" w:hAnsi="Adobe Arabic" w:cs="Adobe Arabic" w:hint="cs"/>
                <w:sz w:val="40"/>
                <w:szCs w:val="40"/>
                <w:rtl/>
                <w:lang w:bidi="ar-SY"/>
              </w:rPr>
              <w:t>38</w:t>
            </w:r>
          </w:p>
        </w:tc>
      </w:tr>
      <w:tr w:rsidR="000D0CA1" w:rsidTr="00FC7E58">
        <w:tc>
          <w:tcPr>
            <w:tcW w:w="7975" w:type="dxa"/>
          </w:tcPr>
          <w:p w:rsidR="000D0CA1" w:rsidRPr="00172B1B" w:rsidRDefault="000D0CA1" w:rsidP="00FC7E58">
            <w:pPr>
              <w:jc w:val="left"/>
              <w:rPr>
                <w:rFonts w:ascii="Adobe Arabic" w:hAnsi="Adobe Arabic" w:cs="Adobe Arabic"/>
                <w:bCs/>
                <w:color w:val="002060"/>
                <w:sz w:val="40"/>
                <w:szCs w:val="40"/>
                <w:rtl/>
                <w:lang w:bidi="ar-SY"/>
              </w:rPr>
            </w:pPr>
            <w:r w:rsidRPr="00172B1B">
              <w:rPr>
                <w:rFonts w:ascii="Adobe Arabic" w:hAnsi="Adobe Arabic" w:cs="Adobe Arabic" w:hint="cs"/>
                <w:bCs/>
                <w:color w:val="002060"/>
                <w:sz w:val="40"/>
                <w:szCs w:val="40"/>
                <w:rtl/>
                <w:lang w:bidi="ar-SY"/>
              </w:rPr>
              <w:t>كيفية تنمية مهارات الإنصات</w:t>
            </w:r>
          </w:p>
        </w:tc>
        <w:tc>
          <w:tcPr>
            <w:tcW w:w="1987" w:type="dxa"/>
          </w:tcPr>
          <w:p w:rsidR="000D0CA1" w:rsidRDefault="000D0CA1" w:rsidP="00FC7E58">
            <w:pPr>
              <w:jc w:val="center"/>
              <w:rPr>
                <w:rFonts w:ascii="Adobe Arabic" w:hAnsi="Adobe Arabic" w:cs="Adobe Arabic"/>
                <w:sz w:val="40"/>
                <w:szCs w:val="40"/>
                <w:rtl/>
                <w:lang w:bidi="ar-SY"/>
              </w:rPr>
            </w:pPr>
            <w:r>
              <w:rPr>
                <w:rFonts w:ascii="Adobe Arabic" w:hAnsi="Adobe Arabic" w:cs="Adobe Arabic" w:hint="cs"/>
                <w:sz w:val="40"/>
                <w:szCs w:val="40"/>
                <w:rtl/>
                <w:lang w:bidi="ar-SY"/>
              </w:rPr>
              <w:t>38</w:t>
            </w:r>
          </w:p>
        </w:tc>
      </w:tr>
      <w:tr w:rsidR="000D0CA1" w:rsidTr="00FC7E58">
        <w:tc>
          <w:tcPr>
            <w:tcW w:w="7975" w:type="dxa"/>
          </w:tcPr>
          <w:p w:rsidR="000D0CA1" w:rsidRPr="00172B1B" w:rsidRDefault="000D0CA1" w:rsidP="00FC7E58">
            <w:pPr>
              <w:jc w:val="left"/>
              <w:rPr>
                <w:rFonts w:ascii="Adobe Arabic" w:hAnsi="Adobe Arabic" w:cs="Adobe Arabic"/>
                <w:bCs/>
                <w:color w:val="002060"/>
                <w:sz w:val="40"/>
                <w:szCs w:val="40"/>
                <w:rtl/>
                <w:lang w:bidi="ar-SY"/>
              </w:rPr>
            </w:pPr>
            <w:r w:rsidRPr="00172B1B">
              <w:rPr>
                <w:rFonts w:ascii="Adobe Arabic" w:hAnsi="Adobe Arabic" w:cs="Adobe Arabic" w:hint="cs"/>
                <w:bCs/>
                <w:color w:val="002060"/>
                <w:sz w:val="40"/>
                <w:szCs w:val="40"/>
                <w:rtl/>
                <w:lang w:bidi="ar-SY"/>
              </w:rPr>
              <w:t>الشروط الأولية لإلقاء الحديث الجيد</w:t>
            </w:r>
          </w:p>
        </w:tc>
        <w:tc>
          <w:tcPr>
            <w:tcW w:w="1987" w:type="dxa"/>
          </w:tcPr>
          <w:p w:rsidR="000D0CA1" w:rsidRDefault="000D0CA1" w:rsidP="00FC7E58">
            <w:pPr>
              <w:jc w:val="center"/>
              <w:rPr>
                <w:rFonts w:ascii="Adobe Arabic" w:hAnsi="Adobe Arabic" w:cs="Adobe Arabic"/>
                <w:sz w:val="40"/>
                <w:szCs w:val="40"/>
                <w:rtl/>
                <w:lang w:bidi="ar-SY"/>
              </w:rPr>
            </w:pPr>
            <w:r>
              <w:rPr>
                <w:rFonts w:ascii="Adobe Arabic" w:hAnsi="Adobe Arabic" w:cs="Adobe Arabic" w:hint="cs"/>
                <w:sz w:val="40"/>
                <w:szCs w:val="40"/>
                <w:rtl/>
                <w:lang w:bidi="ar-SY"/>
              </w:rPr>
              <w:t>40</w:t>
            </w:r>
          </w:p>
        </w:tc>
      </w:tr>
      <w:tr w:rsidR="000D0CA1" w:rsidTr="00FC7E58">
        <w:tc>
          <w:tcPr>
            <w:tcW w:w="7975" w:type="dxa"/>
          </w:tcPr>
          <w:p w:rsidR="000D0CA1" w:rsidRPr="00172B1B" w:rsidRDefault="000D0CA1" w:rsidP="00FC7E58">
            <w:pPr>
              <w:jc w:val="left"/>
              <w:rPr>
                <w:rFonts w:ascii="Adobe Arabic" w:hAnsi="Adobe Arabic" w:cs="Adobe Arabic"/>
                <w:bCs/>
                <w:color w:val="002060"/>
                <w:sz w:val="40"/>
                <w:szCs w:val="40"/>
                <w:rtl/>
                <w:lang w:bidi="ar-SY"/>
              </w:rPr>
            </w:pPr>
            <w:r w:rsidRPr="00172B1B">
              <w:rPr>
                <w:rFonts w:ascii="Adobe Arabic" w:hAnsi="Adobe Arabic" w:cs="Adobe Arabic" w:hint="cs"/>
                <w:bCs/>
                <w:color w:val="002060"/>
                <w:sz w:val="40"/>
                <w:szCs w:val="40"/>
                <w:rtl/>
                <w:lang w:bidi="ar-SY"/>
              </w:rPr>
              <w:t>التكتيكات الفعالة للتحدث مع الآخرين</w:t>
            </w:r>
          </w:p>
        </w:tc>
        <w:tc>
          <w:tcPr>
            <w:tcW w:w="1987" w:type="dxa"/>
          </w:tcPr>
          <w:p w:rsidR="000D0CA1" w:rsidRDefault="000D0CA1" w:rsidP="00FC7E58">
            <w:pPr>
              <w:jc w:val="center"/>
              <w:rPr>
                <w:rFonts w:ascii="Adobe Arabic" w:hAnsi="Adobe Arabic" w:cs="Adobe Arabic"/>
                <w:sz w:val="40"/>
                <w:szCs w:val="40"/>
                <w:rtl/>
                <w:lang w:bidi="ar-SY"/>
              </w:rPr>
            </w:pPr>
            <w:r>
              <w:rPr>
                <w:rFonts w:ascii="Adobe Arabic" w:hAnsi="Adobe Arabic" w:cs="Adobe Arabic" w:hint="cs"/>
                <w:sz w:val="40"/>
                <w:szCs w:val="40"/>
                <w:rtl/>
                <w:lang w:bidi="ar-SY"/>
              </w:rPr>
              <w:t>40</w:t>
            </w:r>
          </w:p>
        </w:tc>
      </w:tr>
      <w:tr w:rsidR="000D0CA1" w:rsidTr="00FC7E58">
        <w:tc>
          <w:tcPr>
            <w:tcW w:w="7975" w:type="dxa"/>
          </w:tcPr>
          <w:p w:rsidR="000D0CA1" w:rsidRPr="00172B1B" w:rsidRDefault="000D0CA1" w:rsidP="00FC7E58">
            <w:pPr>
              <w:jc w:val="left"/>
              <w:rPr>
                <w:rFonts w:ascii="Adobe Arabic" w:hAnsi="Adobe Arabic" w:cs="Adobe Arabic"/>
                <w:bCs/>
                <w:color w:val="002060"/>
                <w:sz w:val="40"/>
                <w:szCs w:val="40"/>
                <w:rtl/>
                <w:lang w:bidi="ar-SY"/>
              </w:rPr>
            </w:pPr>
            <w:r w:rsidRPr="00172B1B">
              <w:rPr>
                <w:rFonts w:ascii="Adobe Arabic" w:hAnsi="Adobe Arabic" w:cs="Adobe Arabic" w:hint="cs"/>
                <w:bCs/>
                <w:color w:val="002060"/>
                <w:sz w:val="40"/>
                <w:szCs w:val="40"/>
                <w:rtl/>
                <w:lang w:bidi="ar-SY"/>
              </w:rPr>
              <w:t>معوقات الاتصال</w:t>
            </w:r>
          </w:p>
        </w:tc>
        <w:tc>
          <w:tcPr>
            <w:tcW w:w="1987" w:type="dxa"/>
          </w:tcPr>
          <w:p w:rsidR="000D0CA1" w:rsidRDefault="000D0CA1" w:rsidP="00FC7E58">
            <w:pPr>
              <w:jc w:val="center"/>
              <w:rPr>
                <w:rFonts w:ascii="Adobe Arabic" w:hAnsi="Adobe Arabic" w:cs="Adobe Arabic"/>
                <w:sz w:val="40"/>
                <w:szCs w:val="40"/>
                <w:rtl/>
                <w:lang w:bidi="ar-SY"/>
              </w:rPr>
            </w:pPr>
            <w:r>
              <w:rPr>
                <w:rFonts w:ascii="Adobe Arabic" w:hAnsi="Adobe Arabic" w:cs="Adobe Arabic" w:hint="cs"/>
                <w:sz w:val="40"/>
                <w:szCs w:val="40"/>
                <w:rtl/>
                <w:lang w:bidi="ar-SY"/>
              </w:rPr>
              <w:t>41</w:t>
            </w:r>
          </w:p>
        </w:tc>
      </w:tr>
      <w:tr w:rsidR="000D0CA1" w:rsidTr="00FC7E58">
        <w:tc>
          <w:tcPr>
            <w:tcW w:w="9962" w:type="dxa"/>
            <w:gridSpan w:val="2"/>
            <w:shd w:val="clear" w:color="auto" w:fill="D9D9D9" w:themeFill="background1" w:themeFillShade="D9"/>
          </w:tcPr>
          <w:p w:rsidR="000D0CA1" w:rsidRPr="00B21A45" w:rsidRDefault="000D0CA1" w:rsidP="00FC7E58">
            <w:pPr>
              <w:jc w:val="center"/>
              <w:rPr>
                <w:rFonts w:ascii="Adobe Arabic" w:hAnsi="Adobe Arabic" w:cs="Adobe Arabic"/>
                <w:sz w:val="40"/>
                <w:szCs w:val="40"/>
                <w:rtl/>
                <w:lang w:bidi="ar-SY"/>
              </w:rPr>
            </w:pPr>
            <w:r w:rsidRPr="00B21A45">
              <w:rPr>
                <w:rFonts w:ascii="Adobe Arabic" w:eastAsia="Calibri" w:hAnsi="Adobe Arabic" w:cs="Adobe Arabic"/>
                <w:b/>
                <w:bCs/>
                <w:sz w:val="40"/>
                <w:szCs w:val="40"/>
                <w:rtl/>
              </w:rPr>
              <w:t>الجلسة التدريبية الثانية:</w:t>
            </w:r>
            <w:r w:rsidRPr="00B21A45">
              <w:rPr>
                <w:rFonts w:ascii="Adobe Arabic" w:hAnsi="Adobe Arabic" w:cs="Adobe Arabic"/>
                <w:sz w:val="40"/>
                <w:szCs w:val="40"/>
                <w:rtl/>
              </w:rPr>
              <w:t xml:space="preserve"> </w:t>
            </w:r>
            <w:r>
              <w:rPr>
                <w:rFonts w:ascii="Adobe Arabic" w:eastAsia="Calibri" w:hAnsi="Adobe Arabic" w:cs="Adobe Arabic" w:hint="cs"/>
                <w:b/>
                <w:bCs/>
                <w:sz w:val="40"/>
                <w:szCs w:val="40"/>
                <w:rtl/>
              </w:rPr>
              <w:t>نموذج الإسلام في التعامل مع المرؤوسين</w:t>
            </w:r>
          </w:p>
        </w:tc>
      </w:tr>
      <w:tr w:rsidR="000D0CA1" w:rsidTr="00FC7E58">
        <w:tc>
          <w:tcPr>
            <w:tcW w:w="7975" w:type="dxa"/>
          </w:tcPr>
          <w:p w:rsidR="000D0CA1" w:rsidRPr="00172B1B" w:rsidRDefault="000D0CA1" w:rsidP="00FC7E58">
            <w:pPr>
              <w:jc w:val="left"/>
              <w:rPr>
                <w:bCs/>
                <w:color w:val="002060"/>
                <w:sz w:val="40"/>
                <w:szCs w:val="40"/>
                <w:rtl/>
              </w:rPr>
            </w:pPr>
            <w:r w:rsidRPr="00172B1B">
              <w:rPr>
                <w:rFonts w:ascii="Adobe Arabic" w:hAnsi="Adobe Arabic" w:cs="Adobe Arabic" w:hint="cs"/>
                <w:bCs/>
                <w:color w:val="002060"/>
                <w:sz w:val="40"/>
                <w:szCs w:val="40"/>
                <w:rtl/>
                <w:lang w:bidi="ar-SY"/>
              </w:rPr>
              <w:t>المعايير الأخلاقية</w:t>
            </w:r>
          </w:p>
        </w:tc>
        <w:tc>
          <w:tcPr>
            <w:tcW w:w="1987" w:type="dxa"/>
          </w:tcPr>
          <w:p w:rsidR="000D0CA1" w:rsidRPr="00B21A45" w:rsidRDefault="000D0CA1" w:rsidP="00FC7E58">
            <w:pPr>
              <w:jc w:val="center"/>
              <w:rPr>
                <w:rFonts w:ascii="Adobe Arabic" w:hAnsi="Adobe Arabic" w:cs="Adobe Arabic"/>
                <w:sz w:val="40"/>
                <w:szCs w:val="40"/>
                <w:rtl/>
                <w:lang w:bidi="ar-SY"/>
              </w:rPr>
            </w:pPr>
            <w:r>
              <w:rPr>
                <w:rFonts w:ascii="Adobe Arabic" w:hAnsi="Adobe Arabic" w:cs="Adobe Arabic" w:hint="cs"/>
                <w:sz w:val="40"/>
                <w:szCs w:val="40"/>
                <w:rtl/>
                <w:lang w:bidi="ar-SY"/>
              </w:rPr>
              <w:t>45</w:t>
            </w:r>
          </w:p>
        </w:tc>
      </w:tr>
      <w:tr w:rsidR="000D0CA1" w:rsidTr="00FC7E58">
        <w:tc>
          <w:tcPr>
            <w:tcW w:w="7975" w:type="dxa"/>
          </w:tcPr>
          <w:p w:rsidR="000D0CA1" w:rsidRPr="00172B1B" w:rsidRDefault="000D0CA1" w:rsidP="00FC7E58">
            <w:pPr>
              <w:jc w:val="left"/>
              <w:rPr>
                <w:bCs/>
                <w:color w:val="002060"/>
                <w:sz w:val="40"/>
                <w:szCs w:val="40"/>
                <w:rtl/>
                <w:lang w:bidi="ar-SY"/>
              </w:rPr>
            </w:pPr>
            <w:r w:rsidRPr="00172B1B">
              <w:rPr>
                <w:rFonts w:ascii="Adobe Arabic" w:hAnsi="Adobe Arabic" w:cs="Adobe Arabic" w:hint="cs"/>
                <w:bCs/>
                <w:color w:val="002060"/>
                <w:sz w:val="40"/>
                <w:szCs w:val="40"/>
                <w:rtl/>
                <w:lang w:bidi="ar-SY"/>
              </w:rPr>
              <w:t>آداب الإسلام في تعامل المدير مع المرؤوسين</w:t>
            </w:r>
          </w:p>
        </w:tc>
        <w:tc>
          <w:tcPr>
            <w:tcW w:w="1987" w:type="dxa"/>
          </w:tcPr>
          <w:p w:rsidR="000D0CA1" w:rsidRDefault="000D0CA1" w:rsidP="00FC7E58">
            <w:pPr>
              <w:jc w:val="center"/>
              <w:rPr>
                <w:rFonts w:ascii="Adobe Arabic" w:hAnsi="Adobe Arabic" w:cs="Adobe Arabic"/>
                <w:sz w:val="40"/>
                <w:szCs w:val="40"/>
                <w:rtl/>
                <w:lang w:bidi="ar-SY"/>
              </w:rPr>
            </w:pPr>
            <w:r>
              <w:rPr>
                <w:rFonts w:ascii="Adobe Arabic" w:hAnsi="Adobe Arabic" w:cs="Adobe Arabic" w:hint="cs"/>
                <w:sz w:val="40"/>
                <w:szCs w:val="40"/>
                <w:rtl/>
                <w:lang w:bidi="ar-SY"/>
              </w:rPr>
              <w:t>46</w:t>
            </w:r>
          </w:p>
        </w:tc>
      </w:tr>
      <w:tr w:rsidR="000D0CA1" w:rsidTr="00FC7E58">
        <w:tc>
          <w:tcPr>
            <w:tcW w:w="7975" w:type="dxa"/>
          </w:tcPr>
          <w:p w:rsidR="000D0CA1" w:rsidRPr="00172B1B" w:rsidRDefault="000D0CA1" w:rsidP="00FC7E58">
            <w:pPr>
              <w:jc w:val="left"/>
              <w:rPr>
                <w:bCs/>
                <w:color w:val="002060"/>
                <w:sz w:val="40"/>
                <w:szCs w:val="40"/>
                <w:rtl/>
                <w:lang w:bidi="ar-SY"/>
              </w:rPr>
            </w:pPr>
            <w:r w:rsidRPr="00172B1B">
              <w:rPr>
                <w:rFonts w:ascii="Adobe Arabic" w:hAnsi="Adobe Arabic" w:cs="Adobe Arabic" w:hint="cs"/>
                <w:bCs/>
                <w:color w:val="002060"/>
                <w:sz w:val="40"/>
                <w:szCs w:val="40"/>
                <w:rtl/>
                <w:lang w:bidi="ar-SY"/>
              </w:rPr>
              <w:t>أهم صفات المدير الناجح في عمله</w:t>
            </w:r>
            <w:r w:rsidRPr="00172B1B">
              <w:rPr>
                <w:rFonts w:ascii="Adobe Arabic" w:eastAsia="Calibri" w:hAnsi="Adobe Arabic" w:cs="Adobe Arabic"/>
                <w:b/>
                <w:bCs/>
                <w:color w:val="002060"/>
                <w:sz w:val="40"/>
                <w:szCs w:val="40"/>
                <w:rtl/>
              </w:rPr>
              <w:tab/>
            </w:r>
          </w:p>
        </w:tc>
        <w:tc>
          <w:tcPr>
            <w:tcW w:w="1987" w:type="dxa"/>
          </w:tcPr>
          <w:p w:rsidR="000D0CA1" w:rsidRDefault="000D0CA1" w:rsidP="00FC7E58">
            <w:pPr>
              <w:jc w:val="center"/>
              <w:rPr>
                <w:rFonts w:ascii="Adobe Arabic" w:hAnsi="Adobe Arabic" w:cs="Adobe Arabic"/>
                <w:sz w:val="40"/>
                <w:szCs w:val="40"/>
                <w:rtl/>
                <w:lang w:bidi="ar-SY"/>
              </w:rPr>
            </w:pPr>
            <w:r>
              <w:rPr>
                <w:rFonts w:ascii="Adobe Arabic" w:hAnsi="Adobe Arabic" w:cs="Adobe Arabic" w:hint="cs"/>
                <w:sz w:val="40"/>
                <w:szCs w:val="40"/>
                <w:rtl/>
                <w:lang w:bidi="ar-SY"/>
              </w:rPr>
              <w:t>47</w:t>
            </w:r>
          </w:p>
        </w:tc>
      </w:tr>
      <w:tr w:rsidR="000D0CA1" w:rsidTr="00FC7E58">
        <w:tc>
          <w:tcPr>
            <w:tcW w:w="7975" w:type="dxa"/>
          </w:tcPr>
          <w:p w:rsidR="000D0CA1" w:rsidRPr="00172B1B" w:rsidRDefault="000D0CA1" w:rsidP="00FC7E58">
            <w:pPr>
              <w:jc w:val="left"/>
              <w:rPr>
                <w:bCs/>
                <w:color w:val="002060"/>
                <w:sz w:val="40"/>
                <w:szCs w:val="40"/>
                <w:rtl/>
                <w:lang w:bidi="ar-SY"/>
              </w:rPr>
            </w:pPr>
            <w:r w:rsidRPr="00172B1B">
              <w:rPr>
                <w:rFonts w:ascii="Adobe Arabic" w:hAnsi="Adobe Arabic" w:cs="Adobe Arabic" w:hint="cs"/>
                <w:bCs/>
                <w:color w:val="002060"/>
                <w:sz w:val="40"/>
                <w:szCs w:val="40"/>
                <w:rtl/>
                <w:lang w:bidi="ar-SY"/>
              </w:rPr>
              <w:t>مهارات فنية يجب أن يتحلى بها المدير الناجح</w:t>
            </w:r>
          </w:p>
        </w:tc>
        <w:tc>
          <w:tcPr>
            <w:tcW w:w="1987" w:type="dxa"/>
          </w:tcPr>
          <w:p w:rsidR="000D0CA1" w:rsidRDefault="000D0CA1" w:rsidP="00FC7E58">
            <w:pPr>
              <w:jc w:val="center"/>
              <w:rPr>
                <w:rFonts w:ascii="Adobe Arabic" w:hAnsi="Adobe Arabic" w:cs="Adobe Arabic"/>
                <w:sz w:val="40"/>
                <w:szCs w:val="40"/>
                <w:rtl/>
                <w:lang w:bidi="ar-SY"/>
              </w:rPr>
            </w:pPr>
            <w:r>
              <w:rPr>
                <w:rFonts w:ascii="Adobe Arabic" w:hAnsi="Adobe Arabic" w:cs="Adobe Arabic" w:hint="cs"/>
                <w:sz w:val="40"/>
                <w:szCs w:val="40"/>
                <w:rtl/>
                <w:lang w:bidi="ar-SY"/>
              </w:rPr>
              <w:t>49</w:t>
            </w:r>
          </w:p>
        </w:tc>
      </w:tr>
      <w:tr w:rsidR="000D0CA1" w:rsidTr="00FC7E58">
        <w:tc>
          <w:tcPr>
            <w:tcW w:w="7975" w:type="dxa"/>
          </w:tcPr>
          <w:p w:rsidR="000D0CA1" w:rsidRPr="00172B1B" w:rsidRDefault="000D0CA1" w:rsidP="00FC7E58">
            <w:pPr>
              <w:jc w:val="left"/>
              <w:rPr>
                <w:rFonts w:ascii="Adobe Arabic" w:eastAsia="Calibri" w:hAnsi="Adobe Arabic" w:cs="Adobe Arabic"/>
                <w:b/>
                <w:bCs/>
                <w:color w:val="002060"/>
                <w:sz w:val="40"/>
                <w:szCs w:val="40"/>
                <w:rtl/>
                <w:lang w:bidi="ar-SY"/>
              </w:rPr>
            </w:pPr>
            <w:r w:rsidRPr="00172B1B">
              <w:rPr>
                <w:rFonts w:ascii="Adobe Arabic" w:hAnsi="Adobe Arabic" w:cs="Adobe Arabic" w:hint="cs"/>
                <w:bCs/>
                <w:color w:val="002060"/>
                <w:sz w:val="40"/>
                <w:szCs w:val="40"/>
                <w:rtl/>
                <w:lang w:bidi="ar-SY"/>
              </w:rPr>
              <w:t>مهارات شخصية يحتاجها المدير الناجح</w:t>
            </w:r>
          </w:p>
        </w:tc>
        <w:tc>
          <w:tcPr>
            <w:tcW w:w="1987" w:type="dxa"/>
          </w:tcPr>
          <w:p w:rsidR="000D0CA1" w:rsidRDefault="000D0CA1" w:rsidP="00FC7E58">
            <w:pPr>
              <w:jc w:val="center"/>
              <w:rPr>
                <w:rFonts w:ascii="Adobe Arabic" w:hAnsi="Adobe Arabic" w:cs="Adobe Arabic"/>
                <w:sz w:val="40"/>
                <w:szCs w:val="40"/>
                <w:rtl/>
                <w:lang w:bidi="ar-SY"/>
              </w:rPr>
            </w:pPr>
            <w:r>
              <w:rPr>
                <w:rFonts w:ascii="Adobe Arabic" w:hAnsi="Adobe Arabic" w:cs="Adobe Arabic" w:hint="cs"/>
                <w:sz w:val="40"/>
                <w:szCs w:val="40"/>
                <w:rtl/>
                <w:lang w:bidi="ar-SY"/>
              </w:rPr>
              <w:t>49</w:t>
            </w:r>
          </w:p>
        </w:tc>
      </w:tr>
      <w:tr w:rsidR="000D0CA1" w:rsidTr="00FC7E58">
        <w:tc>
          <w:tcPr>
            <w:tcW w:w="7975" w:type="dxa"/>
          </w:tcPr>
          <w:p w:rsidR="000D0CA1" w:rsidRPr="00172B1B" w:rsidRDefault="000D0CA1" w:rsidP="00FC7E58">
            <w:pPr>
              <w:jc w:val="left"/>
              <w:rPr>
                <w:rFonts w:ascii="Adobe Arabic" w:eastAsia="Calibri" w:hAnsi="Adobe Arabic" w:cs="Adobe Arabic"/>
                <w:b/>
                <w:bCs/>
                <w:color w:val="002060"/>
                <w:sz w:val="40"/>
                <w:szCs w:val="40"/>
                <w:rtl/>
              </w:rPr>
            </w:pPr>
            <w:r w:rsidRPr="00172B1B">
              <w:rPr>
                <w:rFonts w:ascii="Adobe Arabic" w:hAnsi="Adobe Arabic" w:cs="Adobe Arabic" w:hint="cs"/>
                <w:bCs/>
                <w:color w:val="002060"/>
                <w:sz w:val="40"/>
                <w:szCs w:val="40"/>
                <w:rtl/>
                <w:lang w:bidi="ar-SY"/>
              </w:rPr>
              <w:t>كيفية التعامل مع الآخرين</w:t>
            </w:r>
          </w:p>
        </w:tc>
        <w:tc>
          <w:tcPr>
            <w:tcW w:w="1987" w:type="dxa"/>
          </w:tcPr>
          <w:p w:rsidR="000D0CA1" w:rsidRDefault="000D0CA1" w:rsidP="00FC7E58">
            <w:pPr>
              <w:jc w:val="center"/>
              <w:rPr>
                <w:rFonts w:ascii="Adobe Arabic" w:hAnsi="Adobe Arabic" w:cs="Adobe Arabic"/>
                <w:sz w:val="40"/>
                <w:szCs w:val="40"/>
                <w:rtl/>
                <w:lang w:bidi="ar-SY"/>
              </w:rPr>
            </w:pPr>
            <w:r>
              <w:rPr>
                <w:rFonts w:ascii="Adobe Arabic" w:hAnsi="Adobe Arabic" w:cs="Adobe Arabic" w:hint="cs"/>
                <w:sz w:val="40"/>
                <w:szCs w:val="40"/>
                <w:rtl/>
                <w:lang w:bidi="ar-SY"/>
              </w:rPr>
              <w:t>49</w:t>
            </w:r>
          </w:p>
        </w:tc>
      </w:tr>
      <w:tr w:rsidR="000D0CA1" w:rsidTr="00FC7E58">
        <w:tc>
          <w:tcPr>
            <w:tcW w:w="7975" w:type="dxa"/>
          </w:tcPr>
          <w:p w:rsidR="000D0CA1" w:rsidRPr="00172B1B" w:rsidRDefault="000D0CA1" w:rsidP="00FC7E58">
            <w:pPr>
              <w:rPr>
                <w:bCs/>
                <w:color w:val="002060"/>
                <w:sz w:val="40"/>
                <w:szCs w:val="40"/>
                <w:rtl/>
              </w:rPr>
            </w:pPr>
            <w:r w:rsidRPr="00172B1B">
              <w:rPr>
                <w:rFonts w:ascii="Adobe Arabic" w:hAnsi="Adobe Arabic" w:cs="Adobe Arabic" w:hint="cs"/>
                <w:bCs/>
                <w:color w:val="002060"/>
                <w:sz w:val="40"/>
                <w:szCs w:val="40"/>
                <w:rtl/>
                <w:lang w:bidi="ar-SY"/>
              </w:rPr>
              <w:t>التحفيز</w:t>
            </w:r>
          </w:p>
        </w:tc>
        <w:tc>
          <w:tcPr>
            <w:tcW w:w="1987" w:type="dxa"/>
          </w:tcPr>
          <w:p w:rsidR="000D0CA1" w:rsidRDefault="000D0CA1" w:rsidP="00FC7E58">
            <w:pPr>
              <w:tabs>
                <w:tab w:val="left" w:pos="728"/>
                <w:tab w:val="center" w:pos="885"/>
              </w:tabs>
              <w:jc w:val="left"/>
              <w:rPr>
                <w:rFonts w:ascii="Adobe Arabic" w:hAnsi="Adobe Arabic" w:cs="Adobe Arabic"/>
                <w:sz w:val="40"/>
                <w:szCs w:val="40"/>
                <w:rtl/>
                <w:lang w:bidi="ar-SY"/>
              </w:rPr>
            </w:pPr>
            <w:r>
              <w:rPr>
                <w:rFonts w:ascii="Adobe Arabic" w:hAnsi="Adobe Arabic" w:cs="Adobe Arabic"/>
                <w:sz w:val="40"/>
                <w:szCs w:val="40"/>
                <w:rtl/>
                <w:lang w:bidi="ar-SY"/>
              </w:rPr>
              <w:tab/>
            </w:r>
            <w:r>
              <w:rPr>
                <w:rFonts w:ascii="Adobe Arabic" w:hAnsi="Adobe Arabic" w:cs="Adobe Arabic" w:hint="cs"/>
                <w:sz w:val="40"/>
                <w:szCs w:val="40"/>
                <w:rtl/>
                <w:lang w:bidi="ar-SY"/>
              </w:rPr>
              <w:t>51</w:t>
            </w:r>
          </w:p>
        </w:tc>
      </w:tr>
      <w:tr w:rsidR="000D0CA1" w:rsidTr="00FC7E58">
        <w:tc>
          <w:tcPr>
            <w:tcW w:w="7975" w:type="dxa"/>
          </w:tcPr>
          <w:p w:rsidR="000D0CA1" w:rsidRPr="00172B1B" w:rsidRDefault="000D0CA1" w:rsidP="00FC7E58">
            <w:pPr>
              <w:jc w:val="left"/>
              <w:rPr>
                <w:rFonts w:ascii="Adobe Arabic" w:eastAsia="Calibri" w:hAnsi="Adobe Arabic" w:cs="Adobe Arabic"/>
                <w:b/>
                <w:bCs/>
                <w:color w:val="002060"/>
                <w:sz w:val="40"/>
                <w:szCs w:val="40"/>
                <w:rtl/>
                <w:lang w:bidi="ar-SY"/>
              </w:rPr>
            </w:pPr>
            <w:r w:rsidRPr="00172B1B">
              <w:rPr>
                <w:rFonts w:ascii="Adobe Arabic" w:hAnsi="Adobe Arabic" w:cs="Adobe Arabic" w:hint="cs"/>
                <w:bCs/>
                <w:color w:val="002060"/>
                <w:sz w:val="40"/>
                <w:szCs w:val="40"/>
                <w:rtl/>
                <w:lang w:bidi="ar-SY"/>
              </w:rPr>
              <w:t>طرق تحفيز الموظفين الأكثر فاعلية</w:t>
            </w:r>
          </w:p>
        </w:tc>
        <w:tc>
          <w:tcPr>
            <w:tcW w:w="1987" w:type="dxa"/>
          </w:tcPr>
          <w:p w:rsidR="000D0CA1" w:rsidRDefault="000D0CA1" w:rsidP="00FC7E58">
            <w:pPr>
              <w:jc w:val="center"/>
              <w:rPr>
                <w:rFonts w:ascii="Adobe Arabic" w:hAnsi="Adobe Arabic" w:cs="Adobe Arabic"/>
                <w:sz w:val="40"/>
                <w:szCs w:val="40"/>
                <w:rtl/>
                <w:lang w:bidi="ar-SY"/>
              </w:rPr>
            </w:pPr>
            <w:r>
              <w:rPr>
                <w:rFonts w:ascii="Adobe Arabic" w:hAnsi="Adobe Arabic" w:cs="Adobe Arabic" w:hint="cs"/>
                <w:sz w:val="40"/>
                <w:szCs w:val="40"/>
                <w:rtl/>
                <w:lang w:bidi="ar-SY"/>
              </w:rPr>
              <w:t>51</w:t>
            </w:r>
          </w:p>
        </w:tc>
      </w:tr>
      <w:tr w:rsidR="000D0CA1" w:rsidTr="00FC7E58">
        <w:tc>
          <w:tcPr>
            <w:tcW w:w="7975" w:type="dxa"/>
          </w:tcPr>
          <w:p w:rsidR="000D0CA1" w:rsidRPr="00172B1B" w:rsidRDefault="000D0CA1" w:rsidP="00FC7E58">
            <w:pPr>
              <w:rPr>
                <w:bCs/>
                <w:color w:val="002060"/>
                <w:sz w:val="40"/>
                <w:szCs w:val="40"/>
                <w:rtl/>
              </w:rPr>
            </w:pPr>
            <w:r w:rsidRPr="00172B1B">
              <w:rPr>
                <w:rFonts w:ascii="Adobe Arabic" w:hAnsi="Adobe Arabic" w:cs="Adobe Arabic" w:hint="cs"/>
                <w:bCs/>
                <w:color w:val="002060"/>
                <w:sz w:val="40"/>
                <w:szCs w:val="40"/>
                <w:rtl/>
                <w:lang w:bidi="ar-SY"/>
              </w:rPr>
              <w:t>الحوافز</w:t>
            </w:r>
          </w:p>
        </w:tc>
        <w:tc>
          <w:tcPr>
            <w:tcW w:w="1987" w:type="dxa"/>
          </w:tcPr>
          <w:p w:rsidR="000D0CA1" w:rsidRDefault="000D0CA1" w:rsidP="00FC7E58">
            <w:pPr>
              <w:jc w:val="center"/>
              <w:rPr>
                <w:rFonts w:ascii="Adobe Arabic" w:hAnsi="Adobe Arabic" w:cs="Adobe Arabic"/>
                <w:sz w:val="40"/>
                <w:szCs w:val="40"/>
                <w:rtl/>
                <w:lang w:bidi="ar-SY"/>
              </w:rPr>
            </w:pPr>
            <w:r>
              <w:rPr>
                <w:rFonts w:ascii="Adobe Arabic" w:hAnsi="Adobe Arabic" w:cs="Adobe Arabic" w:hint="cs"/>
                <w:sz w:val="40"/>
                <w:szCs w:val="40"/>
                <w:rtl/>
                <w:lang w:bidi="ar-SY"/>
              </w:rPr>
              <w:t>53</w:t>
            </w:r>
          </w:p>
        </w:tc>
      </w:tr>
      <w:tr w:rsidR="000D0CA1" w:rsidTr="00FC7E58">
        <w:tc>
          <w:tcPr>
            <w:tcW w:w="9962" w:type="dxa"/>
            <w:gridSpan w:val="2"/>
            <w:shd w:val="clear" w:color="auto" w:fill="D9D9D9" w:themeFill="background1" w:themeFillShade="D9"/>
          </w:tcPr>
          <w:p w:rsidR="000D0CA1" w:rsidRPr="00B21A45" w:rsidRDefault="000D0CA1" w:rsidP="00FC7E58">
            <w:pPr>
              <w:jc w:val="center"/>
              <w:rPr>
                <w:rFonts w:ascii="Adobe Arabic" w:hAnsi="Adobe Arabic" w:cs="Adobe Arabic"/>
                <w:sz w:val="40"/>
                <w:szCs w:val="40"/>
                <w:rtl/>
                <w:lang w:bidi="ar-SY"/>
              </w:rPr>
            </w:pPr>
            <w:r w:rsidRPr="00B21A45">
              <w:rPr>
                <w:rFonts w:ascii="Adobe Arabic" w:eastAsia="Calibri" w:hAnsi="Adobe Arabic" w:cs="Adobe Arabic"/>
                <w:b/>
                <w:bCs/>
                <w:color w:val="C00000"/>
                <w:sz w:val="40"/>
                <w:szCs w:val="40"/>
                <w:rtl/>
              </w:rPr>
              <w:t>اليوم التدريبي الثالث</w:t>
            </w:r>
          </w:p>
        </w:tc>
      </w:tr>
      <w:tr w:rsidR="000D0CA1" w:rsidTr="00FC7E58">
        <w:tc>
          <w:tcPr>
            <w:tcW w:w="9962" w:type="dxa"/>
            <w:gridSpan w:val="2"/>
            <w:shd w:val="clear" w:color="auto" w:fill="D9D9D9" w:themeFill="background1" w:themeFillShade="D9"/>
          </w:tcPr>
          <w:p w:rsidR="000D0CA1" w:rsidRPr="00B21A45" w:rsidRDefault="000D0CA1" w:rsidP="00FC7E58">
            <w:pPr>
              <w:jc w:val="center"/>
              <w:rPr>
                <w:rFonts w:ascii="Adobe Arabic" w:hAnsi="Adobe Arabic" w:cs="Adobe Arabic"/>
                <w:sz w:val="40"/>
                <w:szCs w:val="40"/>
                <w:rtl/>
                <w:lang w:bidi="ar-SY"/>
              </w:rPr>
            </w:pPr>
            <w:r w:rsidRPr="00B21A45">
              <w:rPr>
                <w:rFonts w:ascii="Adobe Arabic" w:eastAsia="Calibri" w:hAnsi="Adobe Arabic" w:cs="Adobe Arabic"/>
                <w:b/>
                <w:bCs/>
                <w:sz w:val="40"/>
                <w:szCs w:val="40"/>
                <w:rtl/>
              </w:rPr>
              <w:t xml:space="preserve">الجلسة التدريبية الأولى: </w:t>
            </w:r>
            <w:r>
              <w:rPr>
                <w:rFonts w:ascii="Adobe Arabic" w:eastAsia="Calibri" w:hAnsi="Adobe Arabic" w:cs="Adobe Arabic" w:hint="cs"/>
                <w:b/>
                <w:bCs/>
                <w:sz w:val="40"/>
                <w:szCs w:val="40"/>
                <w:rtl/>
              </w:rPr>
              <w:t>إدارة الشكاوى</w:t>
            </w:r>
          </w:p>
        </w:tc>
      </w:tr>
      <w:tr w:rsidR="000D0CA1" w:rsidTr="00FC7E58">
        <w:tc>
          <w:tcPr>
            <w:tcW w:w="7975" w:type="dxa"/>
          </w:tcPr>
          <w:p w:rsidR="000D0CA1" w:rsidRPr="00172B1B" w:rsidRDefault="000D0CA1" w:rsidP="00FC7E58">
            <w:pPr>
              <w:jc w:val="left"/>
              <w:rPr>
                <w:rFonts w:ascii="Adobe Arabic" w:eastAsia="Calibri" w:hAnsi="Adobe Arabic" w:cs="Adobe Arabic"/>
                <w:b/>
                <w:bCs/>
                <w:color w:val="002060"/>
                <w:sz w:val="40"/>
                <w:szCs w:val="40"/>
                <w:rtl/>
              </w:rPr>
            </w:pPr>
            <w:r w:rsidRPr="00172B1B">
              <w:rPr>
                <w:rFonts w:ascii="Adobe Arabic" w:hAnsi="Adobe Arabic" w:cs="Adobe Arabic" w:hint="cs"/>
                <w:bCs/>
                <w:color w:val="002060"/>
                <w:sz w:val="40"/>
                <w:szCs w:val="40"/>
                <w:rtl/>
                <w:lang w:bidi="ar-SY"/>
              </w:rPr>
              <w:t>الشكوى فرصة للتحسن</w:t>
            </w:r>
          </w:p>
        </w:tc>
        <w:tc>
          <w:tcPr>
            <w:tcW w:w="1987" w:type="dxa"/>
          </w:tcPr>
          <w:p w:rsidR="000D0CA1" w:rsidRPr="00B21A45" w:rsidRDefault="000D0CA1" w:rsidP="00FC7E58">
            <w:pPr>
              <w:jc w:val="center"/>
              <w:rPr>
                <w:rFonts w:ascii="Adobe Arabic" w:hAnsi="Adobe Arabic" w:cs="Adobe Arabic"/>
                <w:sz w:val="40"/>
                <w:szCs w:val="40"/>
                <w:rtl/>
                <w:lang w:bidi="ar-SY"/>
              </w:rPr>
            </w:pPr>
            <w:r>
              <w:rPr>
                <w:rFonts w:ascii="Adobe Arabic" w:hAnsi="Adobe Arabic" w:cs="Adobe Arabic" w:hint="cs"/>
                <w:sz w:val="40"/>
                <w:szCs w:val="40"/>
                <w:rtl/>
                <w:lang w:bidi="ar-SY"/>
              </w:rPr>
              <w:t>58</w:t>
            </w:r>
          </w:p>
        </w:tc>
      </w:tr>
      <w:tr w:rsidR="000D0CA1" w:rsidTr="00FC7E58">
        <w:tc>
          <w:tcPr>
            <w:tcW w:w="7975" w:type="dxa"/>
          </w:tcPr>
          <w:p w:rsidR="000D0CA1" w:rsidRPr="00172B1B" w:rsidRDefault="000D0CA1" w:rsidP="00FC7E58">
            <w:pPr>
              <w:jc w:val="left"/>
              <w:rPr>
                <w:rFonts w:ascii="Adobe Arabic" w:eastAsia="Calibri" w:hAnsi="Adobe Arabic" w:cs="Adobe Arabic"/>
                <w:b/>
                <w:bCs/>
                <w:color w:val="002060"/>
                <w:sz w:val="40"/>
                <w:szCs w:val="40"/>
                <w:rtl/>
              </w:rPr>
            </w:pPr>
            <w:r w:rsidRPr="00172B1B">
              <w:rPr>
                <w:rFonts w:ascii="Adobe Arabic" w:eastAsia="Calibri" w:hAnsi="Adobe Arabic" w:cs="Adobe Arabic" w:hint="cs"/>
                <w:b/>
                <w:bCs/>
                <w:color w:val="002060"/>
                <w:sz w:val="40"/>
                <w:szCs w:val="40"/>
                <w:rtl/>
              </w:rPr>
              <w:t>أنواع الشكاوى</w:t>
            </w:r>
          </w:p>
        </w:tc>
        <w:tc>
          <w:tcPr>
            <w:tcW w:w="1987" w:type="dxa"/>
          </w:tcPr>
          <w:p w:rsidR="000D0CA1" w:rsidRDefault="000D0CA1" w:rsidP="00FC7E58">
            <w:pPr>
              <w:jc w:val="center"/>
              <w:rPr>
                <w:rFonts w:ascii="Adobe Arabic" w:hAnsi="Adobe Arabic" w:cs="Adobe Arabic"/>
                <w:sz w:val="40"/>
                <w:szCs w:val="40"/>
                <w:rtl/>
                <w:lang w:bidi="ar-SY"/>
              </w:rPr>
            </w:pPr>
            <w:r>
              <w:rPr>
                <w:rFonts w:ascii="Adobe Arabic" w:hAnsi="Adobe Arabic" w:cs="Adobe Arabic" w:hint="cs"/>
                <w:sz w:val="40"/>
                <w:szCs w:val="40"/>
                <w:rtl/>
                <w:lang w:bidi="ar-SY"/>
              </w:rPr>
              <w:t>58</w:t>
            </w:r>
          </w:p>
        </w:tc>
      </w:tr>
      <w:tr w:rsidR="000D0CA1" w:rsidTr="00FC7E58">
        <w:tc>
          <w:tcPr>
            <w:tcW w:w="7975" w:type="dxa"/>
          </w:tcPr>
          <w:p w:rsidR="000D0CA1" w:rsidRPr="00172B1B" w:rsidRDefault="000D0CA1" w:rsidP="00FC7E58">
            <w:pPr>
              <w:jc w:val="left"/>
              <w:rPr>
                <w:rFonts w:ascii="Adobe Arabic" w:eastAsia="Calibri" w:hAnsi="Adobe Arabic" w:cs="Adobe Arabic"/>
                <w:b/>
                <w:bCs/>
                <w:color w:val="002060"/>
                <w:sz w:val="40"/>
                <w:szCs w:val="40"/>
                <w:rtl/>
              </w:rPr>
            </w:pPr>
            <w:r w:rsidRPr="00172B1B">
              <w:rPr>
                <w:rFonts w:ascii="Adobe Arabic" w:hAnsi="Adobe Arabic" w:cs="Adobe Arabic" w:hint="cs"/>
                <w:bCs/>
                <w:color w:val="002060"/>
                <w:sz w:val="40"/>
                <w:szCs w:val="40"/>
                <w:rtl/>
              </w:rPr>
              <w:t>إدارة</w:t>
            </w:r>
            <w:r w:rsidRPr="00172B1B">
              <w:rPr>
                <w:rFonts w:ascii="Adobe Arabic" w:hAnsi="Adobe Arabic" w:cs="Adobe Arabic" w:hint="cs"/>
                <w:bCs/>
                <w:color w:val="002060"/>
                <w:sz w:val="40"/>
                <w:szCs w:val="40"/>
                <w:rtl/>
                <w:lang w:bidi="ar-SY"/>
              </w:rPr>
              <w:t xml:space="preserve"> الشكاوى</w:t>
            </w:r>
          </w:p>
        </w:tc>
        <w:tc>
          <w:tcPr>
            <w:tcW w:w="1987" w:type="dxa"/>
          </w:tcPr>
          <w:p w:rsidR="000D0CA1" w:rsidRDefault="000D0CA1" w:rsidP="00FC7E58">
            <w:pPr>
              <w:jc w:val="center"/>
              <w:rPr>
                <w:rFonts w:ascii="Adobe Arabic" w:hAnsi="Adobe Arabic" w:cs="Adobe Arabic"/>
                <w:sz w:val="40"/>
                <w:szCs w:val="40"/>
                <w:rtl/>
                <w:lang w:bidi="ar-SY"/>
              </w:rPr>
            </w:pPr>
            <w:r>
              <w:rPr>
                <w:rFonts w:ascii="Adobe Arabic" w:hAnsi="Adobe Arabic" w:cs="Adobe Arabic" w:hint="cs"/>
                <w:sz w:val="40"/>
                <w:szCs w:val="40"/>
                <w:rtl/>
                <w:lang w:bidi="ar-SY"/>
              </w:rPr>
              <w:t>60</w:t>
            </w:r>
          </w:p>
        </w:tc>
      </w:tr>
      <w:tr w:rsidR="000D0CA1" w:rsidTr="00FC7E58">
        <w:tc>
          <w:tcPr>
            <w:tcW w:w="7975" w:type="dxa"/>
          </w:tcPr>
          <w:p w:rsidR="000D0CA1" w:rsidRPr="00172B1B" w:rsidRDefault="000D0CA1" w:rsidP="00FC7E58">
            <w:pPr>
              <w:jc w:val="left"/>
              <w:rPr>
                <w:rFonts w:ascii="Adobe Arabic" w:eastAsia="Calibri" w:hAnsi="Adobe Arabic" w:cs="Adobe Arabic"/>
                <w:b/>
                <w:bCs/>
                <w:color w:val="002060"/>
                <w:sz w:val="40"/>
                <w:szCs w:val="40"/>
                <w:rtl/>
              </w:rPr>
            </w:pPr>
            <w:r w:rsidRPr="00172B1B">
              <w:rPr>
                <w:rFonts w:ascii="Adobe Arabic" w:hAnsi="Adobe Arabic" w:cs="Adobe Arabic"/>
                <w:b/>
                <w:bCs/>
                <w:color w:val="002060"/>
                <w:sz w:val="40"/>
                <w:szCs w:val="40"/>
                <w:rtl/>
              </w:rPr>
              <w:t>أدوار ومسؤوليات المسؤول عن آلية تقديم الشكاوى والملاحظات</w:t>
            </w:r>
          </w:p>
        </w:tc>
        <w:tc>
          <w:tcPr>
            <w:tcW w:w="1987" w:type="dxa"/>
          </w:tcPr>
          <w:p w:rsidR="000D0CA1" w:rsidRDefault="000D0CA1" w:rsidP="00FC7E58">
            <w:pPr>
              <w:jc w:val="center"/>
              <w:rPr>
                <w:rFonts w:ascii="Adobe Arabic" w:hAnsi="Adobe Arabic" w:cs="Adobe Arabic"/>
                <w:sz w:val="40"/>
                <w:szCs w:val="40"/>
                <w:rtl/>
                <w:lang w:bidi="ar-SY"/>
              </w:rPr>
            </w:pPr>
            <w:r>
              <w:rPr>
                <w:rFonts w:ascii="Adobe Arabic" w:hAnsi="Adobe Arabic" w:cs="Adobe Arabic" w:hint="cs"/>
                <w:sz w:val="40"/>
                <w:szCs w:val="40"/>
                <w:rtl/>
                <w:lang w:bidi="ar-SY"/>
              </w:rPr>
              <w:t>61</w:t>
            </w:r>
          </w:p>
        </w:tc>
      </w:tr>
      <w:tr w:rsidR="000D0CA1" w:rsidTr="00FC7E58">
        <w:tc>
          <w:tcPr>
            <w:tcW w:w="7975" w:type="dxa"/>
          </w:tcPr>
          <w:p w:rsidR="000D0CA1" w:rsidRPr="00172B1B" w:rsidRDefault="000D0CA1" w:rsidP="00FC7E58">
            <w:pPr>
              <w:jc w:val="left"/>
              <w:rPr>
                <w:rFonts w:ascii="Adobe Arabic" w:eastAsia="Calibri" w:hAnsi="Adobe Arabic" w:cs="Adobe Arabic"/>
                <w:b/>
                <w:bCs/>
                <w:color w:val="002060"/>
                <w:sz w:val="40"/>
                <w:szCs w:val="40"/>
                <w:rtl/>
              </w:rPr>
            </w:pPr>
            <w:r w:rsidRPr="00172B1B">
              <w:rPr>
                <w:rFonts w:ascii="Adobe Arabic" w:hAnsi="Adobe Arabic" w:cs="Adobe Arabic"/>
                <w:b/>
                <w:bCs/>
                <w:color w:val="002060"/>
                <w:sz w:val="40"/>
                <w:szCs w:val="40"/>
                <w:rtl/>
              </w:rPr>
              <w:t>قاعدة بيانات الشكاوى والملاحظات</w:t>
            </w:r>
          </w:p>
        </w:tc>
        <w:tc>
          <w:tcPr>
            <w:tcW w:w="1987" w:type="dxa"/>
          </w:tcPr>
          <w:p w:rsidR="000D0CA1" w:rsidRDefault="000D0CA1" w:rsidP="00FC7E58">
            <w:pPr>
              <w:jc w:val="center"/>
              <w:rPr>
                <w:rFonts w:ascii="Adobe Arabic" w:hAnsi="Adobe Arabic" w:cs="Adobe Arabic"/>
                <w:sz w:val="40"/>
                <w:szCs w:val="40"/>
                <w:rtl/>
                <w:lang w:bidi="ar-SY"/>
              </w:rPr>
            </w:pPr>
            <w:r>
              <w:rPr>
                <w:rFonts w:ascii="Adobe Arabic" w:hAnsi="Adobe Arabic" w:cs="Adobe Arabic" w:hint="cs"/>
                <w:sz w:val="40"/>
                <w:szCs w:val="40"/>
                <w:rtl/>
                <w:lang w:bidi="ar-SY"/>
              </w:rPr>
              <w:t>61</w:t>
            </w:r>
          </w:p>
        </w:tc>
      </w:tr>
      <w:tr w:rsidR="000D0CA1" w:rsidTr="00FC7E58">
        <w:tc>
          <w:tcPr>
            <w:tcW w:w="7975" w:type="dxa"/>
          </w:tcPr>
          <w:p w:rsidR="000D0CA1" w:rsidRPr="00172B1B" w:rsidRDefault="000D0CA1" w:rsidP="00FC7E58">
            <w:pPr>
              <w:jc w:val="left"/>
              <w:rPr>
                <w:rFonts w:ascii="Adobe Arabic" w:hAnsi="Adobe Arabic" w:cs="Adobe Arabic"/>
                <w:b/>
                <w:bCs/>
                <w:color w:val="002060"/>
                <w:sz w:val="40"/>
                <w:szCs w:val="40"/>
                <w:rtl/>
              </w:rPr>
            </w:pPr>
            <w:r w:rsidRPr="00172B1B">
              <w:rPr>
                <w:rFonts w:ascii="Adobe Arabic" w:hAnsi="Adobe Arabic" w:cs="Adobe Arabic"/>
                <w:b/>
                <w:bCs/>
                <w:color w:val="002060"/>
                <w:sz w:val="40"/>
                <w:szCs w:val="40"/>
                <w:rtl/>
              </w:rPr>
              <w:t xml:space="preserve">أدوار ومسؤوليات </w:t>
            </w:r>
            <w:r w:rsidRPr="00172B1B">
              <w:rPr>
                <w:rFonts w:ascii="Adobe Arabic" w:hAnsi="Adobe Arabic" w:cs="Adobe Arabic" w:hint="cs"/>
                <w:b/>
                <w:bCs/>
                <w:color w:val="002060"/>
                <w:sz w:val="40"/>
                <w:szCs w:val="40"/>
                <w:rtl/>
              </w:rPr>
              <w:t>اللجنة المعنية ب</w:t>
            </w:r>
            <w:r w:rsidRPr="00172B1B">
              <w:rPr>
                <w:rFonts w:ascii="Adobe Arabic" w:hAnsi="Adobe Arabic" w:cs="Adobe Arabic"/>
                <w:b/>
                <w:bCs/>
                <w:color w:val="002060"/>
                <w:sz w:val="40"/>
                <w:szCs w:val="40"/>
                <w:rtl/>
              </w:rPr>
              <w:t>آلية تقديم الشكاوى والملاحظات</w:t>
            </w:r>
          </w:p>
        </w:tc>
        <w:tc>
          <w:tcPr>
            <w:tcW w:w="1987" w:type="dxa"/>
          </w:tcPr>
          <w:p w:rsidR="000D0CA1" w:rsidRDefault="000D0CA1" w:rsidP="00FC7E58">
            <w:pPr>
              <w:jc w:val="center"/>
              <w:rPr>
                <w:rFonts w:ascii="Adobe Arabic" w:hAnsi="Adobe Arabic" w:cs="Adobe Arabic"/>
                <w:sz w:val="40"/>
                <w:szCs w:val="40"/>
                <w:rtl/>
                <w:lang w:bidi="ar-SY"/>
              </w:rPr>
            </w:pPr>
            <w:r>
              <w:rPr>
                <w:rFonts w:ascii="Adobe Arabic" w:hAnsi="Adobe Arabic" w:cs="Adobe Arabic" w:hint="cs"/>
                <w:sz w:val="40"/>
                <w:szCs w:val="40"/>
                <w:rtl/>
                <w:lang w:bidi="ar-SY"/>
              </w:rPr>
              <w:t>62</w:t>
            </w:r>
          </w:p>
        </w:tc>
      </w:tr>
      <w:tr w:rsidR="000D0CA1" w:rsidTr="00FC7E58">
        <w:tc>
          <w:tcPr>
            <w:tcW w:w="7975" w:type="dxa"/>
          </w:tcPr>
          <w:p w:rsidR="000D0CA1" w:rsidRPr="00172B1B" w:rsidRDefault="000D0CA1" w:rsidP="00FC7E58">
            <w:pPr>
              <w:jc w:val="left"/>
              <w:rPr>
                <w:rFonts w:ascii="Adobe Arabic" w:hAnsi="Adobe Arabic" w:cs="Adobe Arabic"/>
                <w:b/>
                <w:bCs/>
                <w:color w:val="002060"/>
                <w:sz w:val="40"/>
                <w:szCs w:val="40"/>
                <w:rtl/>
              </w:rPr>
            </w:pPr>
            <w:r w:rsidRPr="00172B1B">
              <w:rPr>
                <w:rFonts w:ascii="Adobe Arabic" w:hAnsi="Adobe Arabic" w:cs="Adobe Arabic" w:hint="cs"/>
                <w:b/>
                <w:bCs/>
                <w:color w:val="002060"/>
                <w:sz w:val="40"/>
                <w:szCs w:val="40"/>
                <w:rtl/>
              </w:rPr>
              <w:t xml:space="preserve"> </w:t>
            </w:r>
            <w:r w:rsidRPr="00172B1B">
              <w:rPr>
                <w:rFonts w:ascii="Adobe Arabic" w:hAnsi="Adobe Arabic" w:cs="Adobe Arabic"/>
                <w:b/>
                <w:bCs/>
                <w:color w:val="002060"/>
                <w:sz w:val="40"/>
                <w:szCs w:val="40"/>
                <w:rtl/>
              </w:rPr>
              <w:t>أسباب الحكم على الخدمة بأنها فاشلة</w:t>
            </w:r>
          </w:p>
        </w:tc>
        <w:tc>
          <w:tcPr>
            <w:tcW w:w="1987" w:type="dxa"/>
          </w:tcPr>
          <w:p w:rsidR="000D0CA1" w:rsidRDefault="000D0CA1" w:rsidP="00FC7E58">
            <w:pPr>
              <w:jc w:val="center"/>
              <w:rPr>
                <w:rFonts w:ascii="Adobe Arabic" w:hAnsi="Adobe Arabic" w:cs="Adobe Arabic"/>
                <w:sz w:val="40"/>
                <w:szCs w:val="40"/>
                <w:rtl/>
              </w:rPr>
            </w:pPr>
            <w:r>
              <w:rPr>
                <w:rFonts w:ascii="Adobe Arabic" w:hAnsi="Adobe Arabic" w:cs="Adobe Arabic" w:hint="cs"/>
                <w:sz w:val="40"/>
                <w:szCs w:val="40"/>
                <w:rtl/>
              </w:rPr>
              <w:t>66</w:t>
            </w:r>
          </w:p>
        </w:tc>
      </w:tr>
      <w:tr w:rsidR="000D0CA1" w:rsidTr="00FC7E58">
        <w:tc>
          <w:tcPr>
            <w:tcW w:w="9962" w:type="dxa"/>
            <w:gridSpan w:val="2"/>
            <w:shd w:val="clear" w:color="auto" w:fill="D9D9D9" w:themeFill="background1" w:themeFillShade="D9"/>
            <w:vAlign w:val="center"/>
          </w:tcPr>
          <w:p w:rsidR="000D0CA1" w:rsidRPr="00B21A45" w:rsidRDefault="000D0CA1" w:rsidP="00FC7E58">
            <w:pPr>
              <w:jc w:val="center"/>
              <w:rPr>
                <w:rFonts w:ascii="Adobe Arabic" w:hAnsi="Adobe Arabic" w:cs="Adobe Arabic"/>
                <w:sz w:val="40"/>
                <w:szCs w:val="40"/>
                <w:rtl/>
                <w:lang w:bidi="ar-SY"/>
              </w:rPr>
            </w:pPr>
            <w:r w:rsidRPr="00B21A45">
              <w:rPr>
                <w:rFonts w:ascii="Adobe Arabic" w:eastAsia="Calibri" w:hAnsi="Adobe Arabic" w:cs="Adobe Arabic"/>
                <w:b/>
                <w:bCs/>
                <w:sz w:val="40"/>
                <w:szCs w:val="40"/>
                <w:rtl/>
              </w:rPr>
              <w:t xml:space="preserve">الجلسة التدريبية </w:t>
            </w:r>
            <w:r>
              <w:rPr>
                <w:rFonts w:ascii="Adobe Arabic" w:eastAsia="Calibri" w:hAnsi="Adobe Arabic" w:cs="Adobe Arabic" w:hint="cs"/>
                <w:b/>
                <w:bCs/>
                <w:sz w:val="40"/>
                <w:szCs w:val="40"/>
                <w:rtl/>
              </w:rPr>
              <w:t>الثانية</w:t>
            </w:r>
            <w:r w:rsidRPr="00B21A45">
              <w:rPr>
                <w:rFonts w:ascii="Adobe Arabic" w:eastAsia="Calibri" w:hAnsi="Adobe Arabic" w:cs="Adobe Arabic"/>
                <w:b/>
                <w:bCs/>
                <w:sz w:val="40"/>
                <w:szCs w:val="40"/>
                <w:rtl/>
              </w:rPr>
              <w:t xml:space="preserve">: </w:t>
            </w:r>
            <w:r>
              <w:rPr>
                <w:rFonts w:ascii="Adobe Arabic" w:eastAsia="Calibri" w:hAnsi="Adobe Arabic" w:cs="Adobe Arabic" w:hint="cs"/>
                <w:b/>
                <w:bCs/>
                <w:sz w:val="40"/>
                <w:szCs w:val="40"/>
                <w:rtl/>
              </w:rPr>
              <w:t>تحليل المشكلات واتخاذ القرارات</w:t>
            </w:r>
          </w:p>
        </w:tc>
      </w:tr>
      <w:tr w:rsidR="000D0CA1" w:rsidTr="00FC7E58">
        <w:tc>
          <w:tcPr>
            <w:tcW w:w="7975" w:type="dxa"/>
          </w:tcPr>
          <w:p w:rsidR="000D0CA1" w:rsidRPr="00172B1B" w:rsidRDefault="000D0CA1" w:rsidP="00FC7E58">
            <w:pPr>
              <w:rPr>
                <w:rFonts w:ascii="Adobe Arabic" w:hAnsi="Adobe Arabic" w:cs="Adobe Arabic"/>
                <w:bCs/>
                <w:color w:val="002060"/>
                <w:sz w:val="40"/>
                <w:szCs w:val="40"/>
                <w:rtl/>
              </w:rPr>
            </w:pPr>
            <w:r w:rsidRPr="00172B1B">
              <w:rPr>
                <w:rFonts w:ascii="Adobe Arabic" w:hAnsi="Adobe Arabic" w:cs="Adobe Arabic"/>
                <w:b/>
                <w:bCs/>
                <w:color w:val="002060"/>
                <w:sz w:val="40"/>
                <w:szCs w:val="40"/>
                <w:rtl/>
              </w:rPr>
              <w:t>تحليل المشكلات ودراسة بعديها وكيفية التعامل معها</w:t>
            </w:r>
          </w:p>
        </w:tc>
        <w:tc>
          <w:tcPr>
            <w:tcW w:w="1987" w:type="dxa"/>
          </w:tcPr>
          <w:p w:rsidR="000D0CA1" w:rsidRPr="00B21A45" w:rsidRDefault="000D0CA1" w:rsidP="00FC7E58">
            <w:pPr>
              <w:jc w:val="center"/>
              <w:rPr>
                <w:rFonts w:ascii="Adobe Arabic" w:hAnsi="Adobe Arabic" w:cs="Adobe Arabic"/>
                <w:sz w:val="40"/>
                <w:szCs w:val="40"/>
                <w:rtl/>
                <w:lang w:bidi="ar-SY"/>
              </w:rPr>
            </w:pPr>
            <w:r>
              <w:rPr>
                <w:rFonts w:ascii="Adobe Arabic" w:hAnsi="Adobe Arabic" w:cs="Adobe Arabic" w:hint="cs"/>
                <w:sz w:val="40"/>
                <w:szCs w:val="40"/>
                <w:rtl/>
                <w:lang w:bidi="ar-SY"/>
              </w:rPr>
              <w:t>69</w:t>
            </w:r>
          </w:p>
        </w:tc>
      </w:tr>
      <w:tr w:rsidR="000D0CA1" w:rsidTr="00FC7E58">
        <w:tc>
          <w:tcPr>
            <w:tcW w:w="7975" w:type="dxa"/>
          </w:tcPr>
          <w:p w:rsidR="000D0CA1" w:rsidRPr="00172B1B" w:rsidRDefault="000D0CA1" w:rsidP="00FC7E58">
            <w:pPr>
              <w:jc w:val="left"/>
              <w:rPr>
                <w:rFonts w:ascii="Adobe Arabic" w:hAnsi="Adobe Arabic" w:cs="Adobe Arabic"/>
                <w:b/>
                <w:bCs/>
                <w:color w:val="002060"/>
                <w:sz w:val="40"/>
                <w:szCs w:val="40"/>
                <w:rtl/>
              </w:rPr>
            </w:pPr>
            <w:r w:rsidRPr="00172B1B">
              <w:rPr>
                <w:rFonts w:ascii="Adobe Arabic" w:hAnsi="Adobe Arabic" w:cs="Adobe Arabic" w:hint="cs"/>
                <w:b/>
                <w:bCs/>
                <w:color w:val="002060"/>
                <w:sz w:val="40"/>
                <w:szCs w:val="40"/>
                <w:rtl/>
              </w:rPr>
              <w:lastRenderedPageBreak/>
              <w:t>أساليب تحليل المشكلات</w:t>
            </w:r>
          </w:p>
        </w:tc>
        <w:tc>
          <w:tcPr>
            <w:tcW w:w="1987" w:type="dxa"/>
          </w:tcPr>
          <w:p w:rsidR="000D0CA1" w:rsidRDefault="000D0CA1" w:rsidP="00FC7E58">
            <w:pPr>
              <w:jc w:val="center"/>
              <w:rPr>
                <w:rFonts w:ascii="Adobe Arabic" w:hAnsi="Adobe Arabic" w:cs="Adobe Arabic"/>
                <w:sz w:val="40"/>
                <w:szCs w:val="40"/>
                <w:rtl/>
                <w:lang w:bidi="ar-SY"/>
              </w:rPr>
            </w:pPr>
            <w:r>
              <w:rPr>
                <w:rFonts w:ascii="Adobe Arabic" w:hAnsi="Adobe Arabic" w:cs="Adobe Arabic" w:hint="cs"/>
                <w:sz w:val="40"/>
                <w:szCs w:val="40"/>
                <w:rtl/>
                <w:lang w:bidi="ar-SY"/>
              </w:rPr>
              <w:t>72</w:t>
            </w:r>
          </w:p>
        </w:tc>
      </w:tr>
      <w:tr w:rsidR="000D0CA1" w:rsidTr="00FC7E58">
        <w:tc>
          <w:tcPr>
            <w:tcW w:w="7975" w:type="dxa"/>
          </w:tcPr>
          <w:p w:rsidR="000D0CA1" w:rsidRPr="00172B1B" w:rsidRDefault="000D0CA1" w:rsidP="00FC7E58">
            <w:pPr>
              <w:jc w:val="left"/>
              <w:rPr>
                <w:rFonts w:ascii="Adobe Arabic" w:hAnsi="Adobe Arabic" w:cs="Adobe Arabic"/>
                <w:b/>
                <w:bCs/>
                <w:color w:val="002060"/>
                <w:sz w:val="40"/>
                <w:szCs w:val="40"/>
                <w:rtl/>
              </w:rPr>
            </w:pPr>
            <w:r w:rsidRPr="00172B1B">
              <w:rPr>
                <w:rFonts w:ascii="Adobe Arabic" w:hAnsi="Adobe Arabic" w:cs="Adobe Arabic" w:hint="cs"/>
                <w:b/>
                <w:bCs/>
                <w:color w:val="002060"/>
                <w:sz w:val="40"/>
                <w:szCs w:val="40"/>
                <w:rtl/>
              </w:rPr>
              <w:t>أدوات تحديد المشكلة</w:t>
            </w:r>
          </w:p>
        </w:tc>
        <w:tc>
          <w:tcPr>
            <w:tcW w:w="1987" w:type="dxa"/>
          </w:tcPr>
          <w:p w:rsidR="000D0CA1" w:rsidRDefault="000D0CA1" w:rsidP="00FC7E58">
            <w:pPr>
              <w:jc w:val="center"/>
              <w:rPr>
                <w:rFonts w:ascii="Adobe Arabic" w:hAnsi="Adobe Arabic" w:cs="Adobe Arabic"/>
                <w:sz w:val="40"/>
                <w:szCs w:val="40"/>
                <w:rtl/>
                <w:lang w:bidi="ar-SY"/>
              </w:rPr>
            </w:pPr>
            <w:r>
              <w:rPr>
                <w:rFonts w:ascii="Adobe Arabic" w:hAnsi="Adobe Arabic" w:cs="Adobe Arabic" w:hint="cs"/>
                <w:sz w:val="40"/>
                <w:szCs w:val="40"/>
                <w:rtl/>
                <w:lang w:bidi="ar-SY"/>
              </w:rPr>
              <w:t>75</w:t>
            </w:r>
          </w:p>
        </w:tc>
      </w:tr>
      <w:tr w:rsidR="000D0CA1" w:rsidTr="00FC7E58">
        <w:tc>
          <w:tcPr>
            <w:tcW w:w="7975" w:type="dxa"/>
          </w:tcPr>
          <w:p w:rsidR="000D0CA1" w:rsidRPr="00172B1B" w:rsidRDefault="000D0CA1" w:rsidP="00FC7E58">
            <w:pPr>
              <w:jc w:val="left"/>
              <w:rPr>
                <w:rFonts w:ascii="Adobe Arabic" w:hAnsi="Adobe Arabic" w:cs="Adobe Arabic"/>
                <w:b/>
                <w:bCs/>
                <w:color w:val="002060"/>
                <w:sz w:val="40"/>
                <w:szCs w:val="40"/>
                <w:rtl/>
              </w:rPr>
            </w:pPr>
            <w:r w:rsidRPr="00172B1B">
              <w:rPr>
                <w:rFonts w:ascii="Adobe Arabic" w:hAnsi="Adobe Arabic" w:cs="Adobe Arabic" w:hint="cs"/>
                <w:b/>
                <w:bCs/>
                <w:color w:val="002060"/>
                <w:sz w:val="40"/>
                <w:szCs w:val="40"/>
                <w:rtl/>
              </w:rPr>
              <w:t>خطوات حل المشكلات</w:t>
            </w:r>
          </w:p>
        </w:tc>
        <w:tc>
          <w:tcPr>
            <w:tcW w:w="1987" w:type="dxa"/>
          </w:tcPr>
          <w:p w:rsidR="000D0CA1" w:rsidRDefault="000D0CA1" w:rsidP="00FC7E58">
            <w:pPr>
              <w:jc w:val="center"/>
              <w:rPr>
                <w:rFonts w:ascii="Adobe Arabic" w:hAnsi="Adobe Arabic" w:cs="Adobe Arabic"/>
                <w:sz w:val="40"/>
                <w:szCs w:val="40"/>
                <w:rtl/>
                <w:lang w:bidi="ar-SY"/>
              </w:rPr>
            </w:pPr>
            <w:r>
              <w:rPr>
                <w:rFonts w:ascii="Adobe Arabic" w:hAnsi="Adobe Arabic" w:cs="Adobe Arabic" w:hint="cs"/>
                <w:sz w:val="40"/>
                <w:szCs w:val="40"/>
                <w:rtl/>
                <w:lang w:bidi="ar-SY"/>
              </w:rPr>
              <w:t>76</w:t>
            </w:r>
          </w:p>
        </w:tc>
      </w:tr>
      <w:tr w:rsidR="000D0CA1" w:rsidTr="00FC7E58">
        <w:tc>
          <w:tcPr>
            <w:tcW w:w="7975" w:type="dxa"/>
          </w:tcPr>
          <w:p w:rsidR="000D0CA1" w:rsidRPr="00172B1B" w:rsidRDefault="000D0CA1" w:rsidP="00FC7E58">
            <w:pPr>
              <w:jc w:val="left"/>
              <w:rPr>
                <w:rFonts w:ascii="Adobe Arabic" w:hAnsi="Adobe Arabic" w:cs="Adobe Arabic"/>
                <w:b/>
                <w:bCs/>
                <w:color w:val="002060"/>
                <w:sz w:val="40"/>
                <w:szCs w:val="40"/>
                <w:rtl/>
              </w:rPr>
            </w:pPr>
            <w:r w:rsidRPr="00172B1B">
              <w:rPr>
                <w:rFonts w:ascii="Adobe Arabic" w:hAnsi="Adobe Arabic" w:cs="Adobe Arabic" w:hint="cs"/>
                <w:b/>
                <w:bCs/>
                <w:color w:val="002060"/>
                <w:sz w:val="40"/>
                <w:szCs w:val="40"/>
                <w:rtl/>
              </w:rPr>
              <w:t>مهارات حل المشكلات</w:t>
            </w:r>
          </w:p>
        </w:tc>
        <w:tc>
          <w:tcPr>
            <w:tcW w:w="1987" w:type="dxa"/>
          </w:tcPr>
          <w:p w:rsidR="000D0CA1" w:rsidRDefault="000D0CA1" w:rsidP="00FC7E58">
            <w:pPr>
              <w:jc w:val="center"/>
              <w:rPr>
                <w:rFonts w:ascii="Adobe Arabic" w:hAnsi="Adobe Arabic" w:cs="Adobe Arabic"/>
                <w:sz w:val="40"/>
                <w:szCs w:val="40"/>
                <w:rtl/>
                <w:lang w:bidi="ar-SY"/>
              </w:rPr>
            </w:pPr>
            <w:r>
              <w:rPr>
                <w:rFonts w:ascii="Adobe Arabic" w:hAnsi="Adobe Arabic" w:cs="Adobe Arabic" w:hint="cs"/>
                <w:sz w:val="40"/>
                <w:szCs w:val="40"/>
                <w:rtl/>
                <w:lang w:bidi="ar-SY"/>
              </w:rPr>
              <w:t>76</w:t>
            </w:r>
          </w:p>
        </w:tc>
      </w:tr>
    </w:tbl>
    <w:p w:rsidR="000D0CA1" w:rsidRDefault="000D0CA1" w:rsidP="000D0CA1">
      <w:pPr>
        <w:jc w:val="center"/>
        <w:rPr>
          <w:b/>
          <w:bCs/>
          <w:sz w:val="44"/>
          <w:szCs w:val="48"/>
          <w:rtl/>
          <w14:glow w14:rad="228600">
            <w14:schemeClr w14:val="accent1">
              <w14:alpha w14:val="60000"/>
              <w14:satMod w14:val="175000"/>
            </w14:schemeClr>
          </w14:glow>
        </w:rPr>
      </w:pPr>
    </w:p>
    <w:p w:rsidR="000D0CA1" w:rsidRDefault="000D0CA1" w:rsidP="000D0CA1">
      <w:pPr>
        <w:bidi w:val="0"/>
        <w:spacing w:after="160" w:line="259" w:lineRule="auto"/>
        <w:jc w:val="left"/>
        <w:rPr>
          <w:b/>
          <w:bCs/>
          <w:sz w:val="44"/>
          <w:szCs w:val="48"/>
          <w:rtl/>
          <w14:glow w14:rad="228600">
            <w14:schemeClr w14:val="accent1">
              <w14:alpha w14:val="60000"/>
              <w14:satMod w14:val="175000"/>
            </w14:schemeClr>
          </w14:glow>
        </w:rPr>
      </w:pPr>
      <w:r>
        <w:rPr>
          <w:b/>
          <w:bCs/>
          <w:sz w:val="44"/>
          <w:szCs w:val="48"/>
          <w:rtl/>
          <w14:glow w14:rad="228600">
            <w14:schemeClr w14:val="accent1">
              <w14:alpha w14:val="60000"/>
              <w14:satMod w14:val="175000"/>
            </w14:schemeClr>
          </w14:glow>
        </w:rPr>
        <w:br w:type="page"/>
      </w:r>
    </w:p>
    <w:p w:rsidR="000D0CA1" w:rsidRPr="00881264" w:rsidRDefault="000D0CA1" w:rsidP="000D0CA1">
      <w:pPr>
        <w:jc w:val="center"/>
        <w:rPr>
          <w:b/>
          <w:bCs/>
          <w:sz w:val="44"/>
          <w:szCs w:val="48"/>
          <w14:glow w14:rad="228600">
            <w14:schemeClr w14:val="accent1">
              <w14:alpha w14:val="60000"/>
              <w14:satMod w14:val="175000"/>
            </w14:schemeClr>
          </w14:glow>
        </w:rPr>
      </w:pPr>
      <w:r w:rsidRPr="00881264">
        <w:rPr>
          <w:rFonts w:hint="cs"/>
          <w:b/>
          <w:bCs/>
          <w:sz w:val="44"/>
          <w:szCs w:val="48"/>
          <w:rtl/>
          <w14:glow w14:rad="228600">
            <w14:schemeClr w14:val="accent1">
              <w14:alpha w14:val="60000"/>
              <w14:satMod w14:val="175000"/>
            </w14:schemeClr>
          </w14:glow>
        </w:rPr>
        <w:lastRenderedPageBreak/>
        <w:t>دليل البرنامج</w:t>
      </w:r>
    </w:p>
    <w:tbl>
      <w:tblPr>
        <w:tblStyle w:val="GridTable5DarkAccent5"/>
        <w:bidiVisual/>
        <w:tblW w:w="10364" w:type="dxa"/>
        <w:tblInd w:w="-819" w:type="dxa"/>
        <w:tblBorders>
          <w:top w:val="thinThickSmallGap" w:sz="24" w:space="0" w:color="00CC99"/>
          <w:left w:val="thinThickSmallGap" w:sz="24" w:space="0" w:color="00CC99"/>
          <w:bottom w:val="thinThickSmallGap" w:sz="24" w:space="0" w:color="00CC99"/>
          <w:right w:val="thinThickSmallGap" w:sz="24" w:space="0" w:color="00CC99"/>
          <w:insideH w:val="single" w:sz="12" w:space="0" w:color="00CC99"/>
          <w:insideV w:val="single" w:sz="12" w:space="0" w:color="00CC99"/>
        </w:tblBorders>
        <w:shd w:val="clear" w:color="auto" w:fill="FFFFFF" w:themeFill="background1"/>
        <w:tblLook w:val="04A0" w:firstRow="1" w:lastRow="0" w:firstColumn="1" w:lastColumn="0" w:noHBand="0" w:noVBand="1"/>
      </w:tblPr>
      <w:tblGrid>
        <w:gridCol w:w="1532"/>
        <w:gridCol w:w="8832"/>
      </w:tblGrid>
      <w:tr w:rsidR="000D0CA1" w:rsidRPr="00E17203" w:rsidTr="00FC7E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2" w:type="dxa"/>
            <w:tcBorders>
              <w:top w:val="none" w:sz="0" w:space="0" w:color="auto"/>
              <w:left w:val="none" w:sz="0" w:space="0" w:color="auto"/>
              <w:right w:val="none" w:sz="0" w:space="0" w:color="auto"/>
            </w:tcBorders>
            <w:shd w:val="clear" w:color="auto" w:fill="FFFFFF" w:themeFill="background1"/>
            <w:vAlign w:val="center"/>
          </w:tcPr>
          <w:p w:rsidR="000D0CA1" w:rsidRPr="00C1705E" w:rsidRDefault="000D0CA1" w:rsidP="00FC7E58">
            <w:pPr>
              <w:jc w:val="center"/>
              <w:rPr>
                <w:rFonts w:ascii="Adobe Arabic" w:hAnsi="Adobe Arabic" w:cs="Adobe Arabic"/>
                <w:color w:val="C00000"/>
                <w:sz w:val="36"/>
                <w:szCs w:val="36"/>
                <w:rtl/>
              </w:rPr>
            </w:pPr>
            <w:r w:rsidRPr="00C1705E">
              <w:rPr>
                <w:rFonts w:ascii="Adobe Arabic" w:hAnsi="Adobe Arabic" w:cs="Adobe Arabic"/>
                <w:color w:val="C00000"/>
                <w:sz w:val="36"/>
                <w:szCs w:val="36"/>
                <w:rtl/>
              </w:rPr>
              <w:t>اسم البرنامج</w:t>
            </w:r>
          </w:p>
        </w:tc>
        <w:tc>
          <w:tcPr>
            <w:tcW w:w="8832" w:type="dxa"/>
            <w:tcBorders>
              <w:top w:val="none" w:sz="0" w:space="0" w:color="auto"/>
              <w:left w:val="none" w:sz="0" w:space="0" w:color="auto"/>
              <w:right w:val="none" w:sz="0" w:space="0" w:color="auto"/>
            </w:tcBorders>
            <w:shd w:val="clear" w:color="auto" w:fill="FFFFFF" w:themeFill="background1"/>
            <w:vAlign w:val="center"/>
          </w:tcPr>
          <w:p w:rsidR="000D0CA1" w:rsidRPr="00C1705E" w:rsidRDefault="000D0CA1" w:rsidP="00FC7E58">
            <w:pPr>
              <w:jc w:val="center"/>
              <w:cnfStyle w:val="100000000000" w:firstRow="1" w:lastRow="0" w:firstColumn="0" w:lastColumn="0" w:oddVBand="0" w:evenVBand="0" w:oddHBand="0" w:evenHBand="0" w:firstRowFirstColumn="0" w:firstRowLastColumn="0" w:lastRowFirstColumn="0" w:lastRowLastColumn="0"/>
              <w:rPr>
                <w:rFonts w:ascii="Adobe Arabic" w:hAnsi="Adobe Arabic" w:cs="Adobe Arabic"/>
                <w:color w:val="002060"/>
                <w:sz w:val="36"/>
                <w:szCs w:val="36"/>
                <w:rtl/>
              </w:rPr>
            </w:pPr>
            <w:r>
              <w:rPr>
                <w:rFonts w:ascii="Adobe Arabic" w:hAnsi="Adobe Arabic" w:cs="Adobe Arabic" w:hint="cs"/>
                <w:color w:val="002060"/>
                <w:sz w:val="36"/>
                <w:szCs w:val="36"/>
                <w:rtl/>
              </w:rPr>
              <w:t>مهارات التعامل مع المرؤوسين</w:t>
            </w:r>
          </w:p>
        </w:tc>
      </w:tr>
      <w:tr w:rsidR="000D0CA1" w:rsidRPr="00E17203" w:rsidTr="00FC7E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2" w:type="dxa"/>
            <w:tcBorders>
              <w:left w:val="none" w:sz="0" w:space="0" w:color="auto"/>
            </w:tcBorders>
            <w:shd w:val="clear" w:color="auto" w:fill="FFFFFF" w:themeFill="background1"/>
            <w:vAlign w:val="center"/>
          </w:tcPr>
          <w:p w:rsidR="000D0CA1" w:rsidRPr="00C1705E" w:rsidRDefault="000D0CA1" w:rsidP="00FC7E58">
            <w:pPr>
              <w:jc w:val="center"/>
              <w:rPr>
                <w:rFonts w:ascii="Adobe Arabic" w:hAnsi="Adobe Arabic" w:cs="Adobe Arabic"/>
                <w:color w:val="C00000"/>
                <w:sz w:val="36"/>
                <w:szCs w:val="36"/>
                <w:rtl/>
              </w:rPr>
            </w:pPr>
            <w:r w:rsidRPr="00C1705E">
              <w:rPr>
                <w:rFonts w:ascii="Adobe Arabic" w:hAnsi="Adobe Arabic" w:cs="Adobe Arabic"/>
                <w:color w:val="C00000"/>
                <w:sz w:val="36"/>
                <w:szCs w:val="36"/>
                <w:rtl/>
              </w:rPr>
              <w:t>الهدف العام</w:t>
            </w:r>
          </w:p>
        </w:tc>
        <w:tc>
          <w:tcPr>
            <w:tcW w:w="8832" w:type="dxa"/>
            <w:shd w:val="clear" w:color="auto" w:fill="FFFFFF" w:themeFill="background1"/>
            <w:vAlign w:val="center"/>
          </w:tcPr>
          <w:p w:rsidR="000D0CA1" w:rsidRPr="00252B14" w:rsidRDefault="000D0CA1" w:rsidP="00FC7E58">
            <w:pPr>
              <w:jc w:val="left"/>
              <w:cnfStyle w:val="000000100000" w:firstRow="0" w:lastRow="0" w:firstColumn="0" w:lastColumn="0" w:oddVBand="0" w:evenVBand="0" w:oddHBand="1" w:evenHBand="0" w:firstRowFirstColumn="0" w:firstRowLastColumn="0" w:lastRowFirstColumn="0" w:lastRowLastColumn="0"/>
              <w:rPr>
                <w:rFonts w:ascii="Adobe Arabic" w:hAnsi="Adobe Arabic" w:cs="Adobe Arabic"/>
                <w:color w:val="002060"/>
                <w:sz w:val="36"/>
                <w:szCs w:val="36"/>
                <w:rtl/>
              </w:rPr>
            </w:pPr>
            <w:r w:rsidRPr="00252B14">
              <w:rPr>
                <w:rFonts w:ascii="Adobe Arabic" w:hAnsi="Adobe Arabic" w:cs="Adobe Arabic"/>
                <w:color w:val="002060"/>
                <w:sz w:val="36"/>
                <w:szCs w:val="36"/>
                <w:rtl/>
              </w:rPr>
              <w:t>تنمية مهارات المتدربين ومساعدتهم في الوصول إلى النجاح في حياتهم واكتشاف اسلوبهم في تحديد أهدافهم وكيفية تحقيقها وعدم الاستسلام للعواقب التي تواجههم بالإضافة إلى تعليمهم كيفية استغلال فشلهم في سبيل النجاح باستخدام طريقة ستيفن آر كوفي (العادات السبعة للناس الأكثر فعالية)</w:t>
            </w:r>
          </w:p>
        </w:tc>
      </w:tr>
      <w:tr w:rsidR="000D0CA1" w:rsidRPr="00E17203" w:rsidTr="00FC7E58">
        <w:tc>
          <w:tcPr>
            <w:cnfStyle w:val="001000000000" w:firstRow="0" w:lastRow="0" w:firstColumn="1" w:lastColumn="0" w:oddVBand="0" w:evenVBand="0" w:oddHBand="0" w:evenHBand="0" w:firstRowFirstColumn="0" w:firstRowLastColumn="0" w:lastRowFirstColumn="0" w:lastRowLastColumn="0"/>
            <w:tcW w:w="1532" w:type="dxa"/>
            <w:tcBorders>
              <w:left w:val="none" w:sz="0" w:space="0" w:color="auto"/>
            </w:tcBorders>
            <w:shd w:val="clear" w:color="auto" w:fill="FFFFFF" w:themeFill="background1"/>
            <w:vAlign w:val="center"/>
          </w:tcPr>
          <w:p w:rsidR="000D0CA1" w:rsidRPr="00C1705E" w:rsidRDefault="000D0CA1" w:rsidP="00FC7E58">
            <w:pPr>
              <w:jc w:val="center"/>
              <w:rPr>
                <w:rFonts w:ascii="Adobe Arabic" w:hAnsi="Adobe Arabic" w:cs="Adobe Arabic"/>
                <w:color w:val="C00000"/>
                <w:sz w:val="36"/>
                <w:szCs w:val="36"/>
                <w:rtl/>
              </w:rPr>
            </w:pPr>
            <w:r w:rsidRPr="00C1705E">
              <w:rPr>
                <w:rFonts w:ascii="Adobe Arabic" w:hAnsi="Adobe Arabic" w:cs="Adobe Arabic"/>
                <w:color w:val="C00000"/>
                <w:sz w:val="36"/>
                <w:szCs w:val="36"/>
                <w:rtl/>
              </w:rPr>
              <w:t>الأهداف التفصيلية</w:t>
            </w:r>
          </w:p>
        </w:tc>
        <w:tc>
          <w:tcPr>
            <w:tcW w:w="8832" w:type="dxa"/>
            <w:shd w:val="clear" w:color="auto" w:fill="FFFFFF" w:themeFill="background1"/>
            <w:vAlign w:val="center"/>
          </w:tcPr>
          <w:p w:rsidR="000D0CA1" w:rsidRPr="00E40F93" w:rsidRDefault="000D0CA1" w:rsidP="00FC7E58">
            <w:pPr>
              <w:pStyle w:val="ListParagraph"/>
              <w:numPr>
                <w:ilvl w:val="0"/>
                <w:numId w:val="1"/>
              </w:numPr>
              <w:cnfStyle w:val="000000000000" w:firstRow="0" w:lastRow="0" w:firstColumn="0" w:lastColumn="0" w:oddVBand="0" w:evenVBand="0" w:oddHBand="0" w:evenHBand="0" w:firstRowFirstColumn="0" w:firstRowLastColumn="0" w:lastRowFirstColumn="0" w:lastRowLastColumn="0"/>
              <w:rPr>
                <w:rFonts w:ascii="Adobe Arabic" w:hAnsi="Adobe Arabic" w:cs="Adobe Arabic"/>
                <w:color w:val="002060"/>
                <w:sz w:val="36"/>
                <w:szCs w:val="36"/>
              </w:rPr>
            </w:pPr>
            <w:r w:rsidRPr="00E40F93">
              <w:rPr>
                <w:rFonts w:ascii="Adobe Arabic" w:hAnsi="Adobe Arabic" w:cs="Adobe Arabic"/>
                <w:color w:val="002060"/>
                <w:sz w:val="36"/>
                <w:szCs w:val="36"/>
                <w:rtl/>
              </w:rPr>
              <w:t>تعلم ودراسة العادات السبع للناس الأكثر فعالية ستيفن أر كوفي</w:t>
            </w:r>
          </w:p>
          <w:p w:rsidR="000D0CA1" w:rsidRPr="00E40F93" w:rsidRDefault="000D0CA1" w:rsidP="00FC7E58">
            <w:pPr>
              <w:pStyle w:val="ListParagraph"/>
              <w:numPr>
                <w:ilvl w:val="0"/>
                <w:numId w:val="1"/>
              </w:numPr>
              <w:cnfStyle w:val="000000000000" w:firstRow="0" w:lastRow="0" w:firstColumn="0" w:lastColumn="0" w:oddVBand="0" w:evenVBand="0" w:oddHBand="0" w:evenHBand="0" w:firstRowFirstColumn="0" w:firstRowLastColumn="0" w:lastRowFirstColumn="0" w:lastRowLastColumn="0"/>
              <w:rPr>
                <w:rFonts w:ascii="Adobe Arabic" w:hAnsi="Adobe Arabic" w:cs="Adobe Arabic"/>
                <w:color w:val="002060"/>
                <w:sz w:val="36"/>
                <w:szCs w:val="36"/>
              </w:rPr>
            </w:pPr>
            <w:r w:rsidRPr="00E40F93">
              <w:rPr>
                <w:rFonts w:ascii="Adobe Arabic" w:hAnsi="Adobe Arabic" w:cs="Adobe Arabic"/>
                <w:color w:val="002060"/>
                <w:sz w:val="36"/>
                <w:szCs w:val="36"/>
                <w:rtl/>
              </w:rPr>
              <w:t>تقديم مبادئ متكاملة لحل المشاكل الشخصية والمهنية</w:t>
            </w:r>
          </w:p>
          <w:p w:rsidR="000D0CA1" w:rsidRPr="00E40F93" w:rsidRDefault="000D0CA1" w:rsidP="00FC7E58">
            <w:pPr>
              <w:pStyle w:val="ListParagraph"/>
              <w:numPr>
                <w:ilvl w:val="0"/>
                <w:numId w:val="1"/>
              </w:numPr>
              <w:cnfStyle w:val="000000000000" w:firstRow="0" w:lastRow="0" w:firstColumn="0" w:lastColumn="0" w:oddVBand="0" w:evenVBand="0" w:oddHBand="0" w:evenHBand="0" w:firstRowFirstColumn="0" w:firstRowLastColumn="0" w:lastRowFirstColumn="0" w:lastRowLastColumn="0"/>
              <w:rPr>
                <w:rFonts w:ascii="Adobe Arabic" w:hAnsi="Adobe Arabic" w:cs="Adobe Arabic"/>
                <w:color w:val="002060"/>
                <w:sz w:val="36"/>
                <w:szCs w:val="36"/>
              </w:rPr>
            </w:pPr>
            <w:r w:rsidRPr="00E40F93">
              <w:rPr>
                <w:rFonts w:ascii="Adobe Arabic" w:hAnsi="Adobe Arabic" w:cs="Adobe Arabic"/>
                <w:color w:val="002060"/>
                <w:sz w:val="36"/>
                <w:szCs w:val="36"/>
                <w:rtl/>
              </w:rPr>
              <w:t>التدرج خطوة بخطوة من خلال الرؤى الثاقبة والتجارب الشخصية</w:t>
            </w:r>
          </w:p>
          <w:p w:rsidR="000D0CA1" w:rsidRPr="00E40F93" w:rsidRDefault="000D0CA1" w:rsidP="00FC7E58">
            <w:pPr>
              <w:pStyle w:val="ListParagraph"/>
              <w:numPr>
                <w:ilvl w:val="0"/>
                <w:numId w:val="1"/>
              </w:numPr>
              <w:cnfStyle w:val="000000000000" w:firstRow="0" w:lastRow="0" w:firstColumn="0" w:lastColumn="0" w:oddVBand="0" w:evenVBand="0" w:oddHBand="0" w:evenHBand="0" w:firstRowFirstColumn="0" w:firstRowLastColumn="0" w:lastRowFirstColumn="0" w:lastRowLastColumn="0"/>
              <w:rPr>
                <w:rFonts w:ascii="Adobe Arabic" w:hAnsi="Adobe Arabic" w:cs="Adobe Arabic"/>
                <w:color w:val="002060"/>
                <w:sz w:val="36"/>
                <w:szCs w:val="36"/>
              </w:rPr>
            </w:pPr>
            <w:r w:rsidRPr="00E40F93">
              <w:rPr>
                <w:rFonts w:ascii="Adobe Arabic" w:hAnsi="Adobe Arabic" w:cs="Adobe Arabic"/>
                <w:color w:val="002060"/>
                <w:sz w:val="36"/>
                <w:szCs w:val="36"/>
                <w:rtl/>
              </w:rPr>
              <w:t>إدراك ان الصدق والعدل وأداء الواجبات من أهم أسباب النجاح</w:t>
            </w:r>
          </w:p>
          <w:p w:rsidR="000D0CA1" w:rsidRPr="00E40F93" w:rsidRDefault="000D0CA1" w:rsidP="00FC7E58">
            <w:pPr>
              <w:pStyle w:val="ListParagraph"/>
              <w:numPr>
                <w:ilvl w:val="0"/>
                <w:numId w:val="1"/>
              </w:numPr>
              <w:cnfStyle w:val="000000000000" w:firstRow="0" w:lastRow="0" w:firstColumn="0" w:lastColumn="0" w:oddVBand="0" w:evenVBand="0" w:oddHBand="0" w:evenHBand="0" w:firstRowFirstColumn="0" w:firstRowLastColumn="0" w:lastRowFirstColumn="0" w:lastRowLastColumn="0"/>
              <w:rPr>
                <w:rFonts w:ascii="Adobe Arabic" w:hAnsi="Adobe Arabic" w:cs="Adobe Arabic"/>
                <w:color w:val="002060"/>
                <w:sz w:val="36"/>
                <w:szCs w:val="36"/>
              </w:rPr>
            </w:pPr>
            <w:r w:rsidRPr="00E40F93">
              <w:rPr>
                <w:rFonts w:ascii="Adobe Arabic" w:hAnsi="Adobe Arabic" w:cs="Adobe Arabic"/>
                <w:color w:val="002060"/>
                <w:sz w:val="36"/>
                <w:szCs w:val="36"/>
                <w:rtl/>
              </w:rPr>
              <w:t>صون كرامة الإنسان بحيث يكفل لنا الأمن والقدرة على التكيف مع جميع المتغيرات</w:t>
            </w:r>
          </w:p>
          <w:p w:rsidR="000D0CA1" w:rsidRPr="00E40F93" w:rsidRDefault="000D0CA1" w:rsidP="00FC7E58">
            <w:pPr>
              <w:pStyle w:val="ListParagraph"/>
              <w:numPr>
                <w:ilvl w:val="0"/>
                <w:numId w:val="1"/>
              </w:numPr>
              <w:cnfStyle w:val="000000000000" w:firstRow="0" w:lastRow="0" w:firstColumn="0" w:lastColumn="0" w:oddVBand="0" w:evenVBand="0" w:oddHBand="0" w:evenHBand="0" w:firstRowFirstColumn="0" w:firstRowLastColumn="0" w:lastRowFirstColumn="0" w:lastRowLastColumn="0"/>
              <w:rPr>
                <w:rFonts w:ascii="Adobe Arabic" w:hAnsi="Adobe Arabic" w:cs="Adobe Arabic"/>
                <w:color w:val="002060"/>
                <w:sz w:val="36"/>
                <w:szCs w:val="36"/>
              </w:rPr>
            </w:pPr>
            <w:r w:rsidRPr="00E40F93">
              <w:rPr>
                <w:rFonts w:ascii="Adobe Arabic" w:hAnsi="Adobe Arabic" w:cs="Adobe Arabic"/>
                <w:color w:val="002060"/>
                <w:sz w:val="36"/>
                <w:szCs w:val="36"/>
                <w:rtl/>
              </w:rPr>
              <w:t xml:space="preserve">ان تطبيق العادات السبعة يمنحنا الحكمة والقوة </w:t>
            </w:r>
            <w:r w:rsidRPr="00E40F93">
              <w:rPr>
                <w:rFonts w:ascii="Adobe Arabic" w:hAnsi="Adobe Arabic" w:cs="Adobe Arabic" w:hint="cs"/>
                <w:color w:val="002060"/>
                <w:sz w:val="36"/>
                <w:szCs w:val="36"/>
                <w:rtl/>
              </w:rPr>
              <w:t>للاستفادة</w:t>
            </w:r>
            <w:r w:rsidRPr="00E40F93">
              <w:rPr>
                <w:rFonts w:ascii="Adobe Arabic" w:hAnsi="Adobe Arabic" w:cs="Adobe Arabic"/>
                <w:color w:val="002060"/>
                <w:sz w:val="36"/>
                <w:szCs w:val="36"/>
                <w:rtl/>
              </w:rPr>
              <w:t xml:space="preserve"> من الفرص التي يصنعها التغيير</w:t>
            </w:r>
          </w:p>
          <w:p w:rsidR="000D0CA1" w:rsidRPr="00E40F93" w:rsidRDefault="000D0CA1" w:rsidP="00FC7E58">
            <w:pPr>
              <w:pStyle w:val="ListParagraph"/>
              <w:numPr>
                <w:ilvl w:val="0"/>
                <w:numId w:val="1"/>
              </w:numPr>
              <w:cnfStyle w:val="000000000000" w:firstRow="0" w:lastRow="0" w:firstColumn="0" w:lastColumn="0" w:oddVBand="0" w:evenVBand="0" w:oddHBand="0" w:evenHBand="0" w:firstRowFirstColumn="0" w:firstRowLastColumn="0" w:lastRowFirstColumn="0" w:lastRowLastColumn="0"/>
              <w:rPr>
                <w:sz w:val="36"/>
                <w:szCs w:val="36"/>
                <w:rtl/>
              </w:rPr>
            </w:pPr>
            <w:r w:rsidRPr="00E40F93">
              <w:rPr>
                <w:rFonts w:ascii="Adobe Arabic" w:hAnsi="Adobe Arabic" w:cs="Adobe Arabic"/>
                <w:color w:val="002060"/>
                <w:sz w:val="36"/>
                <w:szCs w:val="36"/>
                <w:rtl/>
              </w:rPr>
              <w:t>التعرف على العادة الثامنة (من الفعالية الى العظمة) وشرحها بشكل سلس ومبسط</w:t>
            </w:r>
          </w:p>
        </w:tc>
      </w:tr>
      <w:tr w:rsidR="000D0CA1" w:rsidRPr="00E17203" w:rsidTr="00FC7E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2" w:type="dxa"/>
            <w:tcBorders>
              <w:left w:val="none" w:sz="0" w:space="0" w:color="auto"/>
            </w:tcBorders>
            <w:shd w:val="clear" w:color="auto" w:fill="FFFFFF" w:themeFill="background1"/>
            <w:vAlign w:val="center"/>
          </w:tcPr>
          <w:p w:rsidR="000D0CA1" w:rsidRPr="00C1705E" w:rsidRDefault="000D0CA1" w:rsidP="00FC7E58">
            <w:pPr>
              <w:jc w:val="center"/>
              <w:rPr>
                <w:rFonts w:ascii="Adobe Arabic" w:hAnsi="Adobe Arabic" w:cs="Adobe Arabic"/>
                <w:color w:val="C00000"/>
                <w:sz w:val="36"/>
                <w:szCs w:val="36"/>
                <w:rtl/>
              </w:rPr>
            </w:pPr>
            <w:r w:rsidRPr="00C1705E">
              <w:rPr>
                <w:rFonts w:ascii="Adobe Arabic" w:hAnsi="Adobe Arabic" w:cs="Adobe Arabic"/>
                <w:color w:val="C00000"/>
                <w:sz w:val="36"/>
                <w:szCs w:val="36"/>
                <w:rtl/>
              </w:rPr>
              <w:t>الفئة المستهدفة</w:t>
            </w:r>
          </w:p>
        </w:tc>
        <w:tc>
          <w:tcPr>
            <w:tcW w:w="8832" w:type="dxa"/>
            <w:shd w:val="clear" w:color="auto" w:fill="FFFFFF" w:themeFill="background1"/>
            <w:vAlign w:val="center"/>
          </w:tcPr>
          <w:p w:rsidR="000D0CA1" w:rsidRPr="00E40F93" w:rsidRDefault="000D0CA1">
            <w:pPr>
              <w:pStyle w:val="ListParagraph"/>
              <w:numPr>
                <w:ilvl w:val="0"/>
                <w:numId w:val="3"/>
              </w:numPr>
              <w:cnfStyle w:val="000000100000" w:firstRow="0" w:lastRow="0" w:firstColumn="0" w:lastColumn="0" w:oddVBand="0" w:evenVBand="0" w:oddHBand="1" w:evenHBand="0" w:firstRowFirstColumn="0" w:firstRowLastColumn="0" w:lastRowFirstColumn="0" w:lastRowLastColumn="0"/>
              <w:rPr>
                <w:rFonts w:ascii="Adobe Arabic" w:hAnsi="Adobe Arabic" w:cs="Adobe Arabic"/>
                <w:color w:val="002060"/>
                <w:sz w:val="36"/>
                <w:szCs w:val="36"/>
                <w:rtl/>
              </w:rPr>
            </w:pPr>
            <w:r w:rsidRPr="00E40F93">
              <w:rPr>
                <w:rFonts w:ascii="Adobe Arabic" w:hAnsi="Adobe Arabic" w:cs="Adobe Arabic"/>
                <w:color w:val="002060"/>
                <w:sz w:val="36"/>
                <w:szCs w:val="36"/>
                <w:rtl/>
              </w:rPr>
              <w:t>كل المقبلين على حياة دراسية أو عملية جديدة</w:t>
            </w:r>
          </w:p>
          <w:p w:rsidR="000D0CA1" w:rsidRPr="00E40F93" w:rsidRDefault="000D0CA1">
            <w:pPr>
              <w:pStyle w:val="ListParagraph"/>
              <w:numPr>
                <w:ilvl w:val="0"/>
                <w:numId w:val="3"/>
              </w:numPr>
              <w:cnfStyle w:val="000000100000" w:firstRow="0" w:lastRow="0" w:firstColumn="0" w:lastColumn="0" w:oddVBand="0" w:evenVBand="0" w:oddHBand="1" w:evenHBand="0" w:firstRowFirstColumn="0" w:firstRowLastColumn="0" w:lastRowFirstColumn="0" w:lastRowLastColumn="0"/>
              <w:rPr>
                <w:rFonts w:ascii="Adobe Arabic" w:hAnsi="Adobe Arabic" w:cs="Adobe Arabic"/>
                <w:color w:val="002060"/>
                <w:sz w:val="36"/>
                <w:szCs w:val="36"/>
                <w:rtl/>
              </w:rPr>
            </w:pPr>
            <w:r w:rsidRPr="00E40F93">
              <w:rPr>
                <w:rFonts w:ascii="Adobe Arabic" w:hAnsi="Adobe Arabic" w:cs="Adobe Arabic"/>
                <w:color w:val="002060"/>
                <w:sz w:val="36"/>
                <w:szCs w:val="36"/>
                <w:rtl/>
              </w:rPr>
              <w:t>كل من يرغبون بتطوير وتحقيق ذاتهم</w:t>
            </w:r>
          </w:p>
          <w:p w:rsidR="000D0CA1" w:rsidRPr="00E40F93" w:rsidRDefault="000D0CA1">
            <w:pPr>
              <w:pStyle w:val="ListParagraph"/>
              <w:numPr>
                <w:ilvl w:val="0"/>
                <w:numId w:val="3"/>
              </w:numPr>
              <w:cnfStyle w:val="000000100000" w:firstRow="0" w:lastRow="0" w:firstColumn="0" w:lastColumn="0" w:oddVBand="0" w:evenVBand="0" w:oddHBand="1" w:evenHBand="0" w:firstRowFirstColumn="0" w:firstRowLastColumn="0" w:lastRowFirstColumn="0" w:lastRowLastColumn="0"/>
              <w:rPr>
                <w:rFonts w:ascii="Adobe Arabic" w:hAnsi="Adobe Arabic" w:cs="Adobe Arabic"/>
                <w:color w:val="002060"/>
                <w:sz w:val="36"/>
                <w:szCs w:val="36"/>
                <w:rtl/>
              </w:rPr>
            </w:pPr>
            <w:r w:rsidRPr="00E40F93">
              <w:rPr>
                <w:rFonts w:ascii="Adobe Arabic" w:hAnsi="Adobe Arabic" w:cs="Adobe Arabic"/>
                <w:color w:val="002060"/>
                <w:sz w:val="36"/>
                <w:szCs w:val="36"/>
                <w:rtl/>
              </w:rPr>
              <w:t>كل من يريد النجاح في مجال معين</w:t>
            </w:r>
          </w:p>
          <w:p w:rsidR="000D0CA1" w:rsidRPr="00E40F93" w:rsidRDefault="000D0CA1">
            <w:pPr>
              <w:pStyle w:val="ListParagraph"/>
              <w:numPr>
                <w:ilvl w:val="0"/>
                <w:numId w:val="3"/>
              </w:numPr>
              <w:cnfStyle w:val="000000100000" w:firstRow="0" w:lastRow="0" w:firstColumn="0" w:lastColumn="0" w:oddVBand="0" w:evenVBand="0" w:oddHBand="1" w:evenHBand="0" w:firstRowFirstColumn="0" w:firstRowLastColumn="0" w:lastRowFirstColumn="0" w:lastRowLastColumn="0"/>
              <w:rPr>
                <w:rFonts w:ascii="Adobe Arabic" w:hAnsi="Adobe Arabic" w:cs="Adobe Arabic"/>
                <w:color w:val="002060"/>
                <w:sz w:val="36"/>
                <w:szCs w:val="36"/>
                <w:rtl/>
              </w:rPr>
            </w:pPr>
            <w:r w:rsidRPr="00E40F93">
              <w:rPr>
                <w:rFonts w:ascii="Adobe Arabic" w:hAnsi="Adobe Arabic" w:cs="Adobe Arabic"/>
                <w:color w:val="002060"/>
                <w:sz w:val="36"/>
                <w:szCs w:val="36"/>
                <w:rtl/>
              </w:rPr>
              <w:t xml:space="preserve">جميع فئات المجتمع من </w:t>
            </w:r>
            <w:r w:rsidRPr="00E40F93">
              <w:rPr>
                <w:rFonts w:ascii="Adobe Arabic" w:hAnsi="Adobe Arabic" w:cs="Adobe Arabic" w:hint="cs"/>
                <w:color w:val="002060"/>
                <w:sz w:val="36"/>
                <w:szCs w:val="36"/>
                <w:rtl/>
              </w:rPr>
              <w:t>رجال</w:t>
            </w:r>
            <w:r w:rsidRPr="00E40F93">
              <w:rPr>
                <w:rFonts w:ascii="Adobe Arabic" w:hAnsi="Adobe Arabic" w:cs="Adobe Arabic" w:hint="eastAsia"/>
                <w:color w:val="002060"/>
                <w:sz w:val="36"/>
                <w:szCs w:val="36"/>
                <w:rtl/>
              </w:rPr>
              <w:t>،</w:t>
            </w:r>
            <w:r w:rsidRPr="00E40F93">
              <w:rPr>
                <w:rFonts w:ascii="Adobe Arabic" w:hAnsi="Adobe Arabic" w:cs="Adobe Arabic"/>
                <w:color w:val="002060"/>
                <w:sz w:val="36"/>
                <w:szCs w:val="36"/>
                <w:rtl/>
              </w:rPr>
              <w:t xml:space="preserve"> أو </w:t>
            </w:r>
            <w:r w:rsidRPr="00E40F93">
              <w:rPr>
                <w:rFonts w:ascii="Adobe Arabic" w:hAnsi="Adobe Arabic" w:cs="Adobe Arabic" w:hint="cs"/>
                <w:color w:val="002060"/>
                <w:sz w:val="36"/>
                <w:szCs w:val="36"/>
                <w:rtl/>
              </w:rPr>
              <w:t>نساء</w:t>
            </w:r>
            <w:r w:rsidRPr="00E40F93">
              <w:rPr>
                <w:rFonts w:ascii="Adobe Arabic" w:hAnsi="Adobe Arabic" w:cs="Adobe Arabic" w:hint="eastAsia"/>
                <w:color w:val="002060"/>
                <w:sz w:val="36"/>
                <w:szCs w:val="36"/>
                <w:rtl/>
              </w:rPr>
              <w:t>،</w:t>
            </w:r>
            <w:r w:rsidRPr="00E40F93">
              <w:rPr>
                <w:rFonts w:ascii="Adobe Arabic" w:hAnsi="Adobe Arabic" w:cs="Adobe Arabic"/>
                <w:color w:val="002060"/>
                <w:sz w:val="36"/>
                <w:szCs w:val="36"/>
                <w:rtl/>
              </w:rPr>
              <w:t xml:space="preserve"> أو مراهقين أو كبار في السن</w:t>
            </w:r>
          </w:p>
        </w:tc>
      </w:tr>
      <w:tr w:rsidR="000D0CA1" w:rsidRPr="00E17203" w:rsidTr="00FC7E58">
        <w:tc>
          <w:tcPr>
            <w:cnfStyle w:val="001000000000" w:firstRow="0" w:lastRow="0" w:firstColumn="1" w:lastColumn="0" w:oddVBand="0" w:evenVBand="0" w:oddHBand="0" w:evenHBand="0" w:firstRowFirstColumn="0" w:firstRowLastColumn="0" w:lastRowFirstColumn="0" w:lastRowLastColumn="0"/>
            <w:tcW w:w="1532" w:type="dxa"/>
            <w:tcBorders>
              <w:left w:val="none" w:sz="0" w:space="0" w:color="auto"/>
              <w:bottom w:val="none" w:sz="0" w:space="0" w:color="auto"/>
            </w:tcBorders>
            <w:shd w:val="clear" w:color="auto" w:fill="FFFFFF" w:themeFill="background1"/>
            <w:vAlign w:val="center"/>
          </w:tcPr>
          <w:p w:rsidR="000D0CA1" w:rsidRPr="00C1705E" w:rsidRDefault="000D0CA1" w:rsidP="00FC7E58">
            <w:pPr>
              <w:jc w:val="center"/>
              <w:rPr>
                <w:rFonts w:ascii="Adobe Arabic" w:hAnsi="Adobe Arabic" w:cs="Adobe Arabic"/>
                <w:color w:val="C00000"/>
                <w:sz w:val="36"/>
                <w:szCs w:val="36"/>
                <w:rtl/>
              </w:rPr>
            </w:pPr>
            <w:r w:rsidRPr="00C1705E">
              <w:rPr>
                <w:rFonts w:ascii="Adobe Arabic" w:hAnsi="Adobe Arabic" w:cs="Adobe Arabic"/>
                <w:color w:val="C00000"/>
                <w:sz w:val="36"/>
                <w:szCs w:val="36"/>
                <w:rtl/>
              </w:rPr>
              <w:t>مدة البرنامج</w:t>
            </w:r>
          </w:p>
        </w:tc>
        <w:tc>
          <w:tcPr>
            <w:tcW w:w="8832" w:type="dxa"/>
            <w:shd w:val="clear" w:color="auto" w:fill="FFFFFF" w:themeFill="background1"/>
            <w:vAlign w:val="center"/>
          </w:tcPr>
          <w:p w:rsidR="000D0CA1" w:rsidRPr="00C1705E" w:rsidRDefault="000D0CA1" w:rsidP="00FC7E58">
            <w:pPr>
              <w:jc w:val="center"/>
              <w:cnfStyle w:val="000000000000" w:firstRow="0" w:lastRow="0" w:firstColumn="0" w:lastColumn="0" w:oddVBand="0" w:evenVBand="0" w:oddHBand="0" w:evenHBand="0" w:firstRowFirstColumn="0" w:firstRowLastColumn="0" w:lastRowFirstColumn="0" w:lastRowLastColumn="0"/>
              <w:rPr>
                <w:rFonts w:ascii="Adobe Arabic" w:hAnsi="Adobe Arabic" w:cs="Adobe Arabic"/>
                <w:color w:val="002060"/>
                <w:sz w:val="36"/>
                <w:szCs w:val="36"/>
                <w:rtl/>
              </w:rPr>
            </w:pPr>
            <w:r>
              <w:rPr>
                <w:rFonts w:ascii="Adobe Arabic" w:hAnsi="Adobe Arabic" w:cs="Adobe Arabic" w:hint="cs"/>
                <w:color w:val="002060"/>
                <w:sz w:val="36"/>
                <w:szCs w:val="36"/>
                <w:rtl/>
              </w:rPr>
              <w:t>3</w:t>
            </w:r>
            <w:r w:rsidRPr="00C1705E">
              <w:rPr>
                <w:rFonts w:ascii="Adobe Arabic" w:hAnsi="Adobe Arabic" w:cs="Adobe Arabic"/>
                <w:color w:val="002060"/>
                <w:sz w:val="36"/>
                <w:szCs w:val="36"/>
                <w:rtl/>
              </w:rPr>
              <w:t xml:space="preserve"> أيام </w:t>
            </w:r>
            <w:r>
              <w:rPr>
                <w:rFonts w:ascii="Adobe Arabic" w:hAnsi="Adobe Arabic" w:cs="Adobe Arabic" w:hint="cs"/>
                <w:color w:val="002060"/>
                <w:sz w:val="36"/>
                <w:szCs w:val="36"/>
                <w:rtl/>
              </w:rPr>
              <w:t>15</w:t>
            </w:r>
            <w:r w:rsidRPr="00C1705E">
              <w:rPr>
                <w:rFonts w:ascii="Adobe Arabic" w:hAnsi="Adobe Arabic" w:cs="Adobe Arabic"/>
                <w:color w:val="002060"/>
                <w:sz w:val="36"/>
                <w:szCs w:val="36"/>
                <w:rtl/>
              </w:rPr>
              <w:t xml:space="preserve"> ساعة</w:t>
            </w:r>
          </w:p>
        </w:tc>
      </w:tr>
    </w:tbl>
    <w:p w:rsidR="000D0CA1" w:rsidRDefault="000D0CA1" w:rsidP="000D0CA1">
      <w:pPr>
        <w:rPr>
          <w:rtl/>
        </w:rPr>
      </w:pPr>
    </w:p>
    <w:p w:rsidR="00B4310C" w:rsidRDefault="00B4310C">
      <w:pPr>
        <w:bidi w:val="0"/>
        <w:spacing w:after="160" w:line="259" w:lineRule="auto"/>
        <w:jc w:val="left"/>
        <w:rPr>
          <w:rtl/>
        </w:rPr>
      </w:pPr>
      <w:r>
        <w:rPr>
          <w:rtl/>
        </w:rPr>
        <w:br w:type="page"/>
      </w:r>
    </w:p>
    <w:p w:rsidR="00B4310C" w:rsidRDefault="00B4310C" w:rsidP="00B4310C">
      <w:pPr>
        <w:rPr>
          <w:rtl/>
        </w:rPr>
      </w:pPr>
      <w:r>
        <w:rPr>
          <w:noProof/>
          <w:rtl/>
        </w:rPr>
        <w:lastRenderedPageBreak/>
        <mc:AlternateContent>
          <mc:Choice Requires="wps">
            <w:drawing>
              <wp:anchor distT="0" distB="0" distL="114300" distR="114300" simplePos="0" relativeHeight="252250112" behindDoc="0" locked="0" layoutInCell="1" allowOverlap="1" wp14:anchorId="5C1E6678" wp14:editId="154DF14C">
                <wp:simplePos x="0" y="0"/>
                <wp:positionH relativeFrom="column">
                  <wp:posOffset>4100830</wp:posOffset>
                </wp:positionH>
                <wp:positionV relativeFrom="paragraph">
                  <wp:posOffset>69215</wp:posOffset>
                </wp:positionV>
                <wp:extent cx="1296794" cy="371707"/>
                <wp:effectExtent l="0" t="0" r="0" b="0"/>
                <wp:wrapNone/>
                <wp:docPr id="1088" name="Text Box 1088"/>
                <wp:cNvGraphicFramePr/>
                <a:graphic xmlns:a="http://schemas.openxmlformats.org/drawingml/2006/main">
                  <a:graphicData uri="http://schemas.microsoft.com/office/word/2010/wordprocessingShape">
                    <wps:wsp>
                      <wps:cNvSpPr txBox="1"/>
                      <wps:spPr>
                        <a:xfrm>
                          <a:off x="0" y="0"/>
                          <a:ext cx="1296794" cy="371707"/>
                        </a:xfrm>
                        <a:prstGeom prst="rect">
                          <a:avLst/>
                        </a:prstGeom>
                        <a:noFill/>
                        <a:ln w="6350">
                          <a:noFill/>
                        </a:ln>
                      </wps:spPr>
                      <wps:txbx>
                        <w:txbxContent>
                          <w:p w:rsidR="00FC7E58" w:rsidRPr="00403A11" w:rsidRDefault="00FC7E58" w:rsidP="00B4310C">
                            <w:pPr>
                              <w:pStyle w:val="NoSpacing"/>
                            </w:pPr>
                            <w:r w:rsidRPr="00403A11">
                              <w:rPr>
                                <w:rFonts w:hint="cs"/>
                                <w:rtl/>
                              </w:rPr>
                              <w:t xml:space="preserve">إرشادات </w:t>
                            </w:r>
                            <w:r w:rsidRPr="001C11A3">
                              <w:rPr>
                                <w:rFonts w:hint="cs"/>
                                <w:color w:val="FFFFFF" w:themeColor="background1"/>
                                <w:rtl/>
                              </w:rPr>
                              <w:t>عامة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088" o:spid="_x0000_s1029" type="#_x0000_t202" style="position:absolute;left:0;text-align:left;margin-left:322.9pt;margin-top:5.45pt;width:102.1pt;height:29.25pt;z-index:2522501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" filled="f" stroked="f" strokeweight=".5pt">
                <v:textbox>
                  <w:txbxContent>
                    <w:p w:rsidR="00FC7E58" w:rsidRPr="00403A11" w:rsidRDefault="00FC7E58" w:rsidP="00B4310C">
                      <w:pPr>
                        <w:pStyle w:val="NoSpacing"/>
                      </w:pPr>
                      <w:r w:rsidRPr="00403A11">
                        <w:rPr>
                          <w:rFonts w:hint="cs"/>
                          <w:rtl/>
                        </w:rPr>
                        <w:t xml:space="preserve">إرشادات </w:t>
                      </w:r>
                      <w:r w:rsidRPr="001C11A3">
                        <w:rPr>
                          <w:rFonts w:hint="cs"/>
                          <w:color w:val="FFFFFF" w:themeColor="background1"/>
                          <w:rtl/>
                        </w:rPr>
                        <w:t>عامة</w:t>
                      </w:r>
                    </w:p>
                  </w:txbxContent>
                </v:textbox>
              </v:shape>
            </w:pict>
          </mc:Fallback>
        </mc:AlternateContent>
      </w:r>
      <w:r>
        <w:rPr>
          <w:noProof/>
          <w:rtl/>
        </w:rPr>
        <w:drawing>
          <wp:inline distT="0" distB="0" distL="0" distR="0" wp14:anchorId="6A2EB312" wp14:editId="1C9897CD">
            <wp:extent cx="1776824" cy="535259"/>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 name="Picture 101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789017" cy="538932"/>
                    </a:xfrm>
                    <a:prstGeom prst="rect">
                      <a:avLst/>
                    </a:prstGeom>
                  </pic:spPr>
                </pic:pic>
              </a:graphicData>
            </a:graphic>
          </wp:inline>
        </w:drawing>
      </w:r>
    </w:p>
    <w:p w:rsidR="00B4310C" w:rsidRPr="00D20ED6" w:rsidRDefault="00B4310C" w:rsidP="00B4310C">
      <w:pPr>
        <w:rPr>
          <w:b/>
          <w:bCs/>
          <w:color w:val="FF0000"/>
          <w:sz w:val="32"/>
          <w:szCs w:val="36"/>
          <w:rtl/>
        </w:rPr>
      </w:pPr>
      <w:r w:rsidRPr="00D20ED6">
        <w:rPr>
          <w:rFonts w:hint="cs"/>
          <w:b/>
          <w:bCs/>
          <w:color w:val="FF0000"/>
          <w:sz w:val="32"/>
          <w:szCs w:val="36"/>
          <w:rtl/>
        </w:rPr>
        <w:t>أخي المدرب:</w:t>
      </w:r>
    </w:p>
    <w:p w:rsidR="00B4310C" w:rsidRPr="000C7A25" w:rsidRDefault="00B4310C" w:rsidP="00B4310C">
      <w:pPr>
        <w:spacing w:line="240" w:lineRule="auto"/>
        <w:rPr>
          <w:rFonts w:ascii="Sakkal Majalla" w:eastAsia="Times New Roman" w:hAnsi="Sakkal Majalla"/>
          <w:b/>
          <w:bCs/>
          <w:color w:val="002060"/>
          <w:sz w:val="34"/>
          <w:rtl/>
        </w:rPr>
      </w:pPr>
      <w:r w:rsidRPr="000C7A25">
        <w:rPr>
          <w:rFonts w:ascii="Sakkal Majalla" w:eastAsia="Times New Roman" w:hAnsi="Sakkal Majalla"/>
          <w:b/>
          <w:bCs/>
          <w:color w:val="002060"/>
          <w:sz w:val="34"/>
          <w:rtl/>
        </w:rPr>
        <w:t>المهمة التي تقوم بها مهمة كبيرة تتطلب منك بذل جهود ضخمة لتحقيق أهداف الحقيبة التدريبية والتحقق من انتقال أثر التدريب إلى المتدربين بأكمل صورة، لذا نأمل منك مراعاة الإرشادات الآتية التي ستساعدك بإذن الله عز وجل على تحقيق أهداف البرنامج التدريبي:</w:t>
      </w:r>
    </w:p>
    <w:p w:rsidR="00B4310C" w:rsidRPr="000266AF" w:rsidRDefault="00B4310C" w:rsidP="00B4310C">
      <w:pPr>
        <w:numPr>
          <w:ilvl w:val="0"/>
          <w:numId w:val="2"/>
        </w:numPr>
        <w:spacing w:after="160" w:line="240" w:lineRule="auto"/>
        <w:ind w:left="509" w:hanging="284"/>
        <w:contextualSpacing/>
        <w:rPr>
          <w:rFonts w:ascii="Sakkal Majalla" w:eastAsia="Calibri" w:hAnsi="Sakkal Majalla"/>
          <w:b/>
          <w:bCs/>
          <w:sz w:val="34"/>
          <w:lang w:bidi="ar-EG"/>
        </w:rPr>
      </w:pPr>
      <w:r w:rsidRPr="000266AF">
        <w:rPr>
          <w:rFonts w:ascii="Sakkal Majalla" w:eastAsia="Calibri" w:hAnsi="Sakkal Majalla"/>
          <w:b/>
          <w:bCs/>
          <w:sz w:val="34"/>
          <w:rtl/>
          <w:lang w:bidi="ar-EG"/>
        </w:rPr>
        <w:t>قراءة الحقيبة بشكل جيد وتفحص كل محتوياتها يزيد من كفاءتك التدريبية وإدارتك لجلسات التدريب ويجنبك الكثير من الحرج في قاعة التدريب.</w:t>
      </w:r>
    </w:p>
    <w:p w:rsidR="00B4310C" w:rsidRPr="000266AF" w:rsidRDefault="00B4310C" w:rsidP="00B4310C">
      <w:pPr>
        <w:numPr>
          <w:ilvl w:val="0"/>
          <w:numId w:val="2"/>
        </w:numPr>
        <w:spacing w:after="160" w:line="240" w:lineRule="auto"/>
        <w:ind w:left="509" w:hanging="284"/>
        <w:contextualSpacing/>
        <w:rPr>
          <w:rFonts w:ascii="Sakkal Majalla" w:eastAsia="Calibri" w:hAnsi="Sakkal Majalla"/>
          <w:b/>
          <w:bCs/>
          <w:sz w:val="34"/>
          <w:lang w:bidi="ar-EG"/>
        </w:rPr>
      </w:pPr>
      <w:r w:rsidRPr="000266AF">
        <w:rPr>
          <w:rFonts w:ascii="Sakkal Majalla" w:eastAsia="Calibri" w:hAnsi="Sakkal Majalla"/>
          <w:b/>
          <w:bCs/>
          <w:sz w:val="34"/>
          <w:rtl/>
          <w:lang w:bidi="ar-EG"/>
        </w:rPr>
        <w:t xml:space="preserve">اصطحب الحقيبة التدريبية دائما متى ما كنت في قاعة التدريب لأنك تحتاج دائماً إلى محتوياتها </w:t>
      </w:r>
      <w:r w:rsidRPr="000266AF">
        <w:rPr>
          <w:rFonts w:ascii="Sakkal Majalla" w:eastAsia="Calibri" w:hAnsi="Sakkal Majalla"/>
          <w:b/>
          <w:bCs/>
          <w:sz w:val="34"/>
          <w:rtl/>
          <w:lang w:bidi="ar-EG"/>
        </w:rPr>
        <w:br/>
        <w:t>التي أعدت لمساعدتك.</w:t>
      </w:r>
      <w:r w:rsidRPr="000266AF">
        <w:rPr>
          <w:noProof/>
        </w:rPr>
        <w:t xml:space="preserve"> </w:t>
      </w:r>
    </w:p>
    <w:p w:rsidR="00B4310C" w:rsidRPr="000266AF" w:rsidRDefault="00B4310C" w:rsidP="00B4310C">
      <w:pPr>
        <w:numPr>
          <w:ilvl w:val="0"/>
          <w:numId w:val="2"/>
        </w:numPr>
        <w:spacing w:after="160" w:line="240" w:lineRule="auto"/>
        <w:ind w:left="509" w:hanging="284"/>
        <w:contextualSpacing/>
        <w:rPr>
          <w:rFonts w:ascii="Sakkal Majalla" w:eastAsia="Calibri" w:hAnsi="Sakkal Majalla"/>
          <w:b/>
          <w:bCs/>
          <w:sz w:val="34"/>
          <w:rtl/>
          <w:lang w:bidi="ar-EG"/>
        </w:rPr>
      </w:pPr>
      <w:r w:rsidRPr="000266AF">
        <w:rPr>
          <w:noProof/>
        </w:rPr>
        <w:drawing>
          <wp:anchor distT="0" distB="0" distL="114300" distR="114300" simplePos="0" relativeHeight="252251136" behindDoc="0" locked="0" layoutInCell="1" allowOverlap="1" wp14:anchorId="25045A48" wp14:editId="33084896">
            <wp:simplePos x="0" y="0"/>
            <wp:positionH relativeFrom="column">
              <wp:posOffset>-171450</wp:posOffset>
            </wp:positionH>
            <wp:positionV relativeFrom="paragraph">
              <wp:posOffset>104775</wp:posOffset>
            </wp:positionV>
            <wp:extent cx="2712720" cy="2740025"/>
            <wp:effectExtent l="0" t="0" r="0" b="3175"/>
            <wp:wrapThrough wrapText="bothSides">
              <wp:wrapPolygon edited="0">
                <wp:start x="1669" y="0"/>
                <wp:lineTo x="1669" y="451"/>
                <wp:lineTo x="2427" y="2403"/>
                <wp:lineTo x="1062" y="4806"/>
                <wp:lineTo x="758" y="7208"/>
                <wp:lineTo x="1213" y="9611"/>
                <wp:lineTo x="1972" y="12014"/>
                <wp:lineTo x="0" y="14116"/>
                <wp:lineTo x="0" y="20574"/>
                <wp:lineTo x="1062" y="21475"/>
                <wp:lineTo x="2730" y="21475"/>
                <wp:lineTo x="11983" y="21475"/>
                <wp:lineTo x="19567" y="21475"/>
                <wp:lineTo x="20326" y="21325"/>
                <wp:lineTo x="19719" y="16819"/>
                <wp:lineTo x="21388" y="14417"/>
                <wp:lineTo x="21388" y="9461"/>
                <wp:lineTo x="20781" y="7058"/>
                <wp:lineTo x="18809" y="5406"/>
                <wp:lineTo x="17747" y="4655"/>
                <wp:lineTo x="8494" y="2403"/>
                <wp:lineTo x="7281" y="2403"/>
                <wp:lineTo x="3640" y="0"/>
                <wp:lineTo x="1669" y="0"/>
              </wp:wrapPolygon>
            </wp:wrapThrough>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Picture 1090"/>
                    <pic:cNvPicPr>
                      <a:picLocks noChangeAspect="1"/>
                    </pic:cNvPicPr>
                  </pic:nvPicPr>
                  <pic:blipFill>
                    <a:blip r:embed="rId11" cstate="print">
                      <a:clrChange>
                        <a:clrFrom>
                          <a:srgbClr val="EFEFEF"/>
                        </a:clrFrom>
                        <a:clrTo>
                          <a:srgbClr val="EFEFEF">
                            <a:alpha val="0"/>
                          </a:srgbClr>
                        </a:clrTo>
                      </a:clrChange>
                      <a:extLst>
                        <a:ext uri="{28A0092B-C50C-407E-A947-70E740481C1C}">
                          <a14:useLocalDpi xmlns:a14="http://schemas.microsoft.com/office/drawing/2010/main" val="0"/>
                        </a:ext>
                      </a:extLst>
                    </a:blip>
                    <a:stretch>
                      <a:fillRect/>
                    </a:stretch>
                  </pic:blipFill>
                  <pic:spPr>
                    <a:xfrm>
                      <a:off x="0" y="0"/>
                      <a:ext cx="2712720" cy="2740025"/>
                    </a:xfrm>
                    <a:prstGeom prst="rect">
                      <a:avLst/>
                    </a:prstGeom>
                  </pic:spPr>
                </pic:pic>
              </a:graphicData>
            </a:graphic>
            <wp14:sizeRelH relativeFrom="margin">
              <wp14:pctWidth>0</wp14:pctWidth>
            </wp14:sizeRelH>
          </wp:anchor>
        </w:drawing>
      </w:r>
      <w:r w:rsidRPr="000266AF">
        <w:rPr>
          <w:rFonts w:ascii="Sakkal Majalla" w:eastAsia="Calibri" w:hAnsi="Sakkal Majalla"/>
          <w:b/>
          <w:bCs/>
          <w:sz w:val="34"/>
          <w:rtl/>
          <w:lang w:bidi="ar-EG"/>
        </w:rPr>
        <w:t>مراعاة الزمن في البرنامج بدقة والحرص على استثمار الوقت كاملاً وفق الخطة الموضوعة لكل جلسة عامل مساعد في تحقيق أهداف البرنامج.</w:t>
      </w:r>
    </w:p>
    <w:p w:rsidR="00B4310C" w:rsidRPr="000266AF" w:rsidRDefault="00B4310C" w:rsidP="00B4310C">
      <w:pPr>
        <w:numPr>
          <w:ilvl w:val="0"/>
          <w:numId w:val="2"/>
        </w:numPr>
        <w:spacing w:after="160" w:line="240" w:lineRule="auto"/>
        <w:ind w:left="509" w:hanging="284"/>
        <w:contextualSpacing/>
        <w:rPr>
          <w:rFonts w:ascii="Sakkal Majalla" w:eastAsia="Calibri" w:hAnsi="Sakkal Majalla"/>
          <w:b/>
          <w:bCs/>
          <w:sz w:val="34"/>
          <w:rtl/>
          <w:lang w:bidi="ar-EG"/>
        </w:rPr>
      </w:pPr>
      <w:r w:rsidRPr="000266AF">
        <w:rPr>
          <w:rFonts w:ascii="Sakkal Majalla" w:eastAsia="Calibri" w:hAnsi="Sakkal Majalla"/>
          <w:b/>
          <w:bCs/>
          <w:sz w:val="34"/>
          <w:rtl/>
          <w:lang w:bidi="ar-EG"/>
        </w:rPr>
        <w:t>إعطاء النشاطات التدريبية-حقها كاملاً من الزمن يحقق أهدافها.</w:t>
      </w:r>
    </w:p>
    <w:p w:rsidR="00B4310C" w:rsidRPr="000266AF" w:rsidRDefault="00B4310C" w:rsidP="00B4310C">
      <w:pPr>
        <w:numPr>
          <w:ilvl w:val="0"/>
          <w:numId w:val="2"/>
        </w:numPr>
        <w:spacing w:after="160" w:line="240" w:lineRule="auto"/>
        <w:ind w:left="509" w:hanging="284"/>
        <w:contextualSpacing/>
        <w:rPr>
          <w:rFonts w:ascii="Sakkal Majalla" w:eastAsia="Calibri" w:hAnsi="Sakkal Majalla"/>
          <w:b/>
          <w:bCs/>
          <w:sz w:val="34"/>
          <w:lang w:bidi="ar-EG"/>
        </w:rPr>
      </w:pPr>
      <w:r w:rsidRPr="000266AF">
        <w:rPr>
          <w:rFonts w:ascii="Sakkal Majalla" w:eastAsia="Calibri" w:hAnsi="Sakkal Majalla"/>
          <w:b/>
          <w:bCs/>
          <w:sz w:val="34"/>
          <w:rtl/>
          <w:lang w:bidi="ar-EG"/>
        </w:rPr>
        <w:t xml:space="preserve">تفعيل دور المتدرب في البرنامج بحيث يكون المدرب منسقاً ومديرا للحوار والنقاش داخل القاعة؛ يجعل البرنامج التدريبي أكثر أثراً وتشويقاً. </w:t>
      </w:r>
    </w:p>
    <w:p w:rsidR="00B4310C" w:rsidRPr="000266AF" w:rsidRDefault="00B4310C" w:rsidP="00B4310C">
      <w:pPr>
        <w:numPr>
          <w:ilvl w:val="0"/>
          <w:numId w:val="2"/>
        </w:numPr>
        <w:spacing w:after="160" w:line="240" w:lineRule="auto"/>
        <w:ind w:left="509" w:hanging="284"/>
        <w:contextualSpacing/>
        <w:rPr>
          <w:rFonts w:ascii="Sakkal Majalla" w:eastAsia="Calibri" w:hAnsi="Sakkal Majalla"/>
          <w:b/>
          <w:bCs/>
          <w:sz w:val="34"/>
          <w:lang w:bidi="ar-EG"/>
        </w:rPr>
      </w:pPr>
      <w:r w:rsidRPr="000266AF">
        <w:rPr>
          <w:rFonts w:ascii="Sakkal Majalla" w:eastAsia="Calibri" w:hAnsi="Sakkal Majalla"/>
          <w:b/>
          <w:bCs/>
          <w:sz w:val="34"/>
          <w:rtl/>
          <w:lang w:bidi="ar-EG"/>
        </w:rPr>
        <w:t xml:space="preserve">تشكيل المجموعات بشكل عشوائي بعد كل جلسة تدريبية يسهم في الحفاظ على حيوية المتدربين والاستفادة من خبرات متنوعة؛ إلا إذا اقتضى النشاط تشكيل مجموعات متجانسة بحسب التخصص مثلاً. </w:t>
      </w:r>
    </w:p>
    <w:p w:rsidR="00B4310C" w:rsidRPr="000266AF" w:rsidRDefault="00B4310C" w:rsidP="00B4310C">
      <w:pPr>
        <w:numPr>
          <w:ilvl w:val="0"/>
          <w:numId w:val="2"/>
        </w:numPr>
        <w:spacing w:after="160" w:line="240" w:lineRule="auto"/>
        <w:ind w:left="509" w:hanging="284"/>
        <w:contextualSpacing/>
        <w:rPr>
          <w:rFonts w:ascii="Sakkal Majalla" w:eastAsia="Calibri" w:hAnsi="Sakkal Majalla"/>
          <w:b/>
          <w:bCs/>
          <w:sz w:val="34"/>
          <w:lang w:bidi="ar-EG"/>
        </w:rPr>
      </w:pPr>
      <w:r w:rsidRPr="000266AF">
        <w:rPr>
          <w:rFonts w:ascii="Sakkal Majalla" w:eastAsia="Calibri" w:hAnsi="Sakkal Majalla"/>
          <w:b/>
          <w:bCs/>
          <w:sz w:val="34"/>
          <w:rtl/>
          <w:lang w:bidi="ar-EG"/>
        </w:rPr>
        <w:t>الحرص على التقويم التكويني أثناء عملية التدريب يساعد المتدرب في بلوغ أهداف الجلسة التدريبية.</w:t>
      </w:r>
    </w:p>
    <w:p w:rsidR="00B4310C" w:rsidRPr="000266AF" w:rsidRDefault="00B4310C" w:rsidP="00B4310C">
      <w:pPr>
        <w:numPr>
          <w:ilvl w:val="0"/>
          <w:numId w:val="2"/>
        </w:numPr>
        <w:spacing w:after="160" w:line="240" w:lineRule="auto"/>
        <w:ind w:left="509" w:hanging="284"/>
        <w:contextualSpacing/>
        <w:rPr>
          <w:rFonts w:ascii="Sakkal Majalla" w:eastAsia="Calibri" w:hAnsi="Sakkal Majalla"/>
          <w:b/>
          <w:bCs/>
          <w:sz w:val="34"/>
          <w:lang w:bidi="ar-EG"/>
        </w:rPr>
      </w:pPr>
      <w:r w:rsidRPr="000266AF">
        <w:rPr>
          <w:rFonts w:ascii="Sakkal Majalla" w:eastAsia="Calibri" w:hAnsi="Sakkal Majalla"/>
          <w:b/>
          <w:bCs/>
          <w:sz w:val="34"/>
          <w:rtl/>
          <w:lang w:bidi="ar-EG"/>
        </w:rPr>
        <w:t>تلخيص عمل المجموعات بعد العرض والنقاش ووضعه على شكل نقاط على السبورة أو الشفافية أو السبورة الورقية.</w:t>
      </w:r>
    </w:p>
    <w:p w:rsidR="00B4310C" w:rsidRPr="000266AF" w:rsidRDefault="00B4310C" w:rsidP="00B4310C">
      <w:pPr>
        <w:numPr>
          <w:ilvl w:val="0"/>
          <w:numId w:val="2"/>
        </w:numPr>
        <w:spacing w:after="160" w:line="240" w:lineRule="auto"/>
        <w:ind w:left="509" w:hanging="284"/>
        <w:contextualSpacing/>
        <w:rPr>
          <w:rFonts w:ascii="Sakkal Majalla" w:eastAsia="Calibri" w:hAnsi="Sakkal Majalla"/>
          <w:b/>
          <w:bCs/>
          <w:sz w:val="34"/>
          <w:lang w:bidi="ar-EG"/>
        </w:rPr>
      </w:pPr>
      <w:r w:rsidRPr="000266AF">
        <w:rPr>
          <w:rFonts w:ascii="Sakkal Majalla" w:eastAsia="Calibri" w:hAnsi="Sakkal Majalla"/>
          <w:b/>
          <w:bCs/>
          <w:sz w:val="34"/>
          <w:rtl/>
          <w:lang w:bidi="ar-EG"/>
        </w:rPr>
        <w:t>الحرص على الوصول في نهاية كل جلسة تدريبية إلى تحديد خلاصة للتعلم المتحقق يسهم</w:t>
      </w:r>
      <w:r w:rsidRPr="000266AF">
        <w:rPr>
          <w:rFonts w:ascii="Sakkal Majalla" w:eastAsia="Calibri" w:hAnsi="Sakkal Majalla" w:hint="cs"/>
          <w:b/>
          <w:bCs/>
          <w:sz w:val="34"/>
          <w:rtl/>
          <w:lang w:bidi="ar-EG"/>
        </w:rPr>
        <w:t xml:space="preserve"> </w:t>
      </w:r>
      <w:r w:rsidRPr="000266AF">
        <w:rPr>
          <w:rFonts w:ascii="Sakkal Majalla" w:eastAsia="Calibri" w:hAnsi="Sakkal Majalla"/>
          <w:b/>
          <w:bCs/>
          <w:sz w:val="34"/>
          <w:rtl/>
          <w:lang w:bidi="ar-EG"/>
        </w:rPr>
        <w:t xml:space="preserve">في تأكيد التعلم. </w:t>
      </w:r>
    </w:p>
    <w:p w:rsidR="00B4310C" w:rsidRPr="000266AF" w:rsidRDefault="00B4310C" w:rsidP="00B4310C">
      <w:pPr>
        <w:numPr>
          <w:ilvl w:val="0"/>
          <w:numId w:val="2"/>
        </w:numPr>
        <w:spacing w:after="160" w:line="240" w:lineRule="auto"/>
        <w:ind w:left="509" w:hanging="284"/>
        <w:contextualSpacing/>
        <w:rPr>
          <w:rFonts w:ascii="Sakkal Majalla" w:eastAsia="Calibri" w:hAnsi="Sakkal Majalla"/>
          <w:b/>
          <w:bCs/>
          <w:sz w:val="34"/>
          <w:lang w:bidi="ar-EG"/>
        </w:rPr>
      </w:pPr>
      <w:r w:rsidRPr="000266AF">
        <w:rPr>
          <w:rFonts w:ascii="Sakkal Majalla" w:eastAsia="Calibri" w:hAnsi="Sakkal Majalla"/>
          <w:b/>
          <w:bCs/>
          <w:sz w:val="34"/>
          <w:rtl/>
          <w:lang w:bidi="ar-EG"/>
        </w:rPr>
        <w:lastRenderedPageBreak/>
        <w:t xml:space="preserve">على المدرب </w:t>
      </w:r>
      <w:r w:rsidRPr="000266AF">
        <w:rPr>
          <w:rFonts w:ascii="Sakkal Majalla" w:eastAsia="Calibri" w:hAnsi="Sakkal Majalla" w:hint="cs"/>
          <w:b/>
          <w:bCs/>
          <w:sz w:val="34"/>
          <w:rtl/>
          <w:lang w:bidi="ar-EG"/>
        </w:rPr>
        <w:t>ألا</w:t>
      </w:r>
      <w:r w:rsidRPr="000266AF">
        <w:rPr>
          <w:rFonts w:ascii="Sakkal Majalla" w:eastAsia="Calibri" w:hAnsi="Sakkal Majalla"/>
          <w:b/>
          <w:bCs/>
          <w:sz w:val="34"/>
          <w:rtl/>
          <w:lang w:bidi="ar-EG"/>
        </w:rPr>
        <w:t xml:space="preserve"> يتجاوز خطوة أو مرحلة في الحقيبة ما لم يتأكد من الحد الأدنى من التمكن لدى جميع المتدربين.</w:t>
      </w:r>
    </w:p>
    <w:p w:rsidR="00B4310C" w:rsidRPr="000266AF" w:rsidRDefault="00B4310C" w:rsidP="00B4310C">
      <w:pPr>
        <w:numPr>
          <w:ilvl w:val="0"/>
          <w:numId w:val="2"/>
        </w:numPr>
        <w:spacing w:after="160" w:line="240" w:lineRule="auto"/>
        <w:ind w:left="509" w:hanging="284"/>
        <w:contextualSpacing/>
        <w:rPr>
          <w:rFonts w:ascii="Sakkal Majalla" w:eastAsia="Calibri" w:hAnsi="Sakkal Majalla"/>
          <w:b/>
          <w:bCs/>
          <w:sz w:val="34"/>
          <w:lang w:bidi="ar-EG"/>
        </w:rPr>
      </w:pPr>
      <w:r w:rsidRPr="000266AF">
        <w:rPr>
          <w:rFonts w:ascii="Sakkal Majalla" w:eastAsia="Calibri" w:hAnsi="Sakkal Majalla"/>
          <w:b/>
          <w:bCs/>
          <w:sz w:val="34"/>
          <w:rtl/>
          <w:lang w:bidi="ar-EG"/>
        </w:rPr>
        <w:t>بالإمكان اختزال وقت التنفيذ لخطوة ما أو مرحلة ما عند شعور المدرب بأبجديتها لدى المتدربين احتراماً لإمكاناتهم وخبراتهم.</w:t>
      </w:r>
    </w:p>
    <w:p w:rsidR="00B4310C" w:rsidRPr="000266AF" w:rsidRDefault="00B4310C" w:rsidP="00B4310C">
      <w:pPr>
        <w:numPr>
          <w:ilvl w:val="0"/>
          <w:numId w:val="2"/>
        </w:numPr>
        <w:spacing w:after="160" w:line="240" w:lineRule="auto"/>
        <w:ind w:left="509" w:hanging="284"/>
        <w:contextualSpacing/>
        <w:rPr>
          <w:rFonts w:ascii="Sakkal Majalla" w:eastAsia="Calibri" w:hAnsi="Sakkal Majalla"/>
          <w:b/>
          <w:bCs/>
          <w:sz w:val="34"/>
          <w:lang w:bidi="ar-EG"/>
        </w:rPr>
      </w:pPr>
      <w:r w:rsidRPr="000266AF">
        <w:rPr>
          <w:rFonts w:ascii="Sakkal Majalla" w:eastAsia="Calibri" w:hAnsi="Sakkal Majalla"/>
          <w:b/>
          <w:bCs/>
          <w:sz w:val="34"/>
          <w:rtl/>
          <w:lang w:bidi="ar-EG"/>
        </w:rPr>
        <w:t xml:space="preserve">مراعاة التقيد بالأهداف الخاصة </w:t>
      </w:r>
      <w:r w:rsidRPr="000266AF">
        <w:rPr>
          <w:rFonts w:ascii="Sakkal Majalla" w:eastAsia="Calibri" w:hAnsi="Sakkal Majalla" w:hint="cs"/>
          <w:b/>
          <w:bCs/>
          <w:sz w:val="34"/>
          <w:rtl/>
          <w:lang w:bidi="ar-EG"/>
        </w:rPr>
        <w:t>والإجرائية والأنشطة</w:t>
      </w:r>
      <w:r w:rsidRPr="000266AF">
        <w:rPr>
          <w:rFonts w:ascii="Sakkal Majalla" w:eastAsia="Calibri" w:hAnsi="Sakkal Majalla"/>
          <w:b/>
          <w:bCs/>
          <w:sz w:val="34"/>
          <w:rtl/>
          <w:lang w:bidi="ar-EG"/>
        </w:rPr>
        <w:t xml:space="preserve"> المحققة لها.</w:t>
      </w:r>
    </w:p>
    <w:p w:rsidR="00B4310C" w:rsidRPr="000266AF" w:rsidRDefault="00B4310C" w:rsidP="00B4310C">
      <w:pPr>
        <w:numPr>
          <w:ilvl w:val="0"/>
          <w:numId w:val="2"/>
        </w:numPr>
        <w:spacing w:after="160" w:line="240" w:lineRule="auto"/>
        <w:ind w:left="509" w:hanging="284"/>
        <w:contextualSpacing/>
        <w:rPr>
          <w:rFonts w:ascii="Calibri" w:eastAsia="Calibri" w:hAnsi="Calibri" w:cs="Arial"/>
          <w:rtl/>
          <w:lang w:bidi="ar-EG"/>
        </w:rPr>
      </w:pPr>
      <w:r w:rsidRPr="000266AF">
        <w:rPr>
          <w:rFonts w:ascii="Sakkal Majalla" w:eastAsia="Calibri" w:hAnsi="Sakkal Majalla"/>
          <w:b/>
          <w:bCs/>
          <w:sz w:val="34"/>
          <w:rtl/>
          <w:lang w:bidi="ar-EG"/>
        </w:rPr>
        <w:t>تدوين الملاحظات على الحقيبة من خلال أدوات التقويم المصاحبة للاستفادة منها في تطوير البرنامج وحقيبته التدريبية.</w:t>
      </w:r>
    </w:p>
    <w:p w:rsidR="00B4310C" w:rsidRDefault="00B4310C" w:rsidP="00B4310C">
      <w:pPr>
        <w:bidi w:val="0"/>
        <w:spacing w:after="160" w:line="259" w:lineRule="auto"/>
        <w:jc w:val="right"/>
        <w:rPr>
          <w:rtl/>
        </w:rPr>
        <w:sectPr w:rsidR="00B4310C" w:rsidSect="00DD7CD6">
          <w:headerReference w:type="even" r:id="rId12"/>
          <w:headerReference w:type="default" r:id="rId13"/>
          <w:footerReference w:type="default" r:id="rId14"/>
          <w:footerReference w:type="first" r:id="rId15"/>
          <w:pgSz w:w="11906" w:h="16838" w:code="9"/>
          <w:pgMar w:top="1440" w:right="1440" w:bottom="1440" w:left="1440" w:header="720" w:footer="235" w:gutter="0"/>
          <w:pgNumType w:start="0"/>
          <w:cols w:space="720"/>
          <w:titlePg/>
          <w:docGrid w:linePitch="381"/>
        </w:sectPr>
      </w:pPr>
      <w:r>
        <w:rPr>
          <w:rtl/>
        </w:rPr>
        <w:br w:type="page"/>
      </w:r>
    </w:p>
    <w:p w:rsidR="000D0CA1" w:rsidRPr="00423539" w:rsidRDefault="000D0CA1" w:rsidP="000D0CA1">
      <w:pPr>
        <w:spacing w:line="240" w:lineRule="auto"/>
        <w:jc w:val="center"/>
        <w:rPr>
          <w:rFonts w:cs="PT Bold Heading"/>
          <w:sz w:val="52"/>
          <w:szCs w:val="56"/>
          <w:rtl/>
        </w:rPr>
      </w:pPr>
      <w:r>
        <w:rPr>
          <w:rFonts w:cs="PT Bold Heading"/>
          <w:noProof/>
          <w:sz w:val="52"/>
          <w:szCs w:val="56"/>
          <w:rtl/>
        </w:rPr>
        <w:lastRenderedPageBreak/>
        <mc:AlternateContent>
          <mc:Choice Requires="wps">
            <w:drawing>
              <wp:anchor distT="0" distB="0" distL="114300" distR="114300" simplePos="0" relativeHeight="252260352" behindDoc="0" locked="0" layoutInCell="1" allowOverlap="1" wp14:anchorId="2072D79C" wp14:editId="70C62F25">
                <wp:simplePos x="0" y="0"/>
                <wp:positionH relativeFrom="margin">
                  <wp:posOffset>3714750</wp:posOffset>
                </wp:positionH>
                <wp:positionV relativeFrom="paragraph">
                  <wp:posOffset>-837887</wp:posOffset>
                </wp:positionV>
                <wp:extent cx="3119120" cy="558800"/>
                <wp:effectExtent l="0" t="0" r="0" b="0"/>
                <wp:wrapNone/>
                <wp:docPr id="985" name="Text Box 985"/>
                <wp:cNvGraphicFramePr/>
                <a:graphic xmlns:a="http://schemas.openxmlformats.org/drawingml/2006/main">
                  <a:graphicData uri="http://schemas.microsoft.com/office/word/2010/wordprocessingShape">
                    <wps:wsp>
                      <wps:cNvSpPr txBox="1"/>
                      <wps:spPr>
                        <a:xfrm>
                          <a:off x="0" y="0"/>
                          <a:ext cx="3119120" cy="558800"/>
                        </a:xfrm>
                        <a:prstGeom prst="rect">
                          <a:avLst/>
                        </a:prstGeom>
                        <a:noFill/>
                        <a:ln w="6350">
                          <a:noFill/>
                        </a:ln>
                      </wps:spPr>
                      <wps:txbx>
                        <w:txbxContent>
                          <w:p w:rsidR="00FC7E58" w:rsidRPr="00A651BF" w:rsidRDefault="00FC7E58" w:rsidP="000D0CA1">
                            <w:pPr>
                              <w:spacing w:line="240" w:lineRule="auto"/>
                              <w:jc w:val="center"/>
                              <w:rPr>
                                <w:rFonts w:asciiTheme="majorBidi" w:hAnsiTheme="majorBidi" w:cstheme="majorBidi"/>
                                <w:b/>
                                <w:bCs/>
                                <w:color w:val="FFFFFF" w:themeColor="background1"/>
                                <w:sz w:val="52"/>
                                <w:szCs w:val="56"/>
                                <w:rtl/>
                                <w:lang w:bidi="ar-SY"/>
                                <w14:shadow w14:blurRad="50800" w14:dist="38100" w14:dir="0" w14:sx="100000" w14:sy="100000" w14:kx="0" w14:ky="0" w14:algn="l">
                                  <w14:srgbClr w14:val="000000">
                                    <w14:alpha w14:val="60000"/>
                                  </w14:srgbClr>
                                </w14:shadow>
                              </w:rPr>
                            </w:pPr>
                            <w:r w:rsidRPr="00A651BF">
                              <w:rPr>
                                <w:rFonts w:asciiTheme="majorBidi" w:hAnsiTheme="majorBidi" w:cstheme="majorBidi"/>
                                <w:b/>
                                <w:bCs/>
                                <w:color w:val="FFFFFF" w:themeColor="background1"/>
                                <w:sz w:val="52"/>
                                <w:szCs w:val="56"/>
                                <w:rtl/>
                                <w:lang w:bidi="ar-SY"/>
                                <w14:shadow w14:blurRad="50800" w14:dist="38100" w14:dir="0" w14:sx="100000" w14:sy="100000" w14:kx="0" w14:ky="0" w14:algn="l">
                                  <w14:srgbClr w14:val="000000">
                                    <w14:alpha w14:val="60000"/>
                                  </w14:srgbClr>
                                </w14:shadow>
                              </w:rPr>
                              <w:t>اليوم التدريبي الأول</w:t>
                            </w:r>
                          </w:p>
                          <w:p w:rsidR="00FC7E58" w:rsidRPr="00A651BF" w:rsidRDefault="00FC7E58" w:rsidP="000D0CA1">
                            <w:pPr>
                              <w:rPr>
                                <w:rFonts w:asciiTheme="majorBidi" w:hAnsiTheme="majorBidi" w:cstheme="majorBidi"/>
                                <w:b/>
                                <w:bCs/>
                                <w:color w:val="FFFFFF" w:themeColor="background1"/>
                                <w:lang w:bidi="ar-SY"/>
                                <w14:shadow w14:blurRad="50800" w14:dist="38100" w14:dir="0" w14:sx="100000" w14:sy="100000" w14:kx="0" w14:ky="0" w14:algn="l">
                                  <w14:srgbClr w14:val="000000">
                                    <w14:alpha w14:val="60000"/>
                                  </w14:srgbClr>
                                </w14:shadow>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85" o:spid="_x0000_s1030" type="#_x0000_t202" style="position:absolute;left:0;text-align:left;margin-left:292.5pt;margin-top:-66pt;width:245.6pt;height:44pt;z-index:2522603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" filled="f" stroked="f" strokeweight=".5pt">
                <v:textbox>
                  <w:txbxContent>
                    <w:p w:rsidR="00FC7E58" w:rsidRPr="00A651BF" w:rsidRDefault="00FC7E58" w:rsidP="000D0CA1">
                      <w:pPr>
                        <w:spacing w:line="240" w:lineRule="auto"/>
                        <w:jc w:val="center"/>
                        <w:rPr>
                          <w:rFonts w:asciiTheme="majorBidi" w:hAnsiTheme="majorBidi" w:cstheme="majorBidi"/>
                          <w:b/>
                          <w:bCs/>
                          <w:color w:val="FFFFFF" w:themeColor="background1"/>
                          <w:sz w:val="52"/>
                          <w:szCs w:val="56"/>
                          <w:rtl/>
                          <w:lang w:bidi="ar-SY"/>
                          <w14:shadow w14:blurRad="50800" w14:dist="38100" w14:dir="0" w14:sx="100000" w14:sy="100000" w14:kx="0" w14:ky="0" w14:algn="l">
                            <w14:srgbClr w14:val="000000">
                              <w14:alpha w14:val="60000"/>
                            </w14:srgbClr>
                          </w14:shadow>
                        </w:rPr>
                      </w:pPr>
                      <w:r w:rsidRPr="00A651BF">
                        <w:rPr>
                          <w:rFonts w:asciiTheme="majorBidi" w:hAnsiTheme="majorBidi" w:cstheme="majorBidi"/>
                          <w:b/>
                          <w:bCs/>
                          <w:color w:val="FFFFFF" w:themeColor="background1"/>
                          <w:sz w:val="52"/>
                          <w:szCs w:val="56"/>
                          <w:rtl/>
                          <w:lang w:bidi="ar-SY"/>
                          <w14:shadow w14:blurRad="50800" w14:dist="38100" w14:dir="0" w14:sx="100000" w14:sy="100000" w14:kx="0" w14:ky="0" w14:algn="l">
                            <w14:srgbClr w14:val="000000">
                              <w14:alpha w14:val="60000"/>
                            </w14:srgbClr>
                          </w14:shadow>
                        </w:rPr>
                        <w:t>اليوم التدريبي الأول</w:t>
                      </w:r>
                    </w:p>
                    <w:p w:rsidR="00FC7E58" w:rsidRPr="00A651BF" w:rsidRDefault="00FC7E58" w:rsidP="000D0CA1">
                      <w:pPr>
                        <w:rPr>
                          <w:rFonts w:asciiTheme="majorBidi" w:hAnsiTheme="majorBidi" w:cstheme="majorBidi"/>
                          <w:b/>
                          <w:bCs/>
                          <w:color w:val="FFFFFF" w:themeColor="background1"/>
                          <w:lang w:bidi="ar-SY"/>
                          <w14:shadow w14:blurRad="50800" w14:dist="38100" w14:dir="0" w14:sx="100000" w14:sy="100000" w14:kx="0" w14:ky="0" w14:algn="l">
                            <w14:srgbClr w14:val="000000">
                              <w14:alpha w14:val="60000"/>
                            </w14:srgbClr>
                          </w14:shadow>
                        </w:rPr>
                      </w:pPr>
                    </w:p>
                  </w:txbxContent>
                </v:textbox>
                <w10:wrap anchorx="margin"/>
              </v:shape>
            </w:pict>
          </mc:Fallback>
        </mc:AlternateContent>
      </w:r>
    </w:p>
    <w:p w:rsidR="000D0CA1" w:rsidRDefault="000D0CA1" w:rsidP="000D0CA1">
      <w:pPr>
        <w:spacing w:line="240" w:lineRule="auto"/>
        <w:jc w:val="center"/>
        <w:rPr>
          <w:rFonts w:cs="PT Bold Heading"/>
          <w:sz w:val="52"/>
          <w:szCs w:val="56"/>
          <w:rtl/>
          <w:lang w:bidi="ar-SY"/>
        </w:rPr>
      </w:pPr>
      <w:r>
        <w:rPr>
          <w:rFonts w:cs="PT Bold Heading" w:hint="cs"/>
          <w:sz w:val="52"/>
          <w:szCs w:val="56"/>
          <w:rtl/>
          <w:lang w:bidi="ar-SY"/>
        </w:rPr>
        <w:t>الجلسة الأولى</w:t>
      </w:r>
    </w:p>
    <w:p w:rsidR="000D0CA1" w:rsidRPr="0032182E" w:rsidRDefault="000D0CA1" w:rsidP="000D0CA1">
      <w:pPr>
        <w:spacing w:line="240" w:lineRule="auto"/>
        <w:jc w:val="center"/>
        <w:rPr>
          <w:rFonts w:cs="Monotype Koufi"/>
          <w:sz w:val="52"/>
          <w:szCs w:val="56"/>
          <w:rtl/>
          <w:lang w:bidi="ar-SY"/>
        </w:rPr>
      </w:pPr>
      <w:r>
        <w:rPr>
          <w:rFonts w:cs="Monotype Koufi" w:hint="cs"/>
          <w:sz w:val="52"/>
          <w:szCs w:val="56"/>
          <w:rtl/>
          <w:lang w:bidi="ar-SY"/>
        </w:rPr>
        <w:t>الإدارة</w:t>
      </w:r>
    </w:p>
    <w:p w:rsidR="000D0CA1" w:rsidRPr="00F2280D" w:rsidRDefault="000D0CA1" w:rsidP="000D0CA1">
      <w:pPr>
        <w:spacing w:after="160" w:line="259" w:lineRule="auto"/>
        <w:jc w:val="left"/>
        <w:rPr>
          <w:rFonts w:cs="Monotype Koufi"/>
          <w:sz w:val="44"/>
          <w:szCs w:val="48"/>
          <w:rtl/>
        </w:rPr>
      </w:pPr>
      <w:r w:rsidRPr="00F2280D">
        <w:rPr>
          <w:rFonts w:cs="Monotype Koufi" w:hint="cs"/>
          <w:sz w:val="44"/>
          <w:szCs w:val="48"/>
          <w:rtl/>
        </w:rPr>
        <w:t>محاور الجلسة:</w:t>
      </w:r>
    </w:p>
    <w:p w:rsidR="000D0CA1" w:rsidRPr="00950C20" w:rsidRDefault="000D0CA1">
      <w:pPr>
        <w:pStyle w:val="ListParagraph"/>
        <w:numPr>
          <w:ilvl w:val="0"/>
          <w:numId w:val="4"/>
        </w:numPr>
        <w:rPr>
          <w:rFonts w:ascii="Adobe Arabic" w:hAnsi="Adobe Arabic" w:cs="Adobe Arabic"/>
          <w:color w:val="002060"/>
          <w:sz w:val="36"/>
          <w:szCs w:val="36"/>
          <w:rtl/>
        </w:rPr>
      </w:pPr>
      <w:r w:rsidRPr="00950C20">
        <w:rPr>
          <w:rFonts w:ascii="Adobe Arabic" w:hAnsi="Adobe Arabic" w:cs="Adobe Arabic"/>
          <w:b/>
          <w:bCs/>
          <w:color w:val="002060"/>
          <w:sz w:val="36"/>
          <w:szCs w:val="36"/>
          <w:rtl/>
        </w:rPr>
        <w:t>مفهوم الإدارة ومبادئها</w:t>
      </w:r>
      <w:r>
        <w:rPr>
          <w:rFonts w:ascii="Adobe Arabic" w:hAnsi="Adobe Arabic" w:cs="Adobe Arabic" w:hint="cs"/>
          <w:b/>
          <w:bCs/>
          <w:color w:val="002060"/>
          <w:sz w:val="36"/>
          <w:szCs w:val="36"/>
          <w:rtl/>
        </w:rPr>
        <w:t>.</w:t>
      </w:r>
    </w:p>
    <w:p w:rsidR="000D0CA1" w:rsidRPr="00950C20" w:rsidRDefault="000D0CA1">
      <w:pPr>
        <w:pStyle w:val="ListParagraph"/>
        <w:numPr>
          <w:ilvl w:val="0"/>
          <w:numId w:val="4"/>
        </w:numPr>
        <w:rPr>
          <w:rFonts w:ascii="Adobe Arabic" w:hAnsi="Adobe Arabic" w:cs="Adobe Arabic"/>
          <w:color w:val="002060"/>
          <w:sz w:val="36"/>
          <w:szCs w:val="36"/>
          <w:rtl/>
        </w:rPr>
      </w:pPr>
      <w:r w:rsidRPr="00950C20">
        <w:rPr>
          <w:rFonts w:ascii="Adobe Arabic" w:hAnsi="Adobe Arabic" w:cs="Adobe Arabic"/>
          <w:b/>
          <w:bCs/>
          <w:color w:val="002060"/>
          <w:sz w:val="36"/>
          <w:szCs w:val="36"/>
          <w:rtl/>
        </w:rPr>
        <w:t>عناصر العملية الإدارية</w:t>
      </w:r>
      <w:r>
        <w:rPr>
          <w:rFonts w:ascii="Adobe Arabic" w:hAnsi="Adobe Arabic" w:cs="Adobe Arabic" w:hint="cs"/>
          <w:color w:val="002060"/>
          <w:sz w:val="36"/>
          <w:szCs w:val="36"/>
          <w:rtl/>
        </w:rPr>
        <w:t>.</w:t>
      </w:r>
    </w:p>
    <w:p w:rsidR="000D0CA1" w:rsidRPr="00950C20" w:rsidRDefault="000D0CA1">
      <w:pPr>
        <w:pStyle w:val="ListParagraph"/>
        <w:numPr>
          <w:ilvl w:val="0"/>
          <w:numId w:val="4"/>
        </w:numPr>
        <w:rPr>
          <w:rFonts w:ascii="Adobe Arabic" w:hAnsi="Adobe Arabic" w:cs="Adobe Arabic"/>
          <w:color w:val="002060"/>
          <w:sz w:val="36"/>
          <w:szCs w:val="36"/>
          <w:rtl/>
        </w:rPr>
      </w:pPr>
      <w:r w:rsidRPr="00950C20">
        <w:rPr>
          <w:rFonts w:ascii="Adobe Arabic" w:hAnsi="Adobe Arabic" w:cs="Adobe Arabic"/>
          <w:b/>
          <w:bCs/>
          <w:color w:val="002060"/>
          <w:sz w:val="36"/>
          <w:szCs w:val="36"/>
          <w:rtl/>
        </w:rPr>
        <w:t>طبيعة عمل المدير</w:t>
      </w:r>
      <w:r>
        <w:rPr>
          <w:rFonts w:ascii="Adobe Arabic" w:hAnsi="Adobe Arabic" w:cs="Adobe Arabic" w:hint="cs"/>
          <w:color w:val="002060"/>
          <w:sz w:val="36"/>
          <w:szCs w:val="36"/>
          <w:rtl/>
        </w:rPr>
        <w:t>.</w:t>
      </w:r>
    </w:p>
    <w:p w:rsidR="000D0CA1" w:rsidRPr="00950C20" w:rsidRDefault="000D0CA1">
      <w:pPr>
        <w:pStyle w:val="ListParagraph"/>
        <w:numPr>
          <w:ilvl w:val="0"/>
          <w:numId w:val="4"/>
        </w:numPr>
        <w:rPr>
          <w:rFonts w:ascii="Adobe Arabic" w:hAnsi="Adobe Arabic" w:cs="Adobe Arabic"/>
          <w:color w:val="002060"/>
          <w:sz w:val="36"/>
          <w:szCs w:val="36"/>
          <w:rtl/>
        </w:rPr>
      </w:pPr>
      <w:r w:rsidRPr="00950C20">
        <w:rPr>
          <w:rFonts w:ascii="Adobe Arabic" w:hAnsi="Adobe Arabic" w:cs="Adobe Arabic"/>
          <w:b/>
          <w:bCs/>
          <w:color w:val="002060"/>
          <w:sz w:val="36"/>
          <w:szCs w:val="36"/>
          <w:rtl/>
        </w:rPr>
        <w:t>القيادة ونظرياتها</w:t>
      </w:r>
      <w:r>
        <w:rPr>
          <w:rFonts w:ascii="Adobe Arabic" w:hAnsi="Adobe Arabic" w:cs="Adobe Arabic" w:hint="cs"/>
          <w:color w:val="002060"/>
          <w:sz w:val="36"/>
          <w:szCs w:val="36"/>
          <w:rtl/>
        </w:rPr>
        <w:t>.</w:t>
      </w:r>
    </w:p>
    <w:p w:rsidR="000D0CA1" w:rsidRPr="00950C20" w:rsidRDefault="000D0CA1">
      <w:pPr>
        <w:pStyle w:val="ListParagraph"/>
        <w:numPr>
          <w:ilvl w:val="0"/>
          <w:numId w:val="4"/>
        </w:numPr>
        <w:rPr>
          <w:rFonts w:ascii="Adobe Arabic" w:hAnsi="Adobe Arabic" w:cs="Adobe Arabic"/>
          <w:b/>
          <w:bCs/>
          <w:color w:val="002060"/>
          <w:sz w:val="36"/>
          <w:szCs w:val="36"/>
          <w:rtl/>
        </w:rPr>
      </w:pPr>
      <w:r w:rsidRPr="00950C20">
        <w:rPr>
          <w:rFonts w:ascii="Adobe Arabic" w:hAnsi="Adobe Arabic" w:cs="Adobe Arabic"/>
          <w:b/>
          <w:bCs/>
          <w:color w:val="002060"/>
          <w:sz w:val="36"/>
          <w:szCs w:val="36"/>
          <w:rtl/>
        </w:rPr>
        <w:t>نظرية الشبكة الادارية في القيادة</w:t>
      </w:r>
      <w:r>
        <w:rPr>
          <w:rFonts w:ascii="Adobe Arabic" w:hAnsi="Adobe Arabic" w:cs="Adobe Arabic" w:hint="cs"/>
          <w:b/>
          <w:bCs/>
          <w:color w:val="002060"/>
          <w:sz w:val="36"/>
          <w:szCs w:val="36"/>
          <w:rtl/>
        </w:rPr>
        <w:t>.</w:t>
      </w:r>
    </w:p>
    <w:p w:rsidR="000D0CA1" w:rsidRPr="00F2280D" w:rsidRDefault="000D0CA1" w:rsidP="000D0CA1">
      <w:pPr>
        <w:spacing w:after="160" w:line="259" w:lineRule="auto"/>
        <w:jc w:val="left"/>
        <w:rPr>
          <w:rFonts w:cs="Monotype Koufi"/>
          <w:sz w:val="44"/>
          <w:szCs w:val="48"/>
          <w:rtl/>
        </w:rPr>
      </w:pPr>
      <w:r w:rsidRPr="00F2280D">
        <w:rPr>
          <w:rFonts w:cs="Monotype Koufi" w:hint="cs"/>
          <w:sz w:val="44"/>
          <w:szCs w:val="48"/>
          <w:rtl/>
        </w:rPr>
        <w:t>أهداف الجلسة:</w:t>
      </w:r>
    </w:p>
    <w:p w:rsidR="000D0CA1" w:rsidRPr="00950C20" w:rsidRDefault="000D0CA1">
      <w:pPr>
        <w:pStyle w:val="ListParagraph"/>
        <w:numPr>
          <w:ilvl w:val="0"/>
          <w:numId w:val="5"/>
        </w:numPr>
        <w:rPr>
          <w:rFonts w:ascii="Adobe Arabic" w:hAnsi="Adobe Arabic" w:cs="Adobe Arabic"/>
          <w:color w:val="002060"/>
          <w:sz w:val="36"/>
          <w:szCs w:val="36"/>
          <w:rtl/>
        </w:rPr>
      </w:pPr>
      <w:r w:rsidRPr="00950C20">
        <w:rPr>
          <w:rFonts w:ascii="Adobe Arabic" w:hAnsi="Adobe Arabic" w:cs="Adobe Arabic"/>
          <w:b/>
          <w:bCs/>
          <w:color w:val="002060"/>
          <w:sz w:val="36"/>
          <w:szCs w:val="36"/>
          <w:rtl/>
        </w:rPr>
        <w:t>شرح مفهوم الإدارة ومبادئها</w:t>
      </w:r>
      <w:r>
        <w:rPr>
          <w:rFonts w:ascii="Adobe Arabic" w:hAnsi="Adobe Arabic" w:cs="Adobe Arabic" w:hint="cs"/>
          <w:color w:val="002060"/>
          <w:sz w:val="36"/>
          <w:szCs w:val="36"/>
          <w:rtl/>
        </w:rPr>
        <w:t>.</w:t>
      </w:r>
    </w:p>
    <w:p w:rsidR="000D0CA1" w:rsidRPr="00950C20" w:rsidRDefault="000D0CA1">
      <w:pPr>
        <w:pStyle w:val="ListParagraph"/>
        <w:numPr>
          <w:ilvl w:val="0"/>
          <w:numId w:val="5"/>
        </w:numPr>
        <w:rPr>
          <w:rFonts w:ascii="Adobe Arabic" w:hAnsi="Adobe Arabic" w:cs="Adobe Arabic"/>
          <w:color w:val="002060"/>
          <w:sz w:val="36"/>
          <w:szCs w:val="36"/>
          <w:rtl/>
        </w:rPr>
      </w:pPr>
      <w:r w:rsidRPr="00950C20">
        <w:rPr>
          <w:rFonts w:ascii="Adobe Arabic" w:hAnsi="Adobe Arabic" w:cs="Adobe Arabic"/>
          <w:b/>
          <w:bCs/>
          <w:color w:val="002060"/>
          <w:sz w:val="36"/>
          <w:szCs w:val="36"/>
          <w:rtl/>
        </w:rPr>
        <w:t>فهم عناصر العملية الإدارية</w:t>
      </w:r>
      <w:r>
        <w:rPr>
          <w:rFonts w:ascii="Adobe Arabic" w:hAnsi="Adobe Arabic" w:cs="Adobe Arabic" w:hint="cs"/>
          <w:b/>
          <w:bCs/>
          <w:color w:val="002060"/>
          <w:sz w:val="36"/>
          <w:szCs w:val="36"/>
          <w:rtl/>
        </w:rPr>
        <w:t>.</w:t>
      </w:r>
    </w:p>
    <w:p w:rsidR="000D0CA1" w:rsidRPr="00950C20" w:rsidRDefault="000D0CA1">
      <w:pPr>
        <w:pStyle w:val="ListParagraph"/>
        <w:numPr>
          <w:ilvl w:val="0"/>
          <w:numId w:val="5"/>
        </w:numPr>
        <w:rPr>
          <w:rFonts w:ascii="Adobe Arabic" w:hAnsi="Adobe Arabic" w:cs="Adobe Arabic"/>
          <w:color w:val="002060"/>
          <w:sz w:val="36"/>
          <w:szCs w:val="36"/>
          <w:rtl/>
        </w:rPr>
      </w:pPr>
      <w:r w:rsidRPr="00950C20">
        <w:rPr>
          <w:rFonts w:ascii="Adobe Arabic" w:hAnsi="Adobe Arabic" w:cs="Adobe Arabic"/>
          <w:b/>
          <w:bCs/>
          <w:color w:val="002060"/>
          <w:sz w:val="36"/>
          <w:szCs w:val="36"/>
          <w:rtl/>
        </w:rPr>
        <w:t>إدراك طبيعة عمل المدير</w:t>
      </w:r>
      <w:r>
        <w:rPr>
          <w:rFonts w:ascii="Adobe Arabic" w:hAnsi="Adobe Arabic" w:cs="Adobe Arabic" w:hint="cs"/>
          <w:color w:val="002060"/>
          <w:sz w:val="36"/>
          <w:szCs w:val="36"/>
          <w:rtl/>
        </w:rPr>
        <w:t>.</w:t>
      </w:r>
    </w:p>
    <w:p w:rsidR="000D0CA1" w:rsidRPr="00950C20" w:rsidRDefault="000D0CA1">
      <w:pPr>
        <w:pStyle w:val="ListParagraph"/>
        <w:numPr>
          <w:ilvl w:val="0"/>
          <w:numId w:val="5"/>
        </w:numPr>
        <w:rPr>
          <w:rFonts w:ascii="Adobe Arabic" w:hAnsi="Adobe Arabic" w:cs="Adobe Arabic"/>
          <w:color w:val="002060"/>
          <w:sz w:val="36"/>
          <w:szCs w:val="36"/>
          <w:rtl/>
        </w:rPr>
      </w:pPr>
      <w:r w:rsidRPr="00950C20">
        <w:rPr>
          <w:rFonts w:ascii="Adobe Arabic" w:hAnsi="Adobe Arabic" w:cs="Adobe Arabic"/>
          <w:b/>
          <w:bCs/>
          <w:color w:val="002060"/>
          <w:sz w:val="36"/>
          <w:szCs w:val="36"/>
          <w:rtl/>
        </w:rPr>
        <w:t>فهم القيادة ونظرياتها</w:t>
      </w:r>
      <w:r>
        <w:rPr>
          <w:rFonts w:ascii="Adobe Arabic" w:hAnsi="Adobe Arabic" w:cs="Adobe Arabic" w:hint="cs"/>
          <w:color w:val="002060"/>
          <w:sz w:val="36"/>
          <w:szCs w:val="36"/>
          <w:rtl/>
        </w:rPr>
        <w:t>.</w:t>
      </w:r>
    </w:p>
    <w:p w:rsidR="000D0CA1" w:rsidRPr="00950C20" w:rsidRDefault="000D0CA1">
      <w:pPr>
        <w:pStyle w:val="ListParagraph"/>
        <w:numPr>
          <w:ilvl w:val="0"/>
          <w:numId w:val="5"/>
        </w:numPr>
        <w:rPr>
          <w:rFonts w:ascii="Adobe Arabic" w:hAnsi="Adobe Arabic" w:cs="Adobe Arabic"/>
          <w:b/>
          <w:bCs/>
          <w:color w:val="002060"/>
          <w:sz w:val="36"/>
          <w:szCs w:val="36"/>
          <w:rtl/>
        </w:rPr>
      </w:pPr>
      <w:r>
        <w:rPr>
          <w:rFonts w:ascii="Adobe Arabic" w:hAnsi="Adobe Arabic" w:cs="Adobe Arabic"/>
          <w:b/>
          <w:bCs/>
          <w:color w:val="002060"/>
          <w:sz w:val="36"/>
          <w:szCs w:val="36"/>
          <w:rtl/>
        </w:rPr>
        <w:t>ال</w:t>
      </w:r>
      <w:r>
        <w:rPr>
          <w:rFonts w:ascii="Adobe Arabic" w:hAnsi="Adobe Arabic" w:cs="Adobe Arabic" w:hint="cs"/>
          <w:b/>
          <w:bCs/>
          <w:color w:val="002060"/>
          <w:sz w:val="36"/>
          <w:szCs w:val="36"/>
          <w:rtl/>
        </w:rPr>
        <w:t>ا</w:t>
      </w:r>
      <w:r w:rsidRPr="00950C20">
        <w:rPr>
          <w:rFonts w:ascii="Adobe Arabic" w:hAnsi="Adobe Arabic" w:cs="Adobe Arabic"/>
          <w:b/>
          <w:bCs/>
          <w:color w:val="002060"/>
          <w:sz w:val="36"/>
          <w:szCs w:val="36"/>
          <w:rtl/>
        </w:rPr>
        <w:t xml:space="preserve">طلاع على </w:t>
      </w:r>
      <w:r>
        <w:rPr>
          <w:rFonts w:ascii="Adobe Arabic" w:hAnsi="Adobe Arabic" w:cs="Adobe Arabic"/>
          <w:b/>
          <w:bCs/>
          <w:color w:val="002060"/>
          <w:sz w:val="36"/>
          <w:szCs w:val="36"/>
          <w:rtl/>
        </w:rPr>
        <w:t>نظرية الشبكة ال</w:t>
      </w:r>
      <w:r>
        <w:rPr>
          <w:rFonts w:ascii="Adobe Arabic" w:hAnsi="Adobe Arabic" w:cs="Adobe Arabic" w:hint="cs"/>
          <w:b/>
          <w:bCs/>
          <w:color w:val="002060"/>
          <w:sz w:val="36"/>
          <w:szCs w:val="36"/>
          <w:rtl/>
        </w:rPr>
        <w:t>إ</w:t>
      </w:r>
      <w:r w:rsidRPr="00950C20">
        <w:rPr>
          <w:rFonts w:ascii="Adobe Arabic" w:hAnsi="Adobe Arabic" w:cs="Adobe Arabic"/>
          <w:b/>
          <w:bCs/>
          <w:color w:val="002060"/>
          <w:sz w:val="36"/>
          <w:szCs w:val="36"/>
          <w:rtl/>
        </w:rPr>
        <w:t>دارية في القيادة</w:t>
      </w:r>
      <w:r>
        <w:rPr>
          <w:rFonts w:ascii="Adobe Arabic" w:hAnsi="Adobe Arabic" w:cs="Adobe Arabic" w:hint="cs"/>
          <w:b/>
          <w:bCs/>
          <w:color w:val="002060"/>
          <w:sz w:val="36"/>
          <w:szCs w:val="36"/>
          <w:rtl/>
        </w:rPr>
        <w:t>.</w:t>
      </w:r>
    </w:p>
    <w:p w:rsidR="000D0CA1" w:rsidRPr="00950C20" w:rsidRDefault="000D0CA1">
      <w:pPr>
        <w:pStyle w:val="ListParagraph"/>
        <w:numPr>
          <w:ilvl w:val="0"/>
          <w:numId w:val="5"/>
        </w:numPr>
        <w:rPr>
          <w:rFonts w:ascii="Adobe Arabic" w:hAnsi="Adobe Arabic" w:cs="Adobe Arabic"/>
          <w:b/>
          <w:bCs/>
          <w:color w:val="002060"/>
          <w:sz w:val="36"/>
          <w:szCs w:val="36"/>
          <w:rtl/>
        </w:rPr>
      </w:pPr>
      <w:r w:rsidRPr="00950C20">
        <w:rPr>
          <w:rFonts w:ascii="Adobe Arabic" w:hAnsi="Adobe Arabic" w:cs="Adobe Arabic"/>
          <w:b/>
          <w:bCs/>
          <w:color w:val="002060"/>
          <w:sz w:val="36"/>
          <w:szCs w:val="36"/>
          <w:rtl/>
        </w:rPr>
        <w:t>مفهوم الإدارة ومبادئها</w:t>
      </w:r>
      <w:r>
        <w:rPr>
          <w:rFonts w:ascii="Adobe Arabic" w:hAnsi="Adobe Arabic" w:cs="Adobe Arabic" w:hint="cs"/>
          <w:b/>
          <w:bCs/>
          <w:color w:val="002060"/>
          <w:sz w:val="36"/>
          <w:szCs w:val="36"/>
          <w:rtl/>
        </w:rPr>
        <w:t>.</w:t>
      </w:r>
    </w:p>
    <w:p w:rsidR="000D0CA1" w:rsidRPr="001C11A3" w:rsidRDefault="000D0CA1" w:rsidP="000D0CA1">
      <w:pPr>
        <w:pStyle w:val="ListParagraph"/>
        <w:spacing w:line="360" w:lineRule="auto"/>
        <w:rPr>
          <w:rFonts w:ascii="Adobe Arabic" w:hAnsi="Adobe Arabic" w:cs="Adobe Arabic"/>
          <w:b/>
          <w:bCs/>
          <w:color w:val="002060"/>
          <w:sz w:val="48"/>
          <w:szCs w:val="36"/>
          <w:rtl/>
        </w:rPr>
      </w:pPr>
    </w:p>
    <w:p w:rsidR="00E52299" w:rsidRDefault="00E52299" w:rsidP="00E52299">
      <w:pPr>
        <w:bidi w:val="0"/>
        <w:spacing w:after="160" w:line="259" w:lineRule="auto"/>
        <w:jc w:val="left"/>
        <w:rPr>
          <w:rFonts w:cs="PT Bold Heading"/>
          <w:sz w:val="52"/>
          <w:szCs w:val="56"/>
          <w:rtl/>
        </w:rPr>
      </w:pPr>
      <w:r>
        <w:rPr>
          <w:rFonts w:cs="PT Bold Heading"/>
          <w:sz w:val="52"/>
          <w:szCs w:val="56"/>
          <w:rtl/>
        </w:rPr>
        <w:br w:type="page"/>
      </w:r>
    </w:p>
    <w:p w:rsidR="00E52299" w:rsidRDefault="00E52299" w:rsidP="00E52299">
      <w:pPr>
        <w:bidi w:val="0"/>
        <w:jc w:val="center"/>
        <w:rPr>
          <w:rtl/>
        </w:rPr>
      </w:pPr>
      <w:r>
        <w:rPr>
          <w:noProof/>
          <w:rtl/>
        </w:rPr>
        <w:lastRenderedPageBreak/>
        <mc:AlternateContent>
          <mc:Choice Requires="wpg">
            <w:drawing>
              <wp:anchor distT="0" distB="0" distL="114300" distR="114300" simplePos="0" relativeHeight="252207104" behindDoc="0" locked="0" layoutInCell="1" allowOverlap="1" wp14:anchorId="5F570D49" wp14:editId="29A585D5">
                <wp:simplePos x="0" y="0"/>
                <wp:positionH relativeFrom="column">
                  <wp:posOffset>1609725</wp:posOffset>
                </wp:positionH>
                <wp:positionV relativeFrom="paragraph">
                  <wp:posOffset>142875</wp:posOffset>
                </wp:positionV>
                <wp:extent cx="2197100" cy="431801"/>
                <wp:effectExtent l="0" t="0" r="0" b="6350"/>
                <wp:wrapNone/>
                <wp:docPr id="72" name="Group 72"/>
                <wp:cNvGraphicFramePr/>
                <a:graphic xmlns:a="http://schemas.openxmlformats.org/drawingml/2006/main">
                  <a:graphicData uri="http://schemas.microsoft.com/office/word/2010/wordprocessingGroup">
                    <wpg:wgp>
                      <wpg:cNvGrpSpPr/>
                      <wpg:grpSpPr>
                        <a:xfrm>
                          <a:off x="0" y="0"/>
                          <a:ext cx="2197100" cy="431801"/>
                          <a:chOff x="-139700" y="76199"/>
                          <a:chExt cx="2197100" cy="431801"/>
                        </a:xfrm>
                      </wpg:grpSpPr>
                      <wps:wsp>
                        <wps:cNvPr id="70" name="Text Box 70"/>
                        <wps:cNvSpPr txBox="1"/>
                        <wps:spPr>
                          <a:xfrm>
                            <a:off x="939800" y="76200"/>
                            <a:ext cx="1117600" cy="431800"/>
                          </a:xfrm>
                          <a:prstGeom prst="rect">
                            <a:avLst/>
                          </a:prstGeom>
                          <a:noFill/>
                          <a:ln w="6350">
                            <a:noFill/>
                          </a:ln>
                        </wps:spPr>
                        <wps:txbx>
                          <w:txbxContent>
                            <w:p w:rsidR="00FC7E58" w:rsidRPr="00403A11" w:rsidRDefault="00FC7E58" w:rsidP="00E52299">
                              <w:pPr>
                                <w:pStyle w:val="Heading2"/>
                              </w:pPr>
                              <w:r w:rsidRPr="00403A11">
                                <w:rPr>
                                  <w:rFonts w:hint="cs"/>
                                  <w:rtl/>
                                </w:rPr>
                                <w:t>اليوم الأول</w:t>
                              </w:r>
                            </w:p>
                            <w:p w:rsidR="00FC7E58" w:rsidRDefault="00FC7E58" w:rsidP="00E52299"/>
                            <w:p w:rsidR="00FC7E58" w:rsidRPr="00403A11" w:rsidRDefault="00FC7E58" w:rsidP="00E52299">
                              <w:pPr>
                                <w:pStyle w:val="Heading2"/>
                              </w:pPr>
                              <w:r w:rsidRPr="00403A11">
                                <w:rPr>
                                  <w:rFonts w:hint="cs"/>
                                  <w:rtl/>
                                </w:rPr>
                                <w:t>اليوم الأول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1" name="Text Box 71"/>
                        <wps:cNvSpPr txBox="1"/>
                        <wps:spPr>
                          <a:xfrm>
                            <a:off x="-139700" y="76199"/>
                            <a:ext cx="1155700" cy="409575"/>
                          </a:xfrm>
                          <a:prstGeom prst="rect">
                            <a:avLst/>
                          </a:prstGeom>
                          <a:noFill/>
                          <a:ln w="6350">
                            <a:noFill/>
                          </a:ln>
                        </wps:spPr>
                        <wps:txbx>
                          <w:txbxContent>
                            <w:p w:rsidR="00FC7E58" w:rsidRPr="00403A11" w:rsidRDefault="00FC7E58" w:rsidP="00E52299">
                              <w:pPr>
                                <w:pStyle w:val="Heading2"/>
                                <w:rPr>
                                  <w:color w:val="FFFFFF" w:themeColor="background1"/>
                                  <w:lang w:bidi="ar-SY"/>
                                </w:rPr>
                              </w:pPr>
                              <w:r w:rsidRPr="00403A11">
                                <w:rPr>
                                  <w:rFonts w:hint="cs"/>
                                  <w:color w:val="FFFFFF" w:themeColor="background1"/>
                                  <w:rtl/>
                                  <w:lang w:bidi="ar-SY"/>
                                </w:rPr>
                                <w:t>الجلسة الأولى</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72" o:spid="_x0000_s1031" style="position:absolute;left:0;text-align:left;margin-left:126.75pt;margin-top:11.25pt;width:173pt;height:34pt;z-index:252207104;mso-width-relative:margin;mso-height-relative:margin" coordorigin="-1397,761" coordsize="21971,43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">
                <v:shape id="Text Box 70" o:spid="_x0000_s1032" type="#_x0000_t202" style="position:absolute;left:9398;top:762;width:11176;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j/L8MA&#10;AADbAAAADwAAAGRycy9kb3ducmV2LnhtbERPy2rCQBTdF/yH4Ra6q5MKVYlOQgiIpbQLrZvubjM3&#10;D8zciZkxSf36zkLo8nDe23QyrRiod41lBS/zCARxYXXDlYLT1+55DcJ5ZI2tZVLwSw7SZPawxVjb&#10;kQ80HH0lQgi7GBXU3nexlK6oyaCb2444cKXtDfoA+0rqHscQblq5iKKlNNhwaKixo7ym4ny8GgXv&#10;+e4TDz8Ls761+f6jzLrL6ftVqafHKduA8DT5f/Hd/aYVrML68CX8AJ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cj/L8MAAADbAAAADwAAAAAAAAAAAAAAAACYAgAAZHJzL2Rv&#10;d25yZXYueG1sUEsFBgAAAAAEAAQA9QAAAIgDAAAAAA==&#10;" filled="f" stroked="f" strokeweight=".5pt">
                  <v:textbox>
                    <w:txbxContent>
                      <w:p w:rsidR="00FC7E58" w:rsidRPr="00403A11" w:rsidRDefault="00FC7E58" w:rsidP="00E52299">
                        <w:pPr>
                          <w:pStyle w:val="Heading2"/>
                        </w:pPr>
                        <w:r w:rsidRPr="00403A11">
                          <w:rPr>
                            <w:rFonts w:hint="cs"/>
                            <w:rtl/>
                          </w:rPr>
                          <w:t>اليوم الأول</w:t>
                        </w:r>
                      </w:p>
                      <w:p w:rsidR="00FC7E58" w:rsidRDefault="00FC7E58" w:rsidP="00E52299"/>
                      <w:p w:rsidR="00FC7E58" w:rsidRPr="00403A11" w:rsidRDefault="00FC7E58" w:rsidP="00E52299">
                        <w:pPr>
                          <w:pStyle w:val="Heading2"/>
                        </w:pPr>
                        <w:r w:rsidRPr="00403A11">
                          <w:rPr>
                            <w:rFonts w:hint="cs"/>
                            <w:rtl/>
                          </w:rPr>
                          <w:t>اليوم الأول</w:t>
                        </w:r>
                      </w:p>
                    </w:txbxContent>
                  </v:textbox>
                </v:shape>
                <v:shape id="Text Box 71" o:spid="_x0000_s1033" type="#_x0000_t202" style="position:absolute;left:-1397;top:761;width:11557;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RatMUA&#10;AADbAAAADwAAAGRycy9kb3ducmV2LnhtbESPQWvCQBSE74L/YXlCb7qJUCvRVUJAWooetF68PbPP&#10;JJh9m2a3Sdpf3xUKPQ4z8w2z3g6mFh21rrKsIJ5FIIhzqysuFJw/dtMlCOeRNdaWScE3OdhuxqM1&#10;Jtr2fKTu5AsRIOwSVFB63yRSurwkg25mG+Lg3Wxr0AfZFlK32Ae4qeU8ihbSYMVhocSGspLy++nL&#10;KHjPdgc8Xudm+VNnr/tb2nyeL89KPU2GdAXC0+D/w3/tN63gJYbHl/AD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hFq0xQAAANsAAAAPAAAAAAAAAAAAAAAAAJgCAABkcnMv&#10;ZG93bnJldi54bWxQSwUGAAAAAAQABAD1AAAAigMAAAAA&#10;" filled="f" stroked="f" strokeweight=".5pt">
                  <v:textbox>
                    <w:txbxContent>
                      <w:p w:rsidR="00FC7E58" w:rsidRPr="00403A11" w:rsidRDefault="00FC7E58" w:rsidP="00E52299">
                        <w:pPr>
                          <w:pStyle w:val="Heading2"/>
                          <w:rPr>
                            <w:color w:val="FFFFFF" w:themeColor="background1"/>
                            <w:lang w:bidi="ar-SY"/>
                          </w:rPr>
                        </w:pPr>
                        <w:r w:rsidRPr="00403A11">
                          <w:rPr>
                            <w:rFonts w:hint="cs"/>
                            <w:color w:val="FFFFFF" w:themeColor="background1"/>
                            <w:rtl/>
                            <w:lang w:bidi="ar-SY"/>
                          </w:rPr>
                          <w:t>الجلسة الأولى</w:t>
                        </w:r>
                      </w:p>
                    </w:txbxContent>
                  </v:textbox>
                </v:shape>
              </v:group>
            </w:pict>
          </mc:Fallback>
        </mc:AlternateContent>
      </w:r>
      <w:r>
        <w:rPr>
          <w:noProof/>
          <w:rtl/>
        </w:rPr>
        <w:drawing>
          <wp:inline distT="0" distB="0" distL="0" distR="0" wp14:anchorId="4E0C0DD3" wp14:editId="3F7B4280">
            <wp:extent cx="2725200" cy="820952"/>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pic:nvPicPr>
                  <pic:blipFill>
                    <a:blip r:embed="rId16" cstate="print">
                      <a:duotone>
                        <a:prstClr val="black"/>
                        <a:schemeClr val="accent1">
                          <a:tint val="45000"/>
                          <a:satMod val="400000"/>
                        </a:schemeClr>
                      </a:duotone>
                      <a:extLst>
                        <a:ext uri="{28A0092B-C50C-407E-A947-70E740481C1C}">
                          <a14:useLocalDpi xmlns:a14="http://schemas.microsoft.com/office/drawing/2010/main" val="0"/>
                        </a:ext>
                      </a:extLst>
                    </a:blip>
                    <a:stretch>
                      <a:fillRect/>
                    </a:stretch>
                  </pic:blipFill>
                  <pic:spPr>
                    <a:xfrm>
                      <a:off x="0" y="0"/>
                      <a:ext cx="2725200" cy="820952"/>
                    </a:xfrm>
                    <a:prstGeom prst="rect">
                      <a:avLst/>
                    </a:prstGeom>
                  </pic:spPr>
                </pic:pic>
              </a:graphicData>
            </a:graphic>
          </wp:inline>
        </w:drawing>
      </w:r>
    </w:p>
    <w:p w:rsidR="000D0CA1" w:rsidRDefault="000D0CA1" w:rsidP="000D0CA1">
      <w:pPr>
        <w:keepNext/>
        <w:jc w:val="center"/>
        <w:rPr>
          <w:rtl/>
        </w:rPr>
      </w:pPr>
      <w:r>
        <w:rPr>
          <w:noProof/>
          <w:rtl/>
        </w:rPr>
        <mc:AlternateContent>
          <mc:Choice Requires="wpg">
            <w:drawing>
              <wp:inline distT="0" distB="0" distL="0" distR="0" wp14:anchorId="5AC3099D" wp14:editId="0754A7AD">
                <wp:extent cx="5923279" cy="489546"/>
                <wp:effectExtent l="0" t="0" r="1905" b="44450"/>
                <wp:docPr id="36" name="Group 36"/>
                <wp:cNvGraphicFramePr/>
                <a:graphic xmlns:a="http://schemas.openxmlformats.org/drawingml/2006/main">
                  <a:graphicData uri="http://schemas.microsoft.com/office/word/2010/wordprocessingGroup">
                    <wpg:wgp>
                      <wpg:cNvGrpSpPr/>
                      <wpg:grpSpPr>
                        <a:xfrm>
                          <a:off x="0" y="0"/>
                          <a:ext cx="5923279" cy="489546"/>
                          <a:chOff x="0" y="40"/>
                          <a:chExt cx="6114394" cy="505420"/>
                        </a:xfrm>
                      </wpg:grpSpPr>
                      <wpg:grpSp>
                        <wpg:cNvPr id="211" name="Group 211"/>
                        <wpg:cNvGrpSpPr/>
                        <wpg:grpSpPr>
                          <a:xfrm>
                            <a:off x="0" y="40"/>
                            <a:ext cx="6114394" cy="505420"/>
                            <a:chOff x="0" y="40"/>
                            <a:chExt cx="6115025" cy="505839"/>
                          </a:xfrm>
                        </wpg:grpSpPr>
                        <wpg:grpSp>
                          <wpg:cNvPr id="6" name="Group 6"/>
                          <wpg:cNvGrpSpPr/>
                          <wpg:grpSpPr>
                            <a:xfrm>
                              <a:off x="3658002" y="40"/>
                              <a:ext cx="2457023" cy="505839"/>
                              <a:chOff x="2484618" y="56"/>
                              <a:chExt cx="3584539" cy="711023"/>
                            </a:xfrm>
                          </wpg:grpSpPr>
                          <wps:wsp>
                            <wps:cNvPr id="7"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2484618" y="56"/>
                                <a:ext cx="3584539"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C7E58" w:rsidRPr="00950C20" w:rsidRDefault="00FC7E58" w:rsidP="000D0CA1">
                                  <w:pPr>
                                    <w:jc w:val="center"/>
                                    <w:rPr>
                                      <w:rFonts w:ascii="Adobe Arabic" w:hAnsi="Adobe Arabic" w:cs="Adobe Arabic"/>
                                      <w:b/>
                                      <w:bCs/>
                                      <w:color w:val="FFFFFF" w:themeColor="background1"/>
                                      <w:sz w:val="32"/>
                                      <w:szCs w:val="36"/>
                                    </w:rPr>
                                  </w:pPr>
                                  <w:r w:rsidRPr="00950C20">
                                    <w:rPr>
                                      <w:rFonts w:ascii="Adobe Arabic" w:hAnsi="Adobe Arabic" w:cs="Adobe Arabic"/>
                                      <w:b/>
                                      <w:bCs/>
                                      <w:color w:val="FFFFFF" w:themeColor="background1"/>
                                      <w:sz w:val="32"/>
                                      <w:szCs w:val="36"/>
                                      <w:rtl/>
                                    </w:rPr>
                                    <w:t>مفهوم الإدارة</w:t>
                                  </w:r>
                                  <w:r>
                                    <w:rPr>
                                      <w:rFonts w:ascii="Adobe Arabic" w:hAnsi="Adobe Arabic" w:cs="Adobe Arabic" w:hint="cs"/>
                                      <w:b/>
                                      <w:bCs/>
                                      <w:color w:val="FFFFFF" w:themeColor="background1"/>
                                      <w:sz w:val="32"/>
                                      <w:szCs w:val="36"/>
                                      <w:rtl/>
                                    </w:rPr>
                                    <w:t>:</w:t>
                                  </w:r>
                                </w:p>
                              </w:txbxContent>
                            </wps:txbx>
                            <wps:bodyPr tIns="36000" bIns="36000" rtlCol="0" anchor="ctr"/>
                          </wps:wsp>
                          <wps:wsp>
                            <wps:cNvPr id="8"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0" name="Rectangle 210"/>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3138" name="Google Shape;200;p17"/>
                        <wpg:cNvGrpSpPr/>
                        <wpg:grpSpPr>
                          <a:xfrm>
                            <a:off x="5716078" y="117534"/>
                            <a:ext cx="224378" cy="267181"/>
                            <a:chOff x="0" y="0"/>
                            <a:chExt cx="273780" cy="327013"/>
                          </a:xfrm>
                          <a:solidFill>
                            <a:schemeClr val="bg1"/>
                          </a:solidFill>
                        </wpg:grpSpPr>
                        <wps:wsp>
                          <wps:cNvPr id="3139"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3140"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3141"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3142" name="Google Shape;204;p17"/>
                          <wpg:cNvGrpSpPr/>
                          <wpg:grpSpPr>
                            <a:xfrm>
                              <a:off x="0" y="0"/>
                              <a:ext cx="273780" cy="105078"/>
                              <a:chOff x="0" y="0"/>
                              <a:chExt cx="273780" cy="105078"/>
                            </a:xfrm>
                            <a:grpFill/>
                          </wpg:grpSpPr>
                          <wps:wsp>
                            <wps:cNvPr id="3143"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3144"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3145"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3146"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3184"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Group 36" o:spid="_x0000_s1034" style="width:466.4pt;height:38.55pt;mso-position-horizontal-relative:char;mso-position-vertical-relative:line" coordorigin="" coordsize="61143,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">
                <v:group id="Group 211" o:spid="_x0000_s1035" style="position:absolute;width:61143;height:5054" coordorigin="" coordsize="61150,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nTIZsQAAADcAAAA&#10;DwAAAAAAAAAAAAAAAACqAgAAZHJzL2Rvd25yZXYueG1sUEsFBgAAAAAEAAQA+gAAAJsDAAAAAA==&#10;">
                  <v:group id="Group 6" o:spid="_x0000_s1036" style="position:absolute;left:36580;width:24570;height:5058" coordorigin="24846" coordsize="35845,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roundrect id="Rectangle: Rounded Corners 55" o:spid="_x0000_s1037" style="position:absolute;left:24846;width:35845;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XFKcEA&#10;AADaAAAADwAAAGRycy9kb3ducmV2LnhtbESPQWvCQBSE70L/w/IKvZlNhdYQs5HSKHispj14e2Sf&#10;STD7NmS3Mf57VxA8DjPzDZOtJ9OJkQbXWlbwHsUgiCurW64V/JbbeQLCeWSNnWVScCUH6/xllmGq&#10;7YX3NB58LQKEXYoKGu/7VEpXNWTQRbYnDt7JDgZ9kEMt9YCXADedXMTxpzTYclhosKfvhqrz4d8o&#10;iHfFpuTjgv504vf0geVPUpRKvb1OXysQnib/DD/aO61gCfcr4QbI/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D1xSnBAAAA2gAAAA8AAAAAAAAAAAAAAAAAmAIAAGRycy9kb3du&#10;cmV2LnhtbFBLBQYAAAAABAAEAPUAAACGAwAAAAA=&#10;" fillcolor="#0070c0" stroked="f" strokeweight="1pt">
                      <v:stroke joinstyle="miter"/>
                      <v:textbox inset=",1mm,,1mm">
                        <w:txbxContent>
                          <w:p w:rsidR="00FC7E58" w:rsidRPr="00950C20" w:rsidRDefault="00FC7E58" w:rsidP="000D0CA1">
                            <w:pPr>
                              <w:jc w:val="center"/>
                              <w:rPr>
                                <w:rFonts w:ascii="Adobe Arabic" w:hAnsi="Adobe Arabic" w:cs="Adobe Arabic"/>
                                <w:b/>
                                <w:bCs/>
                                <w:color w:val="FFFFFF" w:themeColor="background1"/>
                                <w:sz w:val="32"/>
                                <w:szCs w:val="36"/>
                              </w:rPr>
                            </w:pPr>
                            <w:r w:rsidRPr="00950C20">
                              <w:rPr>
                                <w:rFonts w:ascii="Adobe Arabic" w:hAnsi="Adobe Arabic" w:cs="Adobe Arabic"/>
                                <w:b/>
                                <w:bCs/>
                                <w:color w:val="FFFFFF" w:themeColor="background1"/>
                                <w:sz w:val="32"/>
                                <w:szCs w:val="36"/>
                                <w:rtl/>
                              </w:rPr>
                              <w:t>مفهوم الإدارة</w:t>
                            </w:r>
                            <w:r>
                              <w:rPr>
                                <w:rFonts w:ascii="Adobe Arabic" w:hAnsi="Adobe Arabic" w:cs="Adobe Arabic" w:hint="cs"/>
                                <w:b/>
                                <w:bCs/>
                                <w:color w:val="FFFFFF" w:themeColor="background1"/>
                                <w:sz w:val="32"/>
                                <w:szCs w:val="36"/>
                                <w:rtl/>
                              </w:rPr>
                              <w:t>:</w:t>
                            </w:r>
                          </w:p>
                        </w:txbxContent>
                      </v:textbox>
                    </v:roundrect>
                    <v:oval id="Oval 61" o:spid="_x0000_s1038"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m/0r8A&#10;AADaAAAADwAAAGRycy9kb3ducmV2LnhtbERPzWoCMRC+F3yHMEJvNdseSlmNi1iEYoXS1QcYNtPN&#10;0mQSkriufXpzEHr8+P5XzeSsGCmmwbOC50UFgrjzeuBewem4e3oDkTKyRuuZFFwpQbOePayw1v7C&#10;3zS2uRclhFONCkzOoZYydYYcpoUPxIX78dFhLjD2Uke8lHBn5UtVvUqHA5cGg4G2hrrf9uwU7Ktg&#10;Ujx8/l0Psv06vge7z9Eq9TifNksQmab8L767P7SCsrVcKTdArm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Vab/SvwAAANoAAAAPAAAAAAAAAAAAAAAAAJgCAABkcnMvZG93bnJl&#10;di54bWxQSwUGAAAAAAQABAD1AAAAhAMAAAAA&#10;" fillcolor="#272727 [2749]" stroked="f" strokeweight="1pt">
                      <v:stroke joinstyle="miter"/>
                      <v:shadow on="t" color="black" opacity="26214f" origin=",-.5" offset="0,3pt"/>
                    </v:oval>
                  </v:group>
                  <v:rect id="Rectangle 210" o:spid="_x0000_s1039"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wXU8MA&#10;AADcAAAADwAAAGRycy9kb3ducmV2LnhtbERPz2vCMBS+D/wfwht4kZkqQ6QaZQrqDpuyKuLx0Tzb&#10;avNSkqjdf78chB0/vt/TeWtqcSfnK8sKBv0EBHFudcWFgsN+9TYG4QOyxtoyKfglD/NZ52WKqbYP&#10;/qF7FgoRQ9inqKAMoUml9HlJBn3fNsSRO1tnMEToCqkdPmK4qeUwSUbSYMWxocSGliXl1+xmFJwO&#10;++/3hdtdTuf113Fkt7TxRU+p7mv7MQERqA3/4qf7UysYDuL8eCYeATn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JwXU8MAAADcAAAADwAAAAAAAAAAAAAAAACYAgAAZHJzL2Rv&#10;d25yZXYueG1sUEsFBgAAAAAEAAQA9QAAAIgDAAAAAA==&#10;" fillcolor="#0070c0" stroked="f" strokeweight="1pt"/>
                </v:group>
                <v:group id="Google Shape;200;p17" o:spid="_x0000_s1040"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jQJu3CAAAA3QAAAA8A&#10;AAAAAAAAAAAAAAAAqgIAAGRycy9kb3ducmV2LnhtbFBLBQYAAAAABAAEAPoAAACZAwAAAAA=&#10;">
                  <v:shape id="Google Shape;201;p17" o:spid="_x0000_s1041"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hRMscA&#10;AADdAAAADwAAAGRycy9kb3ducmV2LnhtbESPT2vCQBTE7wW/w/IEb3VjhTSmriIFIXgoNIq9PrKv&#10;Sdrs25jd/PHbdwuFHoeZ+Q2z3U+mEQN1rrasYLWMQBAXVtdcKricj48JCOeRNTaWScGdHOx3s4ct&#10;ptqO/E5D7ksRIOxSVFB536ZSuqIig25pW+LgfdrOoA+yK6XucAxw08inKIqlwZrDQoUtvVZUfOe9&#10;UfDWJz7T11tyev64xl+bMb+ci1qpxXw6vIDwNPn/8F870wrWq/UGft+EJyB3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3YUTLHAAAA3QAAAA8AAAAAAAAAAAAAAAAAmAIAAGRy&#10;cy9kb3ducmV2LnhtbFBLBQYAAAAABAAEAPUAAACMAw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042"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Lzz8QA&#10;AADdAAAADwAAAGRycy9kb3ducmV2LnhtbERPW2vCMBR+H+w/hCPspczU25DOKGNsMCxjWIW9Hppj&#10;U2xOSpO19d+bB2GPH999sxttI3rqfO1YwWyagiAuna65UnA6fj6vQfiArLFxTAqu5GG3fXzYYKbd&#10;wAfqi1CJGMI+QwUmhDaT0peGLPqpa4kjd3adxRBhV0nd4RDDbSPnafoiLdYcGwy29G6ovBR/VkFz&#10;/PnOP5JV8ZtgMV94s7/k1V6pp8n49goi0Bj+xXf3l1awmC3j/vgmPgG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1C88/EAAAA3QAAAA8AAAAAAAAAAAAAAAAAmAIAAGRycy9k&#10;b3ducmV2LnhtbFBLBQYAAAAABAAEAPUAAACJAwAAAAA=&#10;" path="m2643,1l417,1c191,1,,143,,370,,608,191,751,417,751r2214,c2870,751,3060,608,3060,370,3060,143,2870,1,2643,1xe" filled="f" strokecolor="white [3212]">
                    <v:path arrowok="t" o:extrusionok="f"/>
                  </v:shape>
                  <v:shape id="Google Shape;203;p17" o:spid="_x0000_s1043"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J3z8UA&#10;AADdAAAADwAAAGRycy9kb3ducmV2LnhtbESPQWvCQBSE7wX/w/IEb3UTI0Wiq4hoEXpqVNDbM/vM&#10;BrNvQ3ar6b/vFgo9DjPfDLNY9bYRD+p87VhBOk5AEJdO11wpOB52rzMQPiBrbByTgm/ysFoOXhaY&#10;a/fkT3oUoRKxhH2OCkwIbS6lLw1Z9GPXEkfv5jqLIcqukrrDZyy3jZwkyZu0WHNcMNjSxlB5L76s&#10;gsyfzSV73111NeHzx/Z4yoppqtRo2K/nIAL14T/8R+915NJpCr9v4hO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8nfPxQAAAN0AAAAPAAAAAAAAAAAAAAAAAJgCAABkcnMv&#10;ZG93bnJldi54bWxQSwUGAAAAAAQABAD1AAAAigMAAAAA&#10;" path="m1976,l417,c191,,,131,,369,,596,191,739,417,739r1559,c2203,739,2393,596,2393,369,2393,131,2203,,1976,xe" filled="f" strokecolor="white [3212]">
                    <v:path arrowok="t" o:extrusionok="f"/>
                  </v:shape>
                  <v:group id="Google Shape;204;p17" o:spid="_x0000_s1044"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T5iesUAAADdAAAADwAAAGRycy9kb3ducmV2LnhtbESPQYvCMBSE78L+h/AE&#10;b5pWV1mqUURW2YMsqAvi7dE822LzUprY1n9vhAWPw8x8wyxWnSlFQ7UrLCuIRxEI4tTqgjMFf6ft&#10;8AuE88gaS8uk4EEOVsuP3gITbVs+UHP0mQgQdgkqyL2vEildmpNBN7IVcfCutjbog6wzqWtsA9yU&#10;chxFM2mw4LCQY0WbnNLb8W4U7Fps15P4u9nfrpvH5TT9Pe9jUmrQ79ZzEJ46/w7/t3+0gkn8OY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E+YnrFAAAA3QAA&#10;AA8AAAAAAAAAAAAAAAAAqgIAAGRycy9kb3ducmV2LnhtbFBLBQYAAAAABAAEAPoAAACcAwAAAAA=&#10;">
                    <v:shape id="Google Shape;205;p17" o:spid="_x0000_s1045"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tS1MUA&#10;AADdAAAADwAAAGRycy9kb3ducmV2LnhtbESPQWvCQBSE7wX/w/KEXopubMTG6CqlUOhRo70/s88k&#10;bfZt2N3G9N+7guBxmJlvmPV2MK3oyfnGsoLZNAFBXFrdcKXgePicZCB8QNbYWiYF/+Rhuxk9rTHX&#10;9sJ76otQiQhhn6OCOoQul9KXNRn0U9sRR+9sncEQpaukdniJcNPK1yRZSIMNx4UaO/qoqfwt/oyC&#10;n7chcy/73fKUFtn3vDr2XZBnpZ7Hw/sKRKAhPML39pdWkM7mKdzexCcgN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e1LUxQAAAN0AAAAPAAAAAAAAAAAAAAAAAJgCAABkcnMv&#10;ZG93bnJldi54bWxQSwUGAAAAAAQABAD1AAAAigMAAAAA&#10;" path="m227,1501v107,,226,-72,226,-167l453,167c453,84,322,1,227,1,144,1,1,84,1,167r,1167c1,1429,144,1501,227,1501xe" filled="f" stroked="f">
                      <v:path arrowok="t" o:extrusionok="f"/>
                    </v:shape>
                    <v:shape id="Google Shape;206;p17" o:spid="_x0000_s1046"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gF7MUA&#10;AADdAAAADwAAAGRycy9kb3ducmV2LnhtbESPQUvDQBSE74L/YXlCb3aTtoik3RajtLRHo4ceX7Ov&#10;STT7Nuw+2/jvXUHwOMzMN8xqM7peXSjEzrOBfJqBIq697bgx8P62vX8EFQXZYu+ZDHxThM369maF&#10;hfVXfqVLJY1KEI4FGmhFhkLrWLfkME79QJy8sw8OJcnQaBvwmuCu17Mse9AOO04LLQ703FL9WX05&#10;A2U1Kw9HPORBPuLL3pXididrzORufFqCEhrlP/zX3lsD83yxgN836Qno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2AXsxQAAAN0AAAAPAAAAAAAAAAAAAAAAAJgCAABkcnMv&#10;ZG93bnJldi54bWxQSwUGAAAAAAQABAD1AAAAigMAAAAA&#10;" path="m929,60c846,,750,36,703,108l60,1060c,1143,24,1251,95,1310v36,12,60,24,96,24c250,1334,298,1310,334,1251l976,298v60,-71,36,-178,-47,-238xe" filled="f" stroked="f">
                      <v:path arrowok="t" o:extrusionok="f"/>
                    </v:shape>
                    <v:shape id="Google Shape;207;p17" o:spid="_x0000_s1047"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WxAsUA&#10;AADdAAAADwAAAGRycy9kb3ducmV2LnhtbESP3WoCMRSE7wu+QziCd5r1pyJbo4haKPZCXH2A083p&#10;7tLNybqJGt/eCEIvh5n5hpkvg6nFlVpXWVYwHCQgiHOrKy4UnI6f/RkI55E11pZJwZ0cLBedtzmm&#10;2t74QNfMFyJC2KWooPS+SaV0eUkG3cA2xNH7ta1BH2VbSN3iLcJNLUdJMpUGK44LJTa0Lin/yy5G&#10;AX3b7U8dssmGp+tw3G92dnw6K9XrhtUHCE/B/4df7S+tYDycvMPzTXwCcvE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NbECxQAAAN0AAAAPAAAAAAAAAAAAAAAAAJgCAABkcnMv&#10;ZG93bnJldi54bWxQSwUGAAAAAAQABAD1AAAAigMAAAAA&#10;" path="m822,1346v24,,60,-12,83,-35c989,1263,1013,1156,953,1072l334,108c286,25,179,1,96,48,12,108,1,215,48,298r619,965c703,1322,763,1346,822,1346xe" filled="f" stroked="f">
                      <v:path arrowok="t" o:extrusionok="f"/>
                    </v:shape>
                    <v:shape id="Google Shape;208;p17" o:spid="_x0000_s1048"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MvucUA&#10;AADdAAAADwAAAGRycy9kb3ducmV2LnhtbESP0WrCQBRE34X+w3IFX6TuRouV6EZKg8U+VvsB1+w1&#10;iWbvhuw2xr/vFgo+DjNzhtlsB9uInjpfO9aQzBQI4sKZmksN38fd8wqED8gGG8ek4U4ettnTaIOp&#10;cTf+ov4QShEh7FPUUIXQplL6oiKLfuZa4uidXWcxRNmV0nR4i3DbyLlSS2mx5rhQYUvvFRXXw4/V&#10;cCK5CFScc/W6b3L1meTT48dF68l4eFuDCDSER/i/vTcaFsnLEv7exCcg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Ey+5xQAAAN0AAAAPAAAAAAAAAAAAAAAAAJgCAABkcnMv&#10;ZG93bnJldi54bWxQSwUGAAAAAAQABAD1AAAAigMAAAAA&#10;" path="m1287,596l275,48c191,1,84,36,48,120,1,191,25,310,120,346l1132,894v24,11,48,23,71,23c1263,917,1322,882,1358,822v36,-71,12,-190,-71,-226xe" filled="f" stroked="f">
                      <v:path arrowok="t" o:extrusionok="f"/>
                    </v:shape>
                    <v:shape id="Google Shape;209;p17" o:spid="_x0000_s1049"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gApccA&#10;AADdAAAADwAAAGRycy9kb3ducmV2LnhtbESPQWvCQBSE7wX/w/IKXkrdREVC6ioqCEUKYiytx9fs&#10;axLMvg3ZrYn99d2C4HGYmW+Y+bI3tbhQ6yrLCuJRBII4t7riQsH7cfucgHAeWWNtmRRcycFyMXiY&#10;Y6ptxwe6ZL4QAcIuRQWl900qpctLMuhGtiEO3rdtDfog20LqFrsAN7UcR9FMGqw4LJTY0Kak/Jz9&#10;GAV7kr/d3n+tT7uPa/KWJfHn6SlWavjYr15AeOr9PXxrv2oFkziZwv+b8ATk4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IAKXHAAAA3QAAAA8AAAAAAAAAAAAAAAAAmAIAAGRy&#10;cy9kb3ducmV2LnhtbFBLBQYAAAAABAAEAPUAAACMAw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Default="000D0CA1" w:rsidP="000D0CA1">
      <w:pPr>
        <w:keepNext/>
        <w:jc w:val="center"/>
        <w:rPr>
          <w:rtl/>
        </w:rPr>
      </w:pPr>
      <w:r>
        <w:rPr>
          <w:noProof/>
        </w:rPr>
        <mc:AlternateContent>
          <mc:Choice Requires="wps">
            <w:drawing>
              <wp:inline distT="0" distB="0" distL="0" distR="0" wp14:anchorId="55B150F1" wp14:editId="0E7B1721">
                <wp:extent cx="5731510" cy="1590675"/>
                <wp:effectExtent l="0" t="0" r="21590" b="28575"/>
                <wp:docPr id="3602" name="Rectangle: Diagonal Corners Rounded 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590675"/>
                        </a:xfrm>
                        <a:custGeom>
                          <a:avLst/>
                          <a:gdLst>
                            <a:gd name="T0" fmla="*/ 0 w 5731510"/>
                            <a:gd name="T1" fmla="*/ 0 h 1352619"/>
                            <a:gd name="T2" fmla="*/ 5152684 w 5731510"/>
                            <a:gd name="T3" fmla="*/ 0 h 1352619"/>
                            <a:gd name="T4" fmla="*/ 5731510 w 5731510"/>
                            <a:gd name="T5" fmla="*/ 578826 h 1352619"/>
                            <a:gd name="T6" fmla="*/ 5731510 w 5731510"/>
                            <a:gd name="T7" fmla="*/ 1352619 h 1352619"/>
                            <a:gd name="T8" fmla="*/ 5731510 w 5731510"/>
                            <a:gd name="T9" fmla="*/ 1352619 h 1352619"/>
                            <a:gd name="T10" fmla="*/ 578826 w 5731510"/>
                            <a:gd name="T11" fmla="*/ 1352619 h 1352619"/>
                            <a:gd name="T12" fmla="*/ 0 w 5731510"/>
                            <a:gd name="T13" fmla="*/ 773793 h 1352619"/>
                            <a:gd name="T14" fmla="*/ 0 w 5731510"/>
                            <a:gd name="T15" fmla="*/ 0 h 1352619"/>
                            <a:gd name="T16" fmla="*/ 0 w 5731510"/>
                            <a:gd name="T17" fmla="*/ 0 h 1352619"/>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5731510"/>
                            <a:gd name="T28" fmla="*/ 0 h 1352619"/>
                            <a:gd name="T29" fmla="*/ 5731510 w 5731510"/>
                            <a:gd name="T30" fmla="*/ 1352619 h 1352619"/>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5731510" h="1352619">
                              <a:moveTo>
                                <a:pt x="0" y="0"/>
                              </a:moveTo>
                              <a:lnTo>
                                <a:pt x="5152684" y="0"/>
                              </a:lnTo>
                              <a:cubicBezTo>
                                <a:pt x="5472361" y="0"/>
                                <a:pt x="5731510" y="259149"/>
                                <a:pt x="5731510" y="578826"/>
                              </a:cubicBezTo>
                              <a:lnTo>
                                <a:pt x="5731510" y="1352619"/>
                              </a:lnTo>
                              <a:lnTo>
                                <a:pt x="578826" y="1352619"/>
                              </a:lnTo>
                              <a:cubicBezTo>
                                <a:pt x="259149" y="1352619"/>
                                <a:pt x="0" y="1093470"/>
                                <a:pt x="0" y="773793"/>
                              </a:cubicBezTo>
                              <a:lnTo>
                                <a:pt x="0" y="0"/>
                              </a:lnTo>
                              <a:close/>
                            </a:path>
                          </a:pathLst>
                        </a:custGeom>
                        <a:solidFill>
                          <a:schemeClr val="accent5">
                            <a:lumMod val="20000"/>
                            <a:lumOff val="80000"/>
                          </a:schemeClr>
                        </a:solidFill>
                        <a:ln w="12700">
                          <a:solidFill>
                            <a:srgbClr val="002060"/>
                          </a:solidFill>
                          <a:miter lim="800000"/>
                          <a:headEnd/>
                          <a:tailEnd/>
                        </a:ln>
                      </wps:spPr>
                      <wps:txbx>
                        <w:txbxContent>
                          <w:p w:rsidR="00FC7E58" w:rsidRDefault="00FC7E58" w:rsidP="000D0CA1">
                            <w:pPr>
                              <w:jc w:val="center"/>
                              <w:rPr>
                                <w:rFonts w:cs="Arial"/>
                                <w:sz w:val="34"/>
                                <w:rtl/>
                              </w:rPr>
                            </w:pPr>
                          </w:p>
                          <w:p w:rsidR="00FC7E58" w:rsidRPr="00071BAC" w:rsidRDefault="00FC7E58" w:rsidP="000D0CA1">
                            <w:pPr>
                              <w:jc w:val="center"/>
                              <w:rPr>
                                <w:sz w:val="34"/>
                                <w:rtl/>
                              </w:rPr>
                            </w:pPr>
                            <w:r w:rsidRPr="00071BAC">
                              <w:rPr>
                                <w:rFonts w:cs="Arial" w:hint="cs"/>
                                <w:b/>
                                <w:bCs/>
                                <w:sz w:val="34"/>
                                <w:rtl/>
                              </w:rPr>
                              <w:t>الإدارة:</w:t>
                            </w:r>
                            <w:r>
                              <w:rPr>
                                <w:rFonts w:cs="Arial" w:hint="cs"/>
                                <w:sz w:val="34"/>
                                <w:rtl/>
                              </w:rPr>
                              <w:t xml:space="preserve"> </w:t>
                            </w:r>
                            <w:r w:rsidRPr="00071BAC">
                              <w:rPr>
                                <w:rFonts w:cs="Arial"/>
                                <w:sz w:val="34"/>
                                <w:rtl/>
                              </w:rPr>
                              <w:t>هي التنبؤ والتخطيط والتنظيم وإصدار الأوامر – والتنسيق والرقابة وعرفت كذلك بأنها تنفيذ الأعمال بواسطة الآخرين، في حين يرى بعضهم أن الإدارة هي توجيه المنظمة من خلال التخطيط والتنظيم والتنسيق والرقابة على الأفراد العاملين والموارد المتاحة وتوظيفها باتجاه تحقيق الأهداف المحددة مسبقاً.</w:t>
                            </w:r>
                          </w:p>
                          <w:p w:rsidR="00FC7E58" w:rsidRPr="00071BAC" w:rsidRDefault="00FC7E58" w:rsidP="000D0CA1">
                            <w:pPr>
                              <w:jc w:val="center"/>
                              <w:rPr>
                                <w:color w:val="002060"/>
                                <w:sz w:val="30"/>
                              </w:rPr>
                            </w:pPr>
                          </w:p>
                        </w:txbxContent>
                      </wps:txbx>
                      <wps:bodyPr rot="0" vert="horz" wrap="square" lIns="36000" tIns="0" rIns="36000" bIns="0" anchor="ctr" anchorCtr="0" upright="1">
                        <a:noAutofit/>
                      </wps:bodyPr>
                    </wps:wsp>
                  </a:graphicData>
                </a:graphic>
              </wp:inline>
            </w:drawing>
          </mc:Choice>
          <mc:Fallback>
            <w:pict>
              <v:shape id="Rectangle: Diagonal Corners Rounded 54" o:spid="_x0000_s1050" style="width:451.3pt;height:125.25pt;visibility:visible;mso-wrap-style:square;mso-left-percent:-10001;mso-top-percent:-10001;mso-position-horizontal:absolute;mso-position-horizontal-relative:char;mso-position-vertical:absolute;mso-position-vertical-relative:line;mso-left-percent:-10001;mso-top-percent:-10001;v-text-anchor:middle" coordsize="5731510,1352619"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" adj="-11796480,,5400" path="m,l5152684,v319677,,578826,259149,578826,578826l5731510,1352619r-5152684,c259149,1352619,,1093470,,773793l,xe" fillcolor="#deeaf6 [664]" strokecolor="#002060" strokeweight="1pt">
                <v:stroke joinstyle="miter"/>
                <v:formulas/>
                <v:path arrowok="t" o:connecttype="custom" o:connectlocs="0,0;5152684,0;5731510,680697;5731510,1590675;5731510,1590675;578826,1590675;0,909978;0,0;0,0" o:connectangles="0,0,0,0,0,0,0,0,0" textboxrect="0,0,5731510,1352619"/>
                <v:textbox inset="1mm,0,1mm,0">
                  <w:txbxContent>
                    <w:p w:rsidR="00FC7E58" w:rsidRDefault="00FC7E58" w:rsidP="000D0CA1">
                      <w:pPr>
                        <w:jc w:val="center"/>
                        <w:rPr>
                          <w:rFonts w:cs="Arial"/>
                          <w:sz w:val="34"/>
                          <w:rtl/>
                        </w:rPr>
                      </w:pPr>
                    </w:p>
                    <w:p w:rsidR="00FC7E58" w:rsidRPr="00071BAC" w:rsidRDefault="00FC7E58" w:rsidP="000D0CA1">
                      <w:pPr>
                        <w:jc w:val="center"/>
                        <w:rPr>
                          <w:sz w:val="34"/>
                          <w:rtl/>
                        </w:rPr>
                      </w:pPr>
                      <w:r w:rsidRPr="00071BAC">
                        <w:rPr>
                          <w:rFonts w:cs="Arial" w:hint="cs"/>
                          <w:b/>
                          <w:bCs/>
                          <w:sz w:val="34"/>
                          <w:rtl/>
                        </w:rPr>
                        <w:t>الإدارة:</w:t>
                      </w:r>
                      <w:r>
                        <w:rPr>
                          <w:rFonts w:cs="Arial" w:hint="cs"/>
                          <w:sz w:val="34"/>
                          <w:rtl/>
                        </w:rPr>
                        <w:t xml:space="preserve"> </w:t>
                      </w:r>
                      <w:r w:rsidRPr="00071BAC">
                        <w:rPr>
                          <w:rFonts w:cs="Arial"/>
                          <w:sz w:val="34"/>
                          <w:rtl/>
                        </w:rPr>
                        <w:t>هي التنبؤ والتخطيط والتنظيم وإصدار الأوامر – والتنسيق والرقابة وعرفت كذلك بأنها تنفيذ الأعمال بواسطة الآخرين، في حين يرى بعضهم أن الإدارة هي توجيه المنظمة من خلال التخطيط والتنظيم والتنسيق والرقابة على الأفراد العاملين والموارد المتاحة وتوظيفها باتجاه تحقيق الأهداف المحددة مسبقاً.</w:t>
                      </w:r>
                    </w:p>
                    <w:p w:rsidR="00FC7E58" w:rsidRPr="00071BAC" w:rsidRDefault="00FC7E58" w:rsidP="000D0CA1">
                      <w:pPr>
                        <w:jc w:val="center"/>
                        <w:rPr>
                          <w:color w:val="002060"/>
                          <w:sz w:val="30"/>
                        </w:rPr>
                      </w:pPr>
                    </w:p>
                  </w:txbxContent>
                </v:textbox>
                <w10:wrap anchorx="page"/>
                <w10:anchorlock/>
              </v:shape>
            </w:pict>
          </mc:Fallback>
        </mc:AlternateContent>
      </w:r>
    </w:p>
    <w:p w:rsidR="000D0CA1" w:rsidRDefault="000D0CA1" w:rsidP="000D0CA1">
      <w:pPr>
        <w:rPr>
          <w:color w:val="C00000"/>
          <w:rtl/>
        </w:rPr>
      </w:pPr>
      <w:r w:rsidRPr="00071BAC">
        <w:rPr>
          <w:color w:val="C00000"/>
          <w:rtl/>
        </w:rPr>
        <w:t>وعلى الرغم من تعدد المفاهيم توجد جوانب مشتركة فيما بينها منها ما يأتي:</w:t>
      </w:r>
    </w:p>
    <w:p w:rsidR="000D0CA1" w:rsidRPr="00071BAC" w:rsidRDefault="000D0CA1">
      <w:pPr>
        <w:pStyle w:val="ListParagraph"/>
        <w:numPr>
          <w:ilvl w:val="0"/>
          <w:numId w:val="6"/>
        </w:numPr>
        <w:ind w:left="360"/>
        <w:rPr>
          <w:rFonts w:ascii="Adobe Arabic" w:hAnsi="Adobe Arabic" w:cs="Adobe Arabic"/>
          <w:color w:val="002060"/>
          <w:sz w:val="36"/>
          <w:szCs w:val="36"/>
          <w:rtl/>
        </w:rPr>
      </w:pPr>
      <w:r w:rsidRPr="00071BAC">
        <w:rPr>
          <w:rFonts w:ascii="Adobe Arabic" w:hAnsi="Adobe Arabic" w:cs="Adobe Arabic"/>
          <w:color w:val="002060"/>
          <w:sz w:val="36"/>
          <w:szCs w:val="36"/>
          <w:rtl/>
        </w:rPr>
        <w:t>الإدارة عملية هادفة.</w:t>
      </w:r>
    </w:p>
    <w:p w:rsidR="000D0CA1" w:rsidRPr="00071BAC" w:rsidRDefault="000D0CA1">
      <w:pPr>
        <w:pStyle w:val="ListParagraph"/>
        <w:numPr>
          <w:ilvl w:val="0"/>
          <w:numId w:val="6"/>
        </w:numPr>
        <w:ind w:left="360"/>
        <w:rPr>
          <w:rFonts w:ascii="Adobe Arabic" w:hAnsi="Adobe Arabic" w:cs="Adobe Arabic"/>
          <w:color w:val="002060"/>
          <w:sz w:val="36"/>
          <w:szCs w:val="36"/>
        </w:rPr>
      </w:pPr>
      <w:r w:rsidRPr="00071BAC">
        <w:rPr>
          <w:rFonts w:ascii="Adobe Arabic" w:hAnsi="Adobe Arabic" w:cs="Adobe Arabic"/>
          <w:color w:val="002060"/>
          <w:sz w:val="36"/>
          <w:szCs w:val="36"/>
          <w:rtl/>
        </w:rPr>
        <w:t>إن تحقيق الأهداف وتنفيذ الأعمال يتم من خلال الآخرين.</w:t>
      </w:r>
    </w:p>
    <w:p w:rsidR="000D0CA1" w:rsidRDefault="000D0CA1" w:rsidP="000D0CA1">
      <w:pPr>
        <w:rPr>
          <w:rtl/>
        </w:rPr>
      </w:pPr>
      <w:r w:rsidRPr="00071BAC">
        <w:rPr>
          <w:rtl/>
        </w:rPr>
        <w:t>يظهر مما تقدم أن جميع الأدبيات التي تناولت تحديد مفهوم الإدارة تتفق على أن الإدارة هي إنجاز الأعمال المطلوبة لتحقيق الأهداف من خلال الآخرين ومعهم. كما تؤكد أيضاً أن الإدارة هي علم وفن، فهي علم لأنها تعتمد على تطبيق الأساليب العلمية والنظريات والمبادئ المختلفة التي وضعها المهتمون بعلم الإدارة وهي فن لأنها تعتمد على الموهبة الشخصية والخبرة والمهارة الفردية للقائمين بها وعلى اجتهادهم في كيفية تطبيق المبادئ، ولذلك نجد الإداريين يختلفون في تطبيق النظرية نفسها نظراً لاختلاف المواقف التي تواجههم وبسبب اختلاف خبراتهم ومهاراتهم.</w:t>
      </w:r>
    </w:p>
    <w:p w:rsidR="000D0CA1" w:rsidRDefault="000D0CA1" w:rsidP="000D0CA1">
      <w:r>
        <w:rPr>
          <w:noProof/>
          <w:rtl/>
        </w:rPr>
        <mc:AlternateContent>
          <mc:Choice Requires="wpg">
            <w:drawing>
              <wp:inline distT="0" distB="0" distL="0" distR="0" wp14:anchorId="2332FDD8" wp14:editId="76410B6D">
                <wp:extent cx="5727700" cy="471805"/>
                <wp:effectExtent l="0" t="0" r="6350" b="61595"/>
                <wp:docPr id="3324" name="Group 3324"/>
                <wp:cNvGraphicFramePr/>
                <a:graphic xmlns:a="http://schemas.openxmlformats.org/drawingml/2006/main">
                  <a:graphicData uri="http://schemas.microsoft.com/office/word/2010/wordprocessingGroup">
                    <wpg:wgp>
                      <wpg:cNvGrpSpPr/>
                      <wpg:grpSpPr>
                        <a:xfrm>
                          <a:off x="0" y="0"/>
                          <a:ext cx="5727700" cy="471805"/>
                          <a:chOff x="0" y="0"/>
                          <a:chExt cx="5727700" cy="471805"/>
                        </a:xfrm>
                      </wpg:grpSpPr>
                      <wpg:grpSp>
                        <wpg:cNvPr id="256571" name="Group 256571"/>
                        <wpg:cNvGrpSpPr/>
                        <wpg:grpSpPr>
                          <a:xfrm>
                            <a:off x="0" y="0"/>
                            <a:ext cx="5727700" cy="471805"/>
                            <a:chOff x="0" y="0"/>
                            <a:chExt cx="6131268" cy="505879"/>
                          </a:xfrm>
                        </wpg:grpSpPr>
                        <wpg:grpSp>
                          <wpg:cNvPr id="3653" name="Group 3653"/>
                          <wpg:cNvGrpSpPr/>
                          <wpg:grpSpPr>
                            <a:xfrm>
                              <a:off x="3701192" y="0"/>
                              <a:ext cx="2430076" cy="505839"/>
                              <a:chOff x="3701192" y="0"/>
                              <a:chExt cx="3545227" cy="711023"/>
                            </a:xfrm>
                          </wpg:grpSpPr>
                          <wps:wsp>
                            <wps:cNvPr id="3655" name="Rectangle: Rounded Corners 36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3701192" y="0"/>
                                <a:ext cx="3545227"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C7E58" w:rsidRDefault="00FC7E58" w:rsidP="000D0CA1">
                                  <w:pPr>
                                    <w:jc w:val="center"/>
                                    <w:rPr>
                                      <w:bCs/>
                                    </w:rPr>
                                  </w:pPr>
                                  <w:r>
                                    <w:rPr>
                                      <w:rFonts w:ascii="Adobe Arabic" w:hAnsi="Adobe Arabic" w:cs="Adobe Arabic" w:hint="cs"/>
                                      <w:bCs/>
                                      <w:color w:val="auto"/>
                                      <w:sz w:val="36"/>
                                      <w:szCs w:val="36"/>
                                      <w:rtl/>
                                      <w:lang w:bidi="ar-SY"/>
                                    </w:rPr>
                                    <w:t>أهداف الإدارة:</w:t>
                                  </w:r>
                                </w:p>
                              </w:txbxContent>
                            </wps:txbx>
                            <wps:bodyPr tIns="36000" bIns="36000" rtlCol="0" anchor="ctr"/>
                          </wps:wsp>
                          <wps:wsp>
                            <wps:cNvPr id="3656" name="Oval 3656">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654" name="Rectangle 365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3323" name="Group 3323"/>
                        <wpg:cNvGrpSpPr/>
                        <wpg:grpSpPr>
                          <a:xfrm>
                            <a:off x="5343525" y="104775"/>
                            <a:ext cx="209550" cy="249555"/>
                            <a:chOff x="0" y="0"/>
                            <a:chExt cx="273780" cy="327013"/>
                          </a:xfrm>
                          <a:solidFill>
                            <a:schemeClr val="bg1"/>
                          </a:solidFill>
                        </wpg:grpSpPr>
                        <wps:wsp>
                          <wps:cNvPr id="3516"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3517"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3518"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3519" name="Google Shape;204;p17"/>
                          <wpg:cNvGrpSpPr/>
                          <wpg:grpSpPr>
                            <a:xfrm>
                              <a:off x="0" y="0"/>
                              <a:ext cx="273780" cy="105078"/>
                              <a:chOff x="0" y="0"/>
                              <a:chExt cx="273780" cy="105078"/>
                            </a:xfrm>
                            <a:grpFill/>
                          </wpg:grpSpPr>
                          <wps:wsp>
                            <wps:cNvPr id="3648"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3649"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3650"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3651"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3652"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Group 3324" o:spid="_x0000_s1051"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">
                <v:group id="Group 256571" o:spid="_x0000_s1052" style="position:absolute;width:57277;height:4718" coordsize="61312,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xZIkvIAAAA&#10;3wAAAA8AAAAAAAAAAAAAAAAAqgIAAGRycy9kb3ducmV2LnhtbFBLBQYAAAAABAAEAPoAAACfAwAA&#10;AAA=&#10;">
                  <v:group id="Group 3653" o:spid="_x0000_s1053" style="position:absolute;left:37011;width:24301;height:5058" coordorigin="37011" coordsize="35452,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AZxZxgAAAN0A&#10;AAAPAAAAAAAAAAAAAAAAAKoCAABkcnMvZG93bnJldi54bWxQSwUGAAAAAAQABAD6AAAAnQMAAAAA&#10;">
                    <v:roundrect id="Rectangle: Rounded Corners 3655" o:spid="_x0000_s1054" style="position:absolute;left:37011;width:35453;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Km+MQA&#10;AADdAAAADwAAAGRycy9kb3ducmV2LnhtbESPQWuDQBSE74X8h+UFcqtrEwxiXKU0LeTYxPaQ28N9&#10;UYn7Vtyt2n/fLRR6HGbmGyYvF9OLiUbXWVbwFMUgiGurO24UfFRvjykI55E19pZJwTc5KIvVQ46Z&#10;tjOfabr4RgQIuwwVtN4PmZSubsmgi+xAHLybHQ36IMdG6hHnADe93MbxXhrsOCy0ONBLS/X98mUU&#10;xKfja8XXLX3q1J8pweo9PVZKbdbL8wGEp8X/h//aJ61gt08S+H0TnoAs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CpvjEAAAA3QAAAA8AAAAAAAAAAAAAAAAAmAIAAGRycy9k&#10;b3ducmV2LnhtbFBLBQYAAAAABAAEAPUAAACJAwAAAAA=&#10;" fillcolor="#0070c0" stroked="f" strokeweight="1pt">
                      <v:stroke joinstyle="miter"/>
                      <v:textbox inset=",1mm,,1mm">
                        <w:txbxContent>
                          <w:p w:rsidR="00FC7E58" w:rsidRDefault="00FC7E58" w:rsidP="000D0CA1">
                            <w:pPr>
                              <w:jc w:val="center"/>
                              <w:rPr>
                                <w:bCs/>
                              </w:rPr>
                            </w:pPr>
                            <w:r>
                              <w:rPr>
                                <w:rFonts w:ascii="Adobe Arabic" w:hAnsi="Adobe Arabic" w:cs="Adobe Arabic" w:hint="cs"/>
                                <w:bCs/>
                                <w:color w:val="auto"/>
                                <w:sz w:val="36"/>
                                <w:szCs w:val="36"/>
                                <w:rtl/>
                                <w:lang w:bidi="ar-SY"/>
                              </w:rPr>
                              <w:t>أهداف الإدارة:</w:t>
                            </w:r>
                          </w:p>
                        </w:txbxContent>
                      </v:textbox>
                    </v:roundrect>
                    <v:oval id="Oval 3656" o:spid="_x0000_s1055" style="position:absolute;left:65321;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xfsMQA&#10;AADdAAAADwAAAGRycy9kb3ducmV2LnhtbESP0UoDMRRE3wX/IVzBN5u14iJr0yJKodRCcesHXDbX&#10;zWJyE5K03fbrG0Ho4zAzZ5jZYnRWHCimwbOCx0kFgrjzeuBewfdu+fACImVkjdYzKThRgsX89maG&#10;jfZH/qJDm3tRIJwaVGByDo2UqTPkME18IC7ej48Oc5GxlzriscCdldOqqqXDgcuCwUDvhrrfdu8U&#10;rKtgUtx8nk8b2W53H8Guc7RK3d+Nb68gMo35Gv5vr7SCp/q5hr835QnI+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MX7DEAAAA3QAAAA8AAAAAAAAAAAAAAAAAmAIAAGRycy9k&#10;b3ducmV2LnhtbFBLBQYAAAAABAAEAPUAAACJAwAAAAA=&#10;" fillcolor="#272727 [2749]" stroked="f" strokeweight="1pt">
                      <v:stroke joinstyle="miter"/>
                      <v:shadow on="t" color="black" opacity="26214f" origin=",-.5" offset="0,3pt"/>
                    </v:oval>
                  </v:group>
                  <v:rect id="Rectangle 3654" o:spid="_x0000_s1056"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ccK8kA&#10;AADdAAAADwAAAGRycy9kb3ducmV2LnhtbESPT2sCMRTE70K/Q3iFXopma3UpW6NYodqDtviH4vGx&#10;ee5u3bwsSdT12zeFgsdhZn7DjCatqcWZnK8sK3jqJSCIc6srLhTstu/dFxA+IGusLZOCK3mYjO86&#10;I8y0vfCazptQiAhhn6GCMoQmk9LnJRn0PdsQR+9gncEQpSukdniJcFPLfpKk0mDFcaHEhmYl5cfN&#10;ySjY77arwZv7+tkf5svv1H7SwhePSj3ct9NXEIHacAv/tz+0gud0OIC/N/EJyPE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yccK8kAAADdAAAADwAAAAAAAAAAAAAAAACYAgAA&#10;ZHJzL2Rvd25yZXYueG1sUEsFBgAAAAAEAAQA9QAAAI4DAAAAAA==&#10;" fillcolor="#0070c0" stroked="f" strokeweight="1pt"/>
                </v:group>
                <v:group id="Group 3323" o:spid="_x0000_s1057" style="position:absolute;left:53435;top:1047;width:2095;height:2496"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lMoMUAAADdAAAADwAAAGRycy9kb3ducmV2LnhtbESPQYvCMBSE7wv+h/AE&#10;b2tayy5SjSKi4kEWVgXx9miebbF5KU1s67/fLAgeh5n5hpkve1OJlhpXWlYQjyMQxJnVJecKzqft&#10;5xSE88gaK8uk4EkOlovBxxxTbTv+pfbocxEg7FJUUHhfp1K6rCCDbmxr4uDdbGPQB9nkUjfYBbip&#10;5CSKvqXBksNCgTWtC8rux4dRsOuwWyXxpj3cb+vn9fT1cznEpNRo2K9mIDz1/h1+tfdaQZJME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5pTKDFAAAA3QAA&#10;AA8AAAAAAAAAAAAAAAAAqgIAAGRycy9kb3ducmV2LnhtbFBLBQYAAAAABAAEAPoAAACcAwAAAAA=&#10;">
                  <v:shape id="Google Shape;201;p17" o:spid="_x0000_s1058"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01OcYA&#10;AADdAAAADwAAAGRycy9kb3ducmV2LnhtbESPQWvCQBSE7wX/w/KE3upGpWmMriKCID0IjaLXR/aZ&#10;pM2+jdnVpP/eLQg9DjPzDbNY9aYWd2pdZVnBeBSBIM6trrhQcDxs3xIQziNrrC2Tgl9ysFoOXhaY&#10;atvxF90zX4gAYZeigtL7JpXS5SUZdCPbEAfvYluDPsi2kLrFLsBNLSdRFEuDFYeFEhvalJT/ZDej&#10;YH9L/E6frsnnx/kUf8+67HjIK6Veh/16DsJT7//Dz/ZOK5i+j2P4exOegF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H01OcYAAADdAAAADwAAAAAAAAAAAAAAAACYAgAAZHJz&#10;L2Rvd25yZXYueG1sUEsFBgAAAAAEAAQA9QAAAIsD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059"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fov8YA&#10;AADdAAAADwAAAGRycy9kb3ducmV2LnhtbESPQWvCQBSE74X+h+UVvIhuVKwSXaWUFooi0kTw+si+&#10;ZoPZtyG7avz3riD0OMzMN8xy3dlaXKj1lWMFo2ECgrhwuuJSwSH/HsxB+ICssXZMCm7kYb16fVli&#10;qt2Vf+mShVJECPsUFZgQmlRKXxiy6IeuIY7en2sthijbUuoWrxFuazlOkndpseK4YLChT0PFKTtb&#10;BXW+322/+tPs2MdsPPFmc9qWG6V6b93HAkSgLvyHn+0frWAyHc3g8SY+Abm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pfov8YAAADdAAAADwAAAAAAAAAAAAAAAACYAgAAZHJz&#10;L2Rvd25yZXYueG1sUEsFBgAAAAAEAAQA9QAAAIsDAAAAAA==&#10;" path="m2643,1l417,1c191,1,,143,,370,,608,191,751,417,751r2214,c2870,751,3060,608,3060,370,3060,143,2870,1,2643,1xe" filled="f" strokecolor="white [3212]">
                    <v:path arrowok="t" o:extrusionok="f"/>
                  </v:shape>
                  <v:shape id="Google Shape;203;p17" o:spid="_x0000_s1060"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dVsMA&#10;AADdAAAADwAAAGRycy9kb3ducmV2LnhtbERPTUvDQBC9C/6HZYTe7CZNFYndFpG2FHoyVqi3MTtm&#10;g9nZkN228d87h4LHx/terEbfqTMNsQ1sIJ9moIjrYFtuDBzeN/dPoGJCttgFJgO/FGG1vL1ZYGnD&#10;hd/oXKVGSQjHEg24lPpS61g78hinoScW7jsMHpPAodF2wIuE+07PsuxRe2xZGhz29Oqo/qlO3kAR&#10;j+6z2G6+bDPj4359+CiqeW7M5G58eQaVaEz/4qt7Z8X3kMtceSNPQ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RdVsMAAADdAAAADwAAAAAAAAAAAAAAAACYAgAAZHJzL2Rv&#10;d25yZXYueG1sUEsFBgAAAAAEAAQA9QAAAIgDAAAAAA==&#10;" path="m1976,l417,c191,,,131,,369,,596,191,739,417,739r1559,c2203,739,2393,596,2393,369,2393,131,2203,,1976,xe" filled="f" strokecolor="white [3212]">
                    <v:path arrowok="t" o:extrusionok="f"/>
                  </v:shape>
                  <v:group id="Google Shape;204;p17" o:spid="_x0000_s1061"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6ZzD8cAAADdAAAADwAAAGRycy9kb3ducmV2LnhtbESPQWvCQBSE7wX/w/IK&#10;3ppNlJSaZhWRKh5CoSqU3h7ZZxLMvg3ZbRL/fbdQ6HGYmW+YfDOZVgzUu8aygiSKQRCXVjdcKbic&#10;908vIJxH1thaJgV3crBZzx5yzLQd+YOGk69EgLDLUEHtfZdJ6cqaDLrIdsTBu9reoA+yr6TucQxw&#10;08pFHD9Lgw2HhRo72tVU3k7fRsFhxHG7TN6G4nbd3b/O6ftnkZBS88dp+wrC0+T/w3/to1awTJMV&#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6ZzD8cAAADd&#10;AAAADwAAAAAAAAAAAAAAAACqAgAAZHJzL2Rvd25yZXYueG1sUEsFBgAAAAAEAAQA+gAAAJ4DAAAA&#10;AA==&#10;">
                    <v:shape id="Google Shape;205;p17" o:spid="_x0000_s1062"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UNwMIA&#10;AADdAAAADwAAAGRycy9kb3ducmV2LnhtbERPy2rCQBTdF/yH4QrdFJ34IMboKCIUuqyp3V8z1ySa&#10;uRNmxpj+fWdR6PJw3tv9YFrRk/ONZQWzaQKCuLS64UrB+et9koHwAVlja5kU/JCH/W70ssVc2yef&#10;qC9CJWII+xwV1CF0uZS+rMmgn9qOOHJX6wyGCF0ltcNnDDetnCdJKg02HBtq7OhYU3kvHkbBbTVk&#10;7u30ub4siux7WZ37LsirUq/j4bABEWgI/+I/94dWsEiXcW58E5+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dQ3AwgAAAN0AAAAPAAAAAAAAAAAAAAAAAJgCAABkcnMvZG93&#10;bnJldi54bWxQSwUGAAAAAAQABAD1AAAAhwMAAAAA&#10;" path="m227,1501v107,,226,-72,226,-167l453,167c453,84,322,1,227,1,144,1,1,84,1,167r,1167c1,1429,144,1501,227,1501xe" filled="f" stroked="f">
                      <v:path arrowok="t" o:extrusionok="f"/>
                    </v:shape>
                    <v:shape id="Google Shape;206;p17" o:spid="_x0000_s1063"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NnF8UA&#10;AADdAAAADwAAAGRycy9kb3ducmV2LnhtbESPQU/CQBSE7yb+h80z8SZbwBCtLIRCIHCkevD47D7b&#10;avdts/uE+u9ZEhOPk5n5JjNfDq5TJwqx9WxgPMpAEVfetlwbeHvdPjyBioJssfNMBn4pwnJxezPH&#10;3PozH+lUSq0ShGOOBhqRPtc6Vg05jCPfEyfv0weHkmSotQ14TnDX6UmWzbTDltNCgz2tG6q+yx9n&#10;oCgnxeEdD+MgX3Gzd4W43Yc15v5uWL2AEhrkP/zX3lsD09njM1zfpCegF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c2cXxQAAAN0AAAAPAAAAAAAAAAAAAAAAAJgCAABkcnMv&#10;ZG93bnJldi54bWxQSwUGAAAAAAQABAD1AAAAigMAAAAA&#10;" path="m929,60c846,,750,36,703,108l60,1060c,1143,24,1251,95,1310v36,12,60,24,96,24c250,1334,298,1310,334,1251l976,298v60,-71,36,-178,-47,-238xe" filled="f" stroked="f">
                      <v:path arrowok="t" o:extrusionok="f"/>
                    </v:shape>
                    <v:shape id="Google Shape;207;p17" o:spid="_x0000_s1064"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FJIsMA&#10;AADdAAAADwAAAGRycy9kb3ducmV2LnhtbERP3WrCMBS+H+wdwhnsTlOnllGbytAJsl2IrQ9w1hzb&#10;YnPSNZnGt18uBrv8+P7zdTC9uNLoOssKZtMEBHFtdceNglO1m7yCcB5ZY2+ZFNzJwbp4fMgx0/bG&#10;R7qWvhExhF2GClrvh0xKV7dk0E3tQBy5sx0N+gjHRuoRbzHc9PIlSVJpsOPY0OJAm5bqS/ljFNCn&#10;ff/qQ7nYcroJ1WH7Yeenb6Wen8LbCoSn4P/Ff+69VjBPl3F/fBOfgC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TFJIsMAAADdAAAADwAAAAAAAAAAAAAAAACYAgAAZHJzL2Rv&#10;d25yZXYueG1sUEsFBgAAAAAEAAQA9QAAAIgDAAAAAA==&#10;" path="m822,1346v24,,60,-12,83,-35c989,1263,1013,1156,953,1072l334,108c286,25,179,1,96,48,12,108,1,215,48,298r619,965c703,1322,763,1346,822,1346xe" filled="f" stroked="f">
                      <v:path arrowok="t" o:extrusionok="f"/>
                    </v:shape>
                    <v:shape id="Google Shape;208;p17" o:spid="_x0000_s1065"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nsdcUA&#10;AADdAAAADwAAAGRycy9kb3ducmV2LnhtbESP0WrCQBRE34X+w3IFX6TuRqmV6EZKg8U+VvsB1+w1&#10;iWbvhuw2xr/vFgo+DjNzhtlsB9uInjpfO9aQzBQI4sKZmksN38fd8wqED8gGG8ek4U4ettnTaIOp&#10;cTf+ov4QShEh7FPUUIXQplL6oiKLfuZa4uidXWcxRNmV0nR4i3DbyLlSS2mx5rhQYUvvFRXXw4/V&#10;cCK5CFScc/W6b3L1meTT48dF68l4eFuDCDSER/i/vTcaFsuXBP7exCcg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iex1xQAAAN0AAAAPAAAAAAAAAAAAAAAAAJgCAABkcnMv&#10;ZG93bnJldi54bWxQSwUGAAAAAAQABAD1AAAAigMAAAAA&#10;" path="m1287,596l275,48c191,1,84,36,48,120,1,191,25,310,120,346l1132,894v24,11,48,23,71,23c1263,917,1322,882,1358,822v36,-71,12,-190,-71,-226xe" filled="f" stroked="f">
                      <v:path arrowok="t" o:extrusionok="f"/>
                    </v:shape>
                    <v:shape id="Google Shape;209;p17" o:spid="_x0000_s1066"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fcaMgA&#10;AADdAAAADwAAAGRycy9kb3ducmV2LnhtbESPQWvCQBSE74L/YXkFL1I3UZSQukpbKJQiSNOiHl+z&#10;r0kw+zZkVxP99a5Q6HGYmW+Y5bo3tThT6yrLCuJJBII4t7riQsH319tjAsJ5ZI21ZVJwIQfr1XCw&#10;xFTbjj/pnPlCBAi7FBWU3jeplC4vyaCb2IY4eL+2NeiDbAupW+wC3NRyGkULabDisFBiQ68l5cfs&#10;ZBRsSV67rf95OXzsLskmS+L9YRwrNXron59AeOr9f/iv/a4VzBbzKdzfhCcgV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hp9xoyAAAAN0AAAAPAAAAAAAAAAAAAAAAAJgCAABk&#10;cnMvZG93bnJldi54bWxQSwUGAAAAAAQABAD1AAAAjQM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Pr="00071BAC" w:rsidRDefault="000D0CA1" w:rsidP="000D0CA1">
      <w:pPr>
        <w:bidi w:val="0"/>
        <w:rPr>
          <w:rFonts w:ascii="Adobe Arabic" w:hAnsi="Adobe Arabic" w:cs="Adobe Arabic"/>
          <w:sz w:val="36"/>
          <w:szCs w:val="36"/>
          <w:rtl/>
        </w:rPr>
      </w:pPr>
      <w:r w:rsidRPr="00071BAC">
        <w:rPr>
          <w:noProof/>
          <w:rtl/>
        </w:rPr>
        <mc:AlternateContent>
          <mc:Choice Requires="wpg">
            <w:drawing>
              <wp:anchor distT="0" distB="0" distL="114300" distR="114300" simplePos="0" relativeHeight="252263424" behindDoc="0" locked="0" layoutInCell="1" allowOverlap="1" wp14:anchorId="38604B23" wp14:editId="612F3EFA">
                <wp:simplePos x="0" y="0"/>
                <wp:positionH relativeFrom="column">
                  <wp:posOffset>380536</wp:posOffset>
                </wp:positionH>
                <wp:positionV relativeFrom="paragraph">
                  <wp:posOffset>62230</wp:posOffset>
                </wp:positionV>
                <wp:extent cx="4990294" cy="521738"/>
                <wp:effectExtent l="0" t="0" r="1270" b="0"/>
                <wp:wrapThrough wrapText="bothSides">
                  <wp:wrapPolygon edited="0">
                    <wp:start x="18389" y="0"/>
                    <wp:lineTo x="0" y="1579"/>
                    <wp:lineTo x="0" y="19732"/>
                    <wp:lineTo x="19379" y="20521"/>
                    <wp:lineTo x="21441" y="20521"/>
                    <wp:lineTo x="21523" y="18153"/>
                    <wp:lineTo x="21523" y="1579"/>
                    <wp:lineTo x="20451" y="0"/>
                    <wp:lineTo x="18389" y="0"/>
                  </wp:wrapPolygon>
                </wp:wrapThrough>
                <wp:docPr id="7349" name="Group 17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4990294" cy="521738"/>
                          <a:chOff x="4" y="9711"/>
                          <a:chExt cx="62261" cy="8579"/>
                        </a:xfrm>
                      </wpg:grpSpPr>
                      <wps:wsp>
                        <wps:cNvPr id="7350" name="Google Shape;773;p16"/>
                        <wps:cNvSpPr>
                          <a:spLocks/>
                        </wps:cNvSpPr>
                        <wps:spPr bwMode="auto">
                          <a:xfrm>
                            <a:off x="183" y="10842"/>
                            <a:ext cx="62083" cy="6673"/>
                          </a:xfrm>
                          <a:custGeom>
                            <a:avLst/>
                            <a:gdLst>
                              <a:gd name="T0" fmla="*/ 3215 w 162914"/>
                              <a:gd name="T1" fmla="*/ 1 h 24004"/>
                              <a:gd name="T2" fmla="*/ 1 w 162914"/>
                              <a:gd name="T3" fmla="*/ 3215 h 24004"/>
                              <a:gd name="T4" fmla="*/ 1 w 162914"/>
                              <a:gd name="T5" fmla="*/ 20789 h 24004"/>
                              <a:gd name="T6" fmla="*/ 3215 w 162914"/>
                              <a:gd name="T7" fmla="*/ 24004 h 24004"/>
                              <a:gd name="T8" fmla="*/ 159699 w 162914"/>
                              <a:gd name="T9" fmla="*/ 24004 h 24004"/>
                              <a:gd name="T10" fmla="*/ 162914 w 162914"/>
                              <a:gd name="T11" fmla="*/ 20789 h 24004"/>
                              <a:gd name="T12" fmla="*/ 162914 w 162914"/>
                              <a:gd name="T13" fmla="*/ 3215 h 24004"/>
                              <a:gd name="T14" fmla="*/ 159699 w 162914"/>
                              <a:gd name="T15" fmla="*/ 1 h 24004"/>
                              <a:gd name="T16" fmla="*/ 3215 w 162914"/>
                              <a:gd name="T17" fmla="*/ 1 h 240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rgbClr val="000000">
                              <a:alpha val="32941"/>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51" name="Google Shape;774;p16"/>
                        <wps:cNvSpPr>
                          <a:spLocks/>
                        </wps:cNvSpPr>
                        <wps:spPr bwMode="auto">
                          <a:xfrm>
                            <a:off x="4" y="10663"/>
                            <a:ext cx="62262" cy="6673"/>
                          </a:xfrm>
                          <a:custGeom>
                            <a:avLst/>
                            <a:gdLst>
                              <a:gd name="T0" fmla="*/ 3215 w 162914"/>
                              <a:gd name="T1" fmla="*/ 1 h 24004"/>
                              <a:gd name="T2" fmla="*/ 1 w 162914"/>
                              <a:gd name="T3" fmla="*/ 3215 h 24004"/>
                              <a:gd name="T4" fmla="*/ 1 w 162914"/>
                              <a:gd name="T5" fmla="*/ 20789 h 24004"/>
                              <a:gd name="T6" fmla="*/ 3215 w 162914"/>
                              <a:gd name="T7" fmla="*/ 24004 h 24004"/>
                              <a:gd name="T8" fmla="*/ 159699 w 162914"/>
                              <a:gd name="T9" fmla="*/ 24004 h 24004"/>
                              <a:gd name="T10" fmla="*/ 162914 w 162914"/>
                              <a:gd name="T11" fmla="*/ 20789 h 24004"/>
                              <a:gd name="T12" fmla="*/ 162914 w 162914"/>
                              <a:gd name="T13" fmla="*/ 3215 h 24004"/>
                              <a:gd name="T14" fmla="*/ 159699 w 162914"/>
                              <a:gd name="T15" fmla="*/ 1 h 24004"/>
                              <a:gd name="T16" fmla="*/ 3215 w 162914"/>
                              <a:gd name="T17" fmla="*/ 1 h 240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chemeClr val="lt2">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52" name="Google Shape;775;p16"/>
                        <wps:cNvSpPr>
                          <a:spLocks/>
                        </wps:cNvSpPr>
                        <wps:spPr bwMode="auto">
                          <a:xfrm>
                            <a:off x="3521" y="9711"/>
                            <a:ext cx="5186" cy="953"/>
                          </a:xfrm>
                          <a:custGeom>
                            <a:avLst/>
                            <a:gdLst>
                              <a:gd name="T0" fmla="*/ 620 w 26552"/>
                              <a:gd name="T1" fmla="*/ 1 h 3430"/>
                              <a:gd name="T2" fmla="*/ 1 w 26552"/>
                              <a:gd name="T3" fmla="*/ 3430 h 3430"/>
                              <a:gd name="T4" fmla="*/ 25873 w 26552"/>
                              <a:gd name="T5" fmla="*/ 3430 h 3430"/>
                              <a:gd name="T6" fmla="*/ 26552 w 26552"/>
                              <a:gd name="T7" fmla="*/ 1 h 3430"/>
                              <a:gd name="T8" fmla="*/ 620 w 26552"/>
                              <a:gd name="T9" fmla="*/ 1 h 3430"/>
                            </a:gdLst>
                            <a:ahLst/>
                            <a:cxnLst>
                              <a:cxn ang="0">
                                <a:pos x="T0" y="T1"/>
                              </a:cxn>
                              <a:cxn ang="0">
                                <a:pos x="T2" y="T3"/>
                              </a:cxn>
                              <a:cxn ang="0">
                                <a:pos x="T4" y="T5"/>
                              </a:cxn>
                              <a:cxn ang="0">
                                <a:pos x="T6" y="T7"/>
                              </a:cxn>
                              <a:cxn ang="0">
                                <a:pos x="T8" y="T9"/>
                              </a:cxn>
                            </a:cxnLst>
                            <a:rect l="0" t="0" r="r" b="b"/>
                            <a:pathLst>
                              <a:path w="26552" h="3430" extrusionOk="0">
                                <a:moveTo>
                                  <a:pt x="620" y="1"/>
                                </a:moveTo>
                                <a:lnTo>
                                  <a:pt x="1" y="3430"/>
                                </a:lnTo>
                                <a:lnTo>
                                  <a:pt x="25873" y="3430"/>
                                </a:lnTo>
                                <a:lnTo>
                                  <a:pt x="26552" y="1"/>
                                </a:lnTo>
                                <a:lnTo>
                                  <a:pt x="620" y="1"/>
                                </a:lnTo>
                                <a:close/>
                              </a:path>
                            </a:pathLst>
                          </a:custGeom>
                          <a:solidFill>
                            <a:srgbClr val="FDD77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53" name="Google Shape;776;p16"/>
                        <wps:cNvSpPr>
                          <a:spLocks/>
                        </wps:cNvSpPr>
                        <wps:spPr bwMode="auto">
                          <a:xfrm>
                            <a:off x="671" y="17337"/>
                            <a:ext cx="5186" cy="954"/>
                          </a:xfrm>
                          <a:custGeom>
                            <a:avLst/>
                            <a:gdLst>
                              <a:gd name="T0" fmla="*/ 620 w 26552"/>
                              <a:gd name="T1" fmla="*/ 1 h 3430"/>
                              <a:gd name="T2" fmla="*/ 1 w 26552"/>
                              <a:gd name="T3" fmla="*/ 3430 h 3430"/>
                              <a:gd name="T4" fmla="*/ 25921 w 26552"/>
                              <a:gd name="T5" fmla="*/ 3430 h 3430"/>
                              <a:gd name="T6" fmla="*/ 26552 w 26552"/>
                              <a:gd name="T7" fmla="*/ 1 h 3430"/>
                              <a:gd name="T8" fmla="*/ 620 w 26552"/>
                              <a:gd name="T9" fmla="*/ 1 h 3430"/>
                            </a:gdLst>
                            <a:ahLst/>
                            <a:cxnLst>
                              <a:cxn ang="0">
                                <a:pos x="T0" y="T1"/>
                              </a:cxn>
                              <a:cxn ang="0">
                                <a:pos x="T2" y="T3"/>
                              </a:cxn>
                              <a:cxn ang="0">
                                <a:pos x="T4" y="T5"/>
                              </a:cxn>
                              <a:cxn ang="0">
                                <a:pos x="T6" y="T7"/>
                              </a:cxn>
                              <a:cxn ang="0">
                                <a:pos x="T8" y="T9"/>
                              </a:cxn>
                            </a:cxnLst>
                            <a:rect l="0" t="0" r="r" b="b"/>
                            <a:pathLst>
                              <a:path w="26552" h="3430" extrusionOk="0">
                                <a:moveTo>
                                  <a:pt x="620" y="1"/>
                                </a:moveTo>
                                <a:lnTo>
                                  <a:pt x="1" y="3430"/>
                                </a:lnTo>
                                <a:lnTo>
                                  <a:pt x="25921" y="3430"/>
                                </a:lnTo>
                                <a:lnTo>
                                  <a:pt x="26552" y="1"/>
                                </a:lnTo>
                                <a:lnTo>
                                  <a:pt x="620" y="1"/>
                                </a:lnTo>
                                <a:close/>
                              </a:path>
                            </a:pathLst>
                          </a:custGeom>
                          <a:solidFill>
                            <a:srgbClr val="FDD77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54" name="Google Shape;777;p16"/>
                        <wps:cNvSpPr>
                          <a:spLocks/>
                        </wps:cNvSpPr>
                        <wps:spPr bwMode="auto">
                          <a:xfrm>
                            <a:off x="1072" y="17337"/>
                            <a:ext cx="4123" cy="477"/>
                          </a:xfrm>
                          <a:custGeom>
                            <a:avLst/>
                            <a:gdLst>
                              <a:gd name="T0" fmla="*/ 0 w 21110"/>
                              <a:gd name="T1" fmla="*/ 1 h 1716"/>
                              <a:gd name="T2" fmla="*/ 1393 w 21110"/>
                              <a:gd name="T3" fmla="*/ 1715 h 1716"/>
                              <a:gd name="T4" fmla="*/ 21110 w 21110"/>
                              <a:gd name="T5" fmla="*/ 1715 h 1716"/>
                              <a:gd name="T6" fmla="*/ 21110 w 21110"/>
                              <a:gd name="T7" fmla="*/ 1 h 1716"/>
                              <a:gd name="T8" fmla="*/ 0 w 21110"/>
                              <a:gd name="T9" fmla="*/ 1 h 1716"/>
                            </a:gdLst>
                            <a:ahLst/>
                            <a:cxnLst>
                              <a:cxn ang="0">
                                <a:pos x="T0" y="T1"/>
                              </a:cxn>
                              <a:cxn ang="0">
                                <a:pos x="T2" y="T3"/>
                              </a:cxn>
                              <a:cxn ang="0">
                                <a:pos x="T4" y="T5"/>
                              </a:cxn>
                              <a:cxn ang="0">
                                <a:pos x="T6" y="T7"/>
                              </a:cxn>
                              <a:cxn ang="0">
                                <a:pos x="T8" y="T9"/>
                              </a:cxn>
                            </a:cxnLst>
                            <a:rect l="0" t="0" r="r" b="b"/>
                            <a:pathLst>
                              <a:path w="21110" h="1716" extrusionOk="0">
                                <a:moveTo>
                                  <a:pt x="0" y="1"/>
                                </a:moveTo>
                                <a:lnTo>
                                  <a:pt x="1393" y="1715"/>
                                </a:lnTo>
                                <a:lnTo>
                                  <a:pt x="21110" y="1715"/>
                                </a:lnTo>
                                <a:lnTo>
                                  <a:pt x="21110" y="1"/>
                                </a:lnTo>
                                <a:lnTo>
                                  <a:pt x="0" y="1"/>
                                </a:lnTo>
                                <a:close/>
                              </a:path>
                            </a:pathLst>
                          </a:custGeom>
                          <a:solidFill>
                            <a:srgbClr val="E0921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55" name="Google Shape;778;p16"/>
                        <wps:cNvSpPr>
                          <a:spLocks/>
                        </wps:cNvSpPr>
                        <wps:spPr bwMode="auto">
                          <a:xfrm>
                            <a:off x="4422" y="10188"/>
                            <a:ext cx="4248" cy="476"/>
                          </a:xfrm>
                          <a:custGeom>
                            <a:avLst/>
                            <a:gdLst>
                              <a:gd name="T0" fmla="*/ 596 w 21754"/>
                              <a:gd name="T1" fmla="*/ 0 h 1715"/>
                              <a:gd name="T2" fmla="*/ 0 w 21754"/>
                              <a:gd name="T3" fmla="*/ 1715 h 1715"/>
                              <a:gd name="T4" fmla="*/ 21753 w 21754"/>
                              <a:gd name="T5" fmla="*/ 1715 h 1715"/>
                              <a:gd name="T6" fmla="*/ 20312 w 21754"/>
                              <a:gd name="T7" fmla="*/ 0 h 1715"/>
                              <a:gd name="T8" fmla="*/ 596 w 21754"/>
                              <a:gd name="T9" fmla="*/ 0 h 1715"/>
                            </a:gdLst>
                            <a:ahLst/>
                            <a:cxnLst>
                              <a:cxn ang="0">
                                <a:pos x="T0" y="T1"/>
                              </a:cxn>
                              <a:cxn ang="0">
                                <a:pos x="T2" y="T3"/>
                              </a:cxn>
                              <a:cxn ang="0">
                                <a:pos x="T4" y="T5"/>
                              </a:cxn>
                              <a:cxn ang="0">
                                <a:pos x="T6" y="T7"/>
                              </a:cxn>
                              <a:cxn ang="0">
                                <a:pos x="T8" y="T9"/>
                              </a:cxn>
                            </a:cxnLst>
                            <a:rect l="0" t="0" r="r" b="b"/>
                            <a:pathLst>
                              <a:path w="21754" h="1715" extrusionOk="0">
                                <a:moveTo>
                                  <a:pt x="596" y="0"/>
                                </a:moveTo>
                                <a:lnTo>
                                  <a:pt x="0" y="1715"/>
                                </a:lnTo>
                                <a:lnTo>
                                  <a:pt x="21753" y="1715"/>
                                </a:lnTo>
                                <a:lnTo>
                                  <a:pt x="20312" y="0"/>
                                </a:lnTo>
                                <a:lnTo>
                                  <a:pt x="596" y="0"/>
                                </a:lnTo>
                                <a:close/>
                              </a:path>
                            </a:pathLst>
                          </a:custGeom>
                          <a:solidFill>
                            <a:srgbClr val="E0921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56" name="Google Shape;779;p16"/>
                        <wps:cNvSpPr>
                          <a:spLocks/>
                        </wps:cNvSpPr>
                        <wps:spPr bwMode="auto">
                          <a:xfrm>
                            <a:off x="1004" y="10188"/>
                            <a:ext cx="6492" cy="7626"/>
                          </a:xfrm>
                          <a:custGeom>
                            <a:avLst/>
                            <a:gdLst>
                              <a:gd name="T0" fmla="*/ 4977 w 30909"/>
                              <a:gd name="T1" fmla="*/ 0 h 27433"/>
                              <a:gd name="T2" fmla="*/ 0 w 30909"/>
                              <a:gd name="T3" fmla="*/ 27432 h 27433"/>
                              <a:gd name="T4" fmla="*/ 25932 w 30909"/>
                              <a:gd name="T5" fmla="*/ 27432 h 27433"/>
                              <a:gd name="T6" fmla="*/ 30909 w 30909"/>
                              <a:gd name="T7" fmla="*/ 0 h 27433"/>
                              <a:gd name="T8" fmla="*/ 4977 w 30909"/>
                              <a:gd name="T9" fmla="*/ 0 h 27433"/>
                              <a:gd name="T10" fmla="*/ 0 w 30909"/>
                              <a:gd name="T11" fmla="*/ 0 h 27433"/>
                              <a:gd name="T12" fmla="*/ 30909 w 30909"/>
                              <a:gd name="T13" fmla="*/ 27433 h 27433"/>
                            </a:gdLst>
                            <a:ahLst/>
                            <a:cxnLst>
                              <a:cxn ang="0">
                                <a:pos x="T0" y="T1"/>
                              </a:cxn>
                              <a:cxn ang="0">
                                <a:pos x="T2" y="T3"/>
                              </a:cxn>
                              <a:cxn ang="0">
                                <a:pos x="T4" y="T5"/>
                              </a:cxn>
                              <a:cxn ang="0">
                                <a:pos x="T6" y="T7"/>
                              </a:cxn>
                              <a:cxn ang="0">
                                <a:pos x="T8" y="T9"/>
                              </a:cxn>
                            </a:cxnLst>
                            <a:rect l="T10" t="T11" r="T12" b="T13"/>
                            <a:pathLst>
                              <a:path w="30909" h="27433" extrusionOk="0">
                                <a:moveTo>
                                  <a:pt x="4977" y="0"/>
                                </a:moveTo>
                                <a:lnTo>
                                  <a:pt x="0" y="27432"/>
                                </a:lnTo>
                                <a:lnTo>
                                  <a:pt x="25932" y="27432"/>
                                </a:lnTo>
                                <a:lnTo>
                                  <a:pt x="30909" y="0"/>
                                </a:lnTo>
                                <a:lnTo>
                                  <a:pt x="4977" y="0"/>
                                </a:lnTo>
                                <a:close/>
                              </a:path>
                            </a:pathLst>
                          </a:custGeom>
                          <a:solidFill>
                            <a:srgbClr val="FCBD24"/>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7E58" w:rsidRPr="007743EF" w:rsidRDefault="00FC7E58" w:rsidP="000D0CA1">
                              <w:pPr>
                                <w:bidi w:val="0"/>
                                <w:jc w:val="center"/>
                                <w:rPr>
                                  <w:rFonts w:ascii="Adobe Arabic" w:hAnsi="Adobe Arabic" w:cs="Adobe Arabic"/>
                                  <w:color w:val="FFFFFF"/>
                                  <w:sz w:val="40"/>
                                  <w:szCs w:val="40"/>
                                  <w:rtl/>
                                  <w:lang w:bidi="ar-SY"/>
                                </w:rPr>
                              </w:pPr>
                              <w:r w:rsidRPr="007743EF">
                                <w:rPr>
                                  <w:rFonts w:ascii="Adobe Arabic" w:hAnsi="Adobe Arabic" w:cs="Adobe Arabic" w:hint="cs"/>
                                  <w:color w:val="FFFFFF"/>
                                  <w:sz w:val="40"/>
                                  <w:szCs w:val="40"/>
                                  <w:rtl/>
                                  <w:lang w:bidi="ar-SY"/>
                                </w:rPr>
                                <w:t>1</w:t>
                              </w:r>
                            </w:p>
                          </w:txbxContent>
                        </wps:txbx>
                        <wps:bodyPr rot="0" vert="horz" wrap="square" lIns="91425" tIns="91425" rIns="91425" bIns="91425" anchor="ctr" anchorCtr="0" upright="1">
                          <a:noAutofit/>
                        </wps:bodyPr>
                      </wps:wsp>
                      <wps:wsp>
                        <wps:cNvPr id="7357" name="Google Shape;782;p16"/>
                        <wps:cNvSpPr txBox="1">
                          <a:spLocks noChangeArrowheads="1"/>
                        </wps:cNvSpPr>
                        <wps:spPr bwMode="auto">
                          <a:xfrm>
                            <a:off x="8848" y="10815"/>
                            <a:ext cx="53418" cy="66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095CF6" w:rsidRDefault="00FC7E58" w:rsidP="000D0CA1">
                              <w:pPr>
                                <w:jc w:val="left"/>
                                <w:rPr>
                                  <w:rFonts w:ascii="Adobe Arabic" w:hAnsi="Adobe Arabic" w:cs="Adobe Arabic"/>
                                  <w:color w:val="434343"/>
                                  <w:sz w:val="34"/>
                                  <w:rtl/>
                                </w:rPr>
                              </w:pPr>
                              <w:r w:rsidRPr="00095CF6">
                                <w:rPr>
                                  <w:rFonts w:ascii="Adobe Arabic" w:hAnsi="Adobe Arabic" w:cs="Adobe Arabic"/>
                                  <w:sz w:val="36"/>
                                  <w:szCs w:val="36"/>
                                  <w:rtl/>
                                </w:rPr>
                                <w:t xml:space="preserve"> تحقيق الاستخدام الأفضل لعوامل الإنتاج المتاحة.</w:t>
                              </w:r>
                            </w:p>
                          </w:txbxContent>
                        </wps:txbx>
                        <wps:bodyPr rot="0" vert="horz" wrap="square" lIns="91425" tIns="36000" rIns="91425" bIns="3600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1779" o:spid="_x0000_s1067" style="position:absolute;left:0;text-align:left;margin-left:29.95pt;margin-top:4.9pt;width:392.95pt;height:41.1pt;flip:x;z-index:252263424;mso-position-horizontal-relative:text;mso-position-vertical-relative:text;mso-width-relative:margin;mso-height-relative:margin" coordorigin="4,9711" coordsize="62261,8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">
                <v:shape id="Google Shape;773;p16" o:spid="_x0000_s1068" style="position:absolute;left:183;top:10842;width:62083;height:6673;visibility:visible;mso-wrap-style:square;v-text-anchor:middle" coordsize="162914,2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Gwe8EA&#10;AADdAAAADwAAAGRycy9kb3ducmV2LnhtbERPTWvCQBC9F/wPywi91Y1Kq0RXEaHQ9tRGPXgbs2MS&#10;zM6G7NRs/333UOjx8b7X2+hadac+NJ4NTCcZKOLS24YrA8fD69MSVBBki61nMvBDAbab0cMac+sH&#10;/qJ7IZVKIRxyNFCLdLnWoazJYZj4jjhxV987lAT7StsehxTuWj3LshftsOHUUGNH+5rKW/HtDHxU&#10;nZziReLJDszU2ve5/zwb8ziOuxUooSj/4j/3mzWwmD+n/elNegJ68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uRsHvBAAAA3QAAAA8AAAAAAAAAAAAAAAAAmAIAAGRycy9kb3du&#10;cmV2LnhtbFBLBQYAAAAABAAEAPUAAACGAwAAAAA=&#10;" path="m3215,1c1441,1,1,1441,1,3215r,17574c1,22563,1441,24004,3215,24004r156484,c161473,24004,162914,22563,162914,20789r,-17574c162914,1441,161473,1,159699,1l3215,1xe" fillcolor="black" stroked="f">
                  <v:fill opacity="21588f"/>
                  <v:path arrowok="t" o:extrusionok="f" o:connecttype="custom" o:connectlocs="1225,0;0,894;0,5779;1225,6673;60858,6673;62083,5779;62083,894;60858,0;1225,0" o:connectangles="0,0,0,0,0,0,0,0,0"/>
                </v:shape>
                <v:shape id="Google Shape;774;p16" o:spid="_x0000_s1069" style="position:absolute;left:4;top:10663;width:62262;height:6673;visibility:visible;mso-wrap-style:square;v-text-anchor:middle" coordsize="162914,2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PGscA&#10;AADdAAAADwAAAGRycy9kb3ducmV2LnhtbESPT2sCMRTE7wW/Q3iCNzeroi1bo4hQaMGDblva4+vm&#10;7R/cvCxJqquf3giFHoeZ+Q2zXPemFSdyvrGsYJKkIIgLqxuuFHy8v4yfQPiArLG1TAou5GG9Gjws&#10;MdP2zAc65aESEcI+QwV1CF0mpS9qMugT2xFHr7TOYIjSVVI7PEe4aeU0TRfSYMNxocaOtjUVx/zX&#10;KPC4e8uPP19XW3X76+d3WW4PrlRqNOw3zyAC9eE//Nd+1QoeZ/MJ3N/EJyB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f+jxrHAAAA3QAAAA8AAAAAAAAAAAAAAAAAmAIAAGRy&#10;cy9kb3ducmV2LnhtbFBLBQYAAAAABAAEAPUAAACMAwAAAAA=&#10;" path="m3215,1c1441,1,1,1441,1,3215r,17574c1,22563,1441,24004,3215,24004r156484,c161473,24004,162914,22563,162914,20789r,-17574c162914,1441,161473,1,159699,1l3215,1xe" fillcolor="#e7e6e6 [3203]" stroked="f">
                  <v:path arrowok="t" o:extrusionok="f" o:connecttype="custom" o:connectlocs="1229,0;0,894;0,5779;1229,6673;61033,6673;62262,5779;62262,894;61033,0;1229,0" o:connectangles="0,0,0,0,0,0,0,0,0"/>
                </v:shape>
                <v:shape id="Google Shape;775;p16" o:spid="_x0000_s1070" style="position:absolute;left:3521;top:9711;width:5186;height:953;visibility:visible;mso-wrap-style:square;v-text-anchor:middle" coordsize="26552,3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4ZcYA&#10;AADdAAAADwAAAGRycy9kb3ducmV2LnhtbESPQWsCMRSE7wX/Q3iCt5rtamtZjSLagh56qPXg8XXz&#10;3CzdvKybqPHfm0Khx2FmvmFmi2gbcaHO144VPA0zEMSl0zVXCvZf74+vIHxA1tg4JgU38rCY9x5m&#10;WGh35U+67EIlEoR9gQpMCG0hpS8NWfRD1xIn7+g6iyHJrpK6w2uC20bmWfYiLdacFgy2tDJU/uzO&#10;VgFvT+bwYfKRXG++9y6+HSaRx0oN+nE5BREohv/wX3ujFUxGzzn8vklPQM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m4ZcYAAADdAAAADwAAAAAAAAAAAAAAAACYAgAAZHJz&#10;L2Rvd25yZXYueG1sUEsFBgAAAAAEAAQA9QAAAIsDAAAAAA==&#10;" path="m620,1l1,3430r25872,l26552,1,620,1xe" fillcolor="#fdd77c" stroked="f">
                  <v:path arrowok="t" o:extrusionok="f" o:connecttype="custom" o:connectlocs="121,0;0,953;5053,953;5186,0;121,0" o:connectangles="0,0,0,0,0"/>
                </v:shape>
                <v:shape id="Google Shape;776;p16" o:spid="_x0000_s1071" style="position:absolute;left:671;top:17337;width:5186;height:954;visibility:visible;mso-wrap-style:square;v-text-anchor:middle" coordsize="26552,3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Ud/sYA&#10;AADdAAAADwAAAGRycy9kb3ducmV2LnhtbESPQWsCMRSE7wX/Q3iCt5qta2tZjSKtgh56qPXg8XXz&#10;3CzdvKybqPHfm0Khx2FmvmFmi2gbcaHO144VPA0zEMSl0zVXCvZf68dXED4ga2wck4IbeVjMew8z&#10;LLS78idddqESCcK+QAUmhLaQ0peGLPqha4mTd3SdxZBkV0nd4TXBbSNHWfYiLdacFgy29Gao/Nmd&#10;rQLenszhw4xy+b753ru4Okwij5Ua9ONyCiJQDP/hv/ZGK5jkzzn8vklPQM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KUd/sYAAADdAAAADwAAAAAAAAAAAAAAAACYAgAAZHJz&#10;L2Rvd25yZXYueG1sUEsFBgAAAAAEAAQA9QAAAIsDAAAAAA==&#10;" path="m620,1l1,3430r25920,l26552,1,620,1xe" fillcolor="#fdd77c" stroked="f">
                  <v:path arrowok="t" o:extrusionok="f" o:connecttype="custom" o:connectlocs="121,0;0,954;5063,954;5186,0;121,0" o:connectangles="0,0,0,0,0"/>
                </v:shape>
                <v:shape id="Google Shape;777;p16" o:spid="_x0000_s1072" style="position:absolute;left:1072;top:17337;width:4123;height:477;visibility:visible;mso-wrap-style:square;v-text-anchor:middle" coordsize="21110,1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wG7MUA&#10;AADdAAAADwAAAGRycy9kb3ducmV2LnhtbESPT2vCQBTE74V+h+UVvNVNW2s0uooERKl68N/9kX0m&#10;odm3YXfV+O27hUKPw8z8hpnOO9OIGzlfW1bw1k9AEBdW11wqOB2XryMQPiBrbCyTggd5mM+en6aY&#10;aXvnPd0OoRQRwj5DBVUIbSalLyoy6Pu2JY7exTqDIUpXSu3wHuGmke9JMpQGa44LFbaUV1R8H65G&#10;wZn4snH+azGm1Xq8zU95uktrpXov3WICIlAX/sN/7bVWkH58DuD3TXwCcv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PAbsxQAAAN0AAAAPAAAAAAAAAAAAAAAAAJgCAABkcnMv&#10;ZG93bnJldi54bWxQSwUGAAAAAAQABAD1AAAAigMAAAAA&#10;" path="m,1l1393,1715r19717,l21110,1,,1xe" fillcolor="#e09214" stroked="f">
                  <v:path arrowok="t" o:extrusionok="f" o:connecttype="custom" o:connectlocs="0,0;272,477;4123,477;4123,0;0,0" o:connectangles="0,0,0,0,0"/>
                </v:shape>
                <v:shape id="Google Shape;778;p16" o:spid="_x0000_s1073" style="position:absolute;left:4422;top:10188;width:4248;height:476;visibility:visible;mso-wrap-style:square;v-text-anchor:middle" coordsize="21754,1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xmS8UA&#10;AADdAAAADwAAAGRycy9kb3ducmV2LnhtbESPT2sCMRTE74LfITzBy1KzKrZlaxRRBE/1T23Pj+R1&#10;d+nmZUmibr99UxA8DjPzG2a+7GwjruRD7VjBeJSDINbO1FwqOH9sn15BhIhssHFMCn4pwHLR782x&#10;MO7GR7qeYikShEOBCqoY20LKoCuyGEauJU7et/MWY5K+lMbjLcFtIyd5/iwt1pwWKmxpXZH+OV2s&#10;gg2H82GvfV5n8lO/f00vWRZIqeGgW72BiNTFR/je3hkFL9PZDP7fpCc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GZLxQAAAN0AAAAPAAAAAAAAAAAAAAAAAJgCAABkcnMv&#10;ZG93bnJldi54bWxQSwUGAAAAAAQABAD1AAAAigMAAAAA&#10;" path="m596,l,1715r21753,l20312,,596,xe" fillcolor="#e09214" stroked="f">
                  <v:path arrowok="t" o:extrusionok="f" o:connecttype="custom" o:connectlocs="116,0;0,476;4248,476;3966,0;116,0" o:connectangles="0,0,0,0,0"/>
                </v:shape>
                <v:shape id="Google Shape;779;p16" o:spid="_x0000_s1074" style="position:absolute;left:1004;top:10188;width:6492;height:7626;visibility:visible;mso-wrap-style:square;v-text-anchor:middle" coordsize="30909,274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qa0cQA&#10;AADdAAAADwAAAGRycy9kb3ducmV2LnhtbESP0YrCMBRE3wX/IVzBN03V3SrVKCIKu7AvW/2AS3Nt&#10;q81NaaKtfv1GEPZxmJkzzGrTmUrcqXGlZQWTcQSCOLO65FzB6XgYLUA4j6yxskwKHuRgs+73Vpho&#10;2/Iv3VOfiwBhl6CCwvs6kdJlBRl0Y1sTB+9sG4M+yCaXusE2wE0lp1EUS4Mlh4UCa9oVlF3Tm1Fw&#10;nG/3bvps6x/9of3h0sXftwkqNRx02yUIT53/D7/bX1rBfPYZw+tNeA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KmtHEAAAA3QAAAA8AAAAAAAAAAAAAAAAAmAIAAGRycy9k&#10;b3ducmV2LnhtbFBLBQYAAAAABAAEAPUAAACJAwAAAAA=&#10;" adj="-11796480,,5400" path="m4977,l,27432r25932,l30909,,4977,xe" fillcolor="#fcbd24" stroked="f">
                  <v:stroke joinstyle="miter"/>
                  <v:formulas/>
                  <v:path arrowok="t" o:extrusionok="f" o:connecttype="custom" o:connectlocs="1045,0;0,7626;5447,7626;6492,0;1045,0" o:connectangles="0,0,0,0,0" textboxrect="0,0,30909,27433"/>
                  <v:textbox inset="2.53958mm,2.53958mm,2.53958mm,2.53958mm">
                    <w:txbxContent>
                      <w:p w:rsidR="00FC7E58" w:rsidRPr="007743EF" w:rsidRDefault="00FC7E58" w:rsidP="000D0CA1">
                        <w:pPr>
                          <w:bidi w:val="0"/>
                          <w:jc w:val="center"/>
                          <w:rPr>
                            <w:rFonts w:ascii="Adobe Arabic" w:hAnsi="Adobe Arabic" w:cs="Adobe Arabic"/>
                            <w:color w:val="FFFFFF"/>
                            <w:sz w:val="40"/>
                            <w:szCs w:val="40"/>
                            <w:rtl/>
                            <w:lang w:bidi="ar-SY"/>
                          </w:rPr>
                        </w:pPr>
                        <w:r w:rsidRPr="007743EF">
                          <w:rPr>
                            <w:rFonts w:ascii="Adobe Arabic" w:hAnsi="Adobe Arabic" w:cs="Adobe Arabic" w:hint="cs"/>
                            <w:color w:val="FFFFFF"/>
                            <w:sz w:val="40"/>
                            <w:szCs w:val="40"/>
                            <w:rtl/>
                            <w:lang w:bidi="ar-SY"/>
                          </w:rPr>
                          <w:t>1</w:t>
                        </w:r>
                      </w:p>
                    </w:txbxContent>
                  </v:textbox>
                </v:shape>
                <v:shape id="Google Shape;782;p16" o:spid="_x0000_s1075" type="#_x0000_t202" style="position:absolute;left:8848;top:10815;width:53418;height:66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sEq8UA&#10;AADdAAAADwAAAGRycy9kb3ducmV2LnhtbESPX2vCQBDE3wv9DscWfKsXFf809ZRSFAuFgta+L7k1&#10;F5rbC7k1xm/vFQo+DjPzG2a57n2tOmpjFdjAaJiBIi6Crbg0cPzePi9ARUG2WAcmA1eKsF49Piwx&#10;t+HCe+oOUqoE4ZijASfS5FrHwpHHOAwNcfJOofUoSbalti1eEtzXepxlM+2x4rTgsKF3R8Xv4ewN&#10;dOPF7ktGm5M+fs52P1K56F72xgye+rdXUEK93MP/7Q9rYD6ZzuHvTXoCe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mwSrxQAAAN0AAAAPAAAAAAAAAAAAAAAAAJgCAABkcnMv&#10;ZG93bnJldi54bWxQSwUGAAAAAAQABAD1AAAAigMAAAAA&#10;" filled="f" stroked="f">
                  <v:textbox inset="2.53958mm,1mm,2.53958mm,1mm">
                    <w:txbxContent>
                      <w:p w:rsidR="00FC7E58" w:rsidRPr="00095CF6" w:rsidRDefault="00FC7E58" w:rsidP="000D0CA1">
                        <w:pPr>
                          <w:jc w:val="left"/>
                          <w:rPr>
                            <w:rFonts w:ascii="Adobe Arabic" w:hAnsi="Adobe Arabic" w:cs="Adobe Arabic"/>
                            <w:color w:val="434343"/>
                            <w:sz w:val="34"/>
                            <w:rtl/>
                          </w:rPr>
                        </w:pPr>
                        <w:r w:rsidRPr="00095CF6">
                          <w:rPr>
                            <w:rFonts w:ascii="Adobe Arabic" w:hAnsi="Adobe Arabic" w:cs="Adobe Arabic"/>
                            <w:sz w:val="36"/>
                            <w:szCs w:val="36"/>
                            <w:rtl/>
                          </w:rPr>
                          <w:t xml:space="preserve"> تحقيق الاستخدام الأفضل لعوامل الإنتاج المتاحة.</w:t>
                        </w:r>
                      </w:p>
                    </w:txbxContent>
                  </v:textbox>
                </v:shape>
                <w10:wrap type="through"/>
              </v:group>
            </w:pict>
          </mc:Fallback>
        </mc:AlternateContent>
      </w:r>
    </w:p>
    <w:p w:rsidR="000D0CA1" w:rsidRPr="00071BAC" w:rsidRDefault="000D0CA1" w:rsidP="000D0CA1">
      <w:pPr>
        <w:bidi w:val="0"/>
        <w:rPr>
          <w:rFonts w:ascii="Adobe Arabic" w:hAnsi="Adobe Arabic" w:cs="Adobe Arabic"/>
          <w:color w:val="C00000"/>
          <w:rtl/>
        </w:rPr>
      </w:pPr>
    </w:p>
    <w:p w:rsidR="000D0CA1" w:rsidRPr="00950C20" w:rsidRDefault="000D0CA1" w:rsidP="000D0CA1">
      <w:pPr>
        <w:keepNext/>
        <w:bidi w:val="0"/>
        <w:jc w:val="left"/>
        <w:rPr>
          <w:rtl/>
        </w:rPr>
      </w:pPr>
      <w:r w:rsidRPr="00071BAC">
        <w:rPr>
          <w:noProof/>
          <w:rtl/>
        </w:rPr>
        <mc:AlternateContent>
          <mc:Choice Requires="wpg">
            <w:drawing>
              <wp:anchor distT="0" distB="0" distL="114300" distR="114300" simplePos="0" relativeHeight="252264448" behindDoc="0" locked="0" layoutInCell="1" allowOverlap="1" wp14:anchorId="6C8FDEAD" wp14:editId="665E753A">
                <wp:simplePos x="0" y="0"/>
                <wp:positionH relativeFrom="column">
                  <wp:posOffset>201643</wp:posOffset>
                </wp:positionH>
                <wp:positionV relativeFrom="paragraph">
                  <wp:posOffset>181610</wp:posOffset>
                </wp:positionV>
                <wp:extent cx="5173631" cy="521738"/>
                <wp:effectExtent l="0" t="0" r="8255" b="0"/>
                <wp:wrapThrough wrapText="bothSides">
                  <wp:wrapPolygon edited="0">
                    <wp:start x="18612" y="0"/>
                    <wp:lineTo x="1432" y="1579"/>
                    <wp:lineTo x="159" y="2368"/>
                    <wp:lineTo x="159" y="19732"/>
                    <wp:lineTo x="19566" y="20521"/>
                    <wp:lineTo x="21475" y="20521"/>
                    <wp:lineTo x="21555" y="18153"/>
                    <wp:lineTo x="21555" y="1579"/>
                    <wp:lineTo x="20521" y="0"/>
                    <wp:lineTo x="18612" y="0"/>
                  </wp:wrapPolygon>
                </wp:wrapThrough>
                <wp:docPr id="7358" name="Group 17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5173631" cy="521738"/>
                          <a:chOff x="4" y="19422"/>
                          <a:chExt cx="64548" cy="8576"/>
                        </a:xfrm>
                      </wpg:grpSpPr>
                      <wps:wsp>
                        <wps:cNvPr id="7359" name="Google Shape;762;p16"/>
                        <wps:cNvSpPr>
                          <a:spLocks/>
                        </wps:cNvSpPr>
                        <wps:spPr bwMode="auto">
                          <a:xfrm>
                            <a:off x="184" y="20552"/>
                            <a:ext cx="62082" cy="6670"/>
                          </a:xfrm>
                          <a:custGeom>
                            <a:avLst/>
                            <a:gdLst>
                              <a:gd name="T0" fmla="*/ 3215 w 162914"/>
                              <a:gd name="T1" fmla="*/ 1 h 23992"/>
                              <a:gd name="T2" fmla="*/ 1 w 162914"/>
                              <a:gd name="T3" fmla="*/ 3215 h 23992"/>
                              <a:gd name="T4" fmla="*/ 1 w 162914"/>
                              <a:gd name="T5" fmla="*/ 20777 h 23992"/>
                              <a:gd name="T6" fmla="*/ 3215 w 162914"/>
                              <a:gd name="T7" fmla="*/ 23992 h 23992"/>
                              <a:gd name="T8" fmla="*/ 159699 w 162914"/>
                              <a:gd name="T9" fmla="*/ 23992 h 23992"/>
                              <a:gd name="T10" fmla="*/ 162914 w 162914"/>
                              <a:gd name="T11" fmla="*/ 20777 h 23992"/>
                              <a:gd name="T12" fmla="*/ 162914 w 162914"/>
                              <a:gd name="T13" fmla="*/ 3215 h 23992"/>
                              <a:gd name="T14" fmla="*/ 159699 w 162914"/>
                              <a:gd name="T15" fmla="*/ 1 h 23992"/>
                              <a:gd name="T16" fmla="*/ 3215 w 162914"/>
                              <a:gd name="T17" fmla="*/ 1 h 239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2914" h="23992" extrusionOk="0">
                                <a:moveTo>
                                  <a:pt x="3215" y="1"/>
                                </a:moveTo>
                                <a:cubicBezTo>
                                  <a:pt x="1441" y="1"/>
                                  <a:pt x="1" y="1429"/>
                                  <a:pt x="1" y="3215"/>
                                </a:cubicBezTo>
                                <a:lnTo>
                                  <a:pt x="1" y="20777"/>
                                </a:lnTo>
                                <a:cubicBezTo>
                                  <a:pt x="1" y="22563"/>
                                  <a:pt x="1441" y="23992"/>
                                  <a:pt x="3215" y="23992"/>
                                </a:cubicBezTo>
                                <a:lnTo>
                                  <a:pt x="159699" y="23992"/>
                                </a:lnTo>
                                <a:cubicBezTo>
                                  <a:pt x="161473" y="23992"/>
                                  <a:pt x="162914" y="22563"/>
                                  <a:pt x="162914" y="20777"/>
                                </a:cubicBezTo>
                                <a:lnTo>
                                  <a:pt x="162914" y="3215"/>
                                </a:lnTo>
                                <a:cubicBezTo>
                                  <a:pt x="162914" y="1429"/>
                                  <a:pt x="161473" y="1"/>
                                  <a:pt x="159699" y="1"/>
                                </a:cubicBezTo>
                                <a:lnTo>
                                  <a:pt x="3215" y="1"/>
                                </a:lnTo>
                                <a:close/>
                              </a:path>
                            </a:pathLst>
                          </a:custGeom>
                          <a:solidFill>
                            <a:srgbClr val="000000">
                              <a:alpha val="32941"/>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60" name="Google Shape;763;p16"/>
                        <wps:cNvSpPr>
                          <a:spLocks/>
                        </wps:cNvSpPr>
                        <wps:spPr bwMode="auto">
                          <a:xfrm>
                            <a:off x="4" y="20373"/>
                            <a:ext cx="62460" cy="6670"/>
                          </a:xfrm>
                          <a:custGeom>
                            <a:avLst/>
                            <a:gdLst>
                              <a:gd name="T0" fmla="*/ 3215 w 162914"/>
                              <a:gd name="T1" fmla="*/ 1 h 23992"/>
                              <a:gd name="T2" fmla="*/ 1 w 162914"/>
                              <a:gd name="T3" fmla="*/ 3215 h 23992"/>
                              <a:gd name="T4" fmla="*/ 1 w 162914"/>
                              <a:gd name="T5" fmla="*/ 20777 h 23992"/>
                              <a:gd name="T6" fmla="*/ 3215 w 162914"/>
                              <a:gd name="T7" fmla="*/ 23992 h 23992"/>
                              <a:gd name="T8" fmla="*/ 159699 w 162914"/>
                              <a:gd name="T9" fmla="*/ 23992 h 23992"/>
                              <a:gd name="T10" fmla="*/ 162914 w 162914"/>
                              <a:gd name="T11" fmla="*/ 20777 h 23992"/>
                              <a:gd name="T12" fmla="*/ 162914 w 162914"/>
                              <a:gd name="T13" fmla="*/ 3215 h 23992"/>
                              <a:gd name="T14" fmla="*/ 159699 w 162914"/>
                              <a:gd name="T15" fmla="*/ 1 h 23992"/>
                              <a:gd name="T16" fmla="*/ 3215 w 162914"/>
                              <a:gd name="T17" fmla="*/ 1 h 239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2914" h="23992" extrusionOk="0">
                                <a:moveTo>
                                  <a:pt x="3215" y="1"/>
                                </a:moveTo>
                                <a:cubicBezTo>
                                  <a:pt x="1441" y="1"/>
                                  <a:pt x="1" y="1429"/>
                                  <a:pt x="1" y="3215"/>
                                </a:cubicBezTo>
                                <a:lnTo>
                                  <a:pt x="1" y="20777"/>
                                </a:lnTo>
                                <a:cubicBezTo>
                                  <a:pt x="1" y="22563"/>
                                  <a:pt x="1441" y="23992"/>
                                  <a:pt x="3215" y="23992"/>
                                </a:cubicBezTo>
                                <a:lnTo>
                                  <a:pt x="159699" y="23992"/>
                                </a:lnTo>
                                <a:cubicBezTo>
                                  <a:pt x="161473" y="23992"/>
                                  <a:pt x="162914" y="22563"/>
                                  <a:pt x="162914" y="20777"/>
                                </a:cubicBezTo>
                                <a:lnTo>
                                  <a:pt x="162914" y="3215"/>
                                </a:lnTo>
                                <a:cubicBezTo>
                                  <a:pt x="162914" y="1429"/>
                                  <a:pt x="161473" y="1"/>
                                  <a:pt x="159699" y="1"/>
                                </a:cubicBezTo>
                                <a:lnTo>
                                  <a:pt x="3215" y="1"/>
                                </a:lnTo>
                                <a:close/>
                              </a:path>
                            </a:pathLst>
                          </a:custGeom>
                          <a:solidFill>
                            <a:schemeClr val="lt2">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61" name="Google Shape;764;p16"/>
                        <wps:cNvSpPr>
                          <a:spLocks/>
                        </wps:cNvSpPr>
                        <wps:spPr bwMode="auto">
                          <a:xfrm>
                            <a:off x="3521" y="19422"/>
                            <a:ext cx="4928" cy="954"/>
                          </a:xfrm>
                          <a:custGeom>
                            <a:avLst/>
                            <a:gdLst>
                              <a:gd name="T0" fmla="*/ 620 w 26552"/>
                              <a:gd name="T1" fmla="*/ 1 h 3430"/>
                              <a:gd name="T2" fmla="*/ 1 w 26552"/>
                              <a:gd name="T3" fmla="*/ 3430 h 3430"/>
                              <a:gd name="T4" fmla="*/ 25873 w 26552"/>
                              <a:gd name="T5" fmla="*/ 3430 h 3430"/>
                              <a:gd name="T6" fmla="*/ 26552 w 26552"/>
                              <a:gd name="T7" fmla="*/ 1 h 3430"/>
                              <a:gd name="T8" fmla="*/ 620 w 26552"/>
                              <a:gd name="T9" fmla="*/ 1 h 3430"/>
                            </a:gdLst>
                            <a:ahLst/>
                            <a:cxnLst>
                              <a:cxn ang="0">
                                <a:pos x="T0" y="T1"/>
                              </a:cxn>
                              <a:cxn ang="0">
                                <a:pos x="T2" y="T3"/>
                              </a:cxn>
                              <a:cxn ang="0">
                                <a:pos x="T4" y="T5"/>
                              </a:cxn>
                              <a:cxn ang="0">
                                <a:pos x="T6" y="T7"/>
                              </a:cxn>
                              <a:cxn ang="0">
                                <a:pos x="T8" y="T9"/>
                              </a:cxn>
                            </a:cxnLst>
                            <a:rect l="0" t="0" r="r" b="b"/>
                            <a:pathLst>
                              <a:path w="26552" h="3430" extrusionOk="0">
                                <a:moveTo>
                                  <a:pt x="620" y="1"/>
                                </a:moveTo>
                                <a:lnTo>
                                  <a:pt x="1" y="3430"/>
                                </a:lnTo>
                                <a:lnTo>
                                  <a:pt x="25873" y="3430"/>
                                </a:lnTo>
                                <a:lnTo>
                                  <a:pt x="26552" y="1"/>
                                </a:lnTo>
                                <a:lnTo>
                                  <a:pt x="620" y="1"/>
                                </a:lnTo>
                                <a:close/>
                              </a:path>
                            </a:pathLst>
                          </a:custGeom>
                          <a:solidFill>
                            <a:srgbClr val="F489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62" name="Google Shape;765;p16"/>
                        <wps:cNvSpPr>
                          <a:spLocks/>
                        </wps:cNvSpPr>
                        <wps:spPr bwMode="auto">
                          <a:xfrm>
                            <a:off x="671" y="27045"/>
                            <a:ext cx="4928" cy="954"/>
                          </a:xfrm>
                          <a:custGeom>
                            <a:avLst/>
                            <a:gdLst>
                              <a:gd name="T0" fmla="*/ 620 w 26552"/>
                              <a:gd name="T1" fmla="*/ 1 h 3430"/>
                              <a:gd name="T2" fmla="*/ 1 w 26552"/>
                              <a:gd name="T3" fmla="*/ 3430 h 3430"/>
                              <a:gd name="T4" fmla="*/ 25921 w 26552"/>
                              <a:gd name="T5" fmla="*/ 3430 h 3430"/>
                              <a:gd name="T6" fmla="*/ 26552 w 26552"/>
                              <a:gd name="T7" fmla="*/ 1 h 3430"/>
                              <a:gd name="T8" fmla="*/ 620 w 26552"/>
                              <a:gd name="T9" fmla="*/ 1 h 3430"/>
                            </a:gdLst>
                            <a:ahLst/>
                            <a:cxnLst>
                              <a:cxn ang="0">
                                <a:pos x="T0" y="T1"/>
                              </a:cxn>
                              <a:cxn ang="0">
                                <a:pos x="T2" y="T3"/>
                              </a:cxn>
                              <a:cxn ang="0">
                                <a:pos x="T4" y="T5"/>
                              </a:cxn>
                              <a:cxn ang="0">
                                <a:pos x="T6" y="T7"/>
                              </a:cxn>
                              <a:cxn ang="0">
                                <a:pos x="T8" y="T9"/>
                              </a:cxn>
                            </a:cxnLst>
                            <a:rect l="0" t="0" r="r" b="b"/>
                            <a:pathLst>
                              <a:path w="26552" h="3430" extrusionOk="0">
                                <a:moveTo>
                                  <a:pt x="620" y="1"/>
                                </a:moveTo>
                                <a:lnTo>
                                  <a:pt x="1" y="3430"/>
                                </a:lnTo>
                                <a:lnTo>
                                  <a:pt x="25921" y="3430"/>
                                </a:lnTo>
                                <a:lnTo>
                                  <a:pt x="26552" y="1"/>
                                </a:lnTo>
                                <a:lnTo>
                                  <a:pt x="620" y="1"/>
                                </a:lnTo>
                                <a:close/>
                              </a:path>
                            </a:pathLst>
                          </a:custGeom>
                          <a:solidFill>
                            <a:srgbClr val="F489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63" name="Google Shape;766;p16"/>
                        <wps:cNvSpPr>
                          <a:spLocks/>
                        </wps:cNvSpPr>
                        <wps:spPr bwMode="auto">
                          <a:xfrm>
                            <a:off x="1072" y="27045"/>
                            <a:ext cx="3918" cy="477"/>
                          </a:xfrm>
                          <a:custGeom>
                            <a:avLst/>
                            <a:gdLst>
                              <a:gd name="T0" fmla="*/ 0 w 21110"/>
                              <a:gd name="T1" fmla="*/ 1 h 1716"/>
                              <a:gd name="T2" fmla="*/ 1393 w 21110"/>
                              <a:gd name="T3" fmla="*/ 1715 h 1716"/>
                              <a:gd name="T4" fmla="*/ 21110 w 21110"/>
                              <a:gd name="T5" fmla="*/ 1715 h 1716"/>
                              <a:gd name="T6" fmla="*/ 21110 w 21110"/>
                              <a:gd name="T7" fmla="*/ 1 h 1716"/>
                              <a:gd name="T8" fmla="*/ 0 w 21110"/>
                              <a:gd name="T9" fmla="*/ 1 h 1716"/>
                            </a:gdLst>
                            <a:ahLst/>
                            <a:cxnLst>
                              <a:cxn ang="0">
                                <a:pos x="T0" y="T1"/>
                              </a:cxn>
                              <a:cxn ang="0">
                                <a:pos x="T2" y="T3"/>
                              </a:cxn>
                              <a:cxn ang="0">
                                <a:pos x="T4" y="T5"/>
                              </a:cxn>
                              <a:cxn ang="0">
                                <a:pos x="T6" y="T7"/>
                              </a:cxn>
                              <a:cxn ang="0">
                                <a:pos x="T8" y="T9"/>
                              </a:cxn>
                            </a:cxnLst>
                            <a:rect l="0" t="0" r="r" b="b"/>
                            <a:pathLst>
                              <a:path w="21110" h="1716" extrusionOk="0">
                                <a:moveTo>
                                  <a:pt x="0" y="1"/>
                                </a:moveTo>
                                <a:lnTo>
                                  <a:pt x="1393" y="1715"/>
                                </a:lnTo>
                                <a:lnTo>
                                  <a:pt x="21110" y="1715"/>
                                </a:lnTo>
                                <a:lnTo>
                                  <a:pt x="21110" y="1"/>
                                </a:lnTo>
                                <a:lnTo>
                                  <a:pt x="0" y="1"/>
                                </a:lnTo>
                                <a:close/>
                              </a:path>
                            </a:pathLst>
                          </a:custGeom>
                          <a:solidFill>
                            <a:srgbClr val="C6282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64" name="Google Shape;767;p16"/>
                        <wps:cNvSpPr>
                          <a:spLocks/>
                        </wps:cNvSpPr>
                        <wps:spPr bwMode="auto">
                          <a:xfrm>
                            <a:off x="4422" y="19899"/>
                            <a:ext cx="4037" cy="477"/>
                          </a:xfrm>
                          <a:custGeom>
                            <a:avLst/>
                            <a:gdLst>
                              <a:gd name="T0" fmla="*/ 596 w 21754"/>
                              <a:gd name="T1" fmla="*/ 0 h 1715"/>
                              <a:gd name="T2" fmla="*/ 0 w 21754"/>
                              <a:gd name="T3" fmla="*/ 1715 h 1715"/>
                              <a:gd name="T4" fmla="*/ 21753 w 21754"/>
                              <a:gd name="T5" fmla="*/ 1715 h 1715"/>
                              <a:gd name="T6" fmla="*/ 20312 w 21754"/>
                              <a:gd name="T7" fmla="*/ 0 h 1715"/>
                              <a:gd name="T8" fmla="*/ 596 w 21754"/>
                              <a:gd name="T9" fmla="*/ 0 h 1715"/>
                            </a:gdLst>
                            <a:ahLst/>
                            <a:cxnLst>
                              <a:cxn ang="0">
                                <a:pos x="T0" y="T1"/>
                              </a:cxn>
                              <a:cxn ang="0">
                                <a:pos x="T2" y="T3"/>
                              </a:cxn>
                              <a:cxn ang="0">
                                <a:pos x="T4" y="T5"/>
                              </a:cxn>
                              <a:cxn ang="0">
                                <a:pos x="T6" y="T7"/>
                              </a:cxn>
                              <a:cxn ang="0">
                                <a:pos x="T8" y="T9"/>
                              </a:cxn>
                            </a:cxnLst>
                            <a:rect l="0" t="0" r="r" b="b"/>
                            <a:pathLst>
                              <a:path w="21754" h="1715" extrusionOk="0">
                                <a:moveTo>
                                  <a:pt x="596" y="0"/>
                                </a:moveTo>
                                <a:lnTo>
                                  <a:pt x="0" y="1715"/>
                                </a:lnTo>
                                <a:lnTo>
                                  <a:pt x="21753" y="1715"/>
                                </a:lnTo>
                                <a:lnTo>
                                  <a:pt x="20312" y="0"/>
                                </a:lnTo>
                                <a:lnTo>
                                  <a:pt x="596" y="0"/>
                                </a:lnTo>
                                <a:close/>
                              </a:path>
                            </a:pathLst>
                          </a:custGeom>
                          <a:solidFill>
                            <a:srgbClr val="C6282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65" name="Google Shape;768;p16"/>
                        <wps:cNvSpPr>
                          <a:spLocks/>
                        </wps:cNvSpPr>
                        <wps:spPr bwMode="auto">
                          <a:xfrm>
                            <a:off x="935" y="19899"/>
                            <a:ext cx="6260" cy="7623"/>
                          </a:xfrm>
                          <a:custGeom>
                            <a:avLst/>
                            <a:gdLst>
                              <a:gd name="T0" fmla="*/ 4977 w 30909"/>
                              <a:gd name="T1" fmla="*/ 0 h 27421"/>
                              <a:gd name="T2" fmla="*/ 0 w 30909"/>
                              <a:gd name="T3" fmla="*/ 27420 h 27421"/>
                              <a:gd name="T4" fmla="*/ 25932 w 30909"/>
                              <a:gd name="T5" fmla="*/ 27420 h 27421"/>
                              <a:gd name="T6" fmla="*/ 30909 w 30909"/>
                              <a:gd name="T7" fmla="*/ 0 h 27421"/>
                              <a:gd name="T8" fmla="*/ 4977 w 30909"/>
                              <a:gd name="T9" fmla="*/ 0 h 27421"/>
                              <a:gd name="T10" fmla="*/ 0 w 30909"/>
                              <a:gd name="T11" fmla="*/ 0 h 27421"/>
                              <a:gd name="T12" fmla="*/ 30909 w 30909"/>
                              <a:gd name="T13" fmla="*/ 27421 h 27421"/>
                            </a:gdLst>
                            <a:ahLst/>
                            <a:cxnLst>
                              <a:cxn ang="0">
                                <a:pos x="T0" y="T1"/>
                              </a:cxn>
                              <a:cxn ang="0">
                                <a:pos x="T2" y="T3"/>
                              </a:cxn>
                              <a:cxn ang="0">
                                <a:pos x="T4" y="T5"/>
                              </a:cxn>
                              <a:cxn ang="0">
                                <a:pos x="T6" y="T7"/>
                              </a:cxn>
                              <a:cxn ang="0">
                                <a:pos x="T8" y="T9"/>
                              </a:cxn>
                            </a:cxnLst>
                            <a:rect l="T10" t="T11" r="T12" b="T13"/>
                            <a:pathLst>
                              <a:path w="30909" h="27421" extrusionOk="0">
                                <a:moveTo>
                                  <a:pt x="4977" y="0"/>
                                </a:moveTo>
                                <a:lnTo>
                                  <a:pt x="0" y="27420"/>
                                </a:lnTo>
                                <a:lnTo>
                                  <a:pt x="25932" y="27420"/>
                                </a:lnTo>
                                <a:lnTo>
                                  <a:pt x="30909" y="0"/>
                                </a:lnTo>
                                <a:lnTo>
                                  <a:pt x="4977" y="0"/>
                                </a:lnTo>
                                <a:close/>
                              </a:path>
                            </a:pathLst>
                          </a:custGeom>
                          <a:solidFill>
                            <a:srgbClr val="EC3A3B"/>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7E58" w:rsidRPr="007743EF" w:rsidRDefault="00FC7E58" w:rsidP="000D0CA1">
                              <w:pPr>
                                <w:bidi w:val="0"/>
                                <w:jc w:val="center"/>
                                <w:rPr>
                                  <w:color w:val="FFFFFF"/>
                                  <w:sz w:val="52"/>
                                  <w:szCs w:val="52"/>
                                  <w:lang w:bidi="ar-SY"/>
                                </w:rPr>
                              </w:pPr>
                              <w:r w:rsidRPr="007743EF">
                                <w:rPr>
                                  <w:rFonts w:ascii="Adobe Arabic" w:hAnsi="Adobe Arabic" w:cs="Adobe Arabic" w:hint="cs"/>
                                  <w:color w:val="FFFFFF"/>
                                  <w:sz w:val="40"/>
                                  <w:szCs w:val="40"/>
                                  <w:rtl/>
                                  <w:lang w:bidi="ar-SY"/>
                                </w:rPr>
                                <w:t>2</w:t>
                              </w:r>
                            </w:p>
                          </w:txbxContent>
                        </wps:txbx>
                        <wps:bodyPr rot="0" vert="horz" wrap="square" lIns="91425" tIns="91425" rIns="91425" bIns="91425" anchor="ctr" anchorCtr="0" upright="1">
                          <a:noAutofit/>
                        </wps:bodyPr>
                      </wps:wsp>
                      <wps:wsp>
                        <wps:cNvPr id="7366" name="Google Shape;771;p16"/>
                        <wps:cNvSpPr txBox="1">
                          <a:spLocks noChangeArrowheads="1"/>
                        </wps:cNvSpPr>
                        <wps:spPr bwMode="auto">
                          <a:xfrm>
                            <a:off x="8892" y="20520"/>
                            <a:ext cx="55660" cy="65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095CF6" w:rsidRDefault="00FC7E58" w:rsidP="000D0CA1">
                              <w:pPr>
                                <w:rPr>
                                  <w:rFonts w:ascii="Adobe Arabic" w:hAnsi="Adobe Arabic" w:cs="Adobe Arabic"/>
                                  <w:sz w:val="36"/>
                                  <w:szCs w:val="36"/>
                                </w:rPr>
                              </w:pPr>
                              <w:r w:rsidRPr="00095CF6">
                                <w:rPr>
                                  <w:rFonts w:ascii="Adobe Arabic" w:hAnsi="Adobe Arabic" w:cs="Adobe Arabic"/>
                                  <w:sz w:val="36"/>
                                  <w:szCs w:val="36"/>
                                  <w:rtl/>
                                </w:rPr>
                                <w:t>تحقيق أهداف وطموح الأفراد العاملين في المنظمة</w:t>
                              </w:r>
                              <w:r>
                                <w:rPr>
                                  <w:rFonts w:ascii="Adobe Arabic" w:hAnsi="Adobe Arabic" w:cs="Adobe Arabic" w:hint="cs"/>
                                  <w:sz w:val="36"/>
                                  <w:szCs w:val="36"/>
                                  <w:rtl/>
                                </w:rPr>
                                <w:t>.</w:t>
                              </w:r>
                            </w:p>
                          </w:txbxContent>
                        </wps:txbx>
                        <wps:bodyPr rot="0" vert="horz" wrap="square" lIns="91425" tIns="36000" rIns="91425" bIns="3600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1788" o:spid="_x0000_s1076" style="position:absolute;margin-left:15.9pt;margin-top:14.3pt;width:407.35pt;height:41.1pt;flip:x;z-index:252264448;mso-position-horizontal-relative:text;mso-position-vertical-relative:text;mso-width-relative:margin;mso-height-relative:margin" coordorigin="4,19422" coordsize="64548,8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">
                <v:shape id="Google Shape;762;p16" o:spid="_x0000_s1077" style="position:absolute;left:184;top:20552;width:62082;height:6670;visibility:visible;mso-wrap-style:square;v-text-anchor:middle" coordsize="162914,239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vES8cA&#10;AADdAAAADwAAAGRycy9kb3ducmV2LnhtbESPQWvCQBSE74L/YXmCl1I3KrUxuoq02Ap6aSx4fWSf&#10;SUz2bZrdavrvu4WCx2FmvmGW687U4kqtKy0rGI8iEMSZ1SXnCj6P28cYhPPIGmvLpOCHHKxX/d4S&#10;E21v/EHX1OciQNglqKDwvkmkdFlBBt3INsTBO9vWoA+yzaVu8RbgppaTKJpJgyWHhQIbeikoq9Jv&#10;o6DBKno38eb0dqxeH+Kv/eHidazUcNBtFiA8df4e/m/vtILn6dMc/t6EJ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JLxEvHAAAA3QAAAA8AAAAAAAAAAAAAAAAAmAIAAGRy&#10;cy9kb3ducmV2LnhtbFBLBQYAAAAABAAEAPUAAACMAwAAAAA=&#10;" path="m3215,1c1441,1,1,1429,1,3215r,17562c1,22563,1441,23992,3215,23992r156484,c161473,23992,162914,22563,162914,20777r,-17562c162914,1429,161473,1,159699,1l3215,1xe" fillcolor="black" stroked="f">
                  <v:fill opacity="21588f"/>
                  <v:path arrowok="t" o:extrusionok="f" o:connecttype="custom" o:connectlocs="1225,0;0,894;0,5776;1225,6670;60857,6670;62082,5776;62082,894;60857,0;1225,0" o:connectangles="0,0,0,0,0,0,0,0,0"/>
                </v:shape>
                <v:shape id="Google Shape;763;p16" o:spid="_x0000_s1078" style="position:absolute;left:4;top:20373;width:62460;height:6670;visibility:visible;mso-wrap-style:square;v-text-anchor:middle" coordsize="162914,239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WsrcYA&#10;AADdAAAADwAAAGRycy9kb3ducmV2LnhtbERPy07CQBTdm/gPk2vCTqZArKQwECMKxMQYHguWN51L&#10;W+jcqTMjLX49szBxeXLe03lnanEh5yvLCgb9BARxbnXFhYL97v1xDMIHZI21ZVJwJQ/z2f3dFDNt&#10;W97QZRsKEUPYZ6igDKHJpPR5SQZ93zbEkTtaZzBE6AqpHbYx3NRymCSpNFhxbCixodeS8vP2xyhw&#10;q6fPxddyOXzD1n6nv8fFYf9xUqr30L1MQATqwr/4z73WCp5Hadwf38QnIG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nWsrcYAAADdAAAADwAAAAAAAAAAAAAAAACYAgAAZHJz&#10;L2Rvd25yZXYueG1sUEsFBgAAAAAEAAQA9QAAAIsDAAAAAA==&#10;" path="m3215,1c1441,1,1,1429,1,3215r,17562c1,22563,1441,23992,3215,23992r156484,c161473,23992,162914,22563,162914,20777r,-17562c162914,1429,161473,1,159699,1l3215,1xe" fillcolor="#e7e6e6 [3203]" stroked="f">
                  <v:path arrowok="t" o:extrusionok="f" o:connecttype="custom" o:connectlocs="1233,0;0,894;0,5776;1233,6670;61227,6670;62460,5776;62460,894;61227,0;1233,0" o:connectangles="0,0,0,0,0,0,0,0,0"/>
                </v:shape>
                <v:shape id="Google Shape;764;p16" o:spid="_x0000_s1079" style="position:absolute;left:3521;top:19422;width:4928;height:954;visibility:visible;mso-wrap-style:square;v-text-anchor:middle" coordsize="26552,3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ahlMYA&#10;AADdAAAADwAAAGRycy9kb3ducmV2LnhtbESPQWvCQBSE7wX/w/KE3upGK1Gjq0ih0EsotXrI7Zl9&#10;Jmmzb8PuVmN/vSsUehxm5htmtelNK87kfGNZwXiUgCAurW64UrD/fH2ag/ABWWNrmRRcycNmPXhY&#10;YabthT/ovAuViBD2GSqoQ+gyKX1Zk0E/sh1x9E7WGQxRukpqh5cIN62cJEkqDTYcF2rs6KWm8nv3&#10;YxQcq0V68K6YFrpJ8q+C8t93nSv1OOy3SxCB+vAf/mu/aQWz53QM9zfxCcj1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gahlMYAAADdAAAADwAAAAAAAAAAAAAAAACYAgAAZHJz&#10;L2Rvd25yZXYueG1sUEsFBgAAAAAEAAQA9QAAAIsDAAAAAA==&#10;" path="m620,1l1,3430r25872,l26552,1,620,1xe" fillcolor="#f48989" stroked="f">
                  <v:path arrowok="t" o:extrusionok="f" o:connecttype="custom" o:connectlocs="115,0;0,954;4802,954;4928,0;115,0" o:connectangles="0,0,0,0,0"/>
                </v:shape>
                <v:shape id="Google Shape;765;p16" o:spid="_x0000_s1080" style="position:absolute;left:671;top:27045;width:4928;height:954;visibility:visible;mso-wrap-style:square;v-text-anchor:middle" coordsize="26552,3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Q/48YA&#10;AADdAAAADwAAAGRycy9kb3ducmV2LnhtbESPQWvCQBSE74X+h+UVvNVNVVJNXaUUCl6C1NZDbs/s&#10;axLNvg27q0Z/vSsUehxm5htmvuxNK07kfGNZwcswAUFcWt1wpeDn+/N5CsIHZI2tZVJwIQ/LxePD&#10;HDNtz/xFp02oRISwz1BBHUKXSenLmgz6oe2Io/drncEQpaukdniOcNPKUZKk0mDDcaHGjj5qKg+b&#10;o1Gwq2bp1rtiUugmyfcF5de1zpUaPPXvbyAC9eE//NdeaQWv43QE9zfxCc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tQ/48YAAADdAAAADwAAAAAAAAAAAAAAAACYAgAAZHJz&#10;L2Rvd25yZXYueG1sUEsFBgAAAAAEAAQA9QAAAIsDAAAAAA==&#10;" path="m620,1l1,3430r25920,l26552,1,620,1xe" fillcolor="#f48989" stroked="f">
                  <v:path arrowok="t" o:extrusionok="f" o:connecttype="custom" o:connectlocs="115,0;0,954;4811,954;4928,0;115,0" o:connectangles="0,0,0,0,0"/>
                </v:shape>
                <v:shape id="Google Shape;766;p16" o:spid="_x0000_s1081" style="position:absolute;left:1072;top:27045;width:3918;height:477;visibility:visible;mso-wrap-style:square;v-text-anchor:middle" coordsize="21110,1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1aQcUA&#10;AADdAAAADwAAAGRycy9kb3ducmV2LnhtbESP0WoCMRRE34X+Q7iFvmm2CipboxRB2VIpuPYDbje3&#10;m8XNzZpEXf++EQo+DjNzhlmsetuKC/nQOFbwOspAEFdON1wr+D5shnMQISJrbB2TghsFWC2fBgvM&#10;tbvyni5lrEWCcMhRgYmxy6UMlSGLYeQ64uT9Om8xJulrqT1eE9y2cpxlU2mx4bRgsKO1oepYnq2C&#10;o5fbYn3bmZJ/sPg4fTbjL1Mq9fLcv7+BiNTHR/i/XWgFs8l0Avc36Qn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XVpBxQAAAN0AAAAPAAAAAAAAAAAAAAAAAJgCAABkcnMv&#10;ZG93bnJldi54bWxQSwUGAAAAAAQABAD1AAAAigMAAAAA&#10;" path="m,1l1393,1715r19717,l21110,1,,1xe" fillcolor="#c6282f" stroked="f">
                  <v:path arrowok="t" o:extrusionok="f" o:connecttype="custom" o:connectlocs="0,0;259,477;3918,477;3918,0;0,0" o:connectangles="0,0,0,0,0"/>
                </v:shape>
                <v:shape id="Google Shape;767;p16" o:spid="_x0000_s1082" style="position:absolute;left:4422;top:19899;width:4037;height:477;visibility:visible;mso-wrap-style:square;v-text-anchor:middle" coordsize="21754,1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4Cg8YA&#10;AADdAAAADwAAAGRycy9kb3ducmV2LnhtbESPQWvCQBSE74X+h+UJ3urGKtZEN1IFoaeKqYLeHtln&#10;Esy+TbNrjP++Wyj0OMzMN8xy1ZtadNS6yrKC8SgCQZxbXXGh4PC1fZmDcB5ZY22ZFDzIwSp9flpi&#10;ou2d99RlvhABwi5BBaX3TSKly0sy6Ea2IQ7exbYGfZBtIXWL9wA3tXyNopk0WHFYKLGhTUn5NbsZ&#10;Bad4pz/r8f57Gsen4y57rHM690oNB/37AoSn3v+H/9ofWsHbZDaF3zfhCcj0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V4Cg8YAAADdAAAADwAAAAAAAAAAAAAAAACYAgAAZHJz&#10;L2Rvd25yZXYueG1sUEsFBgAAAAAEAAQA9QAAAIsDAAAAAA==&#10;" path="m596,l,1715r21753,l20312,,596,xe" fillcolor="#c6282f" stroked="f">
                  <v:path arrowok="t" o:extrusionok="f" o:connecttype="custom" o:connectlocs="111,0;0,477;4037,477;3769,0;111,0" o:connectangles="0,0,0,0,0"/>
                </v:shape>
                <v:shape id="Google Shape;768;p16" o:spid="_x0000_s1083" style="position:absolute;left:935;top:19899;width:6260;height:7623;visibility:visible;mso-wrap-style:square;v-text-anchor:middle" coordsize="30909,274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U9QsMA&#10;AADdAAAADwAAAGRycy9kb3ducmV2LnhtbESPT2vCQBTE74V+h+UVequbWmJC6ioqCF4bpfT4yL78&#10;wezbsLvR+O1doeBxmJnfMMv1ZHpxIec7ywo+ZwkI4srqjhsFp+P+IwfhA7LG3jIpuJGH9er1ZYmF&#10;tlf+oUsZGhEh7AtU0IYwFFL6qiWDfmYH4ujV1hkMUbpGaofXCDe9nCfJQhrsOC60ONCupepcjkZB&#10;nuauLtOxHihzY7X53eL5b1Lq/W3afIMINIVn+L990Aqyr0UKjzfxCcjV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9U9QsMAAADdAAAADwAAAAAAAAAAAAAAAACYAgAAZHJzL2Rv&#10;d25yZXYueG1sUEsFBgAAAAAEAAQA9QAAAIgDAAAAAA==&#10;" adj="-11796480,,5400" path="m4977,l,27420r25932,l30909,,4977,xe" fillcolor="#ec3a3b" stroked="f">
                  <v:stroke joinstyle="miter"/>
                  <v:formulas/>
                  <v:path arrowok="t" o:extrusionok="f" o:connecttype="custom" o:connectlocs="1008,0;0,7623;5252,7623;6260,0;1008,0" o:connectangles="0,0,0,0,0" textboxrect="0,0,30909,27421"/>
                  <v:textbox inset="2.53958mm,2.53958mm,2.53958mm,2.53958mm">
                    <w:txbxContent>
                      <w:p w:rsidR="00FC7E58" w:rsidRPr="007743EF" w:rsidRDefault="00FC7E58" w:rsidP="000D0CA1">
                        <w:pPr>
                          <w:bidi w:val="0"/>
                          <w:jc w:val="center"/>
                          <w:rPr>
                            <w:color w:val="FFFFFF"/>
                            <w:sz w:val="52"/>
                            <w:szCs w:val="52"/>
                            <w:lang w:bidi="ar-SY"/>
                          </w:rPr>
                        </w:pPr>
                        <w:r w:rsidRPr="007743EF">
                          <w:rPr>
                            <w:rFonts w:ascii="Adobe Arabic" w:hAnsi="Adobe Arabic" w:cs="Adobe Arabic" w:hint="cs"/>
                            <w:color w:val="FFFFFF"/>
                            <w:sz w:val="40"/>
                            <w:szCs w:val="40"/>
                            <w:rtl/>
                            <w:lang w:bidi="ar-SY"/>
                          </w:rPr>
                          <w:t>2</w:t>
                        </w:r>
                      </w:p>
                    </w:txbxContent>
                  </v:textbox>
                </v:shape>
                <v:shape id="Google Shape;771;p16" o:spid="_x0000_s1084" type="#_x0000_t202" style="position:absolute;left:8892;top:20520;width:55660;height:65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trjcUA&#10;AADdAAAADwAAAGRycy9kb3ducmV2LnhtbESPX2vCQBDE3wt+h2OFvtWLFlIbPaWUFgtCwT99X3Jr&#10;LpjbC7ltTL99TxB8HGbmN8xyPfhG9dTFOrCB6SQDRVwGW3Nl4Hj4fJqDioJssQlMBv4owno1elhi&#10;YcOFd9TvpVIJwrFAA06kLbSOpSOPcRJa4uSdQudRkuwqbTu8JLhv9CzLcu2x5rTgsKV3R+V5/+sN&#10;9LP55lumHyd93OabH6lddK87Yx7Hw9sClNAg9/Ct/WUNvDznOVzfpCeg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u2uNxQAAAN0AAAAPAAAAAAAAAAAAAAAAAJgCAABkcnMv&#10;ZG93bnJldi54bWxQSwUGAAAAAAQABAD1AAAAigMAAAAA&#10;" filled="f" stroked="f">
                  <v:textbox inset="2.53958mm,1mm,2.53958mm,1mm">
                    <w:txbxContent>
                      <w:p w:rsidR="00FC7E58" w:rsidRPr="00095CF6" w:rsidRDefault="00FC7E58" w:rsidP="000D0CA1">
                        <w:pPr>
                          <w:rPr>
                            <w:rFonts w:ascii="Adobe Arabic" w:hAnsi="Adobe Arabic" w:cs="Adobe Arabic"/>
                            <w:sz w:val="36"/>
                            <w:szCs w:val="36"/>
                          </w:rPr>
                        </w:pPr>
                        <w:r w:rsidRPr="00095CF6">
                          <w:rPr>
                            <w:rFonts w:ascii="Adobe Arabic" w:hAnsi="Adobe Arabic" w:cs="Adobe Arabic"/>
                            <w:sz w:val="36"/>
                            <w:szCs w:val="36"/>
                            <w:rtl/>
                          </w:rPr>
                          <w:t>تحقيق أهداف وطموح الأفراد العاملين في المنظمة</w:t>
                        </w:r>
                        <w:r>
                          <w:rPr>
                            <w:rFonts w:ascii="Adobe Arabic" w:hAnsi="Adobe Arabic" w:cs="Adobe Arabic" w:hint="cs"/>
                            <w:sz w:val="36"/>
                            <w:szCs w:val="36"/>
                            <w:rtl/>
                          </w:rPr>
                          <w:t>.</w:t>
                        </w:r>
                      </w:p>
                    </w:txbxContent>
                  </v:textbox>
                </v:shape>
                <w10:wrap type="through"/>
              </v:group>
            </w:pict>
          </mc:Fallback>
        </mc:AlternateContent>
      </w:r>
    </w:p>
    <w:p w:rsidR="000D0CA1" w:rsidRPr="00294397" w:rsidRDefault="000D0CA1" w:rsidP="000D0CA1">
      <w:pPr>
        <w:bidi w:val="0"/>
        <w:ind w:left="-613"/>
        <w:rPr>
          <w:color w:val="C00000"/>
          <w:rtl/>
          <w:lang w:bidi="ar-SY"/>
        </w:rPr>
      </w:pPr>
      <w:r w:rsidRPr="00071BAC">
        <w:rPr>
          <w:noProof/>
          <w:rtl/>
        </w:rPr>
        <mc:AlternateContent>
          <mc:Choice Requires="wpg">
            <w:drawing>
              <wp:anchor distT="0" distB="0" distL="114300" distR="114300" simplePos="0" relativeHeight="252262400" behindDoc="0" locked="0" layoutInCell="1" allowOverlap="1" wp14:anchorId="50C41EF1" wp14:editId="0EE3DA79">
                <wp:simplePos x="0" y="0"/>
                <wp:positionH relativeFrom="column">
                  <wp:posOffset>380999</wp:posOffset>
                </wp:positionH>
                <wp:positionV relativeFrom="paragraph">
                  <wp:posOffset>511175</wp:posOffset>
                </wp:positionV>
                <wp:extent cx="5031105" cy="521738"/>
                <wp:effectExtent l="0" t="0" r="0" b="0"/>
                <wp:wrapThrough wrapText="bothSides">
                  <wp:wrapPolygon edited="0">
                    <wp:start x="18566" y="0"/>
                    <wp:lineTo x="0" y="1579"/>
                    <wp:lineTo x="0" y="19732"/>
                    <wp:lineTo x="19547" y="20521"/>
                    <wp:lineTo x="21428" y="20521"/>
                    <wp:lineTo x="21510" y="18153"/>
                    <wp:lineTo x="21510" y="1579"/>
                    <wp:lineTo x="20447" y="0"/>
                    <wp:lineTo x="18566" y="0"/>
                  </wp:wrapPolygon>
                </wp:wrapThrough>
                <wp:docPr id="7340" name="Google Shape;750;p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5031105" cy="521738"/>
                          <a:chOff x="6" y="29130"/>
                          <a:chExt cx="62756" cy="8579"/>
                        </a:xfrm>
                      </wpg:grpSpPr>
                      <wps:wsp>
                        <wps:cNvPr id="7341" name="Google Shape;751;p16"/>
                        <wps:cNvSpPr>
                          <a:spLocks/>
                        </wps:cNvSpPr>
                        <wps:spPr bwMode="auto">
                          <a:xfrm>
                            <a:off x="182" y="30259"/>
                            <a:ext cx="62084" cy="6673"/>
                          </a:xfrm>
                          <a:custGeom>
                            <a:avLst/>
                            <a:gdLst>
                              <a:gd name="T0" fmla="*/ 3215 w 162914"/>
                              <a:gd name="T1" fmla="*/ 1 h 24004"/>
                              <a:gd name="T2" fmla="*/ 1 w 162914"/>
                              <a:gd name="T3" fmla="*/ 3215 h 24004"/>
                              <a:gd name="T4" fmla="*/ 1 w 162914"/>
                              <a:gd name="T5" fmla="*/ 20789 h 24004"/>
                              <a:gd name="T6" fmla="*/ 3215 w 162914"/>
                              <a:gd name="T7" fmla="*/ 24004 h 24004"/>
                              <a:gd name="T8" fmla="*/ 159699 w 162914"/>
                              <a:gd name="T9" fmla="*/ 24004 h 24004"/>
                              <a:gd name="T10" fmla="*/ 162914 w 162914"/>
                              <a:gd name="T11" fmla="*/ 20789 h 24004"/>
                              <a:gd name="T12" fmla="*/ 162914 w 162914"/>
                              <a:gd name="T13" fmla="*/ 3215 h 24004"/>
                              <a:gd name="T14" fmla="*/ 159699 w 162914"/>
                              <a:gd name="T15" fmla="*/ 1 h 24004"/>
                              <a:gd name="T16" fmla="*/ 3215 w 162914"/>
                              <a:gd name="T17" fmla="*/ 1 h 240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rgbClr val="000000">
                              <a:alpha val="32941"/>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42" name="Google Shape;752;p16"/>
                        <wps:cNvSpPr>
                          <a:spLocks/>
                        </wps:cNvSpPr>
                        <wps:spPr bwMode="auto">
                          <a:xfrm>
                            <a:off x="6" y="30092"/>
                            <a:ext cx="62458" cy="6673"/>
                          </a:xfrm>
                          <a:custGeom>
                            <a:avLst/>
                            <a:gdLst>
                              <a:gd name="T0" fmla="*/ 3215 w 162914"/>
                              <a:gd name="T1" fmla="*/ 1 h 24004"/>
                              <a:gd name="T2" fmla="*/ 1 w 162914"/>
                              <a:gd name="T3" fmla="*/ 3215 h 24004"/>
                              <a:gd name="T4" fmla="*/ 1 w 162914"/>
                              <a:gd name="T5" fmla="*/ 20789 h 24004"/>
                              <a:gd name="T6" fmla="*/ 3215 w 162914"/>
                              <a:gd name="T7" fmla="*/ 24004 h 24004"/>
                              <a:gd name="T8" fmla="*/ 159699 w 162914"/>
                              <a:gd name="T9" fmla="*/ 24004 h 24004"/>
                              <a:gd name="T10" fmla="*/ 162914 w 162914"/>
                              <a:gd name="T11" fmla="*/ 20789 h 24004"/>
                              <a:gd name="T12" fmla="*/ 162914 w 162914"/>
                              <a:gd name="T13" fmla="*/ 3215 h 24004"/>
                              <a:gd name="T14" fmla="*/ 159699 w 162914"/>
                              <a:gd name="T15" fmla="*/ 1 h 24004"/>
                              <a:gd name="T16" fmla="*/ 3215 w 162914"/>
                              <a:gd name="T17" fmla="*/ 1 h 240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chemeClr val="lt2">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43" name="Google Shape;753;p16"/>
                        <wps:cNvSpPr>
                          <a:spLocks/>
                        </wps:cNvSpPr>
                        <wps:spPr bwMode="auto">
                          <a:xfrm>
                            <a:off x="3521" y="29130"/>
                            <a:ext cx="4844" cy="954"/>
                          </a:xfrm>
                          <a:custGeom>
                            <a:avLst/>
                            <a:gdLst>
                              <a:gd name="T0" fmla="*/ 620 w 26552"/>
                              <a:gd name="T1" fmla="*/ 1 h 3430"/>
                              <a:gd name="T2" fmla="*/ 1 w 26552"/>
                              <a:gd name="T3" fmla="*/ 3430 h 3430"/>
                              <a:gd name="T4" fmla="*/ 25873 w 26552"/>
                              <a:gd name="T5" fmla="*/ 3430 h 3430"/>
                              <a:gd name="T6" fmla="*/ 26552 w 26552"/>
                              <a:gd name="T7" fmla="*/ 1 h 3430"/>
                              <a:gd name="T8" fmla="*/ 620 w 26552"/>
                              <a:gd name="T9" fmla="*/ 1 h 3430"/>
                            </a:gdLst>
                            <a:ahLst/>
                            <a:cxnLst>
                              <a:cxn ang="0">
                                <a:pos x="T0" y="T1"/>
                              </a:cxn>
                              <a:cxn ang="0">
                                <a:pos x="T2" y="T3"/>
                              </a:cxn>
                              <a:cxn ang="0">
                                <a:pos x="T4" y="T5"/>
                              </a:cxn>
                              <a:cxn ang="0">
                                <a:pos x="T6" y="T7"/>
                              </a:cxn>
                              <a:cxn ang="0">
                                <a:pos x="T8" y="T9"/>
                              </a:cxn>
                            </a:cxnLst>
                            <a:rect l="0" t="0" r="r" b="b"/>
                            <a:pathLst>
                              <a:path w="26552" h="3430" extrusionOk="0">
                                <a:moveTo>
                                  <a:pt x="620" y="1"/>
                                </a:moveTo>
                                <a:lnTo>
                                  <a:pt x="1" y="3430"/>
                                </a:lnTo>
                                <a:lnTo>
                                  <a:pt x="25873" y="3430"/>
                                </a:lnTo>
                                <a:lnTo>
                                  <a:pt x="26552" y="1"/>
                                </a:lnTo>
                                <a:lnTo>
                                  <a:pt x="620" y="1"/>
                                </a:lnTo>
                                <a:close/>
                              </a:path>
                            </a:pathLst>
                          </a:custGeom>
                          <a:solidFill>
                            <a:srgbClr val="8080E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44" name="Google Shape;754;p16"/>
                        <wps:cNvSpPr>
                          <a:spLocks/>
                        </wps:cNvSpPr>
                        <wps:spPr bwMode="auto">
                          <a:xfrm>
                            <a:off x="671" y="36756"/>
                            <a:ext cx="4844" cy="954"/>
                          </a:xfrm>
                          <a:custGeom>
                            <a:avLst/>
                            <a:gdLst>
                              <a:gd name="T0" fmla="*/ 620 w 26552"/>
                              <a:gd name="T1" fmla="*/ 1 h 3430"/>
                              <a:gd name="T2" fmla="*/ 1 w 26552"/>
                              <a:gd name="T3" fmla="*/ 3430 h 3430"/>
                              <a:gd name="T4" fmla="*/ 25921 w 26552"/>
                              <a:gd name="T5" fmla="*/ 3430 h 3430"/>
                              <a:gd name="T6" fmla="*/ 26552 w 26552"/>
                              <a:gd name="T7" fmla="*/ 1 h 3430"/>
                              <a:gd name="T8" fmla="*/ 620 w 26552"/>
                              <a:gd name="T9" fmla="*/ 1 h 3430"/>
                            </a:gdLst>
                            <a:ahLst/>
                            <a:cxnLst>
                              <a:cxn ang="0">
                                <a:pos x="T0" y="T1"/>
                              </a:cxn>
                              <a:cxn ang="0">
                                <a:pos x="T2" y="T3"/>
                              </a:cxn>
                              <a:cxn ang="0">
                                <a:pos x="T4" y="T5"/>
                              </a:cxn>
                              <a:cxn ang="0">
                                <a:pos x="T6" y="T7"/>
                              </a:cxn>
                              <a:cxn ang="0">
                                <a:pos x="T8" y="T9"/>
                              </a:cxn>
                            </a:cxnLst>
                            <a:rect l="0" t="0" r="r" b="b"/>
                            <a:pathLst>
                              <a:path w="26552" h="3430" extrusionOk="0">
                                <a:moveTo>
                                  <a:pt x="620" y="1"/>
                                </a:moveTo>
                                <a:lnTo>
                                  <a:pt x="1" y="3430"/>
                                </a:lnTo>
                                <a:lnTo>
                                  <a:pt x="25921" y="3430"/>
                                </a:lnTo>
                                <a:lnTo>
                                  <a:pt x="26552" y="1"/>
                                </a:lnTo>
                                <a:lnTo>
                                  <a:pt x="620" y="1"/>
                                </a:lnTo>
                                <a:close/>
                              </a:path>
                            </a:pathLst>
                          </a:custGeom>
                          <a:solidFill>
                            <a:srgbClr val="8080E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45" name="Google Shape;755;p16"/>
                        <wps:cNvSpPr>
                          <a:spLocks/>
                        </wps:cNvSpPr>
                        <wps:spPr bwMode="auto">
                          <a:xfrm>
                            <a:off x="1072" y="36756"/>
                            <a:ext cx="3851" cy="478"/>
                          </a:xfrm>
                          <a:custGeom>
                            <a:avLst/>
                            <a:gdLst>
                              <a:gd name="T0" fmla="*/ 0 w 21110"/>
                              <a:gd name="T1" fmla="*/ 1 h 1716"/>
                              <a:gd name="T2" fmla="*/ 1393 w 21110"/>
                              <a:gd name="T3" fmla="*/ 1715 h 1716"/>
                              <a:gd name="T4" fmla="*/ 21110 w 21110"/>
                              <a:gd name="T5" fmla="*/ 1715 h 1716"/>
                              <a:gd name="T6" fmla="*/ 21110 w 21110"/>
                              <a:gd name="T7" fmla="*/ 1 h 1716"/>
                              <a:gd name="T8" fmla="*/ 0 w 21110"/>
                              <a:gd name="T9" fmla="*/ 1 h 1716"/>
                            </a:gdLst>
                            <a:ahLst/>
                            <a:cxnLst>
                              <a:cxn ang="0">
                                <a:pos x="T0" y="T1"/>
                              </a:cxn>
                              <a:cxn ang="0">
                                <a:pos x="T2" y="T3"/>
                              </a:cxn>
                              <a:cxn ang="0">
                                <a:pos x="T4" y="T5"/>
                              </a:cxn>
                              <a:cxn ang="0">
                                <a:pos x="T6" y="T7"/>
                              </a:cxn>
                              <a:cxn ang="0">
                                <a:pos x="T8" y="T9"/>
                              </a:cxn>
                            </a:cxnLst>
                            <a:rect l="0" t="0" r="r" b="b"/>
                            <a:pathLst>
                              <a:path w="21110" h="1716" extrusionOk="0">
                                <a:moveTo>
                                  <a:pt x="0" y="1"/>
                                </a:moveTo>
                                <a:lnTo>
                                  <a:pt x="1393" y="1715"/>
                                </a:lnTo>
                                <a:lnTo>
                                  <a:pt x="21110" y="1715"/>
                                </a:lnTo>
                                <a:lnTo>
                                  <a:pt x="21110" y="1"/>
                                </a:lnTo>
                                <a:lnTo>
                                  <a:pt x="0" y="1"/>
                                </a:lnTo>
                                <a:close/>
                              </a:path>
                            </a:pathLst>
                          </a:custGeom>
                          <a:solidFill>
                            <a:srgbClr val="2020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46" name="Google Shape;756;p16"/>
                        <wps:cNvSpPr>
                          <a:spLocks/>
                        </wps:cNvSpPr>
                        <wps:spPr bwMode="auto">
                          <a:xfrm>
                            <a:off x="4422" y="29607"/>
                            <a:ext cx="3968" cy="477"/>
                          </a:xfrm>
                          <a:custGeom>
                            <a:avLst/>
                            <a:gdLst>
                              <a:gd name="T0" fmla="*/ 596 w 21754"/>
                              <a:gd name="T1" fmla="*/ 0 h 1715"/>
                              <a:gd name="T2" fmla="*/ 0 w 21754"/>
                              <a:gd name="T3" fmla="*/ 1715 h 1715"/>
                              <a:gd name="T4" fmla="*/ 21753 w 21754"/>
                              <a:gd name="T5" fmla="*/ 1715 h 1715"/>
                              <a:gd name="T6" fmla="*/ 20312 w 21754"/>
                              <a:gd name="T7" fmla="*/ 0 h 1715"/>
                              <a:gd name="T8" fmla="*/ 596 w 21754"/>
                              <a:gd name="T9" fmla="*/ 0 h 1715"/>
                            </a:gdLst>
                            <a:ahLst/>
                            <a:cxnLst>
                              <a:cxn ang="0">
                                <a:pos x="T0" y="T1"/>
                              </a:cxn>
                              <a:cxn ang="0">
                                <a:pos x="T2" y="T3"/>
                              </a:cxn>
                              <a:cxn ang="0">
                                <a:pos x="T4" y="T5"/>
                              </a:cxn>
                              <a:cxn ang="0">
                                <a:pos x="T6" y="T7"/>
                              </a:cxn>
                              <a:cxn ang="0">
                                <a:pos x="T8" y="T9"/>
                              </a:cxn>
                            </a:cxnLst>
                            <a:rect l="0" t="0" r="r" b="b"/>
                            <a:pathLst>
                              <a:path w="21754" h="1715" extrusionOk="0">
                                <a:moveTo>
                                  <a:pt x="596" y="0"/>
                                </a:moveTo>
                                <a:lnTo>
                                  <a:pt x="0" y="1715"/>
                                </a:lnTo>
                                <a:lnTo>
                                  <a:pt x="21753" y="1715"/>
                                </a:lnTo>
                                <a:lnTo>
                                  <a:pt x="20312" y="0"/>
                                </a:lnTo>
                                <a:lnTo>
                                  <a:pt x="596" y="0"/>
                                </a:lnTo>
                                <a:close/>
                              </a:path>
                            </a:pathLst>
                          </a:custGeom>
                          <a:solidFill>
                            <a:srgbClr val="2020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47" name="Google Shape;757;p16"/>
                        <wps:cNvSpPr>
                          <a:spLocks/>
                        </wps:cNvSpPr>
                        <wps:spPr bwMode="auto">
                          <a:xfrm>
                            <a:off x="838" y="29607"/>
                            <a:ext cx="6260" cy="7626"/>
                          </a:xfrm>
                          <a:custGeom>
                            <a:avLst/>
                            <a:gdLst>
                              <a:gd name="T0" fmla="*/ 4977 w 30909"/>
                              <a:gd name="T1" fmla="*/ 0 h 27433"/>
                              <a:gd name="T2" fmla="*/ 0 w 30909"/>
                              <a:gd name="T3" fmla="*/ 27432 h 27433"/>
                              <a:gd name="T4" fmla="*/ 25932 w 30909"/>
                              <a:gd name="T5" fmla="*/ 27432 h 27433"/>
                              <a:gd name="T6" fmla="*/ 30909 w 30909"/>
                              <a:gd name="T7" fmla="*/ 0 h 27433"/>
                              <a:gd name="T8" fmla="*/ 4977 w 30909"/>
                              <a:gd name="T9" fmla="*/ 0 h 27433"/>
                              <a:gd name="T10" fmla="*/ 0 w 30909"/>
                              <a:gd name="T11" fmla="*/ 0 h 27433"/>
                              <a:gd name="T12" fmla="*/ 30909 w 30909"/>
                              <a:gd name="T13" fmla="*/ 27433 h 27433"/>
                            </a:gdLst>
                            <a:ahLst/>
                            <a:cxnLst>
                              <a:cxn ang="0">
                                <a:pos x="T0" y="T1"/>
                              </a:cxn>
                              <a:cxn ang="0">
                                <a:pos x="T2" y="T3"/>
                              </a:cxn>
                              <a:cxn ang="0">
                                <a:pos x="T4" y="T5"/>
                              </a:cxn>
                              <a:cxn ang="0">
                                <a:pos x="T6" y="T7"/>
                              </a:cxn>
                              <a:cxn ang="0">
                                <a:pos x="T8" y="T9"/>
                              </a:cxn>
                            </a:cxnLst>
                            <a:rect l="T10" t="T11" r="T12" b="T13"/>
                            <a:pathLst>
                              <a:path w="30909" h="27433" extrusionOk="0">
                                <a:moveTo>
                                  <a:pt x="4977" y="0"/>
                                </a:moveTo>
                                <a:lnTo>
                                  <a:pt x="0" y="27432"/>
                                </a:lnTo>
                                <a:lnTo>
                                  <a:pt x="25932" y="27432"/>
                                </a:lnTo>
                                <a:lnTo>
                                  <a:pt x="30909" y="0"/>
                                </a:lnTo>
                                <a:lnTo>
                                  <a:pt x="4977" y="0"/>
                                </a:lnTo>
                                <a:close/>
                              </a:path>
                            </a:pathLst>
                          </a:custGeom>
                          <a:solidFill>
                            <a:srgbClr val="4949E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7E58" w:rsidRPr="007743EF" w:rsidRDefault="00FC7E58" w:rsidP="000D0CA1">
                              <w:pPr>
                                <w:bidi w:val="0"/>
                                <w:jc w:val="center"/>
                                <w:rPr>
                                  <w:color w:val="FFFFFF"/>
                                  <w:sz w:val="52"/>
                                  <w:szCs w:val="52"/>
                                </w:rPr>
                              </w:pPr>
                              <w:r w:rsidRPr="007743EF">
                                <w:rPr>
                                  <w:rFonts w:ascii="Adobe Arabic" w:hAnsi="Adobe Arabic" w:cs="Adobe Arabic" w:hint="cs"/>
                                  <w:color w:val="FFFFFF"/>
                                  <w:sz w:val="40"/>
                                  <w:szCs w:val="40"/>
                                  <w:rtl/>
                                  <w:lang w:bidi="ar-SY"/>
                                </w:rPr>
                                <w:t>3</w:t>
                              </w:r>
                            </w:p>
                          </w:txbxContent>
                        </wps:txbx>
                        <wps:bodyPr rot="0" vert="horz" wrap="square" lIns="91425" tIns="91425" rIns="91425" bIns="91425" anchor="ctr" anchorCtr="0" upright="1">
                          <a:noAutofit/>
                        </wps:bodyPr>
                      </wps:wsp>
                      <wps:wsp>
                        <wps:cNvPr id="7348" name="Google Shape;760;p16"/>
                        <wps:cNvSpPr txBox="1">
                          <a:spLocks noChangeArrowheads="1"/>
                        </wps:cNvSpPr>
                        <wps:spPr bwMode="auto">
                          <a:xfrm>
                            <a:off x="8956" y="30236"/>
                            <a:ext cx="53807" cy="6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095CF6" w:rsidRDefault="00FC7E58" w:rsidP="000D0CA1">
                              <w:pPr>
                                <w:rPr>
                                  <w:rFonts w:ascii="Adobe Arabic" w:hAnsi="Adobe Arabic" w:cs="Adobe Arabic"/>
                                  <w:sz w:val="36"/>
                                  <w:szCs w:val="36"/>
                                </w:rPr>
                              </w:pPr>
                              <w:r w:rsidRPr="00095CF6">
                                <w:rPr>
                                  <w:rFonts w:ascii="Adobe Arabic" w:hAnsi="Adobe Arabic" w:cs="Adobe Arabic"/>
                                  <w:sz w:val="36"/>
                                  <w:szCs w:val="36"/>
                                  <w:rtl/>
                                </w:rPr>
                                <w:t>المساهمة في تحقيق أهداف المجتمع والارتقاء بمستوى معيشة أفراده</w:t>
                              </w:r>
                            </w:p>
                          </w:txbxContent>
                        </wps:txbx>
                        <wps:bodyPr rot="0" vert="horz" wrap="square" lIns="91425" tIns="36000" rIns="91425" bIns="3600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id="_x0000_s1085" style="position:absolute;left:0;text-align:left;margin-left:30pt;margin-top:40.25pt;width:396.15pt;height:41.1pt;flip:x;z-index:252262400;mso-position-horizontal-relative:text;mso-position-vertical-relative:text;mso-width-relative:margin;mso-height-relative:margin" coordorigin="6,29130" coordsize="62756,8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">
                <v:shape id="Google Shape;751;p16" o:spid="_x0000_s1086" style="position:absolute;left:182;top:30259;width:62084;height:6673;visibility:visible;mso-wrap-style:square;v-text-anchor:middle" coordsize="162914,2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SDPcQA&#10;AADdAAAADwAAAGRycy9kb3ducmV2LnhtbESPQWvCQBSE7wX/w/KE3urGWtqSuooUhNqTtfXg7Zl9&#10;TYLZtyH7NOu/dwXB4zAz3zDTeXSNOlEXas8GxqMMFHHhbc2lgb/f5dM7qCDIFhvPZOBMAeazwcMU&#10;c+t7/qHTRkqVIBxyNFCJtLnWoajIYRj5ljh5/75zKEl2pbYd9gnuGv2cZa/aYc1pocKWPisqDpuj&#10;M/BdtrKNe4lb2zNTY1cTv94Z8ziMiw9QQlHu4Vv7yxp4m7yM4fomPQE9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Egz3EAAAA3QAAAA8AAAAAAAAAAAAAAAAAmAIAAGRycy9k&#10;b3ducmV2LnhtbFBLBQYAAAAABAAEAPUAAACJAwAAAAA=&#10;" path="m3215,1c1441,1,1,1441,1,3215r,17574c1,22563,1441,24004,3215,24004r156484,c161473,24004,162914,22563,162914,20789r,-17574c162914,1441,161473,1,159699,1l3215,1xe" fillcolor="black" stroked="f">
                  <v:fill opacity="21588f"/>
                  <v:path arrowok="t" o:extrusionok="f" o:connecttype="custom" o:connectlocs="1225,0;0,894;0,5779;1225,6673;60859,6673;62084,5779;62084,894;60859,0;1225,0" o:connectangles="0,0,0,0,0,0,0,0,0"/>
                </v:shape>
                <v:shape id="Google Shape;752;p16" o:spid="_x0000_s1087" style="position:absolute;left:6;top:30092;width:62458;height:6673;visibility:visible;mso-wrap-style:square;v-text-anchor:middle" coordsize="162914,2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WHsMYA&#10;AADdAAAADwAAAGRycy9kb3ducmV2LnhtbESPT2sCMRTE74LfITzBW82qpZWtUUQoVOhBtxU9vm7e&#10;/sHNy5JEXf30TaHgcZiZ3zDzZWcacSHna8sKxqMEBHFudc2lgu+v96cZCB+QNTaWScGNPCwX/d4c&#10;U22vvKNLFkoRIexTVFCF0KZS+rwig35kW+LoFdYZDFG6UmqH1wg3jZwkyYs0WHNcqLCldUX5KTsb&#10;BR4/N9np53C3Zbu9749Fsd65QqnhoFu9gQjUhUf4v/2hFbxOnyfw9yY+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vWHsMYAAADdAAAADwAAAAAAAAAAAAAAAACYAgAAZHJz&#10;L2Rvd25yZXYueG1sUEsFBgAAAAAEAAQA9QAAAIsDAAAAAA==&#10;" path="m3215,1c1441,1,1,1441,1,3215r,17574c1,22563,1441,24004,3215,24004r156484,c161473,24004,162914,22563,162914,20789r,-17574c162914,1441,161473,1,159699,1l3215,1xe" fillcolor="#e7e6e6 [3203]" stroked="f">
                  <v:path arrowok="t" o:extrusionok="f" o:connecttype="custom" o:connectlocs="1233,0;0,894;0,5779;1233,6673;61225,6673;62458,5779;62458,894;61225,0;1233,0" o:connectangles="0,0,0,0,0,0,0,0,0"/>
                </v:shape>
                <v:shape id="Google Shape;753;p16" o:spid="_x0000_s1088" style="position:absolute;left:3521;top:29130;width:4844;height:954;visibility:visible;mso-wrap-style:square;v-text-anchor:middle" coordsize="26552,3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MhlsUA&#10;AADdAAAADwAAAGRycy9kb3ducmV2LnhtbESPQWsCMRSE70L/Q3iF3mrWrqjdGkWEhbZ4cVvvj+R1&#10;d3HzsiRR1/56Uyh4HGbmG2a5HmwnzuRD61jBZJyBINbOtFwr+P4qnxcgQkQ22DkmBVcKsF49jJZY&#10;GHfhPZ2rWIsE4VCggibGvpAy6IYshrHriZP347zFmKSvpfF4SXDbyZcsm0mLLaeFBnvaNqSP1ckq&#10;+JS732p23PhXc9jp/KrL8DEplXp6HDZvICIN8R7+b78bBfN8msPfm/QE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QyGWxQAAAN0AAAAPAAAAAAAAAAAAAAAAAJgCAABkcnMv&#10;ZG93bnJldi54bWxQSwUGAAAAAAQABAD1AAAAigMAAAAA&#10;" path="m620,1l1,3430r25872,l26552,1,620,1xe" fillcolor="#8080ed" stroked="f">
                  <v:path arrowok="t" o:extrusionok="f" o:connecttype="custom" o:connectlocs="113,0;0,954;4720,954;4844,0;113,0" o:connectangles="0,0,0,0,0"/>
                </v:shape>
                <v:shape id="Google Shape;754;p16" o:spid="_x0000_s1089" style="position:absolute;left:671;top:36756;width:4844;height:954;visibility:visible;mso-wrap-style:square;v-text-anchor:middle" coordsize="26552,3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q54sUA&#10;AADdAAAADwAAAGRycy9kb3ducmV2LnhtbESPQWsCMRSE7wX/Q3hCb5q1iq2rUaSwYIsXt/X+SJ67&#10;i5uXJUl19dc3BaHHYWa+YVab3rbiQj40jhVMxhkIYu1Mw5WC769i9AYiRGSDrWNScKMAm/XgaYW5&#10;cVc+0KWMlUgQDjkqqGPscimDrsliGLuOOHkn5y3GJH0ljcdrgttWvmTZXFpsOC3U2NF7Tfpc/lgF&#10;n3J/L+fnrV+Y415Pb7oIH5NCqedhv12CiNTH//CjvTMKXqezGfy9SU9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qrnixQAAAN0AAAAPAAAAAAAAAAAAAAAAAJgCAABkcnMv&#10;ZG93bnJldi54bWxQSwUGAAAAAAQABAD1AAAAigMAAAAA&#10;" path="m620,1l1,3430r25920,l26552,1,620,1xe" fillcolor="#8080ed" stroked="f">
                  <v:path arrowok="t" o:extrusionok="f" o:connecttype="custom" o:connectlocs="113,0;0,954;4729,954;4844,0;113,0" o:connectangles="0,0,0,0,0"/>
                </v:shape>
                <v:shape id="Google Shape;755;p16" o:spid="_x0000_s1090" style="position:absolute;left:1072;top:36756;width:3851;height:478;visibility:visible;mso-wrap-style:square;v-text-anchor:middle" coordsize="21110,1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Yzn8YA&#10;AADdAAAADwAAAGRycy9kb3ducmV2LnhtbESPT2sCMRTE74V+h/AK3mpWbVW2RhHR4qXiP/D63Lzu&#10;LiYv6ya667dvCoUeh5n5DTOZtdaIO9W+dKyg101AEGdOl5wrOB5Wr2MQPiBrNI5JwYM8zKbPTxNM&#10;tWt4R/d9yEWEsE9RQRFClUrps4Is+q6riKP37WqLIco6l7rGJsKtkf0kGUqLJceFAitaFJRd9jer&#10;YGz816Eqz5vPRTCn67Lfa7Yjo1TnpZ1/gAjUhv/wX3utFYwGb+/w+yY+AT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hYzn8YAAADdAAAADwAAAAAAAAAAAAAAAACYAgAAZHJz&#10;L2Rvd25yZXYueG1sUEsFBgAAAAAEAAQA9QAAAIsDAAAAAA==&#10;" path="m,1l1393,1715r19717,l21110,1,,1xe" fillcolor="#2020ba" stroked="f">
                  <v:path arrowok="t" o:extrusionok="f" o:connecttype="custom" o:connectlocs="0,0;254,478;3851,478;3851,0;0,0" o:connectangles="0,0,0,0,0"/>
                </v:shape>
                <v:shape id="Google Shape;756;p16" o:spid="_x0000_s1091" style="position:absolute;left:4422;top:29607;width:3968;height:477;visibility:visible;mso-wrap-style:square;v-text-anchor:middle" coordsize="21754,1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O2UMYA&#10;AADdAAAADwAAAGRycy9kb3ducmV2LnhtbESPW2sCMRSE34X+h3AKfatZL6xlaxQRpeqLqKX08bA5&#10;e6GbkyWJuv57IxR8HGbmG2Y670wjLuR8bVnBoJ+AIM6trrlU8H1av3+A8AFZY2OZFNzIw3z20pti&#10;pu2VD3Q5hlJECPsMFVQhtJmUPq/IoO/bljh6hXUGQ5SulNrhNcJNI4dJkkqDNceFCltaVpT/Hc9G&#10;wepntSjGv2u3Ww7S7Z7OxcF8SaXeXrvFJ4hAXXiG/9sbrWAyGqfweBOfgJ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5O2UMYAAADdAAAADwAAAAAAAAAAAAAAAACYAgAAZHJz&#10;L2Rvd25yZXYueG1sUEsFBgAAAAAEAAQA9QAAAIsDAAAAAA==&#10;" path="m596,l,1715r21753,l20312,,596,xe" fillcolor="#2020ba" stroked="f">
                  <v:path arrowok="t" o:extrusionok="f" o:connecttype="custom" o:connectlocs="109,0;0,477;3968,477;3705,0;109,0" o:connectangles="0,0,0,0,0"/>
                </v:shape>
                <v:shape id="Google Shape;757;p16" o:spid="_x0000_s1092" style="position:absolute;left:838;top:29607;width:6260;height:7626;visibility:visible;mso-wrap-style:square;v-text-anchor:middle" coordsize="30909,274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voRcYA&#10;AADdAAAADwAAAGRycy9kb3ducmV2LnhtbESPQWvCQBSE7wX/w/KEXkQ31lYluoq0iIX0YpT2+sg+&#10;s8Hs2zS71fTfdwWhx2FmvmGW687W4kKtrxwrGI8SEMSF0xWXCo6H7XAOwgdkjbVjUvBLHtar3sMS&#10;U+2uvKdLHkoRIexTVGBCaFIpfWHIoh+5hjh6J9daDFG2pdQtXiPc1vIpSabSYsVxwWBDr4aKc/5j&#10;FXwMjm9f1mbSoKu/P7OXXUblTqnHfrdZgAjUhf/wvf2uFcwmzzO4vYlP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svoRcYAAADdAAAADwAAAAAAAAAAAAAAAACYAgAAZHJz&#10;L2Rvd25yZXYueG1sUEsFBgAAAAAEAAQA9QAAAIsDAAAAAA==&#10;" adj="-11796480,,5400" path="m4977,l,27432r25932,l30909,,4977,xe" fillcolor="#4949e7" stroked="f">
                  <v:stroke joinstyle="miter"/>
                  <v:formulas/>
                  <v:path arrowok="t" o:extrusionok="f" o:connecttype="custom" o:connectlocs="1008,0;0,7626;5252,7626;6260,0;1008,0" o:connectangles="0,0,0,0,0" textboxrect="0,0,30909,27433"/>
                  <v:textbox inset="2.53958mm,2.53958mm,2.53958mm,2.53958mm">
                    <w:txbxContent>
                      <w:p w:rsidR="00FC7E58" w:rsidRPr="007743EF" w:rsidRDefault="00FC7E58" w:rsidP="000D0CA1">
                        <w:pPr>
                          <w:bidi w:val="0"/>
                          <w:jc w:val="center"/>
                          <w:rPr>
                            <w:color w:val="FFFFFF"/>
                            <w:sz w:val="52"/>
                            <w:szCs w:val="52"/>
                          </w:rPr>
                        </w:pPr>
                        <w:r w:rsidRPr="007743EF">
                          <w:rPr>
                            <w:rFonts w:ascii="Adobe Arabic" w:hAnsi="Adobe Arabic" w:cs="Adobe Arabic" w:hint="cs"/>
                            <w:color w:val="FFFFFF"/>
                            <w:sz w:val="40"/>
                            <w:szCs w:val="40"/>
                            <w:rtl/>
                            <w:lang w:bidi="ar-SY"/>
                          </w:rPr>
                          <w:t>3</w:t>
                        </w:r>
                      </w:p>
                    </w:txbxContent>
                  </v:textbox>
                </v:shape>
                <v:shape id="Google Shape;760;p16" o:spid="_x0000_s1093" type="#_x0000_t202" style="position:absolute;left:8956;top:30236;width:53807;height:63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0GBMIA&#10;AADdAAAADwAAAGRycy9kb3ducmV2LnhtbERPTWvCQBC9C/0PyxR60422WBtdpRSLgiBo7X3Ijtlg&#10;djZkx5j+++5B8Ph434tV72vVURurwAbGowwUcRFsxaWB08/3cAYqCrLFOjAZ+KMIq+XTYIG5DTc+&#10;UHeUUqUQjjkacCJNrnUsHHmMo9AQJ+4cWo+SYFtq2+IthftaT7Jsqj1WnBocNvTlqLgcr95AN5lt&#10;9jJen/VpN938SuWi+zgY8/Lcf85BCfXyEN/dW2vg/fUtzU1v0hPQy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3QYEwgAAAN0AAAAPAAAAAAAAAAAAAAAAAJgCAABkcnMvZG93&#10;bnJldi54bWxQSwUGAAAAAAQABAD1AAAAhwMAAAAA&#10;" filled="f" stroked="f">
                  <v:textbox inset="2.53958mm,1mm,2.53958mm,1mm">
                    <w:txbxContent>
                      <w:p w:rsidR="00FC7E58" w:rsidRPr="00095CF6" w:rsidRDefault="00FC7E58" w:rsidP="000D0CA1">
                        <w:pPr>
                          <w:rPr>
                            <w:rFonts w:ascii="Adobe Arabic" w:hAnsi="Adobe Arabic" w:cs="Adobe Arabic"/>
                            <w:sz w:val="36"/>
                            <w:szCs w:val="36"/>
                          </w:rPr>
                        </w:pPr>
                        <w:r w:rsidRPr="00095CF6">
                          <w:rPr>
                            <w:rFonts w:ascii="Adobe Arabic" w:hAnsi="Adobe Arabic" w:cs="Adobe Arabic"/>
                            <w:sz w:val="36"/>
                            <w:szCs w:val="36"/>
                            <w:rtl/>
                          </w:rPr>
                          <w:t>المساهمة في تحقيق أهداف المجتمع والارتقاء بمستوى معيشة أفراده</w:t>
                        </w:r>
                      </w:p>
                    </w:txbxContent>
                  </v:textbox>
                </v:shape>
                <w10:wrap type="through"/>
              </v:group>
            </w:pict>
          </mc:Fallback>
        </mc:AlternateContent>
      </w:r>
    </w:p>
    <w:p w:rsidR="000D0CA1" w:rsidRDefault="000D0CA1" w:rsidP="000D0CA1">
      <w:pPr>
        <w:keepNext/>
        <w:keepLines/>
        <w:jc w:val="left"/>
        <w:rPr>
          <w:b/>
          <w:bCs/>
          <w:rtl/>
          <w:lang w:bidi="ar-SY"/>
        </w:rPr>
      </w:pPr>
      <w:r>
        <w:rPr>
          <w:noProof/>
          <w:rtl/>
        </w:rPr>
        <w:lastRenderedPageBreak/>
        <mc:AlternateContent>
          <mc:Choice Requires="wpg">
            <w:drawing>
              <wp:inline distT="0" distB="0" distL="0" distR="0" wp14:anchorId="5640FC0B" wp14:editId="161212A8">
                <wp:extent cx="5727700" cy="471805"/>
                <wp:effectExtent l="0" t="0" r="6350" b="61595"/>
                <wp:docPr id="63" name="Group 3324"/>
                <wp:cNvGraphicFramePr/>
                <a:graphic xmlns:a="http://schemas.openxmlformats.org/drawingml/2006/main">
                  <a:graphicData uri="http://schemas.microsoft.com/office/word/2010/wordprocessingGroup">
                    <wpg:wgp>
                      <wpg:cNvGrpSpPr/>
                      <wpg:grpSpPr>
                        <a:xfrm>
                          <a:off x="0" y="0"/>
                          <a:ext cx="5727700" cy="471805"/>
                          <a:chOff x="0" y="0"/>
                          <a:chExt cx="5727700" cy="471805"/>
                        </a:xfrm>
                      </wpg:grpSpPr>
                      <wpg:grpSp>
                        <wpg:cNvPr id="64" name="Group 256571"/>
                        <wpg:cNvGrpSpPr/>
                        <wpg:grpSpPr>
                          <a:xfrm>
                            <a:off x="0" y="0"/>
                            <a:ext cx="5727700" cy="471805"/>
                            <a:chOff x="0" y="0"/>
                            <a:chExt cx="6131268" cy="505879"/>
                          </a:xfrm>
                        </wpg:grpSpPr>
                        <wpg:grpSp>
                          <wpg:cNvPr id="65" name="Group 3653"/>
                          <wpg:cNvGrpSpPr/>
                          <wpg:grpSpPr>
                            <a:xfrm>
                              <a:off x="3701192" y="0"/>
                              <a:ext cx="2430076" cy="505839"/>
                              <a:chOff x="3701192" y="0"/>
                              <a:chExt cx="3545227" cy="711023"/>
                            </a:xfrm>
                          </wpg:grpSpPr>
                          <wps:wsp>
                            <wps:cNvPr id="66" name="Rectangle: Rounded Corners 36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3701192" y="0"/>
                                <a:ext cx="3545227"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C7E58" w:rsidRDefault="00FC7E58" w:rsidP="000D0CA1">
                                  <w:pPr>
                                    <w:jc w:val="center"/>
                                    <w:rPr>
                                      <w:bCs/>
                                    </w:rPr>
                                  </w:pPr>
                                  <w:r>
                                    <w:rPr>
                                      <w:rFonts w:ascii="Adobe Arabic" w:hAnsi="Adobe Arabic" w:cs="Adobe Arabic" w:hint="cs"/>
                                      <w:bCs/>
                                      <w:color w:val="auto"/>
                                      <w:sz w:val="36"/>
                                      <w:szCs w:val="36"/>
                                      <w:rtl/>
                                      <w:lang w:bidi="ar-SY"/>
                                    </w:rPr>
                                    <w:t>مبادئ الإدارة:</w:t>
                                  </w:r>
                                </w:p>
                              </w:txbxContent>
                            </wps:txbx>
                            <wps:bodyPr tIns="36000" bIns="36000" rtlCol="0" anchor="ctr"/>
                          </wps:wsp>
                          <wps:wsp>
                            <wps:cNvPr id="67" name="Oval 3656">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8" name="Rectangle 365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73" name="Group 3323"/>
                        <wpg:cNvGrpSpPr/>
                        <wpg:grpSpPr>
                          <a:xfrm>
                            <a:off x="5343525" y="104775"/>
                            <a:ext cx="209550" cy="249555"/>
                            <a:chOff x="0" y="0"/>
                            <a:chExt cx="273780" cy="327013"/>
                          </a:xfrm>
                          <a:solidFill>
                            <a:schemeClr val="bg1"/>
                          </a:solidFill>
                        </wpg:grpSpPr>
                        <wps:wsp>
                          <wps:cNvPr id="74"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75"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76"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77" name="Google Shape;204;p17"/>
                          <wpg:cNvGrpSpPr/>
                          <wpg:grpSpPr>
                            <a:xfrm>
                              <a:off x="0" y="0"/>
                              <a:ext cx="273780" cy="105078"/>
                              <a:chOff x="0" y="0"/>
                              <a:chExt cx="273780" cy="105078"/>
                            </a:xfrm>
                            <a:grpFill/>
                          </wpg:grpSpPr>
                          <wps:wsp>
                            <wps:cNvPr id="78"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79"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80"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81"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82"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1094"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">
                <v:group id="Group 256571" o:spid="_x0000_s1095" style="position:absolute;width:57277;height:4718" coordsize="61312,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gC3ZMQAAADbAAAADwAAAGRycy9kb3ducmV2LnhtbESPT4vCMBTE74LfITzB&#10;m6bVXVm6RhFR8SAL/oFlb4/m2Rabl9LEtn77jSB4HGbmN8x82ZlSNFS7wrKCeByBIE6tLjhTcDlv&#10;R18gnEfWWFomBQ9ysFz0e3NMtG35SM3JZyJA2CWoIPe+SqR0aU4G3dhWxMG72tqgD7LOpK6xDXBT&#10;ykkUzaTBgsNCjhWtc0pvp7tRsGuxXU3jTXO4XdePv/Pnz+8hJqWGg271DcJT59/hV3uvFcw+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gC3ZMQAAADbAAAA&#10;DwAAAAAAAAAAAAAAAACqAgAAZHJzL2Rvd25yZXYueG1sUEsFBgAAAAAEAAQA+gAAAJsDAAAAAA==&#10;">
                  <v:group id="Group 3653" o:spid="_x0000_s1096" style="position:absolute;left:37011;width:24301;height:5058" coordorigin="37011" coordsize="35452,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wS/8UAAADbAAAADwAAAGRycy9kb3ducmV2LnhtbESPQWvCQBSE74X+h+UV&#10;ems2URSJriGIlR6kUCOIt0f2mQSzb0N2m8R/3y0Uehxm5htmk02mFQP1rrGsIIliEMSl1Q1XCs7F&#10;+9sKhPPIGlvLpOBBDrLt89MGU21H/qLh5CsRIOxSVFB736VSurImgy6yHXHwbrY36IPsK6l7HAPc&#10;tHIWx0tpsOGwUGNHu5rK++nbKDiMOObzZD8c77fd41osPi/HhJR6fZnyNQhPk/8P/7U/tILlA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VMEv/FAAAA2wAA&#10;AA8AAAAAAAAAAAAAAAAAqgIAAGRycy9kb3ducmV2LnhtbFBLBQYAAAAABAAEAPoAAACcAwAAAAA=&#10;">
                    <v:roundrect id="Rectangle: Rounded Corners 3655" o:spid="_x0000_s1097" style="position:absolute;left:37011;width:35453;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DS28IA&#10;AADbAAAADwAAAGRycy9kb3ducmV2LnhtbESPQWuDQBSE74H+h+UFekvWBCpiXaXUFjw2sT309nBf&#10;VOK+FXcbzb/PFgI5DjPzDZMVixnEhSbXW1aw20YgiBure24VfNefmwSE88gaB8uk4EoOivxplWGq&#10;7cwHuhx9KwKEXYoKOu/HVErXdGTQbe1IHLyTnQz6IKdW6gnnADeD3EdRLA32HBY6HOm9o+Z8/DMK&#10;oqr8qPl3Tz868Qd6wforKWulntfL2ysIT4t/hO/tSiuIY/j/En6AzG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cNLbwgAAANsAAAAPAAAAAAAAAAAAAAAAAJgCAABkcnMvZG93&#10;bnJldi54bWxQSwUGAAAAAAQABAD1AAAAhwMAAAAA&#10;" fillcolor="#0070c0" stroked="f" strokeweight="1pt">
                      <v:stroke joinstyle="miter"/>
                      <v:textbox inset=",1mm,,1mm">
                        <w:txbxContent>
                          <w:p w:rsidR="00FC7E58" w:rsidRDefault="00FC7E58" w:rsidP="000D0CA1">
                            <w:pPr>
                              <w:jc w:val="center"/>
                              <w:rPr>
                                <w:bCs/>
                              </w:rPr>
                            </w:pPr>
                            <w:r>
                              <w:rPr>
                                <w:rFonts w:ascii="Adobe Arabic" w:hAnsi="Adobe Arabic" w:cs="Adobe Arabic" w:hint="cs"/>
                                <w:bCs/>
                                <w:color w:val="auto"/>
                                <w:sz w:val="36"/>
                                <w:szCs w:val="36"/>
                                <w:rtl/>
                                <w:lang w:bidi="ar-SY"/>
                              </w:rPr>
                              <w:t>مبادئ الإدارة:</w:t>
                            </w:r>
                          </w:p>
                        </w:txbxContent>
                      </v:textbox>
                    </v:roundrect>
                    <v:oval id="Oval 3656" o:spid="_x0000_s1098" style="position:absolute;left:65321;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eWF8IA&#10;AADbAAAADwAAAGRycy9kb3ducmV2LnhtbESP0WoCMRRE3wv9h3ALfatZ+2DLahSxFIoK0tUPuGyu&#10;m8XkJiSprn59Uyj4OMzMGWa2GJwVZ4qp96xgPKpAELde99wpOOw/X95BpIys0XomBVdKsJg/Psyw&#10;1v7C33RucicKhFONCkzOoZYytYYcppEPxMU7+ugwFxk7qSNeCtxZ+VpVE+mw57JgMNDKUHtqfpyC&#10;dRVMitvN7bqVzW7/Eew6R6vU89OwnILINOR7+L/9pRVM3uDvS/kBcv4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Z5YXwgAAANsAAAAPAAAAAAAAAAAAAAAAAJgCAABkcnMvZG93&#10;bnJldi54bWxQSwUGAAAAAAQABAD1AAAAhwMAAAAA&#10;" fillcolor="#272727 [2749]" stroked="f" strokeweight="1pt">
                      <v:stroke joinstyle="miter"/>
                      <v:shadow on="t" color="black" opacity="26214f" origin=",-.5" offset="0,3pt"/>
                    </v:oval>
                  </v:group>
                  <v:rect id="Rectangle 3654" o:spid="_x0000_s1099"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JzysMA&#10;AADbAAAADwAAAGRycy9kb3ducmV2LnhtbERPy2oCMRTdF/yHcAU3RTOVMshoFFvQduEDH4jLy+Q6&#10;M3ZyMySpjn9vFoUuD+c9mbWmFjdyvrKs4G2QgCDOra64UHA8LPojED4ga6wtk4IHeZhNOy8TzLS9&#10;845u+1CIGMI+QwVlCE0mpc9LMugHtiGO3MU6gyFCV0jt8B7DTS2HSZJKgxXHhhIb+iwp/9n/GgXn&#10;42H9/uG21/NluTqldkNfvnhVqtdt52MQgdrwL/5zf2sFaRwbv8QfIK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0JzysMAAADbAAAADwAAAAAAAAAAAAAAAACYAgAAZHJzL2Rv&#10;d25yZXYueG1sUEsFBgAAAAAEAAQA9QAAAIgDAAAAAA==&#10;" fillcolor="#0070c0" stroked="f" strokeweight="1pt"/>
                </v:group>
                <v:group id="Group 3323" o:spid="_x0000_s1100" style="position:absolute;left:53435;top:1047;width:2095;height:2496"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C5zcQAAADbAAAADwAAAGRycy9kb3ducmV2LnhtbESPT4vCMBTE7wt+h/AE&#10;b2taxVWqUURc8SCCf0C8PZpnW2xeSpNt67ffLAh7HGbmN8xi1ZlSNFS7wrKCeBiBIE6tLjhTcL18&#10;f85AOI+ssbRMCl7kYLXsfSww0bblEzVnn4kAYZeggtz7KpHSpTkZdENbEQfvYWuDPsg6k7rGNsBN&#10;KUdR9CUNFhwWcqxok1P6PP8YBbsW2/U43jaH52Pzul8mx9shJqUG/W49B+Gp8//hd3uvFUzH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DC5zcQAAADbAAAA&#10;DwAAAAAAAAAAAAAAAACqAgAAZHJzL2Rvd25yZXYueG1sUEsFBgAAAAAEAAQA+gAAAJsDAAAAAA==&#10;">
                  <v:shape id="Google Shape;201;p17" o:spid="_x0000_s1101"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27BsMA&#10;AADbAAAADwAAAGRycy9kb3ducmV2LnhtbESPQYvCMBSE78L+h/AWvGm6ItrtGmURBPEgWEWvj+bZ&#10;1m1euk209d8bQfA4zMw3zGzRmUrcqHGlZQVfwwgEcWZ1ybmCw341iEE4j6yxskwK7uRgMf/ozTDR&#10;tuUd3VKfiwBhl6CCwvs6kdJlBRl0Q1sTB+9sG4M+yCaXusE2wE0lR1E0kQZLDgsF1rQsKPtLr0bB&#10;9hr7tT7+x5vp6Ti5fLfpYZ+VSvU/u98fEJ46/w6/2mutYDqG55fwA+T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127BsMAAADbAAAADwAAAAAAAAAAAAAAAACYAgAAZHJzL2Rv&#10;d25yZXYueG1sUEsFBgAAAAAEAAQA9QAAAIgD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102"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iGkcUA&#10;AADbAAAADwAAAGRycy9kb3ducmV2LnhtbESPQWvCQBSE74L/YXlCL1I3tWgldSNSWiiKiInQ6yP7&#10;zIZk34bsVtN/3y0UPA4z8w2z3gy2FVfqfe1YwdMsAUFcOl1zpeBcfDyuQPiArLF1TAp+yMMmG4/W&#10;mGp34xNd81CJCGGfogITQpdK6UtDFv3MdcTRu7jeYoiyr6Tu8RbhtpXzJFlKizXHBYMdvRkqm/zb&#10;KmiL42H/Pl3kX1PM58/e7Jp9tVPqYTJsX0EEGsI9/N/+1ApeFvD3Jf4Amf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mIaRxQAAANsAAAAPAAAAAAAAAAAAAAAAAJgCAABkcnMv&#10;ZG93bnJldi54bWxQSwUGAAAAAAQABAD1AAAAigMAAAAA&#10;" path="m2643,1l417,1c191,1,,143,,370,,608,191,751,417,751r2214,c2870,751,3060,608,3060,370,3060,143,2870,1,2643,1xe" filled="f" strokecolor="white [3212]">
                    <v:path arrowok="t" o:extrusionok="f"/>
                  </v:shape>
                  <v:shape id="Google Shape;203;p17" o:spid="_x0000_s1103"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MB8UA&#10;AADbAAAADwAAAGRycy9kb3ducmV2LnhtbESPQWvCQBSE7wX/w/KE3upGI1pSN0GkFqEnUwV7e80+&#10;s8Hs25DdavrvuwWhx2FmvmFWxWBbcaXeN44VTCcJCOLK6YZrBYeP7dMzCB+QNbaOScEPeSjy0cMK&#10;M+1uvKdrGWoRIewzVGBC6DIpfWXIop+4jjh6Z9dbDFH2tdQ93iLctnKWJAtpseG4YLCjjaHqUn5b&#10;Bak/mc/0bful6xmf3l8Px7ScT5V6HA/rFxCBhvAfvrd3WsFyAX9f4g+Q+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0wHxQAAANsAAAAPAAAAAAAAAAAAAAAAAJgCAABkcnMv&#10;ZG93bnJldi54bWxQSwUGAAAAAAQABAD1AAAAigMAAAAA&#10;" path="m1976,l417,c191,,,131,,369,,596,191,739,417,739r1559,c2203,739,2393,596,2393,369,2393,131,2203,,1976,xe" filled="f" strokecolor="white [3212]">
                    <v:path arrowok="t" o:extrusionok="f"/>
                  </v:shape>
                  <v:group id="Google Shape;204;p17" o:spid="_x0000_s1104"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wu/zsQAAADbAAAADwAAAGRycy9kb3ducmV2LnhtbESPT4vCMBTE74LfITzB&#10;m6ZVdl26RhFR8SAL/oFlb4/m2Rabl9LEtn77jSB4HGbmN8x82ZlSNFS7wrKCeByBIE6tLjhTcDlv&#10;R18gnEfWWFomBQ9ysFz0e3NMtG35SM3JZyJA2CWoIPe+SqR0aU4G3dhWxMG72tqgD7LOpK6xDXBT&#10;ykkUfUqDBYeFHCta55TeTnejYNdiu5rGm+Zwu64ff+ePn99DTEoNB93qG4Snzr/Dr/ZeK5jN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wu/zsQAAADbAAAA&#10;DwAAAAAAAAAAAAAAAACqAgAAZHJzL2Rvd25yZXYueG1sUEsFBgAAAAAEAAQA+gAAAJsDAAAAAA==&#10;">
                    <v:shape id="Google Shape;205;p17" o:spid="_x0000_s1105"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83csEA&#10;AADbAAAADwAAAGRycy9kb3ducmV2LnhtbERPy2rCQBTdF/oPwy10U3TSWjTGjFIKBZc1xv01c/Ow&#10;mTthZhrj3zuLQpeH8853k+nFSM53lhW8zhMQxJXVHTcKyuPXLAXhA7LG3jIpuJGH3fbxIcdM2ysf&#10;aCxCI2II+wwVtCEMmZS+asmgn9uBOHK1dQZDhK6R2uE1hpteviXJUhrsODa0ONBnS9VP8WsUXFZT&#10;6l4O3+vzokhP7005DkHWSj0/TR8bEIGm8C/+c++1glUcG7/EHyC3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sPN3LBAAAA2wAAAA8AAAAAAAAAAAAAAAAAmAIAAGRycy9kb3du&#10;cmV2LnhtbFBLBQYAAAAABAAEAPUAAACGAwAAAAA=&#10;" path="m227,1501v107,,226,-72,226,-167l453,167c453,84,322,1,227,1,144,1,1,84,1,167r,1167c1,1429,144,1501,227,1501xe" filled="f" stroked="f">
                      <v:path arrowok="t" o:extrusionok="f"/>
                    </v:shape>
                    <v:shape id="Google Shape;206;p17" o:spid="_x0000_s1106"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W3D8MA&#10;AADbAAAADwAAAGRycy9kb3ducmV2LnhtbESPzW7CMBCE75X6DtZW6q04cOhPwKCmFQiOTTlwXOIl&#10;CY3Xkb1AePu6UiWOo5n5RjNbDK5TZwqx9WxgPMpAEVfetlwb2H4vn15BRUG22HkmA1eKsJjf380w&#10;t/7CX3QupVYJwjFHA41In2sdq4YcxpHviZN38MGhJBlqbQNeEtx1epJlz9phy2mhwZ4+Gqp+ypMz&#10;UJSTYrPDzTjIMX6uXSFutbfGPD4M71NQQoPcwv/ttTXw8gZ/X9IP0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QW3D8MAAADbAAAADwAAAAAAAAAAAAAAAACYAgAAZHJzL2Rv&#10;d25yZXYueG1sUEsFBgAAAAAEAAQA9QAAAIgDAAAAAA==&#10;" path="m929,60c846,,750,36,703,108l60,1060c,1143,24,1251,95,1310v36,12,60,24,96,24c250,1334,298,1310,334,1251l976,298v60,-71,36,-178,-47,-238xe" filled="f" stroked="f">
                      <v:path arrowok="t" o:extrusionok="f"/>
                    </v:shape>
                    <v:shape id="Google Shape;207;p17" o:spid="_x0000_s1107"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Y8Br8A&#10;AADbAAAADwAAAGRycy9kb3ducmV2LnhtbERPzYrCMBC+C75DGMGbproiUo0i6oLoYbH6AGMz25Zt&#10;JrWJGt/eHIQ9fnz/i1UwtXhQ6yrLCkbDBARxbnXFhYLL+XswA+E8ssbaMil4kYPVsttZYKrtk0/0&#10;yHwhYgi7FBWU3jeplC4vyaAb2oY4cr+2NegjbAupW3zGcFPLcZJMpcGKY0OJDW1Kyv+yu1FAR7u7&#10;1iGbbHm6Ceef7cF+XW5K9XthPQfhKfh/8ce91wpmcX38En+AX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hjwGvwAAANsAAAAPAAAAAAAAAAAAAAAAAJgCAABkcnMvZG93bnJl&#10;di54bWxQSwUGAAAAAAQABAD1AAAAhAMAAAAA&#10;" path="m822,1346v24,,60,-12,83,-35c989,1263,1013,1156,953,1072l334,108c286,25,179,1,96,48,12,108,1,215,48,298r619,965c703,1322,763,1346,822,1346xe" filled="f" stroked="f">
                      <v:path arrowok="t" o:extrusionok="f"/>
                    </v:shape>
                    <v:shape id="Google Shape;208;p17" o:spid="_x0000_s1108"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Y/qMMA&#10;AADbAAAADwAAAGRycy9kb3ducmV2LnhtbESPwWrDMBBE74X8g9hALyWR3EITnMgmxLSkx9r5gI21&#10;sZ1YK2Opifv3VaHQ4zAzb5htPtle3Gj0nWMNyVKBIK6d6bjRcKzeFmsQPiAb7B2Thm/ykGezhy2m&#10;xt35k25laESEsE9RQxvCkErp65Ys+qUbiKN3dqPFEOXYSDPiPcJtL5+VepUWO44LLQ60b6m+ll9W&#10;w4nkS6D6XKjVoS/UR1I8Ve8XrR/n024DItAU/sN/7YPRsE7g90v8ATL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0Y/qMMAAADbAAAADwAAAAAAAAAAAAAAAACYAgAAZHJzL2Rv&#10;d25yZXYueG1sUEsFBgAAAAAEAAQA9QAAAIgDAAAAAA==&#10;" path="m1287,596l275,48c191,1,84,36,48,120,1,191,25,310,120,346l1132,894v24,11,48,23,71,23c1263,917,1322,882,1358,822v36,-71,12,-190,-71,-226xe" filled="f" stroked="f">
                      <v:path arrowok="t" o:extrusionok="f"/>
                    </v:shape>
                    <v:shape id="Google Shape;209;p17" o:spid="_x0000_s1109"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0GAsYA&#10;AADbAAAADwAAAGRycy9kb3ducmV2LnhtbESPQWvCQBSE70L/w/IKvYjZxIOE1I3YQkGKII2l9fjM&#10;PpPQ7NuQXU3sr+8WBI/DzHzDLFejacWFetdYVpBEMQji0uqGKwWf+7dZCsJ5ZI2tZVJwJQer/GGy&#10;xEzbgT/oUvhKBAi7DBXU3neZlK6syaCLbEccvJPtDfog+0rqHocAN62cx/FCGmw4LNTY0WtN5U9x&#10;Ngp2JH+HnT++HN6/rum2SJPvwzRR6ulxXD+D8DT6e/jW3mgF6Rz+v4QfI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e0GAsYAAADbAAAADwAAAAAAAAAAAAAAAACYAgAAZHJz&#10;L2Rvd25yZXYueG1sUEsFBgAAAAAEAAQA9QAAAIsDA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Pr="00AB06BC" w:rsidRDefault="000D0CA1" w:rsidP="000D0CA1">
      <w:pPr>
        <w:rPr>
          <w:rtl/>
        </w:rPr>
      </w:pPr>
      <w:r w:rsidRPr="00AB06BC">
        <w:rPr>
          <w:rtl/>
        </w:rPr>
        <w:t>يرى المتخصصون أن الإدارة تقوم على المبادئ الآتية وأن على المدراء تطبيق هذه المبادئ بمرونة وكذلك مراعاة الظروف والمتغيرات الخاصة بكل منظمة خلال تطبيق هذه المبادئ:</w:t>
      </w:r>
    </w:p>
    <w:p w:rsidR="000D0CA1" w:rsidRPr="00AB06BC" w:rsidRDefault="000D0CA1" w:rsidP="000D0CA1">
      <w:pPr>
        <w:rPr>
          <w:rtl/>
        </w:rPr>
      </w:pPr>
      <w:r w:rsidRPr="00AB06BC">
        <w:rPr>
          <w:rtl/>
        </w:rPr>
        <w:t>1. تقسيم العمل أملاً في تحقيق الفوائد المتوقعة من تطبيق التخصص في جميع الأعمال.</w:t>
      </w:r>
    </w:p>
    <w:p w:rsidR="000D0CA1" w:rsidRPr="00AB06BC" w:rsidRDefault="000D0CA1" w:rsidP="000D0CA1">
      <w:pPr>
        <w:rPr>
          <w:rtl/>
        </w:rPr>
      </w:pPr>
      <w:r>
        <w:rPr>
          <w:rFonts w:hint="cs"/>
          <w:rtl/>
        </w:rPr>
        <w:t>2</w:t>
      </w:r>
      <w:r w:rsidRPr="00AB06BC">
        <w:rPr>
          <w:rtl/>
        </w:rPr>
        <w:t>. تكون السلطة مساوية للمسؤولية فالمدير يستمد السلطة من الوظيفة التي يشغلها وأن شخصيته تعكس خبرته والقيم والمفاهيم والمبادئ والأهداف التي تعنى لتحقيقها.</w:t>
      </w:r>
    </w:p>
    <w:p w:rsidR="000D0CA1" w:rsidRPr="00AB06BC" w:rsidRDefault="000D0CA1" w:rsidP="000D0CA1">
      <w:pPr>
        <w:rPr>
          <w:rtl/>
        </w:rPr>
      </w:pPr>
      <w:r w:rsidRPr="00AB06BC">
        <w:rPr>
          <w:rtl/>
        </w:rPr>
        <w:t>3. احترام العلاقات وإطاعة الأوامر والتوجيهات، ولذلك لا بد أن يكون المدراء أكفاء، وأن تكون العلاقات والتعليمات والتوجيهات والأوامر واضحة لجميع الأفراد العاملين.</w:t>
      </w:r>
    </w:p>
    <w:p w:rsidR="000D0CA1" w:rsidRPr="00AB06BC" w:rsidRDefault="000D0CA1" w:rsidP="000D0CA1">
      <w:pPr>
        <w:rPr>
          <w:rtl/>
        </w:rPr>
      </w:pPr>
      <w:r w:rsidRPr="00AB06BC">
        <w:rPr>
          <w:rtl/>
        </w:rPr>
        <w:t>4. وحدة إصدار الأوامر: أي أن الفرد يجب أن يتلقى الأوامر والتعليمات والتوجيهات من مسؤول واحد لأن تعدد الأفراد الذين يقومون بإصدار الأوامر للفرد يتسبب في ضياع المسؤولية ويحدث إرباكاً في العمل.</w:t>
      </w:r>
    </w:p>
    <w:p w:rsidR="000D0CA1" w:rsidRPr="00AB06BC" w:rsidRDefault="000D0CA1" w:rsidP="000D0CA1">
      <w:pPr>
        <w:rPr>
          <w:rtl/>
        </w:rPr>
      </w:pPr>
      <w:r w:rsidRPr="00AB06BC">
        <w:rPr>
          <w:rtl/>
        </w:rPr>
        <w:t>5. تبعية المصالح الخاصة للمصالح العامة.</w:t>
      </w:r>
    </w:p>
    <w:p w:rsidR="000D0CA1" w:rsidRDefault="000D0CA1" w:rsidP="000D0CA1">
      <w:pPr>
        <w:rPr>
          <w:rtl/>
        </w:rPr>
      </w:pPr>
      <w:r w:rsidRPr="00AB06BC">
        <w:rPr>
          <w:rtl/>
        </w:rPr>
        <w:t>6. أن تكون نظم المكافآت عادلة وتضمن للعاملين دخلاً يسهم في زيادة الولاء للمنظمة، وأن تعمل على خلق أقصى حد من القناعة بها لدى جميع العاملين.</w:t>
      </w:r>
    </w:p>
    <w:p w:rsidR="000D0CA1" w:rsidRDefault="000D0CA1" w:rsidP="0059540C">
      <w:pPr>
        <w:jc w:val="center"/>
        <w:rPr>
          <w:noProof/>
        </w:rPr>
      </w:pPr>
      <w:r>
        <w:rPr>
          <w:noProof/>
          <w:rtl/>
        </w:rPr>
        <w:drawing>
          <wp:inline distT="0" distB="0" distL="0" distR="0" wp14:anchorId="4E6276A5" wp14:editId="41DF3FB0">
            <wp:extent cx="3361055" cy="3145790"/>
            <wp:effectExtent l="0" t="0" r="0" b="0"/>
            <wp:docPr id="660" name="صورة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 name="Consent-rafiki.png"/>
                    <pic:cNvPicPr/>
                  </pic:nvPicPr>
                  <pic:blipFill rotWithShape="1">
                    <a:blip r:embed="rId17" cstate="print">
                      <a:extLst>
                        <a:ext uri="{28A0092B-C50C-407E-A947-70E740481C1C}">
                          <a14:useLocalDpi xmlns:a14="http://schemas.microsoft.com/office/drawing/2010/main" val="0"/>
                        </a:ext>
                      </a:extLst>
                    </a:blip>
                    <a:srcRect l="4827" t="8046" r="7065" b="9471"/>
                    <a:stretch/>
                  </pic:blipFill>
                  <pic:spPr bwMode="auto">
                    <a:xfrm>
                      <a:off x="0" y="0"/>
                      <a:ext cx="3361055" cy="3145790"/>
                    </a:xfrm>
                    <a:prstGeom prst="rect">
                      <a:avLst/>
                    </a:prstGeom>
                    <a:ln>
                      <a:noFill/>
                    </a:ln>
                    <a:extLst>
                      <a:ext uri="{53640926-AAD7-44D8-BBD7-CCE9431645EC}">
                        <a14:shadowObscured xmlns:a14="http://schemas.microsoft.com/office/drawing/2010/main"/>
                      </a:ext>
                    </a:extLst>
                  </pic:spPr>
                </pic:pic>
              </a:graphicData>
            </a:graphic>
          </wp:inline>
        </w:drawing>
      </w:r>
    </w:p>
    <w:p w:rsidR="000D0CA1" w:rsidRPr="00AB06BC" w:rsidRDefault="000D0CA1" w:rsidP="000D0CA1">
      <w:pPr>
        <w:rPr>
          <w:rtl/>
        </w:rPr>
      </w:pPr>
    </w:p>
    <w:p w:rsidR="000D0CA1" w:rsidRPr="00AB06BC" w:rsidRDefault="000D0CA1" w:rsidP="000D0CA1">
      <w:pPr>
        <w:pageBreakBefore/>
        <w:rPr>
          <w:rtl/>
        </w:rPr>
      </w:pPr>
      <w:r w:rsidRPr="00AB06BC">
        <w:rPr>
          <w:rtl/>
        </w:rPr>
        <w:lastRenderedPageBreak/>
        <w:t>7. تفويض السلطة بالحدود التي تسمح بتحقيق أفضل النتائج.</w:t>
      </w:r>
    </w:p>
    <w:p w:rsidR="000D0CA1" w:rsidRPr="00AB06BC" w:rsidRDefault="000D0CA1" w:rsidP="000D0CA1">
      <w:pPr>
        <w:rPr>
          <w:rtl/>
        </w:rPr>
      </w:pPr>
      <w:r w:rsidRPr="00AB06BC">
        <w:rPr>
          <w:rtl/>
        </w:rPr>
        <w:t>8. تدرج السلطة من الأعلى إلى الأسفل.</w:t>
      </w:r>
    </w:p>
    <w:p w:rsidR="000D0CA1" w:rsidRPr="00AB06BC" w:rsidRDefault="000D0CA1" w:rsidP="000D0CA1">
      <w:pPr>
        <w:rPr>
          <w:rtl/>
        </w:rPr>
      </w:pPr>
      <w:r w:rsidRPr="00AB06BC">
        <w:rPr>
          <w:rtl/>
        </w:rPr>
        <w:t>9. تكليف كل فرد بعمل مناسب له من حيث خبراته وطاقاته ورغباته.</w:t>
      </w:r>
    </w:p>
    <w:p w:rsidR="000D0CA1" w:rsidRPr="00AB06BC" w:rsidRDefault="000D0CA1" w:rsidP="000D0CA1">
      <w:pPr>
        <w:rPr>
          <w:rtl/>
        </w:rPr>
      </w:pPr>
      <w:r w:rsidRPr="00AB06BC">
        <w:rPr>
          <w:rtl/>
        </w:rPr>
        <w:t>10. تطبيق العدالة في التعامل مع المرؤوسين، وينبغي على الرؤساء كذلك تطبيق الأساليب الإنسانية في التعامل مع المرؤوسين.</w:t>
      </w:r>
    </w:p>
    <w:p w:rsidR="000D0CA1" w:rsidRPr="00AD42B4" w:rsidRDefault="000D0CA1" w:rsidP="000D0CA1">
      <w:pPr>
        <w:rPr>
          <w:rtl/>
        </w:rPr>
      </w:pPr>
      <w:r w:rsidRPr="00AB06BC">
        <w:rPr>
          <w:rtl/>
        </w:rPr>
        <w:t>11. استقرار الأفراد في العمل لأن عدم الاستقرار يؤثر سلبياً في كفاية المنظمة في تحقيق الأهداف التي تسعى إليها كما يؤثر بشكل واضح في كفاية الإدارة في تحقيق التوازن بين أهداف المنظمة وأهداف العاملين، وإن ارتفاع معدل دوران العمل يؤدي إلى زيادة الكلف.</w:t>
      </w:r>
    </w:p>
    <w:p w:rsidR="000D0CA1" w:rsidRPr="00AB06BC" w:rsidRDefault="000D0CA1" w:rsidP="000D0CA1">
      <w:pPr>
        <w:rPr>
          <w:rtl/>
        </w:rPr>
      </w:pPr>
      <w:r w:rsidRPr="00AB06BC">
        <w:rPr>
          <w:rtl/>
        </w:rPr>
        <w:t>12. تشجيع المبادرة والإبداع وإتاحة الفرص الملائمة لتفجير طاقات الأفراد وتوظيفها في خدمة تحقيق أهداف المنظمة وأهدافهم وعلى المدراء أن يتخلوا عن كبريائهم واستعلائهم خلال تعاملهم مع الأفراد بغية تطوير العلاقات وتنميتها بين الإدارة والعاملين.</w:t>
      </w:r>
    </w:p>
    <w:p w:rsidR="000D0CA1" w:rsidRDefault="000D0CA1" w:rsidP="000D0CA1">
      <w:pPr>
        <w:rPr>
          <w:rtl/>
        </w:rPr>
      </w:pPr>
      <w:r w:rsidRPr="00AB06BC">
        <w:rPr>
          <w:rtl/>
        </w:rPr>
        <w:t>13. تشجيع العمل الجماعي والعمل بروح الفريق حتى تبدو الجماعة كأنها كل متكامل تعمل معاً في تعاون وانسجام، وعلى الإدارة أن توجد نظام اتصالات فعال يسهم في تبادل المعلومات بجدارة عالية ويساعد على تحقيق التنسيق المطلوب بين جميع الأفراد العاملين.</w:t>
      </w:r>
    </w:p>
    <w:p w:rsidR="000D0CA1" w:rsidRDefault="000D0CA1" w:rsidP="000D0CA1">
      <w:pPr>
        <w:bidi w:val="0"/>
        <w:rPr>
          <w:rtl/>
          <w:lang w:bidi="ar-SY"/>
        </w:rPr>
      </w:pPr>
      <w:r>
        <w:rPr>
          <w:noProof/>
          <w:rtl/>
        </w:rPr>
        <mc:AlternateContent>
          <mc:Choice Requires="wpg">
            <w:drawing>
              <wp:inline distT="0" distB="0" distL="0" distR="0" wp14:anchorId="5349293B" wp14:editId="38BFA0FD">
                <wp:extent cx="5727700" cy="471805"/>
                <wp:effectExtent l="0" t="0" r="6350" b="61595"/>
                <wp:docPr id="3" name="Group 3324"/>
                <wp:cNvGraphicFramePr/>
                <a:graphic xmlns:a="http://schemas.openxmlformats.org/drawingml/2006/main">
                  <a:graphicData uri="http://schemas.microsoft.com/office/word/2010/wordprocessingGroup">
                    <wpg:wgp>
                      <wpg:cNvGrpSpPr/>
                      <wpg:grpSpPr>
                        <a:xfrm>
                          <a:off x="0" y="0"/>
                          <a:ext cx="5727700" cy="471805"/>
                          <a:chOff x="0" y="0"/>
                          <a:chExt cx="5727700" cy="471805"/>
                        </a:xfrm>
                      </wpg:grpSpPr>
                      <wpg:grpSp>
                        <wpg:cNvPr id="4" name="Group 256571"/>
                        <wpg:cNvGrpSpPr/>
                        <wpg:grpSpPr>
                          <a:xfrm>
                            <a:off x="0" y="0"/>
                            <a:ext cx="5727700" cy="471805"/>
                            <a:chOff x="0" y="0"/>
                            <a:chExt cx="6131268" cy="505879"/>
                          </a:xfrm>
                        </wpg:grpSpPr>
                        <wpg:grpSp>
                          <wpg:cNvPr id="5" name="Group 3653"/>
                          <wpg:cNvGrpSpPr/>
                          <wpg:grpSpPr>
                            <a:xfrm>
                              <a:off x="3637733" y="0"/>
                              <a:ext cx="2493535" cy="505839"/>
                              <a:chOff x="3608612" y="0"/>
                              <a:chExt cx="3637807" cy="711023"/>
                            </a:xfrm>
                          </wpg:grpSpPr>
                          <wps:wsp>
                            <wps:cNvPr id="11" name="Rectangle: Rounded Corners 36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3608612" y="0"/>
                                <a:ext cx="3637807"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C7E58" w:rsidRDefault="00FC7E58" w:rsidP="000D0CA1">
                                  <w:pPr>
                                    <w:jc w:val="center"/>
                                    <w:rPr>
                                      <w:bCs/>
                                    </w:rPr>
                                  </w:pPr>
                                  <w:r>
                                    <w:rPr>
                                      <w:rFonts w:ascii="Adobe Arabic" w:hAnsi="Adobe Arabic" w:cs="Adobe Arabic" w:hint="cs"/>
                                      <w:bCs/>
                                      <w:color w:val="auto"/>
                                      <w:sz w:val="36"/>
                                      <w:szCs w:val="36"/>
                                      <w:rtl/>
                                      <w:lang w:bidi="ar-SY"/>
                                    </w:rPr>
                                    <w:t xml:space="preserve">       عناصر العملية الإدارية:</w:t>
                                  </w:r>
                                </w:p>
                              </w:txbxContent>
                            </wps:txbx>
                            <wps:bodyPr tIns="36000" bIns="36000" rtlCol="0" anchor="ctr"/>
                          </wps:wsp>
                          <wps:wsp>
                            <wps:cNvPr id="14" name="Oval 3656">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5" name="Rectangle 365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16" name="Group 3323"/>
                        <wpg:cNvGrpSpPr/>
                        <wpg:grpSpPr>
                          <a:xfrm>
                            <a:off x="5343525" y="104775"/>
                            <a:ext cx="209550" cy="249555"/>
                            <a:chOff x="0" y="0"/>
                            <a:chExt cx="273780" cy="327013"/>
                          </a:xfrm>
                          <a:solidFill>
                            <a:schemeClr val="bg1"/>
                          </a:solidFill>
                        </wpg:grpSpPr>
                        <wps:wsp>
                          <wps:cNvPr id="18"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21"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27"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28" name="Google Shape;204;p17"/>
                          <wpg:cNvGrpSpPr/>
                          <wpg:grpSpPr>
                            <a:xfrm>
                              <a:off x="0" y="0"/>
                              <a:ext cx="273780" cy="105078"/>
                              <a:chOff x="0" y="0"/>
                              <a:chExt cx="273780" cy="105078"/>
                            </a:xfrm>
                            <a:grpFill/>
                          </wpg:grpSpPr>
                          <wps:wsp>
                            <wps:cNvPr id="29"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61"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62"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83"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84"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1110"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">
                <v:group id="Group 256571" o:spid="_x0000_s1111" style="position:absolute;width:57277;height:4718" coordsize="61312,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group id="Group 3653" o:spid="_x0000_s1112" style="position:absolute;left:36377;width:24935;height:5058" coordorigin="36086" coordsize="36378,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roundrect id="Rectangle: Rounded Corners 3655" o:spid="_x0000_s1113" style="position:absolute;left:36086;width:36378;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850rwA&#10;AADbAAAADwAAAGRycy9kb3ducmV2LnhtbERPSwrCMBDdC94hjOBOUwWlVKOIH3CpVhfuhmZsi82k&#10;NFHr7Y0guJvH+8582ZpKPKlxpWUFo2EEgjizuuRcwTndDWIQziNrrCyTgjc5WC66nTkm2r74SM+T&#10;z0UIYZeggsL7OpHSZQUZdENbEwfuZhuDPsAml7rBVwg3lRxH0VQaLDk0FFjTuqDsfnoYBdF+s035&#10;OqaLjv2RJpge4k2qVL/XrmYgPLX+L/659zrMH8H3l3CAXH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AnznSvAAAANsAAAAPAAAAAAAAAAAAAAAAAJgCAABkcnMvZG93bnJldi54&#10;bWxQSwUGAAAAAAQABAD1AAAAgQMAAAAA&#10;" fillcolor="#0070c0" stroked="f" strokeweight="1pt">
                      <v:stroke joinstyle="miter"/>
                      <v:textbox inset=",1mm,,1mm">
                        <w:txbxContent>
                          <w:p w:rsidR="00FC7E58" w:rsidRDefault="00FC7E58" w:rsidP="000D0CA1">
                            <w:pPr>
                              <w:jc w:val="center"/>
                              <w:rPr>
                                <w:bCs/>
                              </w:rPr>
                            </w:pPr>
                            <w:r>
                              <w:rPr>
                                <w:rFonts w:ascii="Adobe Arabic" w:hAnsi="Adobe Arabic" w:cs="Adobe Arabic" w:hint="cs"/>
                                <w:bCs/>
                                <w:color w:val="auto"/>
                                <w:sz w:val="36"/>
                                <w:szCs w:val="36"/>
                                <w:rtl/>
                                <w:lang w:bidi="ar-SY"/>
                              </w:rPr>
                              <w:t xml:space="preserve">       عناصر العملية الإدارية:</w:t>
                            </w:r>
                          </w:p>
                        </w:txbxContent>
                      </v:textbox>
                    </v:roundrect>
                    <v:oval id="Oval 3656" o:spid="_x0000_s1114" style="position:absolute;left:65321;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N7HcAA&#10;AADbAAAADwAAAGRycy9kb3ducmV2LnhtbERP22oCMRB9L/gPYQTfatYiUrZGKZVCUUG69gOGzXSz&#10;NJmEJNXVrzeFgm9zONdZrgdnxYli6j0rmE0rEMSt1z13Cr6O74/PIFJG1mg9k4ILJVivRg9LrLU/&#10;8yedmtyJEsKpRgUm51BLmVpDDtPUB+LCffvoMBcYO6kjnku4s/KpqhbSYc+lwWCgN0PtT/PrFGyr&#10;YFLc766XvWwOx02w2xytUpPx8PoCItOQ7+J/94cu8+fw90s5QK5u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rN7HcAAAADbAAAADwAAAAAAAAAAAAAAAACYAgAAZHJzL2Rvd25y&#10;ZXYueG1sUEsFBgAAAAAEAAQA9QAAAIUDAAAAAA==&#10;" fillcolor="#272727 [2749]" stroked="f" strokeweight="1pt">
                      <v:stroke joinstyle="miter"/>
                      <v:shadow on="t" color="black" opacity="26214f" origin=",-.5" offset="0,3pt"/>
                    </v:oval>
                  </v:group>
                  <v:rect id="Rectangle 3654" o:spid="_x0000_s1115"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WvKcMA&#10;AADbAAAADwAAAGRycy9kb3ducmV2LnhtbERPTWsCMRC9F/wPYQQvRbMtVmQ1Si1UPWhLVcTjsBl3&#10;t24mSxJ1/fdGKPQ2j/c542ljKnEh50vLCl56CQjizOqScwW77Wd3CMIHZI2VZVJwIw/TSetpjKm2&#10;V/6hyybkIoawT1FBEUKdSumzggz6nq2JI3e0zmCI0OVSO7zGcFPJ1yQZSIMlx4YCa/ooKDttzkbB&#10;Ybdd92fu+/dwnK/2A/tFC58/K9VpN+8jEIGa8C/+cy91nP8Gj1/iAXJ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UWvKcMAAADbAAAADwAAAAAAAAAAAAAAAACYAgAAZHJzL2Rv&#10;d25yZXYueG1sUEsFBgAAAAAEAAQA9QAAAIgDAAAAAA==&#10;" fillcolor="#0070c0" stroked="f" strokeweight="1pt"/>
                </v:group>
                <v:group id="Group 3323" o:spid="_x0000_s1116" style="position:absolute;left:53435;top:1047;width:2095;height:2496"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mP/1wwAAANsAAAAP&#10;AAAAAAAAAAAAAAAAAKoCAABkcnMvZG93bnJldi54bWxQSwUGAAAAAAQABAD6AAAAmgMAAAAA&#10;">
                  <v:shape id="Google Shape;201;p17" o:spid="_x0000_s1117"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9Uo8UA&#10;AADbAAAADwAAAGRycy9kb3ducmV2LnhtbESPQWvCQBCF70L/wzJCb7qxBxujm1AKgvRQaBS9Dtlp&#10;kjY7G7OrSf9951DobYb35r1vdsXkOnWnIbSeDayWCSjiytuWawOn436RggoR2WLnmQz8UIAif5jt&#10;MLN+5A+6l7FWEsIhQwNNjH2mdagachiWvicW7dMPDqOsQ63tgKOEu04/JclaO2xZGhrs6bWh6ru8&#10;OQPvtzQe7Pmavj1fzuuvzViejlVrzON8etmCijTFf/Pf9cEKvsDKLzK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z1SjxQAAANsAAAAPAAAAAAAAAAAAAAAAAJgCAABkcnMv&#10;ZG93bnJldi54bWxQSwUGAAAAAAQABAD1AAAAigM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118"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Cvj8UA&#10;AADbAAAADwAAAGRycy9kb3ducmV2LnhtbESPQWvCQBSE70L/w/IKvUjdmNJSohsppQVRijQRvD6y&#10;z2xI9m3IbjX++64geBxm5htmuRptJ040+MaxgvksAUFcOd1wrWBffj+/g/ABWWPnmBRcyMMqf5gs&#10;MdPuzL90KkItIoR9hgpMCH0mpa8MWfQz1xNH7+gGiyHKoZZ6wHOE206mSfImLTYcFwz29Gmoaos/&#10;q6Ardz/br+lrcZhikb54s2m39Uapp8fxYwEi0Bju4Vt7rRWkc7h+iT9A5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EK+PxQAAANsAAAAPAAAAAAAAAAAAAAAAAJgCAABkcnMv&#10;ZG93bnJldi54bWxQSwUGAAAAAAQABAD1AAAAigMAAAAA&#10;" path="m2643,1l417,1c191,1,,143,,370,,608,191,751,417,751r2214,c2870,751,3060,608,3060,370,3060,143,2870,1,2643,1xe" filled="f" strokecolor="white [3212]">
                    <v:path arrowok="t" o:extrusionok="f"/>
                  </v:shape>
                  <v:shape id="Google Shape;203;p17" o:spid="_x0000_s1119"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DGgcQA&#10;AADbAAAADwAAAGRycy9kb3ducmV2LnhtbESPQWvCQBSE74X+h+UVvNWNSakSXaWUKoKnRgW9PbPP&#10;bGj2bciumv57t1DwOMzMN8xs0dtGXKnztWMFo2ECgrh0uuZKwW67fJ2A8AFZY+OYFPySh8X8+WmG&#10;uXY3/qZrESoRIexzVGBCaHMpfWnIoh+6ljh6Z9dZDFF2ldQd3iLcNjJNkndpsea4YLClT0PlT3Gx&#10;CjJ/MMdstTzpKuXD5mu3z4q3kVKDl/5jCiJQHx7h//ZaK0jH8Pcl/g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AxoHEAAAA2wAAAA8AAAAAAAAAAAAAAAAAmAIAAGRycy9k&#10;b3ducmV2LnhtbFBLBQYAAAAABAAEAPUAAACJAwAAAAA=&#10;" path="m1976,l417,c191,,,131,,369,,596,191,739,417,739r1559,c2203,739,2393,596,2393,369,2393,131,2203,,1976,xe" filled="f" strokecolor="white [3212]">
                    <v:path arrowok="t" o:extrusionok="f"/>
                  </v:shape>
                  <v:group id="Google Shape;204;p17" o:spid="_x0000_s1120"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shape id="Google Shape;205;p17" o:spid="_x0000_s1121"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99MMA&#10;AADbAAAADwAAAGRycy9kb3ducmV2LnhtbESPQWvCQBSE7wX/w/KEXoputKIxuooUCj3WqPdn9plE&#10;s2/D7jam/75bEDwOM/MNs972phEdOV9bVjAZJyCIC6trLhUcD5+jFIQPyBoby6TglzxsN4OXNWba&#10;3nlPXR5KESHsM1RQhdBmUvqiIoN+bFvi6F2sMxiidKXUDu8Rbho5TZK5NFhzXKiwpY+Kilv+YxRc&#10;F33q3vbfy/N7np5m5bFrg7wo9TrsdysQgfrwDD/aX1rBdAn/X+IPkJ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C99MMAAADbAAAADwAAAAAAAAAAAAAAAACYAgAAZHJzL2Rv&#10;d25yZXYueG1sUEsFBgAAAAAEAAQA9QAAAIgDAAAAAA==&#10;" path="m227,1501v107,,226,-72,226,-167l453,167c453,84,322,1,227,1,144,1,1,84,1,167r,1167c1,1429,144,1501,227,1501xe" filled="f" stroked="f">
                      <v:path arrowok="t" o:extrusionok="f"/>
                    </v:shape>
                    <v:shape id="Google Shape;206;p17" o:spid="_x0000_s1122"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ot1MIA&#10;AADbAAAADwAAAGRycy9kb3ducmV2LnhtbESPwW7CMBBE75X6D9ZW6q044YBQwCDSqhUcCT30uMRL&#10;EojXkb2F9O/rSpU4jmbmjWa5Hl2vrhRi59lAPslAEdfedtwY+Dy8v8xBRUG22HsmAz8UYb16fFhi&#10;Yf2N93StpFEJwrFAA63IUGgd65YcxokfiJN38sGhJBkabQPeEtz1epplM+2w47TQ4kCvLdWX6tsZ&#10;KKtpufvCXR7kHN+2rhT3cbTGPD+NmwUooVHu4f/21hqY5fD3Jf0Avf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qi3UwgAAANsAAAAPAAAAAAAAAAAAAAAAAJgCAABkcnMvZG93&#10;bnJldi54bWxQSwUGAAAAAAQABAD1AAAAhwMAAAAA&#10;" path="m929,60c846,,750,36,703,108l60,1060c,1143,24,1251,95,1310v36,12,60,24,96,24c250,1334,298,1310,334,1251l976,298v60,-71,36,-178,-47,-238xe" filled="f" stroked="f">
                      <v:path arrowok="t" o:extrusionok="f"/>
                    </v:shape>
                    <v:shape id="Google Shape;207;p17" o:spid="_x0000_s1123"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ThEMQA&#10;AADbAAAADwAAAGRycy9kb3ducmV2LnhtbESP3WrCQBSE7wt9h+UUvKubqoQS3YTiD4helEYf4DR7&#10;TEKzZ9Psquvbu0Khl8PMfMMsimA6caHBtZYVvI0TEMSV1S3XCo6Hzes7COeRNXaWScGNHBT589MC&#10;M22v/EWX0tciQthlqKDxvs+kdFVDBt3Y9sTRO9nBoI9yqKUe8BrhppOTJEmlwZbjQoM9LRuqfsqz&#10;UUB7u/7uQjlbcboMh8/Vzk6Pv0qNXsLHHISn4P/Df+2tVpBO4PEl/gCZ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U4RDEAAAA2wAAAA8AAAAAAAAAAAAAAAAAmAIAAGRycy9k&#10;b3ducmV2LnhtbFBLBQYAAAAABAAEAPUAAACJAwAAAAA=&#10;" path="m822,1346v24,,60,-12,83,-35c989,1263,1013,1156,953,1072l334,108c286,25,179,1,96,48,12,108,1,215,48,298r619,965c703,1322,763,1346,822,1346xe" filled="f" stroked="f">
                      <v:path arrowok="t" o:extrusionok="f"/>
                    </v:shape>
                    <v:shape id="Google Shape;208;p17" o:spid="_x0000_s1124"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gERMMA&#10;AADbAAAADwAAAGRycy9kb3ducmV2LnhtbESPwWrDMBBE74H8g9hCLyGRnEAb3Cgm1KSkxzr9gI21&#10;sd1aK2OptvP3UaHQ4zAzb5hdNtlWDNT7xrGGZKVAEJfONFxp+Dwfl1sQPiAbbB2Thht5yPbz2Q5T&#10;40b+oKEIlYgQ9ilqqEPoUil9WZNFv3IdcfSurrcYouwraXocI9y2cq3Uk7TYcFyosaPXmsrv4sdq&#10;uJDcBCqvuXo+tbl6T/LF+e1L68eH6fACItAU/sN/7ZPRsN3A75f4A+T+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NgERMMAAADbAAAADwAAAAAAAAAAAAAAAACYAgAAZHJzL2Rv&#10;d25yZXYueG1sUEsFBgAAAAAEAAQA9QAAAIgDAAAAAA==&#10;" path="m1287,596l275,48c191,1,84,36,48,120,1,191,25,310,120,346l1132,894v24,11,48,23,71,23c1263,917,1322,882,1358,822v36,-71,12,-190,-71,-226xe" filled="f" stroked="f">
                      <v:path arrowok="t" o:extrusionok="f"/>
                    </v:shape>
                    <v:shape id="Google Shape;209;p17" o:spid="_x0000_s1125"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g77cYA&#10;AADbAAAADwAAAGRycy9kb3ducmV2LnhtbESPQWvCQBSE7wX/w/KEXopuUkoJ0VVUEEopSGOpOT6z&#10;zySYfRuyWxP767sFweMwM98w8+VgGnGhztWWFcTTCARxYXXNpYKv/XaSgHAeWWNjmRRcycFyMXqY&#10;Y6ptz590yXwpAoRdigoq79tUSldUZNBNbUscvJPtDPogu1LqDvsAN418jqJXabDmsFBhS5uKinP2&#10;YxTsSP72O39c5+/f1+QjS+JD/hQr9TgeVjMQngZ/D9/ab1pB8gL/X8IP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Ug77cYAAADbAAAADwAAAAAAAAAAAAAAAACYAgAAZHJz&#10;L2Rvd25yZXYueG1sUEsFBgAAAAAEAAQA9QAAAIsDA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Pr="00B92FF5" w:rsidRDefault="000D0CA1" w:rsidP="000D0CA1">
      <w:pPr>
        <w:bidi w:val="0"/>
        <w:jc w:val="right"/>
      </w:pPr>
      <w:r w:rsidRPr="00B92FF5">
        <w:rPr>
          <w:noProof/>
        </w:rPr>
        <mc:AlternateContent>
          <mc:Choice Requires="wpg">
            <w:drawing>
              <wp:anchor distT="0" distB="0" distL="114300" distR="114300" simplePos="0" relativeHeight="252265472" behindDoc="0" locked="0" layoutInCell="1" allowOverlap="1" wp14:anchorId="2A8FDA9C" wp14:editId="6BC25E32">
                <wp:simplePos x="0" y="0"/>
                <wp:positionH relativeFrom="margin">
                  <wp:posOffset>-194244</wp:posOffset>
                </wp:positionH>
                <wp:positionV relativeFrom="paragraph">
                  <wp:posOffset>407365</wp:posOffset>
                </wp:positionV>
                <wp:extent cx="6182360" cy="2657475"/>
                <wp:effectExtent l="0" t="0" r="8890" b="9525"/>
                <wp:wrapSquare wrapText="bothSides"/>
                <wp:docPr id="1579"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82360" cy="2657475"/>
                          <a:chOff x="20510" y="0"/>
                          <a:chExt cx="90820" cy="39043"/>
                        </a:xfrm>
                      </wpg:grpSpPr>
                      <wpg:grpSp>
                        <wpg:cNvPr id="1580" name="Group 1967"/>
                        <wpg:cNvGrpSpPr>
                          <a:grpSpLocks/>
                        </wpg:cNvGrpSpPr>
                        <wpg:grpSpPr bwMode="auto">
                          <a:xfrm>
                            <a:off x="23858" y="6702"/>
                            <a:ext cx="84067" cy="25256"/>
                            <a:chOff x="23858" y="6702"/>
                            <a:chExt cx="84067" cy="25255"/>
                          </a:xfrm>
                        </wpg:grpSpPr>
                        <wpg:grpSp>
                          <wpg:cNvPr id="1581" name="Group 1968"/>
                          <wpg:cNvGrpSpPr>
                            <a:grpSpLocks/>
                          </wpg:cNvGrpSpPr>
                          <wpg:grpSpPr bwMode="auto">
                            <a:xfrm>
                              <a:off x="23866" y="6702"/>
                              <a:ext cx="84059" cy="25255"/>
                              <a:chOff x="26481" y="6702"/>
                              <a:chExt cx="94781" cy="28475"/>
                            </a:xfrm>
                          </wpg:grpSpPr>
                          <wps:wsp>
                            <wps:cNvPr id="1582" name="Freeform: Shape 1969"/>
                            <wps:cNvSpPr>
                              <a:spLocks/>
                            </wps:cNvSpPr>
                            <wps:spPr bwMode="auto">
                              <a:xfrm>
                                <a:off x="26481" y="6702"/>
                                <a:ext cx="25434" cy="28475"/>
                              </a:xfrm>
                              <a:custGeom>
                                <a:avLst/>
                                <a:gdLst>
                                  <a:gd name="T0" fmla="*/ 1272209 w 2543441"/>
                                  <a:gd name="T1" fmla="*/ 259514 h 2847450"/>
                                  <a:gd name="T2" fmla="*/ 1165792 w 2543441"/>
                                  <a:gd name="T3" fmla="*/ 284991 h 2847450"/>
                                  <a:gd name="T4" fmla="*/ 338590 w 2543441"/>
                                  <a:gd name="T5" fmla="*/ 762576 h 2847450"/>
                                  <a:gd name="T6" fmla="*/ 231962 w 2543441"/>
                                  <a:gd name="T7" fmla="*/ 946314 h 2847450"/>
                                  <a:gd name="T8" fmla="*/ 232206 w 2543441"/>
                                  <a:gd name="T9" fmla="*/ 1901907 h 2847450"/>
                                  <a:gd name="T10" fmla="*/ 264061 w 2543441"/>
                                  <a:gd name="T11" fmla="*/ 2005692 h 2847450"/>
                                  <a:gd name="T12" fmla="*/ 289837 w 2543441"/>
                                  <a:gd name="T13" fmla="*/ 2040980 h 2847450"/>
                                  <a:gd name="T14" fmla="*/ 297535 w 2543441"/>
                                  <a:gd name="T15" fmla="*/ 2051518 h 2847450"/>
                                  <a:gd name="T16" fmla="*/ 338014 w 2543441"/>
                                  <a:gd name="T17" fmla="*/ 2085171 h 2847450"/>
                                  <a:gd name="T18" fmla="*/ 1165459 w 2543441"/>
                                  <a:gd name="T19" fmla="*/ 2563180 h 2847450"/>
                                  <a:gd name="T20" fmla="*/ 1187590 w 2543441"/>
                                  <a:gd name="T21" fmla="*/ 2571448 h 2847450"/>
                                  <a:gd name="T22" fmla="*/ 1215255 w 2543441"/>
                                  <a:gd name="T23" fmla="*/ 2581786 h 2847450"/>
                                  <a:gd name="T24" fmla="*/ 1377895 w 2543441"/>
                                  <a:gd name="T25" fmla="*/ 2562705 h 2847450"/>
                                  <a:gd name="T26" fmla="*/ 2205097 w 2543441"/>
                                  <a:gd name="T27" fmla="*/ 2085120 h 2847450"/>
                                  <a:gd name="T28" fmla="*/ 2311724 w 2543441"/>
                                  <a:gd name="T29" fmla="*/ 1901383 h 2847450"/>
                                  <a:gd name="T30" fmla="*/ 2311481 w 2543441"/>
                                  <a:gd name="T31" fmla="*/ 945789 h 2847450"/>
                                  <a:gd name="T32" fmla="*/ 2205674 w 2543441"/>
                                  <a:gd name="T33" fmla="*/ 762525 h 2847450"/>
                                  <a:gd name="T34" fmla="*/ 1397225 w 2543441"/>
                                  <a:gd name="T35" fmla="*/ 295493 h 2847450"/>
                                  <a:gd name="T36" fmla="*/ 1378226 w 2543441"/>
                                  <a:gd name="T37" fmla="*/ 284518 h 2847450"/>
                                  <a:gd name="T38" fmla="*/ 1272209 w 2543441"/>
                                  <a:gd name="T39" fmla="*/ 259514 h 2847450"/>
                                  <a:gd name="T40" fmla="*/ 1272167 w 2543441"/>
                                  <a:gd name="T41" fmla="*/ 1 h 2847450"/>
                                  <a:gd name="T42" fmla="*/ 1401822 w 2543441"/>
                                  <a:gd name="T43" fmla="*/ 30579 h 2847450"/>
                                  <a:gd name="T44" fmla="*/ 2367719 w 2543441"/>
                                  <a:gd name="T45" fmla="*/ 588567 h 2847450"/>
                                  <a:gd name="T46" fmla="*/ 2367718 w 2543441"/>
                                  <a:gd name="T47" fmla="*/ 588567 h 2847450"/>
                                  <a:gd name="T48" fmla="*/ 2382865 w 2543441"/>
                                  <a:gd name="T49" fmla="*/ 597318 h 2847450"/>
                                  <a:gd name="T50" fmla="*/ 2413746 w 2543441"/>
                                  <a:gd name="T51" fmla="*/ 615158 h 2847450"/>
                                  <a:gd name="T52" fmla="*/ 2543144 w 2543441"/>
                                  <a:gd name="T53" fmla="*/ 839281 h 2847450"/>
                                  <a:gd name="T54" fmla="*/ 2543441 w 2543441"/>
                                  <a:gd name="T55" fmla="*/ 2007921 h 2847450"/>
                                  <a:gd name="T56" fmla="*/ 2413041 w 2543441"/>
                                  <a:gd name="T57" fmla="*/ 2232622 h 2847450"/>
                                  <a:gd name="T58" fmla="*/ 1401417 w 2543441"/>
                                  <a:gd name="T59" fmla="*/ 2816683 h 2847450"/>
                                  <a:gd name="T60" fmla="*/ 1141619 w 2543441"/>
                                  <a:gd name="T61" fmla="*/ 2817263 h 2847450"/>
                                  <a:gd name="T62" fmla="*/ 129696 w 2543441"/>
                                  <a:gd name="T63" fmla="*/ 2232685 h 2847450"/>
                                  <a:gd name="T64" fmla="*/ 80193 w 2543441"/>
                                  <a:gd name="T65" fmla="*/ 2191529 h 2847450"/>
                                  <a:gd name="T66" fmla="*/ 65031 w 2543441"/>
                                  <a:gd name="T67" fmla="*/ 2170772 h 2847450"/>
                                  <a:gd name="T68" fmla="*/ 39255 w 2543441"/>
                                  <a:gd name="T69" fmla="*/ 2135485 h 2847450"/>
                                  <a:gd name="T70" fmla="*/ 299 w 2543441"/>
                                  <a:gd name="T71" fmla="*/ 2008562 h 2847450"/>
                                  <a:gd name="T72" fmla="*/ 0 w 2543441"/>
                                  <a:gd name="T73" fmla="*/ 839921 h 2847450"/>
                                  <a:gd name="T74" fmla="*/ 130401 w 2543441"/>
                                  <a:gd name="T75" fmla="*/ 615218 h 2847450"/>
                                  <a:gd name="T76" fmla="*/ 1142024 w 2543441"/>
                                  <a:gd name="T77" fmla="*/ 31157 h 2847450"/>
                                  <a:gd name="T78" fmla="*/ 1272167 w 2543441"/>
                                  <a:gd name="T79" fmla="*/ 1 h 2847450"/>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Lst>
                                <a:ahLst/>
                                <a:cxnLst>
                                  <a:cxn ang="T80">
                                    <a:pos x="T0" y="T1"/>
                                  </a:cxn>
                                  <a:cxn ang="T81">
                                    <a:pos x="T2" y="T3"/>
                                  </a:cxn>
                                  <a:cxn ang="T82">
                                    <a:pos x="T4" y="T5"/>
                                  </a:cxn>
                                  <a:cxn ang="T83">
                                    <a:pos x="T6" y="T7"/>
                                  </a:cxn>
                                  <a:cxn ang="T84">
                                    <a:pos x="T8" y="T9"/>
                                  </a:cxn>
                                  <a:cxn ang="T85">
                                    <a:pos x="T10" y="T11"/>
                                  </a:cxn>
                                  <a:cxn ang="T86">
                                    <a:pos x="T12" y="T13"/>
                                  </a:cxn>
                                  <a:cxn ang="T87">
                                    <a:pos x="T14" y="T15"/>
                                  </a:cxn>
                                  <a:cxn ang="T88">
                                    <a:pos x="T16" y="T17"/>
                                  </a:cxn>
                                  <a:cxn ang="T89">
                                    <a:pos x="T18" y="T19"/>
                                  </a:cxn>
                                  <a:cxn ang="T90">
                                    <a:pos x="T20" y="T21"/>
                                  </a:cxn>
                                  <a:cxn ang="T91">
                                    <a:pos x="T22" y="T23"/>
                                  </a:cxn>
                                  <a:cxn ang="T92">
                                    <a:pos x="T24" y="T25"/>
                                  </a:cxn>
                                  <a:cxn ang="T93">
                                    <a:pos x="T26" y="T27"/>
                                  </a:cxn>
                                  <a:cxn ang="T94">
                                    <a:pos x="T28" y="T29"/>
                                  </a:cxn>
                                  <a:cxn ang="T95">
                                    <a:pos x="T30" y="T31"/>
                                  </a:cxn>
                                  <a:cxn ang="T96">
                                    <a:pos x="T32" y="T33"/>
                                  </a:cxn>
                                  <a:cxn ang="T97">
                                    <a:pos x="T34" y="T35"/>
                                  </a:cxn>
                                  <a:cxn ang="T98">
                                    <a:pos x="T36" y="T37"/>
                                  </a:cxn>
                                  <a:cxn ang="T99">
                                    <a:pos x="T38" y="T39"/>
                                  </a:cxn>
                                  <a:cxn ang="T100">
                                    <a:pos x="T40" y="T41"/>
                                  </a:cxn>
                                  <a:cxn ang="T101">
                                    <a:pos x="T42" y="T43"/>
                                  </a:cxn>
                                  <a:cxn ang="T102">
                                    <a:pos x="T44" y="T45"/>
                                  </a:cxn>
                                  <a:cxn ang="T103">
                                    <a:pos x="T46" y="T47"/>
                                  </a:cxn>
                                  <a:cxn ang="T104">
                                    <a:pos x="T48" y="T49"/>
                                  </a:cxn>
                                  <a:cxn ang="T105">
                                    <a:pos x="T50" y="T51"/>
                                  </a:cxn>
                                  <a:cxn ang="T106">
                                    <a:pos x="T52" y="T53"/>
                                  </a:cxn>
                                  <a:cxn ang="T107">
                                    <a:pos x="T54" y="T55"/>
                                  </a:cxn>
                                  <a:cxn ang="T108">
                                    <a:pos x="T56" y="T57"/>
                                  </a:cxn>
                                  <a:cxn ang="T109">
                                    <a:pos x="T58" y="T59"/>
                                  </a:cxn>
                                  <a:cxn ang="T110">
                                    <a:pos x="T60" y="T61"/>
                                  </a:cxn>
                                  <a:cxn ang="T111">
                                    <a:pos x="T62" y="T63"/>
                                  </a:cxn>
                                  <a:cxn ang="T112">
                                    <a:pos x="T64" y="T65"/>
                                  </a:cxn>
                                  <a:cxn ang="T113">
                                    <a:pos x="T66" y="T67"/>
                                  </a:cxn>
                                  <a:cxn ang="T114">
                                    <a:pos x="T68" y="T69"/>
                                  </a:cxn>
                                  <a:cxn ang="T115">
                                    <a:pos x="T70" y="T71"/>
                                  </a:cxn>
                                  <a:cxn ang="T116">
                                    <a:pos x="T72" y="T73"/>
                                  </a:cxn>
                                  <a:cxn ang="T117">
                                    <a:pos x="T74" y="T75"/>
                                  </a:cxn>
                                  <a:cxn ang="T118">
                                    <a:pos x="T76" y="T77"/>
                                  </a:cxn>
                                  <a:cxn ang="T119">
                                    <a:pos x="T78" y="T79"/>
                                  </a:cxn>
                                </a:cxnLst>
                                <a:rect l="0" t="0" r="r" b="b"/>
                                <a:pathLst>
                                  <a:path w="2543441" h="2847450">
                                    <a:moveTo>
                                      <a:pt x="1272209" y="259514"/>
                                    </a:moveTo>
                                    <a:cubicBezTo>
                                      <a:pt x="1233805" y="259518"/>
                                      <a:pt x="1195335" y="267934"/>
                                      <a:pt x="1165792" y="284991"/>
                                    </a:cubicBezTo>
                                    <a:lnTo>
                                      <a:pt x="338590" y="762576"/>
                                    </a:lnTo>
                                    <a:cubicBezTo>
                                      <a:pt x="280982" y="795836"/>
                                      <a:pt x="232493" y="879007"/>
                                      <a:pt x="231962" y="946314"/>
                                    </a:cubicBezTo>
                                    <a:lnTo>
                                      <a:pt x="232206" y="1901907"/>
                                    </a:lnTo>
                                    <a:cubicBezTo>
                                      <a:pt x="232680" y="1935134"/>
                                      <a:pt x="244862" y="1972439"/>
                                      <a:pt x="264061" y="2005692"/>
                                    </a:cubicBezTo>
                                    <a:lnTo>
                                      <a:pt x="289837" y="2040980"/>
                                    </a:lnTo>
                                    <a:lnTo>
                                      <a:pt x="297535" y="2051518"/>
                                    </a:lnTo>
                                    <a:cubicBezTo>
                                      <a:pt x="310056" y="2065104"/>
                                      <a:pt x="323744" y="2076660"/>
                                      <a:pt x="338014" y="2085171"/>
                                    </a:cubicBezTo>
                                    <a:lnTo>
                                      <a:pt x="1165459" y="2563180"/>
                                    </a:lnTo>
                                    <a:lnTo>
                                      <a:pt x="1187590" y="2571448"/>
                                    </a:lnTo>
                                    <a:lnTo>
                                      <a:pt x="1215255" y="2581786"/>
                                    </a:lnTo>
                                    <a:cubicBezTo>
                                      <a:pt x="1269735" y="2594116"/>
                                      <a:pt x="1334689" y="2587650"/>
                                      <a:pt x="1377895" y="2562705"/>
                                    </a:cubicBezTo>
                                    <a:lnTo>
                                      <a:pt x="2205097" y="2085120"/>
                                    </a:lnTo>
                                    <a:cubicBezTo>
                                      <a:pt x="2264183" y="2051007"/>
                                      <a:pt x="2311194" y="1968690"/>
                                      <a:pt x="2311724" y="1901383"/>
                                    </a:cubicBezTo>
                                    <a:lnTo>
                                      <a:pt x="2311481" y="945789"/>
                                    </a:lnTo>
                                    <a:cubicBezTo>
                                      <a:pt x="2312012" y="878484"/>
                                      <a:pt x="2264228" y="795719"/>
                                      <a:pt x="2205674" y="762525"/>
                                    </a:cubicBezTo>
                                    <a:lnTo>
                                      <a:pt x="1397225" y="295493"/>
                                    </a:lnTo>
                                    <a:lnTo>
                                      <a:pt x="1378226" y="284518"/>
                                    </a:lnTo>
                                    <a:cubicBezTo>
                                      <a:pt x="1348949" y="267921"/>
                                      <a:pt x="1310612" y="259511"/>
                                      <a:pt x="1272209" y="259514"/>
                                    </a:cubicBezTo>
                                    <a:close/>
                                    <a:moveTo>
                                      <a:pt x="1272167" y="1"/>
                                    </a:moveTo>
                                    <a:cubicBezTo>
                                      <a:pt x="1319133" y="-3"/>
                                      <a:pt x="1366017" y="10282"/>
                                      <a:pt x="1401822" y="30579"/>
                                    </a:cubicBezTo>
                                    <a:lnTo>
                                      <a:pt x="2367719" y="588567"/>
                                    </a:lnTo>
                                    <a:lnTo>
                                      <a:pt x="2367718" y="588567"/>
                                    </a:lnTo>
                                    <a:lnTo>
                                      <a:pt x="2382865" y="597318"/>
                                    </a:lnTo>
                                    <a:lnTo>
                                      <a:pt x="2413746" y="615158"/>
                                    </a:lnTo>
                                    <a:cubicBezTo>
                                      <a:pt x="2485355" y="655751"/>
                                      <a:pt x="2543793" y="756969"/>
                                      <a:pt x="2543144" y="839281"/>
                                    </a:cubicBezTo>
                                    <a:lnTo>
                                      <a:pt x="2543441" y="2007921"/>
                                    </a:lnTo>
                                    <a:cubicBezTo>
                                      <a:pt x="2542791" y="2090233"/>
                                      <a:pt x="2485300" y="2190903"/>
                                      <a:pt x="2413041" y="2232622"/>
                                    </a:cubicBezTo>
                                    <a:lnTo>
                                      <a:pt x="1401417" y="2816683"/>
                                    </a:lnTo>
                                    <a:cubicBezTo>
                                      <a:pt x="1330964" y="2857359"/>
                                      <a:pt x="1213228" y="2857856"/>
                                      <a:pt x="1141619" y="2817263"/>
                                    </a:cubicBezTo>
                                    <a:lnTo>
                                      <a:pt x="129696" y="2232685"/>
                                    </a:lnTo>
                                    <a:cubicBezTo>
                                      <a:pt x="112246" y="2222276"/>
                                      <a:pt x="95505" y="2208143"/>
                                      <a:pt x="80193" y="2191529"/>
                                    </a:cubicBezTo>
                                    <a:lnTo>
                                      <a:pt x="65031" y="2170772"/>
                                    </a:lnTo>
                                    <a:lnTo>
                                      <a:pt x="39255" y="2135485"/>
                                    </a:lnTo>
                                    <a:cubicBezTo>
                                      <a:pt x="15776" y="2094818"/>
                                      <a:pt x="878" y="2049197"/>
                                      <a:pt x="299" y="2008562"/>
                                    </a:cubicBezTo>
                                    <a:lnTo>
                                      <a:pt x="0" y="839921"/>
                                    </a:lnTo>
                                    <a:cubicBezTo>
                                      <a:pt x="650" y="757609"/>
                                      <a:pt x="59948" y="655894"/>
                                      <a:pt x="130401" y="615218"/>
                                    </a:cubicBezTo>
                                    <a:lnTo>
                                      <a:pt x="1142024" y="31157"/>
                                    </a:lnTo>
                                    <a:cubicBezTo>
                                      <a:pt x="1178154" y="10298"/>
                                      <a:pt x="1225201" y="5"/>
                                      <a:pt x="1272167" y="1"/>
                                    </a:cubicBez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83" name="Freeform: Shape 1970"/>
                            <wps:cNvSpPr>
                              <a:spLocks/>
                            </wps:cNvSpPr>
                            <wps:spPr bwMode="auto">
                              <a:xfrm>
                                <a:off x="49596" y="6702"/>
                                <a:ext cx="25435" cy="28475"/>
                              </a:xfrm>
                              <a:custGeom>
                                <a:avLst/>
                                <a:gdLst>
                                  <a:gd name="T0" fmla="*/ 1272209 w 2543441"/>
                                  <a:gd name="T1" fmla="*/ 259514 h 2847450"/>
                                  <a:gd name="T2" fmla="*/ 1165792 w 2543441"/>
                                  <a:gd name="T3" fmla="*/ 284991 h 2847450"/>
                                  <a:gd name="T4" fmla="*/ 338590 w 2543441"/>
                                  <a:gd name="T5" fmla="*/ 762576 h 2847450"/>
                                  <a:gd name="T6" fmla="*/ 231962 w 2543441"/>
                                  <a:gd name="T7" fmla="*/ 946314 h 2847450"/>
                                  <a:gd name="T8" fmla="*/ 232206 w 2543441"/>
                                  <a:gd name="T9" fmla="*/ 1901907 h 2847450"/>
                                  <a:gd name="T10" fmla="*/ 264061 w 2543441"/>
                                  <a:gd name="T11" fmla="*/ 2005692 h 2847450"/>
                                  <a:gd name="T12" fmla="*/ 289837 w 2543441"/>
                                  <a:gd name="T13" fmla="*/ 2040980 h 2847450"/>
                                  <a:gd name="T14" fmla="*/ 297535 w 2543441"/>
                                  <a:gd name="T15" fmla="*/ 2051518 h 2847450"/>
                                  <a:gd name="T16" fmla="*/ 338014 w 2543441"/>
                                  <a:gd name="T17" fmla="*/ 2085171 h 2847450"/>
                                  <a:gd name="T18" fmla="*/ 1165459 w 2543441"/>
                                  <a:gd name="T19" fmla="*/ 2563180 h 2847450"/>
                                  <a:gd name="T20" fmla="*/ 1187590 w 2543441"/>
                                  <a:gd name="T21" fmla="*/ 2571448 h 2847450"/>
                                  <a:gd name="T22" fmla="*/ 1215255 w 2543441"/>
                                  <a:gd name="T23" fmla="*/ 2581786 h 2847450"/>
                                  <a:gd name="T24" fmla="*/ 1377895 w 2543441"/>
                                  <a:gd name="T25" fmla="*/ 2562705 h 2847450"/>
                                  <a:gd name="T26" fmla="*/ 2205097 w 2543441"/>
                                  <a:gd name="T27" fmla="*/ 2085120 h 2847450"/>
                                  <a:gd name="T28" fmla="*/ 2311724 w 2543441"/>
                                  <a:gd name="T29" fmla="*/ 1901383 h 2847450"/>
                                  <a:gd name="T30" fmla="*/ 2311481 w 2543441"/>
                                  <a:gd name="T31" fmla="*/ 945789 h 2847450"/>
                                  <a:gd name="T32" fmla="*/ 2205674 w 2543441"/>
                                  <a:gd name="T33" fmla="*/ 762525 h 2847450"/>
                                  <a:gd name="T34" fmla="*/ 1397225 w 2543441"/>
                                  <a:gd name="T35" fmla="*/ 295493 h 2847450"/>
                                  <a:gd name="T36" fmla="*/ 1378226 w 2543441"/>
                                  <a:gd name="T37" fmla="*/ 284518 h 2847450"/>
                                  <a:gd name="T38" fmla="*/ 1272209 w 2543441"/>
                                  <a:gd name="T39" fmla="*/ 259514 h 2847450"/>
                                  <a:gd name="T40" fmla="*/ 1272167 w 2543441"/>
                                  <a:gd name="T41" fmla="*/ 1 h 2847450"/>
                                  <a:gd name="T42" fmla="*/ 1401822 w 2543441"/>
                                  <a:gd name="T43" fmla="*/ 30579 h 2847450"/>
                                  <a:gd name="T44" fmla="*/ 2367719 w 2543441"/>
                                  <a:gd name="T45" fmla="*/ 588567 h 2847450"/>
                                  <a:gd name="T46" fmla="*/ 2367718 w 2543441"/>
                                  <a:gd name="T47" fmla="*/ 588567 h 2847450"/>
                                  <a:gd name="T48" fmla="*/ 2382865 w 2543441"/>
                                  <a:gd name="T49" fmla="*/ 597318 h 2847450"/>
                                  <a:gd name="T50" fmla="*/ 2413746 w 2543441"/>
                                  <a:gd name="T51" fmla="*/ 615158 h 2847450"/>
                                  <a:gd name="T52" fmla="*/ 2543144 w 2543441"/>
                                  <a:gd name="T53" fmla="*/ 839281 h 2847450"/>
                                  <a:gd name="T54" fmla="*/ 2543441 w 2543441"/>
                                  <a:gd name="T55" fmla="*/ 2007921 h 2847450"/>
                                  <a:gd name="T56" fmla="*/ 2413041 w 2543441"/>
                                  <a:gd name="T57" fmla="*/ 2232622 h 2847450"/>
                                  <a:gd name="T58" fmla="*/ 1401417 w 2543441"/>
                                  <a:gd name="T59" fmla="*/ 2816683 h 2847450"/>
                                  <a:gd name="T60" fmla="*/ 1141619 w 2543441"/>
                                  <a:gd name="T61" fmla="*/ 2817263 h 2847450"/>
                                  <a:gd name="T62" fmla="*/ 129696 w 2543441"/>
                                  <a:gd name="T63" fmla="*/ 2232685 h 2847450"/>
                                  <a:gd name="T64" fmla="*/ 80193 w 2543441"/>
                                  <a:gd name="T65" fmla="*/ 2191529 h 2847450"/>
                                  <a:gd name="T66" fmla="*/ 65031 w 2543441"/>
                                  <a:gd name="T67" fmla="*/ 2170772 h 2847450"/>
                                  <a:gd name="T68" fmla="*/ 39255 w 2543441"/>
                                  <a:gd name="T69" fmla="*/ 2135485 h 2847450"/>
                                  <a:gd name="T70" fmla="*/ 299 w 2543441"/>
                                  <a:gd name="T71" fmla="*/ 2008562 h 2847450"/>
                                  <a:gd name="T72" fmla="*/ 0 w 2543441"/>
                                  <a:gd name="T73" fmla="*/ 839921 h 2847450"/>
                                  <a:gd name="T74" fmla="*/ 130401 w 2543441"/>
                                  <a:gd name="T75" fmla="*/ 615218 h 2847450"/>
                                  <a:gd name="T76" fmla="*/ 1142024 w 2543441"/>
                                  <a:gd name="T77" fmla="*/ 31157 h 2847450"/>
                                  <a:gd name="T78" fmla="*/ 1272167 w 2543441"/>
                                  <a:gd name="T79" fmla="*/ 1 h 2847450"/>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Lst>
                                <a:ahLst/>
                                <a:cxnLst>
                                  <a:cxn ang="T80">
                                    <a:pos x="T0" y="T1"/>
                                  </a:cxn>
                                  <a:cxn ang="T81">
                                    <a:pos x="T2" y="T3"/>
                                  </a:cxn>
                                  <a:cxn ang="T82">
                                    <a:pos x="T4" y="T5"/>
                                  </a:cxn>
                                  <a:cxn ang="T83">
                                    <a:pos x="T6" y="T7"/>
                                  </a:cxn>
                                  <a:cxn ang="T84">
                                    <a:pos x="T8" y="T9"/>
                                  </a:cxn>
                                  <a:cxn ang="T85">
                                    <a:pos x="T10" y="T11"/>
                                  </a:cxn>
                                  <a:cxn ang="T86">
                                    <a:pos x="T12" y="T13"/>
                                  </a:cxn>
                                  <a:cxn ang="T87">
                                    <a:pos x="T14" y="T15"/>
                                  </a:cxn>
                                  <a:cxn ang="T88">
                                    <a:pos x="T16" y="T17"/>
                                  </a:cxn>
                                  <a:cxn ang="T89">
                                    <a:pos x="T18" y="T19"/>
                                  </a:cxn>
                                  <a:cxn ang="T90">
                                    <a:pos x="T20" y="T21"/>
                                  </a:cxn>
                                  <a:cxn ang="T91">
                                    <a:pos x="T22" y="T23"/>
                                  </a:cxn>
                                  <a:cxn ang="T92">
                                    <a:pos x="T24" y="T25"/>
                                  </a:cxn>
                                  <a:cxn ang="T93">
                                    <a:pos x="T26" y="T27"/>
                                  </a:cxn>
                                  <a:cxn ang="T94">
                                    <a:pos x="T28" y="T29"/>
                                  </a:cxn>
                                  <a:cxn ang="T95">
                                    <a:pos x="T30" y="T31"/>
                                  </a:cxn>
                                  <a:cxn ang="T96">
                                    <a:pos x="T32" y="T33"/>
                                  </a:cxn>
                                  <a:cxn ang="T97">
                                    <a:pos x="T34" y="T35"/>
                                  </a:cxn>
                                  <a:cxn ang="T98">
                                    <a:pos x="T36" y="T37"/>
                                  </a:cxn>
                                  <a:cxn ang="T99">
                                    <a:pos x="T38" y="T39"/>
                                  </a:cxn>
                                  <a:cxn ang="T100">
                                    <a:pos x="T40" y="T41"/>
                                  </a:cxn>
                                  <a:cxn ang="T101">
                                    <a:pos x="T42" y="T43"/>
                                  </a:cxn>
                                  <a:cxn ang="T102">
                                    <a:pos x="T44" y="T45"/>
                                  </a:cxn>
                                  <a:cxn ang="T103">
                                    <a:pos x="T46" y="T47"/>
                                  </a:cxn>
                                  <a:cxn ang="T104">
                                    <a:pos x="T48" y="T49"/>
                                  </a:cxn>
                                  <a:cxn ang="T105">
                                    <a:pos x="T50" y="T51"/>
                                  </a:cxn>
                                  <a:cxn ang="T106">
                                    <a:pos x="T52" y="T53"/>
                                  </a:cxn>
                                  <a:cxn ang="T107">
                                    <a:pos x="T54" y="T55"/>
                                  </a:cxn>
                                  <a:cxn ang="T108">
                                    <a:pos x="T56" y="T57"/>
                                  </a:cxn>
                                  <a:cxn ang="T109">
                                    <a:pos x="T58" y="T59"/>
                                  </a:cxn>
                                  <a:cxn ang="T110">
                                    <a:pos x="T60" y="T61"/>
                                  </a:cxn>
                                  <a:cxn ang="T111">
                                    <a:pos x="T62" y="T63"/>
                                  </a:cxn>
                                  <a:cxn ang="T112">
                                    <a:pos x="T64" y="T65"/>
                                  </a:cxn>
                                  <a:cxn ang="T113">
                                    <a:pos x="T66" y="T67"/>
                                  </a:cxn>
                                  <a:cxn ang="T114">
                                    <a:pos x="T68" y="T69"/>
                                  </a:cxn>
                                  <a:cxn ang="T115">
                                    <a:pos x="T70" y="T71"/>
                                  </a:cxn>
                                  <a:cxn ang="T116">
                                    <a:pos x="T72" y="T73"/>
                                  </a:cxn>
                                  <a:cxn ang="T117">
                                    <a:pos x="T74" y="T75"/>
                                  </a:cxn>
                                  <a:cxn ang="T118">
                                    <a:pos x="T76" y="T77"/>
                                  </a:cxn>
                                  <a:cxn ang="T119">
                                    <a:pos x="T78" y="T79"/>
                                  </a:cxn>
                                </a:cxnLst>
                                <a:rect l="0" t="0" r="r" b="b"/>
                                <a:pathLst>
                                  <a:path w="2543441" h="2847450">
                                    <a:moveTo>
                                      <a:pt x="1272209" y="259514"/>
                                    </a:moveTo>
                                    <a:cubicBezTo>
                                      <a:pt x="1233805" y="259518"/>
                                      <a:pt x="1195335" y="267934"/>
                                      <a:pt x="1165792" y="284991"/>
                                    </a:cubicBezTo>
                                    <a:lnTo>
                                      <a:pt x="338590" y="762576"/>
                                    </a:lnTo>
                                    <a:cubicBezTo>
                                      <a:pt x="280982" y="795836"/>
                                      <a:pt x="232493" y="879007"/>
                                      <a:pt x="231962" y="946314"/>
                                    </a:cubicBezTo>
                                    <a:lnTo>
                                      <a:pt x="232206" y="1901907"/>
                                    </a:lnTo>
                                    <a:cubicBezTo>
                                      <a:pt x="232680" y="1935134"/>
                                      <a:pt x="244862" y="1972439"/>
                                      <a:pt x="264061" y="2005692"/>
                                    </a:cubicBezTo>
                                    <a:lnTo>
                                      <a:pt x="289837" y="2040980"/>
                                    </a:lnTo>
                                    <a:lnTo>
                                      <a:pt x="297535" y="2051518"/>
                                    </a:lnTo>
                                    <a:cubicBezTo>
                                      <a:pt x="310056" y="2065104"/>
                                      <a:pt x="323744" y="2076660"/>
                                      <a:pt x="338014" y="2085171"/>
                                    </a:cubicBezTo>
                                    <a:lnTo>
                                      <a:pt x="1165459" y="2563180"/>
                                    </a:lnTo>
                                    <a:lnTo>
                                      <a:pt x="1187590" y="2571448"/>
                                    </a:lnTo>
                                    <a:lnTo>
                                      <a:pt x="1215255" y="2581786"/>
                                    </a:lnTo>
                                    <a:cubicBezTo>
                                      <a:pt x="1269735" y="2594116"/>
                                      <a:pt x="1334689" y="2587650"/>
                                      <a:pt x="1377895" y="2562705"/>
                                    </a:cubicBezTo>
                                    <a:lnTo>
                                      <a:pt x="2205097" y="2085120"/>
                                    </a:lnTo>
                                    <a:cubicBezTo>
                                      <a:pt x="2264183" y="2051007"/>
                                      <a:pt x="2311194" y="1968690"/>
                                      <a:pt x="2311724" y="1901383"/>
                                    </a:cubicBezTo>
                                    <a:lnTo>
                                      <a:pt x="2311481" y="945789"/>
                                    </a:lnTo>
                                    <a:cubicBezTo>
                                      <a:pt x="2312012" y="878484"/>
                                      <a:pt x="2264228" y="795719"/>
                                      <a:pt x="2205674" y="762525"/>
                                    </a:cubicBezTo>
                                    <a:lnTo>
                                      <a:pt x="1397225" y="295493"/>
                                    </a:lnTo>
                                    <a:lnTo>
                                      <a:pt x="1378226" y="284518"/>
                                    </a:lnTo>
                                    <a:cubicBezTo>
                                      <a:pt x="1348949" y="267921"/>
                                      <a:pt x="1310612" y="259511"/>
                                      <a:pt x="1272209" y="259514"/>
                                    </a:cubicBezTo>
                                    <a:close/>
                                    <a:moveTo>
                                      <a:pt x="1272167" y="1"/>
                                    </a:moveTo>
                                    <a:cubicBezTo>
                                      <a:pt x="1319133" y="-3"/>
                                      <a:pt x="1366017" y="10282"/>
                                      <a:pt x="1401822" y="30579"/>
                                    </a:cubicBezTo>
                                    <a:lnTo>
                                      <a:pt x="2367719" y="588567"/>
                                    </a:lnTo>
                                    <a:lnTo>
                                      <a:pt x="2367718" y="588567"/>
                                    </a:lnTo>
                                    <a:lnTo>
                                      <a:pt x="2382865" y="597318"/>
                                    </a:lnTo>
                                    <a:lnTo>
                                      <a:pt x="2413746" y="615158"/>
                                    </a:lnTo>
                                    <a:cubicBezTo>
                                      <a:pt x="2485355" y="655751"/>
                                      <a:pt x="2543793" y="756969"/>
                                      <a:pt x="2543144" y="839281"/>
                                    </a:cubicBezTo>
                                    <a:lnTo>
                                      <a:pt x="2543441" y="2007921"/>
                                    </a:lnTo>
                                    <a:cubicBezTo>
                                      <a:pt x="2542791" y="2090233"/>
                                      <a:pt x="2485300" y="2190903"/>
                                      <a:pt x="2413041" y="2232622"/>
                                    </a:cubicBezTo>
                                    <a:lnTo>
                                      <a:pt x="1401417" y="2816683"/>
                                    </a:lnTo>
                                    <a:cubicBezTo>
                                      <a:pt x="1330964" y="2857359"/>
                                      <a:pt x="1213228" y="2857856"/>
                                      <a:pt x="1141619" y="2817263"/>
                                    </a:cubicBezTo>
                                    <a:lnTo>
                                      <a:pt x="129696" y="2232685"/>
                                    </a:lnTo>
                                    <a:cubicBezTo>
                                      <a:pt x="112246" y="2222276"/>
                                      <a:pt x="95505" y="2208143"/>
                                      <a:pt x="80193" y="2191529"/>
                                    </a:cubicBezTo>
                                    <a:lnTo>
                                      <a:pt x="65031" y="2170772"/>
                                    </a:lnTo>
                                    <a:lnTo>
                                      <a:pt x="39255" y="2135485"/>
                                    </a:lnTo>
                                    <a:cubicBezTo>
                                      <a:pt x="15776" y="2094818"/>
                                      <a:pt x="878" y="2049197"/>
                                      <a:pt x="299" y="2008562"/>
                                    </a:cubicBezTo>
                                    <a:lnTo>
                                      <a:pt x="0" y="839921"/>
                                    </a:lnTo>
                                    <a:cubicBezTo>
                                      <a:pt x="650" y="757609"/>
                                      <a:pt x="59948" y="655894"/>
                                      <a:pt x="130401" y="615218"/>
                                    </a:cubicBezTo>
                                    <a:lnTo>
                                      <a:pt x="1142024" y="31157"/>
                                    </a:lnTo>
                                    <a:cubicBezTo>
                                      <a:pt x="1178154" y="10298"/>
                                      <a:pt x="1225201" y="5"/>
                                      <a:pt x="1272167" y="1"/>
                                    </a:cubicBez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84" name="Freeform: Shape 1971"/>
                            <wps:cNvSpPr>
                              <a:spLocks/>
                            </wps:cNvSpPr>
                            <wps:spPr bwMode="auto">
                              <a:xfrm>
                                <a:off x="72712" y="6702"/>
                                <a:ext cx="25434" cy="28475"/>
                              </a:xfrm>
                              <a:custGeom>
                                <a:avLst/>
                                <a:gdLst>
                                  <a:gd name="T0" fmla="*/ 1272209 w 2543441"/>
                                  <a:gd name="T1" fmla="*/ 259514 h 2847450"/>
                                  <a:gd name="T2" fmla="*/ 1165792 w 2543441"/>
                                  <a:gd name="T3" fmla="*/ 284991 h 2847450"/>
                                  <a:gd name="T4" fmla="*/ 338590 w 2543441"/>
                                  <a:gd name="T5" fmla="*/ 762576 h 2847450"/>
                                  <a:gd name="T6" fmla="*/ 231962 w 2543441"/>
                                  <a:gd name="T7" fmla="*/ 946314 h 2847450"/>
                                  <a:gd name="T8" fmla="*/ 232206 w 2543441"/>
                                  <a:gd name="T9" fmla="*/ 1901907 h 2847450"/>
                                  <a:gd name="T10" fmla="*/ 264061 w 2543441"/>
                                  <a:gd name="T11" fmla="*/ 2005692 h 2847450"/>
                                  <a:gd name="T12" fmla="*/ 289837 w 2543441"/>
                                  <a:gd name="T13" fmla="*/ 2040980 h 2847450"/>
                                  <a:gd name="T14" fmla="*/ 297535 w 2543441"/>
                                  <a:gd name="T15" fmla="*/ 2051518 h 2847450"/>
                                  <a:gd name="T16" fmla="*/ 338014 w 2543441"/>
                                  <a:gd name="T17" fmla="*/ 2085171 h 2847450"/>
                                  <a:gd name="T18" fmla="*/ 1165459 w 2543441"/>
                                  <a:gd name="T19" fmla="*/ 2563180 h 2847450"/>
                                  <a:gd name="T20" fmla="*/ 1187590 w 2543441"/>
                                  <a:gd name="T21" fmla="*/ 2571448 h 2847450"/>
                                  <a:gd name="T22" fmla="*/ 1215255 w 2543441"/>
                                  <a:gd name="T23" fmla="*/ 2581786 h 2847450"/>
                                  <a:gd name="T24" fmla="*/ 1377895 w 2543441"/>
                                  <a:gd name="T25" fmla="*/ 2562705 h 2847450"/>
                                  <a:gd name="T26" fmla="*/ 2205097 w 2543441"/>
                                  <a:gd name="T27" fmla="*/ 2085120 h 2847450"/>
                                  <a:gd name="T28" fmla="*/ 2311724 w 2543441"/>
                                  <a:gd name="T29" fmla="*/ 1901383 h 2847450"/>
                                  <a:gd name="T30" fmla="*/ 2311481 w 2543441"/>
                                  <a:gd name="T31" fmla="*/ 945789 h 2847450"/>
                                  <a:gd name="T32" fmla="*/ 2205674 w 2543441"/>
                                  <a:gd name="T33" fmla="*/ 762525 h 2847450"/>
                                  <a:gd name="T34" fmla="*/ 1397225 w 2543441"/>
                                  <a:gd name="T35" fmla="*/ 295493 h 2847450"/>
                                  <a:gd name="T36" fmla="*/ 1378226 w 2543441"/>
                                  <a:gd name="T37" fmla="*/ 284518 h 2847450"/>
                                  <a:gd name="T38" fmla="*/ 1272209 w 2543441"/>
                                  <a:gd name="T39" fmla="*/ 259514 h 2847450"/>
                                  <a:gd name="T40" fmla="*/ 1272167 w 2543441"/>
                                  <a:gd name="T41" fmla="*/ 1 h 2847450"/>
                                  <a:gd name="T42" fmla="*/ 1401822 w 2543441"/>
                                  <a:gd name="T43" fmla="*/ 30579 h 2847450"/>
                                  <a:gd name="T44" fmla="*/ 2367719 w 2543441"/>
                                  <a:gd name="T45" fmla="*/ 588567 h 2847450"/>
                                  <a:gd name="T46" fmla="*/ 2367718 w 2543441"/>
                                  <a:gd name="T47" fmla="*/ 588567 h 2847450"/>
                                  <a:gd name="T48" fmla="*/ 2382865 w 2543441"/>
                                  <a:gd name="T49" fmla="*/ 597318 h 2847450"/>
                                  <a:gd name="T50" fmla="*/ 2413746 w 2543441"/>
                                  <a:gd name="T51" fmla="*/ 615158 h 2847450"/>
                                  <a:gd name="T52" fmla="*/ 2543144 w 2543441"/>
                                  <a:gd name="T53" fmla="*/ 839281 h 2847450"/>
                                  <a:gd name="T54" fmla="*/ 2543441 w 2543441"/>
                                  <a:gd name="T55" fmla="*/ 2007921 h 2847450"/>
                                  <a:gd name="T56" fmla="*/ 2413041 w 2543441"/>
                                  <a:gd name="T57" fmla="*/ 2232622 h 2847450"/>
                                  <a:gd name="T58" fmla="*/ 1401417 w 2543441"/>
                                  <a:gd name="T59" fmla="*/ 2816683 h 2847450"/>
                                  <a:gd name="T60" fmla="*/ 1141619 w 2543441"/>
                                  <a:gd name="T61" fmla="*/ 2817263 h 2847450"/>
                                  <a:gd name="T62" fmla="*/ 129696 w 2543441"/>
                                  <a:gd name="T63" fmla="*/ 2232685 h 2847450"/>
                                  <a:gd name="T64" fmla="*/ 80193 w 2543441"/>
                                  <a:gd name="T65" fmla="*/ 2191529 h 2847450"/>
                                  <a:gd name="T66" fmla="*/ 65031 w 2543441"/>
                                  <a:gd name="T67" fmla="*/ 2170772 h 2847450"/>
                                  <a:gd name="T68" fmla="*/ 39255 w 2543441"/>
                                  <a:gd name="T69" fmla="*/ 2135485 h 2847450"/>
                                  <a:gd name="T70" fmla="*/ 299 w 2543441"/>
                                  <a:gd name="T71" fmla="*/ 2008562 h 2847450"/>
                                  <a:gd name="T72" fmla="*/ 0 w 2543441"/>
                                  <a:gd name="T73" fmla="*/ 839921 h 2847450"/>
                                  <a:gd name="T74" fmla="*/ 130401 w 2543441"/>
                                  <a:gd name="T75" fmla="*/ 615218 h 2847450"/>
                                  <a:gd name="T76" fmla="*/ 1142024 w 2543441"/>
                                  <a:gd name="T77" fmla="*/ 31157 h 2847450"/>
                                  <a:gd name="T78" fmla="*/ 1272167 w 2543441"/>
                                  <a:gd name="T79" fmla="*/ 1 h 2847450"/>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Lst>
                                <a:ahLst/>
                                <a:cxnLst>
                                  <a:cxn ang="T80">
                                    <a:pos x="T0" y="T1"/>
                                  </a:cxn>
                                  <a:cxn ang="T81">
                                    <a:pos x="T2" y="T3"/>
                                  </a:cxn>
                                  <a:cxn ang="T82">
                                    <a:pos x="T4" y="T5"/>
                                  </a:cxn>
                                  <a:cxn ang="T83">
                                    <a:pos x="T6" y="T7"/>
                                  </a:cxn>
                                  <a:cxn ang="T84">
                                    <a:pos x="T8" y="T9"/>
                                  </a:cxn>
                                  <a:cxn ang="T85">
                                    <a:pos x="T10" y="T11"/>
                                  </a:cxn>
                                  <a:cxn ang="T86">
                                    <a:pos x="T12" y="T13"/>
                                  </a:cxn>
                                  <a:cxn ang="T87">
                                    <a:pos x="T14" y="T15"/>
                                  </a:cxn>
                                  <a:cxn ang="T88">
                                    <a:pos x="T16" y="T17"/>
                                  </a:cxn>
                                  <a:cxn ang="T89">
                                    <a:pos x="T18" y="T19"/>
                                  </a:cxn>
                                  <a:cxn ang="T90">
                                    <a:pos x="T20" y="T21"/>
                                  </a:cxn>
                                  <a:cxn ang="T91">
                                    <a:pos x="T22" y="T23"/>
                                  </a:cxn>
                                  <a:cxn ang="T92">
                                    <a:pos x="T24" y="T25"/>
                                  </a:cxn>
                                  <a:cxn ang="T93">
                                    <a:pos x="T26" y="T27"/>
                                  </a:cxn>
                                  <a:cxn ang="T94">
                                    <a:pos x="T28" y="T29"/>
                                  </a:cxn>
                                  <a:cxn ang="T95">
                                    <a:pos x="T30" y="T31"/>
                                  </a:cxn>
                                  <a:cxn ang="T96">
                                    <a:pos x="T32" y="T33"/>
                                  </a:cxn>
                                  <a:cxn ang="T97">
                                    <a:pos x="T34" y="T35"/>
                                  </a:cxn>
                                  <a:cxn ang="T98">
                                    <a:pos x="T36" y="T37"/>
                                  </a:cxn>
                                  <a:cxn ang="T99">
                                    <a:pos x="T38" y="T39"/>
                                  </a:cxn>
                                  <a:cxn ang="T100">
                                    <a:pos x="T40" y="T41"/>
                                  </a:cxn>
                                  <a:cxn ang="T101">
                                    <a:pos x="T42" y="T43"/>
                                  </a:cxn>
                                  <a:cxn ang="T102">
                                    <a:pos x="T44" y="T45"/>
                                  </a:cxn>
                                  <a:cxn ang="T103">
                                    <a:pos x="T46" y="T47"/>
                                  </a:cxn>
                                  <a:cxn ang="T104">
                                    <a:pos x="T48" y="T49"/>
                                  </a:cxn>
                                  <a:cxn ang="T105">
                                    <a:pos x="T50" y="T51"/>
                                  </a:cxn>
                                  <a:cxn ang="T106">
                                    <a:pos x="T52" y="T53"/>
                                  </a:cxn>
                                  <a:cxn ang="T107">
                                    <a:pos x="T54" y="T55"/>
                                  </a:cxn>
                                  <a:cxn ang="T108">
                                    <a:pos x="T56" y="T57"/>
                                  </a:cxn>
                                  <a:cxn ang="T109">
                                    <a:pos x="T58" y="T59"/>
                                  </a:cxn>
                                  <a:cxn ang="T110">
                                    <a:pos x="T60" y="T61"/>
                                  </a:cxn>
                                  <a:cxn ang="T111">
                                    <a:pos x="T62" y="T63"/>
                                  </a:cxn>
                                  <a:cxn ang="T112">
                                    <a:pos x="T64" y="T65"/>
                                  </a:cxn>
                                  <a:cxn ang="T113">
                                    <a:pos x="T66" y="T67"/>
                                  </a:cxn>
                                  <a:cxn ang="T114">
                                    <a:pos x="T68" y="T69"/>
                                  </a:cxn>
                                  <a:cxn ang="T115">
                                    <a:pos x="T70" y="T71"/>
                                  </a:cxn>
                                  <a:cxn ang="T116">
                                    <a:pos x="T72" y="T73"/>
                                  </a:cxn>
                                  <a:cxn ang="T117">
                                    <a:pos x="T74" y="T75"/>
                                  </a:cxn>
                                  <a:cxn ang="T118">
                                    <a:pos x="T76" y="T77"/>
                                  </a:cxn>
                                  <a:cxn ang="T119">
                                    <a:pos x="T78" y="T79"/>
                                  </a:cxn>
                                </a:cxnLst>
                                <a:rect l="0" t="0" r="r" b="b"/>
                                <a:pathLst>
                                  <a:path w="2543441" h="2847450">
                                    <a:moveTo>
                                      <a:pt x="1272209" y="259514"/>
                                    </a:moveTo>
                                    <a:cubicBezTo>
                                      <a:pt x="1233805" y="259518"/>
                                      <a:pt x="1195335" y="267934"/>
                                      <a:pt x="1165792" y="284991"/>
                                    </a:cubicBezTo>
                                    <a:lnTo>
                                      <a:pt x="338590" y="762576"/>
                                    </a:lnTo>
                                    <a:cubicBezTo>
                                      <a:pt x="280982" y="795836"/>
                                      <a:pt x="232493" y="879007"/>
                                      <a:pt x="231962" y="946314"/>
                                    </a:cubicBezTo>
                                    <a:lnTo>
                                      <a:pt x="232206" y="1901907"/>
                                    </a:lnTo>
                                    <a:cubicBezTo>
                                      <a:pt x="232680" y="1935134"/>
                                      <a:pt x="244862" y="1972439"/>
                                      <a:pt x="264061" y="2005692"/>
                                    </a:cubicBezTo>
                                    <a:lnTo>
                                      <a:pt x="289837" y="2040980"/>
                                    </a:lnTo>
                                    <a:lnTo>
                                      <a:pt x="297535" y="2051518"/>
                                    </a:lnTo>
                                    <a:cubicBezTo>
                                      <a:pt x="310056" y="2065104"/>
                                      <a:pt x="323744" y="2076660"/>
                                      <a:pt x="338014" y="2085171"/>
                                    </a:cubicBezTo>
                                    <a:lnTo>
                                      <a:pt x="1165459" y="2563180"/>
                                    </a:lnTo>
                                    <a:lnTo>
                                      <a:pt x="1187590" y="2571448"/>
                                    </a:lnTo>
                                    <a:lnTo>
                                      <a:pt x="1215255" y="2581786"/>
                                    </a:lnTo>
                                    <a:cubicBezTo>
                                      <a:pt x="1269735" y="2594116"/>
                                      <a:pt x="1334689" y="2587650"/>
                                      <a:pt x="1377895" y="2562705"/>
                                    </a:cubicBezTo>
                                    <a:lnTo>
                                      <a:pt x="2205097" y="2085120"/>
                                    </a:lnTo>
                                    <a:cubicBezTo>
                                      <a:pt x="2264183" y="2051007"/>
                                      <a:pt x="2311194" y="1968690"/>
                                      <a:pt x="2311724" y="1901383"/>
                                    </a:cubicBezTo>
                                    <a:lnTo>
                                      <a:pt x="2311481" y="945789"/>
                                    </a:lnTo>
                                    <a:cubicBezTo>
                                      <a:pt x="2312012" y="878484"/>
                                      <a:pt x="2264228" y="795719"/>
                                      <a:pt x="2205674" y="762525"/>
                                    </a:cubicBezTo>
                                    <a:lnTo>
                                      <a:pt x="1397225" y="295493"/>
                                    </a:lnTo>
                                    <a:lnTo>
                                      <a:pt x="1378226" y="284518"/>
                                    </a:lnTo>
                                    <a:cubicBezTo>
                                      <a:pt x="1348949" y="267921"/>
                                      <a:pt x="1310612" y="259511"/>
                                      <a:pt x="1272209" y="259514"/>
                                    </a:cubicBezTo>
                                    <a:close/>
                                    <a:moveTo>
                                      <a:pt x="1272167" y="1"/>
                                    </a:moveTo>
                                    <a:cubicBezTo>
                                      <a:pt x="1319133" y="-3"/>
                                      <a:pt x="1366017" y="10282"/>
                                      <a:pt x="1401822" y="30579"/>
                                    </a:cubicBezTo>
                                    <a:lnTo>
                                      <a:pt x="2367719" y="588567"/>
                                    </a:lnTo>
                                    <a:lnTo>
                                      <a:pt x="2367718" y="588567"/>
                                    </a:lnTo>
                                    <a:lnTo>
                                      <a:pt x="2382865" y="597318"/>
                                    </a:lnTo>
                                    <a:lnTo>
                                      <a:pt x="2413746" y="615158"/>
                                    </a:lnTo>
                                    <a:cubicBezTo>
                                      <a:pt x="2485355" y="655751"/>
                                      <a:pt x="2543793" y="756969"/>
                                      <a:pt x="2543144" y="839281"/>
                                    </a:cubicBezTo>
                                    <a:lnTo>
                                      <a:pt x="2543441" y="2007921"/>
                                    </a:lnTo>
                                    <a:cubicBezTo>
                                      <a:pt x="2542791" y="2090233"/>
                                      <a:pt x="2485300" y="2190903"/>
                                      <a:pt x="2413041" y="2232622"/>
                                    </a:cubicBezTo>
                                    <a:lnTo>
                                      <a:pt x="1401417" y="2816683"/>
                                    </a:lnTo>
                                    <a:cubicBezTo>
                                      <a:pt x="1330964" y="2857359"/>
                                      <a:pt x="1213228" y="2857856"/>
                                      <a:pt x="1141619" y="2817263"/>
                                    </a:cubicBezTo>
                                    <a:lnTo>
                                      <a:pt x="129696" y="2232685"/>
                                    </a:lnTo>
                                    <a:cubicBezTo>
                                      <a:pt x="112246" y="2222276"/>
                                      <a:pt x="95505" y="2208143"/>
                                      <a:pt x="80193" y="2191529"/>
                                    </a:cubicBezTo>
                                    <a:lnTo>
                                      <a:pt x="65031" y="2170772"/>
                                    </a:lnTo>
                                    <a:lnTo>
                                      <a:pt x="39255" y="2135485"/>
                                    </a:lnTo>
                                    <a:cubicBezTo>
                                      <a:pt x="15776" y="2094818"/>
                                      <a:pt x="878" y="2049197"/>
                                      <a:pt x="299" y="2008562"/>
                                    </a:cubicBezTo>
                                    <a:lnTo>
                                      <a:pt x="0" y="839921"/>
                                    </a:lnTo>
                                    <a:cubicBezTo>
                                      <a:pt x="650" y="757609"/>
                                      <a:pt x="59948" y="655894"/>
                                      <a:pt x="130401" y="615218"/>
                                    </a:cubicBezTo>
                                    <a:lnTo>
                                      <a:pt x="1142024" y="31157"/>
                                    </a:lnTo>
                                    <a:cubicBezTo>
                                      <a:pt x="1178154" y="10298"/>
                                      <a:pt x="1225201" y="5"/>
                                      <a:pt x="1272167" y="1"/>
                                    </a:cubicBez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85" name="Freeform: Shape 1972"/>
                            <wps:cNvSpPr>
                              <a:spLocks/>
                            </wps:cNvSpPr>
                            <wps:spPr bwMode="auto">
                              <a:xfrm>
                                <a:off x="95828" y="6702"/>
                                <a:ext cx="25434" cy="28475"/>
                              </a:xfrm>
                              <a:custGeom>
                                <a:avLst/>
                                <a:gdLst>
                                  <a:gd name="T0" fmla="*/ 1272209 w 2543441"/>
                                  <a:gd name="T1" fmla="*/ 259514 h 2847450"/>
                                  <a:gd name="T2" fmla="*/ 1165792 w 2543441"/>
                                  <a:gd name="T3" fmla="*/ 284991 h 2847450"/>
                                  <a:gd name="T4" fmla="*/ 338590 w 2543441"/>
                                  <a:gd name="T5" fmla="*/ 762576 h 2847450"/>
                                  <a:gd name="T6" fmla="*/ 231962 w 2543441"/>
                                  <a:gd name="T7" fmla="*/ 946314 h 2847450"/>
                                  <a:gd name="T8" fmla="*/ 232206 w 2543441"/>
                                  <a:gd name="T9" fmla="*/ 1901907 h 2847450"/>
                                  <a:gd name="T10" fmla="*/ 264061 w 2543441"/>
                                  <a:gd name="T11" fmla="*/ 2005692 h 2847450"/>
                                  <a:gd name="T12" fmla="*/ 289837 w 2543441"/>
                                  <a:gd name="T13" fmla="*/ 2040980 h 2847450"/>
                                  <a:gd name="T14" fmla="*/ 297535 w 2543441"/>
                                  <a:gd name="T15" fmla="*/ 2051518 h 2847450"/>
                                  <a:gd name="T16" fmla="*/ 338014 w 2543441"/>
                                  <a:gd name="T17" fmla="*/ 2085171 h 2847450"/>
                                  <a:gd name="T18" fmla="*/ 1165459 w 2543441"/>
                                  <a:gd name="T19" fmla="*/ 2563180 h 2847450"/>
                                  <a:gd name="T20" fmla="*/ 1187590 w 2543441"/>
                                  <a:gd name="T21" fmla="*/ 2571448 h 2847450"/>
                                  <a:gd name="T22" fmla="*/ 1215255 w 2543441"/>
                                  <a:gd name="T23" fmla="*/ 2581786 h 2847450"/>
                                  <a:gd name="T24" fmla="*/ 1377895 w 2543441"/>
                                  <a:gd name="T25" fmla="*/ 2562705 h 2847450"/>
                                  <a:gd name="T26" fmla="*/ 2205097 w 2543441"/>
                                  <a:gd name="T27" fmla="*/ 2085120 h 2847450"/>
                                  <a:gd name="T28" fmla="*/ 2311724 w 2543441"/>
                                  <a:gd name="T29" fmla="*/ 1901383 h 2847450"/>
                                  <a:gd name="T30" fmla="*/ 2311481 w 2543441"/>
                                  <a:gd name="T31" fmla="*/ 945789 h 2847450"/>
                                  <a:gd name="T32" fmla="*/ 2205674 w 2543441"/>
                                  <a:gd name="T33" fmla="*/ 762525 h 2847450"/>
                                  <a:gd name="T34" fmla="*/ 1397225 w 2543441"/>
                                  <a:gd name="T35" fmla="*/ 295493 h 2847450"/>
                                  <a:gd name="T36" fmla="*/ 1378226 w 2543441"/>
                                  <a:gd name="T37" fmla="*/ 284518 h 2847450"/>
                                  <a:gd name="T38" fmla="*/ 1272209 w 2543441"/>
                                  <a:gd name="T39" fmla="*/ 259514 h 2847450"/>
                                  <a:gd name="T40" fmla="*/ 1272167 w 2543441"/>
                                  <a:gd name="T41" fmla="*/ 1 h 2847450"/>
                                  <a:gd name="T42" fmla="*/ 1401822 w 2543441"/>
                                  <a:gd name="T43" fmla="*/ 30579 h 2847450"/>
                                  <a:gd name="T44" fmla="*/ 2367719 w 2543441"/>
                                  <a:gd name="T45" fmla="*/ 588567 h 2847450"/>
                                  <a:gd name="T46" fmla="*/ 2367718 w 2543441"/>
                                  <a:gd name="T47" fmla="*/ 588567 h 2847450"/>
                                  <a:gd name="T48" fmla="*/ 2382865 w 2543441"/>
                                  <a:gd name="T49" fmla="*/ 597318 h 2847450"/>
                                  <a:gd name="T50" fmla="*/ 2413746 w 2543441"/>
                                  <a:gd name="T51" fmla="*/ 615158 h 2847450"/>
                                  <a:gd name="T52" fmla="*/ 2543144 w 2543441"/>
                                  <a:gd name="T53" fmla="*/ 839281 h 2847450"/>
                                  <a:gd name="T54" fmla="*/ 2543441 w 2543441"/>
                                  <a:gd name="T55" fmla="*/ 2007921 h 2847450"/>
                                  <a:gd name="T56" fmla="*/ 2413041 w 2543441"/>
                                  <a:gd name="T57" fmla="*/ 2232622 h 2847450"/>
                                  <a:gd name="T58" fmla="*/ 1401417 w 2543441"/>
                                  <a:gd name="T59" fmla="*/ 2816683 h 2847450"/>
                                  <a:gd name="T60" fmla="*/ 1141619 w 2543441"/>
                                  <a:gd name="T61" fmla="*/ 2817263 h 2847450"/>
                                  <a:gd name="T62" fmla="*/ 129696 w 2543441"/>
                                  <a:gd name="T63" fmla="*/ 2232685 h 2847450"/>
                                  <a:gd name="T64" fmla="*/ 80193 w 2543441"/>
                                  <a:gd name="T65" fmla="*/ 2191529 h 2847450"/>
                                  <a:gd name="T66" fmla="*/ 65031 w 2543441"/>
                                  <a:gd name="T67" fmla="*/ 2170772 h 2847450"/>
                                  <a:gd name="T68" fmla="*/ 39255 w 2543441"/>
                                  <a:gd name="T69" fmla="*/ 2135485 h 2847450"/>
                                  <a:gd name="T70" fmla="*/ 299 w 2543441"/>
                                  <a:gd name="T71" fmla="*/ 2008562 h 2847450"/>
                                  <a:gd name="T72" fmla="*/ 0 w 2543441"/>
                                  <a:gd name="T73" fmla="*/ 839921 h 2847450"/>
                                  <a:gd name="T74" fmla="*/ 130401 w 2543441"/>
                                  <a:gd name="T75" fmla="*/ 615218 h 2847450"/>
                                  <a:gd name="T76" fmla="*/ 1142024 w 2543441"/>
                                  <a:gd name="T77" fmla="*/ 31157 h 2847450"/>
                                  <a:gd name="T78" fmla="*/ 1272167 w 2543441"/>
                                  <a:gd name="T79" fmla="*/ 1 h 2847450"/>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Lst>
                                <a:ahLst/>
                                <a:cxnLst>
                                  <a:cxn ang="T80">
                                    <a:pos x="T0" y="T1"/>
                                  </a:cxn>
                                  <a:cxn ang="T81">
                                    <a:pos x="T2" y="T3"/>
                                  </a:cxn>
                                  <a:cxn ang="T82">
                                    <a:pos x="T4" y="T5"/>
                                  </a:cxn>
                                  <a:cxn ang="T83">
                                    <a:pos x="T6" y="T7"/>
                                  </a:cxn>
                                  <a:cxn ang="T84">
                                    <a:pos x="T8" y="T9"/>
                                  </a:cxn>
                                  <a:cxn ang="T85">
                                    <a:pos x="T10" y="T11"/>
                                  </a:cxn>
                                  <a:cxn ang="T86">
                                    <a:pos x="T12" y="T13"/>
                                  </a:cxn>
                                  <a:cxn ang="T87">
                                    <a:pos x="T14" y="T15"/>
                                  </a:cxn>
                                  <a:cxn ang="T88">
                                    <a:pos x="T16" y="T17"/>
                                  </a:cxn>
                                  <a:cxn ang="T89">
                                    <a:pos x="T18" y="T19"/>
                                  </a:cxn>
                                  <a:cxn ang="T90">
                                    <a:pos x="T20" y="T21"/>
                                  </a:cxn>
                                  <a:cxn ang="T91">
                                    <a:pos x="T22" y="T23"/>
                                  </a:cxn>
                                  <a:cxn ang="T92">
                                    <a:pos x="T24" y="T25"/>
                                  </a:cxn>
                                  <a:cxn ang="T93">
                                    <a:pos x="T26" y="T27"/>
                                  </a:cxn>
                                  <a:cxn ang="T94">
                                    <a:pos x="T28" y="T29"/>
                                  </a:cxn>
                                  <a:cxn ang="T95">
                                    <a:pos x="T30" y="T31"/>
                                  </a:cxn>
                                  <a:cxn ang="T96">
                                    <a:pos x="T32" y="T33"/>
                                  </a:cxn>
                                  <a:cxn ang="T97">
                                    <a:pos x="T34" y="T35"/>
                                  </a:cxn>
                                  <a:cxn ang="T98">
                                    <a:pos x="T36" y="T37"/>
                                  </a:cxn>
                                  <a:cxn ang="T99">
                                    <a:pos x="T38" y="T39"/>
                                  </a:cxn>
                                  <a:cxn ang="T100">
                                    <a:pos x="T40" y="T41"/>
                                  </a:cxn>
                                  <a:cxn ang="T101">
                                    <a:pos x="T42" y="T43"/>
                                  </a:cxn>
                                  <a:cxn ang="T102">
                                    <a:pos x="T44" y="T45"/>
                                  </a:cxn>
                                  <a:cxn ang="T103">
                                    <a:pos x="T46" y="T47"/>
                                  </a:cxn>
                                  <a:cxn ang="T104">
                                    <a:pos x="T48" y="T49"/>
                                  </a:cxn>
                                  <a:cxn ang="T105">
                                    <a:pos x="T50" y="T51"/>
                                  </a:cxn>
                                  <a:cxn ang="T106">
                                    <a:pos x="T52" y="T53"/>
                                  </a:cxn>
                                  <a:cxn ang="T107">
                                    <a:pos x="T54" y="T55"/>
                                  </a:cxn>
                                  <a:cxn ang="T108">
                                    <a:pos x="T56" y="T57"/>
                                  </a:cxn>
                                  <a:cxn ang="T109">
                                    <a:pos x="T58" y="T59"/>
                                  </a:cxn>
                                  <a:cxn ang="T110">
                                    <a:pos x="T60" y="T61"/>
                                  </a:cxn>
                                  <a:cxn ang="T111">
                                    <a:pos x="T62" y="T63"/>
                                  </a:cxn>
                                  <a:cxn ang="T112">
                                    <a:pos x="T64" y="T65"/>
                                  </a:cxn>
                                  <a:cxn ang="T113">
                                    <a:pos x="T66" y="T67"/>
                                  </a:cxn>
                                  <a:cxn ang="T114">
                                    <a:pos x="T68" y="T69"/>
                                  </a:cxn>
                                  <a:cxn ang="T115">
                                    <a:pos x="T70" y="T71"/>
                                  </a:cxn>
                                  <a:cxn ang="T116">
                                    <a:pos x="T72" y="T73"/>
                                  </a:cxn>
                                  <a:cxn ang="T117">
                                    <a:pos x="T74" y="T75"/>
                                  </a:cxn>
                                  <a:cxn ang="T118">
                                    <a:pos x="T76" y="T77"/>
                                  </a:cxn>
                                  <a:cxn ang="T119">
                                    <a:pos x="T78" y="T79"/>
                                  </a:cxn>
                                </a:cxnLst>
                                <a:rect l="0" t="0" r="r" b="b"/>
                                <a:pathLst>
                                  <a:path w="2543441" h="2847450">
                                    <a:moveTo>
                                      <a:pt x="1272209" y="259514"/>
                                    </a:moveTo>
                                    <a:cubicBezTo>
                                      <a:pt x="1233805" y="259518"/>
                                      <a:pt x="1195335" y="267934"/>
                                      <a:pt x="1165792" y="284991"/>
                                    </a:cubicBezTo>
                                    <a:lnTo>
                                      <a:pt x="338590" y="762576"/>
                                    </a:lnTo>
                                    <a:cubicBezTo>
                                      <a:pt x="280982" y="795836"/>
                                      <a:pt x="232493" y="879007"/>
                                      <a:pt x="231962" y="946314"/>
                                    </a:cubicBezTo>
                                    <a:lnTo>
                                      <a:pt x="232206" y="1901907"/>
                                    </a:lnTo>
                                    <a:cubicBezTo>
                                      <a:pt x="232680" y="1935134"/>
                                      <a:pt x="244862" y="1972439"/>
                                      <a:pt x="264061" y="2005692"/>
                                    </a:cubicBezTo>
                                    <a:lnTo>
                                      <a:pt x="289837" y="2040980"/>
                                    </a:lnTo>
                                    <a:lnTo>
                                      <a:pt x="297535" y="2051518"/>
                                    </a:lnTo>
                                    <a:cubicBezTo>
                                      <a:pt x="310056" y="2065104"/>
                                      <a:pt x="323744" y="2076660"/>
                                      <a:pt x="338014" y="2085171"/>
                                    </a:cubicBezTo>
                                    <a:lnTo>
                                      <a:pt x="1165459" y="2563180"/>
                                    </a:lnTo>
                                    <a:lnTo>
                                      <a:pt x="1187590" y="2571448"/>
                                    </a:lnTo>
                                    <a:lnTo>
                                      <a:pt x="1215255" y="2581786"/>
                                    </a:lnTo>
                                    <a:cubicBezTo>
                                      <a:pt x="1269735" y="2594116"/>
                                      <a:pt x="1334689" y="2587650"/>
                                      <a:pt x="1377895" y="2562705"/>
                                    </a:cubicBezTo>
                                    <a:lnTo>
                                      <a:pt x="2205097" y="2085120"/>
                                    </a:lnTo>
                                    <a:cubicBezTo>
                                      <a:pt x="2264183" y="2051007"/>
                                      <a:pt x="2311194" y="1968690"/>
                                      <a:pt x="2311724" y="1901383"/>
                                    </a:cubicBezTo>
                                    <a:lnTo>
                                      <a:pt x="2311481" y="945789"/>
                                    </a:lnTo>
                                    <a:cubicBezTo>
                                      <a:pt x="2312012" y="878484"/>
                                      <a:pt x="2264228" y="795719"/>
                                      <a:pt x="2205674" y="762525"/>
                                    </a:cubicBezTo>
                                    <a:lnTo>
                                      <a:pt x="1397225" y="295493"/>
                                    </a:lnTo>
                                    <a:lnTo>
                                      <a:pt x="1378226" y="284518"/>
                                    </a:lnTo>
                                    <a:cubicBezTo>
                                      <a:pt x="1348949" y="267921"/>
                                      <a:pt x="1310612" y="259511"/>
                                      <a:pt x="1272209" y="259514"/>
                                    </a:cubicBezTo>
                                    <a:close/>
                                    <a:moveTo>
                                      <a:pt x="1272167" y="1"/>
                                    </a:moveTo>
                                    <a:cubicBezTo>
                                      <a:pt x="1319133" y="-3"/>
                                      <a:pt x="1366017" y="10282"/>
                                      <a:pt x="1401822" y="30579"/>
                                    </a:cubicBezTo>
                                    <a:lnTo>
                                      <a:pt x="2367719" y="588567"/>
                                    </a:lnTo>
                                    <a:lnTo>
                                      <a:pt x="2367718" y="588567"/>
                                    </a:lnTo>
                                    <a:lnTo>
                                      <a:pt x="2382865" y="597318"/>
                                    </a:lnTo>
                                    <a:lnTo>
                                      <a:pt x="2413746" y="615158"/>
                                    </a:lnTo>
                                    <a:cubicBezTo>
                                      <a:pt x="2485355" y="655751"/>
                                      <a:pt x="2543793" y="756969"/>
                                      <a:pt x="2543144" y="839281"/>
                                    </a:cubicBezTo>
                                    <a:lnTo>
                                      <a:pt x="2543441" y="2007921"/>
                                    </a:lnTo>
                                    <a:cubicBezTo>
                                      <a:pt x="2542791" y="2090233"/>
                                      <a:pt x="2485300" y="2190903"/>
                                      <a:pt x="2413041" y="2232622"/>
                                    </a:cubicBezTo>
                                    <a:lnTo>
                                      <a:pt x="1401417" y="2816683"/>
                                    </a:lnTo>
                                    <a:cubicBezTo>
                                      <a:pt x="1330964" y="2857359"/>
                                      <a:pt x="1213228" y="2857856"/>
                                      <a:pt x="1141619" y="2817263"/>
                                    </a:cubicBezTo>
                                    <a:lnTo>
                                      <a:pt x="129696" y="2232685"/>
                                    </a:lnTo>
                                    <a:cubicBezTo>
                                      <a:pt x="112246" y="2222276"/>
                                      <a:pt x="95505" y="2208143"/>
                                      <a:pt x="80193" y="2191529"/>
                                    </a:cubicBezTo>
                                    <a:lnTo>
                                      <a:pt x="65031" y="2170772"/>
                                    </a:lnTo>
                                    <a:lnTo>
                                      <a:pt x="39255" y="2135485"/>
                                    </a:lnTo>
                                    <a:cubicBezTo>
                                      <a:pt x="15776" y="2094818"/>
                                      <a:pt x="878" y="2049197"/>
                                      <a:pt x="299" y="2008562"/>
                                    </a:cubicBezTo>
                                    <a:lnTo>
                                      <a:pt x="0" y="839921"/>
                                    </a:lnTo>
                                    <a:cubicBezTo>
                                      <a:pt x="650" y="757609"/>
                                      <a:pt x="59948" y="655894"/>
                                      <a:pt x="130401" y="615218"/>
                                    </a:cubicBezTo>
                                    <a:lnTo>
                                      <a:pt x="1142024" y="31157"/>
                                    </a:lnTo>
                                    <a:cubicBezTo>
                                      <a:pt x="1178154" y="10298"/>
                                      <a:pt x="1225201" y="5"/>
                                      <a:pt x="1272167" y="1"/>
                                    </a:cubicBez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588" name="Freeform: Shape 1975"/>
                          <wps:cNvSpPr>
                            <a:spLocks/>
                          </wps:cNvSpPr>
                          <wps:spPr bwMode="auto">
                            <a:xfrm>
                              <a:off x="23858" y="19329"/>
                              <a:ext cx="22566" cy="12627"/>
                            </a:xfrm>
                            <a:custGeom>
                              <a:avLst/>
                              <a:gdLst>
                                <a:gd name="T0" fmla="*/ 5137 w 2256529"/>
                                <a:gd name="T1" fmla="*/ 0 h 1262669"/>
                                <a:gd name="T2" fmla="*/ 206456 w 2256529"/>
                                <a:gd name="T3" fmla="*/ 0 h 1262669"/>
                                <a:gd name="T4" fmla="*/ 206715 w 2256529"/>
                                <a:gd name="T5" fmla="*/ 424088 h 1262669"/>
                                <a:gd name="T6" fmla="*/ 234968 w 2256529"/>
                                <a:gd name="T7" fmla="*/ 516133 h 1262669"/>
                                <a:gd name="T8" fmla="*/ 257828 w 2256529"/>
                                <a:gd name="T9" fmla="*/ 547429 h 1262669"/>
                                <a:gd name="T10" fmla="*/ 264654 w 2256529"/>
                                <a:gd name="T11" fmla="*/ 556775 h 1262669"/>
                                <a:gd name="T12" fmla="*/ 300555 w 2256529"/>
                                <a:gd name="T13" fmla="*/ 586621 h 1262669"/>
                                <a:gd name="T14" fmla="*/ 1034398 w 2256529"/>
                                <a:gd name="T15" fmla="*/ 1010556 h 1262669"/>
                                <a:gd name="T16" fmla="*/ 1054024 w 2256529"/>
                                <a:gd name="T17" fmla="*/ 1017889 h 1262669"/>
                                <a:gd name="T18" fmla="*/ 1078561 w 2256529"/>
                                <a:gd name="T19" fmla="*/ 1027058 h 1262669"/>
                                <a:gd name="T20" fmla="*/ 1222801 w 2256529"/>
                                <a:gd name="T21" fmla="*/ 1010135 h 1262669"/>
                                <a:gd name="T22" fmla="*/ 1956428 w 2256529"/>
                                <a:gd name="T23" fmla="*/ 586576 h 1262669"/>
                                <a:gd name="T24" fmla="*/ 2050994 w 2256529"/>
                                <a:gd name="T25" fmla="*/ 423624 h 1262669"/>
                                <a:gd name="T26" fmla="*/ 2050921 w 2256529"/>
                                <a:gd name="T27" fmla="*/ 0 h 1262669"/>
                                <a:gd name="T28" fmla="*/ 2256529 w 2256529"/>
                                <a:gd name="T29" fmla="*/ 0 h 1262669"/>
                                <a:gd name="T30" fmla="*/ 2256498 w 2256529"/>
                                <a:gd name="T31" fmla="*/ 518110 h 1262669"/>
                                <a:gd name="T32" fmla="*/ 2140849 w 2256529"/>
                                <a:gd name="T33" fmla="*/ 717392 h 1262669"/>
                                <a:gd name="T34" fmla="*/ 1243664 w 2256529"/>
                                <a:gd name="T35" fmla="*/ 1235383 h 1262669"/>
                                <a:gd name="T36" fmla="*/ 1013254 w 2256529"/>
                                <a:gd name="T37" fmla="*/ 1235897 h 1262669"/>
                                <a:gd name="T38" fmla="*/ 115803 w 2256529"/>
                                <a:gd name="T39" fmla="*/ 717448 h 1262669"/>
                                <a:gd name="T40" fmla="*/ 71900 w 2256529"/>
                                <a:gd name="T41" fmla="*/ 680948 h 1262669"/>
                                <a:gd name="T42" fmla="*/ 58452 w 2256529"/>
                                <a:gd name="T43" fmla="*/ 662539 h 1262669"/>
                                <a:gd name="T44" fmla="*/ 35592 w 2256529"/>
                                <a:gd name="T45" fmla="*/ 631244 h 1262669"/>
                                <a:gd name="T46" fmla="*/ 1043 w 2256529"/>
                                <a:gd name="T47" fmla="*/ 518678 h 1262669"/>
                                <a:gd name="T48" fmla="*/ 4569 w 2256529"/>
                                <a:gd name="T49" fmla="*/ 50527 h 1262669"/>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2256529" h="1262669">
                                  <a:moveTo>
                                    <a:pt x="5137" y="0"/>
                                  </a:moveTo>
                                  <a:lnTo>
                                    <a:pt x="206456" y="0"/>
                                  </a:lnTo>
                                  <a:lnTo>
                                    <a:pt x="206715" y="424088"/>
                                  </a:lnTo>
                                  <a:cubicBezTo>
                                    <a:pt x="207136" y="453557"/>
                                    <a:pt x="217941" y="486642"/>
                                    <a:pt x="234968" y="516133"/>
                                  </a:cubicBezTo>
                                  <a:lnTo>
                                    <a:pt x="257828" y="547429"/>
                                  </a:lnTo>
                                  <a:lnTo>
                                    <a:pt x="264654" y="556775"/>
                                  </a:lnTo>
                                  <a:cubicBezTo>
                                    <a:pt x="275759" y="568824"/>
                                    <a:pt x="287898" y="579073"/>
                                    <a:pt x="300555" y="586621"/>
                                  </a:cubicBezTo>
                                  <a:lnTo>
                                    <a:pt x="1034398" y="1010556"/>
                                  </a:lnTo>
                                  <a:lnTo>
                                    <a:pt x="1054024" y="1017889"/>
                                  </a:lnTo>
                                  <a:lnTo>
                                    <a:pt x="1078561" y="1027058"/>
                                  </a:lnTo>
                                  <a:cubicBezTo>
                                    <a:pt x="1126877" y="1037993"/>
                                    <a:pt x="1184483" y="1032258"/>
                                    <a:pt x="1222801" y="1010135"/>
                                  </a:cubicBezTo>
                                  <a:lnTo>
                                    <a:pt x="1956428" y="586576"/>
                                  </a:lnTo>
                                  <a:cubicBezTo>
                                    <a:pt x="2008831" y="556322"/>
                                    <a:pt x="2050524" y="483317"/>
                                    <a:pt x="2050994" y="423624"/>
                                  </a:cubicBezTo>
                                  <a:lnTo>
                                    <a:pt x="2050921" y="0"/>
                                  </a:lnTo>
                                  <a:lnTo>
                                    <a:pt x="2256529" y="0"/>
                                  </a:lnTo>
                                  <a:lnTo>
                                    <a:pt x="2256498" y="518110"/>
                                  </a:lnTo>
                                  <a:cubicBezTo>
                                    <a:pt x="2255922" y="591111"/>
                                    <a:pt x="2204934" y="680393"/>
                                    <a:pt x="2140849" y="717392"/>
                                  </a:cubicBezTo>
                                  <a:lnTo>
                                    <a:pt x="1243664" y="1235383"/>
                                  </a:lnTo>
                                  <a:cubicBezTo>
                                    <a:pt x="1181180" y="1271457"/>
                                    <a:pt x="1076763" y="1271898"/>
                                    <a:pt x="1013254" y="1235897"/>
                                  </a:cubicBezTo>
                                  <a:lnTo>
                                    <a:pt x="115803" y="717448"/>
                                  </a:lnTo>
                                  <a:cubicBezTo>
                                    <a:pt x="100327" y="708217"/>
                                    <a:pt x="85478" y="695682"/>
                                    <a:pt x="71900" y="680948"/>
                                  </a:cubicBezTo>
                                  <a:lnTo>
                                    <a:pt x="58452" y="662539"/>
                                  </a:lnTo>
                                  <a:lnTo>
                                    <a:pt x="35592" y="631244"/>
                                  </a:lnTo>
                                  <a:cubicBezTo>
                                    <a:pt x="14770" y="595177"/>
                                    <a:pt x="1556" y="554717"/>
                                    <a:pt x="1043" y="518678"/>
                                  </a:cubicBezTo>
                                  <a:cubicBezTo>
                                    <a:pt x="-1866" y="430752"/>
                                    <a:pt x="1969" y="241160"/>
                                    <a:pt x="4569" y="50527"/>
                                  </a:cubicBezTo>
                                  <a:lnTo>
                                    <a:pt x="5137" y="0"/>
                                  </a:lnTo>
                                  <a:close/>
                                </a:path>
                              </a:pathLst>
                            </a:custGeom>
                            <a:solidFill>
                              <a:srgbClr val="F7931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89" name="Freeform: Shape 1976"/>
                          <wps:cNvSpPr>
                            <a:spLocks/>
                          </wps:cNvSpPr>
                          <wps:spPr bwMode="auto">
                            <a:xfrm>
                              <a:off x="44367" y="6702"/>
                              <a:ext cx="22557" cy="12627"/>
                            </a:xfrm>
                            <a:custGeom>
                              <a:avLst/>
                              <a:gdLst>
                                <a:gd name="T0" fmla="*/ 1128257 w 2255752"/>
                                <a:gd name="T1" fmla="*/ 0 h 1262669"/>
                                <a:gd name="T2" fmla="*/ 1243245 w 2255752"/>
                                <a:gd name="T3" fmla="*/ 27119 h 1262669"/>
                                <a:gd name="T4" fmla="*/ 2099877 w 2255752"/>
                                <a:gd name="T5" fmla="*/ 521986 h 1262669"/>
                                <a:gd name="T6" fmla="*/ 2099876 w 2255752"/>
                                <a:gd name="T7" fmla="*/ 521986 h 1262669"/>
                                <a:gd name="T8" fmla="*/ 2113310 w 2255752"/>
                                <a:gd name="T9" fmla="*/ 529747 h 1262669"/>
                                <a:gd name="T10" fmla="*/ 2140698 w 2255752"/>
                                <a:gd name="T11" fmla="*/ 545569 h 1262669"/>
                                <a:gd name="T12" fmla="*/ 2255458 w 2255752"/>
                                <a:gd name="T13" fmla="*/ 744338 h 1262669"/>
                                <a:gd name="T14" fmla="*/ 2255752 w 2255752"/>
                                <a:gd name="T15" fmla="*/ 1262669 h 1262669"/>
                                <a:gd name="T16" fmla="*/ 2050144 w 2255752"/>
                                <a:gd name="T17" fmla="*/ 1262669 h 1262669"/>
                                <a:gd name="T18" fmla="*/ 2050001 w 2255752"/>
                                <a:gd name="T19" fmla="*/ 838798 h 1262669"/>
                                <a:gd name="T20" fmla="*/ 1956163 w 2255752"/>
                                <a:gd name="T21" fmla="*/ 676265 h 1262669"/>
                                <a:gd name="T22" fmla="*/ 1239168 w 2255752"/>
                                <a:gd name="T23" fmla="*/ 262065 h 1262669"/>
                                <a:gd name="T24" fmla="*/ 1222318 w 2255752"/>
                                <a:gd name="T25" fmla="*/ 252332 h 1262669"/>
                                <a:gd name="T26" fmla="*/ 1128294 w 2255752"/>
                                <a:gd name="T27" fmla="*/ 230156 h 1262669"/>
                                <a:gd name="T28" fmla="*/ 1033915 w 2255752"/>
                                <a:gd name="T29" fmla="*/ 252751 h 1262669"/>
                                <a:gd name="T30" fmla="*/ 300288 w 2255752"/>
                                <a:gd name="T31" fmla="*/ 676311 h 1262669"/>
                                <a:gd name="T32" fmla="*/ 205722 w 2255752"/>
                                <a:gd name="T33" fmla="*/ 839264 h 1262669"/>
                                <a:gd name="T34" fmla="*/ 205698 w 2255752"/>
                                <a:gd name="T35" fmla="*/ 1262669 h 1262669"/>
                                <a:gd name="T36" fmla="*/ 90 w 2255752"/>
                                <a:gd name="T37" fmla="*/ 1262669 h 1262669"/>
                                <a:gd name="T38" fmla="*/ 0 w 2255752"/>
                                <a:gd name="T39" fmla="*/ 744906 h 1262669"/>
                                <a:gd name="T40" fmla="*/ 115650 w 2255752"/>
                                <a:gd name="T41" fmla="*/ 545622 h 1262669"/>
                                <a:gd name="T42" fmla="*/ 1012836 w 2255752"/>
                                <a:gd name="T43" fmla="*/ 27632 h 1262669"/>
                                <a:gd name="T44" fmla="*/ 1128257 w 2255752"/>
                                <a:gd name="T45" fmla="*/ 0 h 1262669"/>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Lst>
                              <a:ahLst/>
                              <a:cxnLst>
                                <a:cxn ang="T46">
                                  <a:pos x="T0" y="T1"/>
                                </a:cxn>
                                <a:cxn ang="T47">
                                  <a:pos x="T2" y="T3"/>
                                </a:cxn>
                                <a:cxn ang="T48">
                                  <a:pos x="T4" y="T5"/>
                                </a:cxn>
                                <a:cxn ang="T49">
                                  <a:pos x="T6" y="T7"/>
                                </a:cxn>
                                <a:cxn ang="T50">
                                  <a:pos x="T8" y="T9"/>
                                </a:cxn>
                                <a:cxn ang="T51">
                                  <a:pos x="T10" y="T11"/>
                                </a:cxn>
                                <a:cxn ang="T52">
                                  <a:pos x="T12" y="T13"/>
                                </a:cxn>
                                <a:cxn ang="T53">
                                  <a:pos x="T14" y="T15"/>
                                </a:cxn>
                                <a:cxn ang="T54">
                                  <a:pos x="T16" y="T17"/>
                                </a:cxn>
                                <a:cxn ang="T55">
                                  <a:pos x="T18" y="T19"/>
                                </a:cxn>
                                <a:cxn ang="T56">
                                  <a:pos x="T20" y="T21"/>
                                </a:cxn>
                                <a:cxn ang="T57">
                                  <a:pos x="T22" y="T23"/>
                                </a:cxn>
                                <a:cxn ang="T58">
                                  <a:pos x="T24" y="T25"/>
                                </a:cxn>
                                <a:cxn ang="T59">
                                  <a:pos x="T26" y="T27"/>
                                </a:cxn>
                                <a:cxn ang="T60">
                                  <a:pos x="T28" y="T29"/>
                                </a:cxn>
                                <a:cxn ang="T61">
                                  <a:pos x="T30" y="T31"/>
                                </a:cxn>
                                <a:cxn ang="T62">
                                  <a:pos x="T32" y="T33"/>
                                </a:cxn>
                                <a:cxn ang="T63">
                                  <a:pos x="T34" y="T35"/>
                                </a:cxn>
                                <a:cxn ang="T64">
                                  <a:pos x="T36" y="T37"/>
                                </a:cxn>
                                <a:cxn ang="T65">
                                  <a:pos x="T38" y="T39"/>
                                </a:cxn>
                                <a:cxn ang="T66">
                                  <a:pos x="T40" y="T41"/>
                                </a:cxn>
                                <a:cxn ang="T67">
                                  <a:pos x="T42" y="T43"/>
                                </a:cxn>
                                <a:cxn ang="T68">
                                  <a:pos x="T44" y="T45"/>
                                </a:cxn>
                              </a:cxnLst>
                              <a:rect l="0" t="0" r="r" b="b"/>
                              <a:pathLst>
                                <a:path w="2255752" h="1262669">
                                  <a:moveTo>
                                    <a:pt x="1128257" y="0"/>
                                  </a:moveTo>
                                  <a:cubicBezTo>
                                    <a:pt x="1169910" y="-4"/>
                                    <a:pt x="1211490" y="9118"/>
                                    <a:pt x="1243245" y="27119"/>
                                  </a:cubicBezTo>
                                  <a:lnTo>
                                    <a:pt x="2099877" y="521986"/>
                                  </a:lnTo>
                                  <a:lnTo>
                                    <a:pt x="2099876" y="521986"/>
                                  </a:lnTo>
                                  <a:lnTo>
                                    <a:pt x="2113310" y="529747"/>
                                  </a:lnTo>
                                  <a:lnTo>
                                    <a:pt x="2140698" y="545569"/>
                                  </a:lnTo>
                                  <a:cubicBezTo>
                                    <a:pt x="2204206" y="581570"/>
                                    <a:pt x="2256033" y="671338"/>
                                    <a:pt x="2255458" y="744338"/>
                                  </a:cubicBezTo>
                                  <a:lnTo>
                                    <a:pt x="2255752" y="1262669"/>
                                  </a:lnTo>
                                  <a:lnTo>
                                    <a:pt x="2050144" y="1262669"/>
                                  </a:lnTo>
                                  <a:lnTo>
                                    <a:pt x="2050001" y="838798"/>
                                  </a:lnTo>
                                  <a:cubicBezTo>
                                    <a:pt x="2050472" y="779107"/>
                                    <a:pt x="2008093" y="705704"/>
                                    <a:pt x="1956163" y="676265"/>
                                  </a:cubicBezTo>
                                  <a:lnTo>
                                    <a:pt x="1239168" y="262065"/>
                                  </a:lnTo>
                                  <a:lnTo>
                                    <a:pt x="1222318" y="252332"/>
                                  </a:lnTo>
                                  <a:cubicBezTo>
                                    <a:pt x="1196353" y="237612"/>
                                    <a:pt x="1162353" y="230154"/>
                                    <a:pt x="1128294" y="230156"/>
                                  </a:cubicBezTo>
                                  <a:cubicBezTo>
                                    <a:pt x="1094234" y="230160"/>
                                    <a:pt x="1060116" y="237624"/>
                                    <a:pt x="1033915" y="252751"/>
                                  </a:cubicBezTo>
                                  <a:lnTo>
                                    <a:pt x="300288" y="676311"/>
                                  </a:lnTo>
                                  <a:cubicBezTo>
                                    <a:pt x="249197" y="705808"/>
                                    <a:pt x="206193" y="779571"/>
                                    <a:pt x="205722" y="839264"/>
                                  </a:cubicBezTo>
                                  <a:lnTo>
                                    <a:pt x="205698" y="1262669"/>
                                  </a:lnTo>
                                  <a:lnTo>
                                    <a:pt x="90" y="1262669"/>
                                  </a:lnTo>
                                  <a:lnTo>
                                    <a:pt x="0" y="744906"/>
                                  </a:lnTo>
                                  <a:cubicBezTo>
                                    <a:pt x="577" y="671905"/>
                                    <a:pt x="53167" y="581697"/>
                                    <a:pt x="115650" y="545622"/>
                                  </a:cubicBezTo>
                                  <a:lnTo>
                                    <a:pt x="1012836" y="27632"/>
                                  </a:lnTo>
                                  <a:cubicBezTo>
                                    <a:pt x="1044879" y="9132"/>
                                    <a:pt x="1086604" y="4"/>
                                    <a:pt x="1128257" y="0"/>
                                  </a:cubicBezTo>
                                  <a:close/>
                                </a:path>
                              </a:pathLst>
                            </a:custGeom>
                            <a:solidFill>
                              <a:srgbClr val="4CC1E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90" name="Freeform: Shape 1977"/>
                          <wps:cNvSpPr>
                            <a:spLocks/>
                          </wps:cNvSpPr>
                          <wps:spPr bwMode="auto">
                            <a:xfrm>
                              <a:off x="64868" y="19329"/>
                              <a:ext cx="22557" cy="12627"/>
                            </a:xfrm>
                            <a:custGeom>
                              <a:avLst/>
                              <a:gdLst>
                                <a:gd name="T0" fmla="*/ 0 w 2255684"/>
                                <a:gd name="T1" fmla="*/ 0 h 1262669"/>
                                <a:gd name="T2" fmla="*/ 205608 w 2255684"/>
                                <a:gd name="T3" fmla="*/ 0 h 1262669"/>
                                <a:gd name="T4" fmla="*/ 205849 w 2255684"/>
                                <a:gd name="T5" fmla="*/ 424088 h 1262669"/>
                                <a:gd name="T6" fmla="*/ 234100 w 2255684"/>
                                <a:gd name="T7" fmla="*/ 516133 h 1262669"/>
                                <a:gd name="T8" fmla="*/ 256960 w 2255684"/>
                                <a:gd name="T9" fmla="*/ 547429 h 1262669"/>
                                <a:gd name="T10" fmla="*/ 263787 w 2255684"/>
                                <a:gd name="T11" fmla="*/ 556775 h 1262669"/>
                                <a:gd name="T12" fmla="*/ 299687 w 2255684"/>
                                <a:gd name="T13" fmla="*/ 586621 h 1262669"/>
                                <a:gd name="T14" fmla="*/ 1033530 w 2255684"/>
                                <a:gd name="T15" fmla="*/ 1010556 h 1262669"/>
                                <a:gd name="T16" fmla="*/ 1053157 w 2255684"/>
                                <a:gd name="T17" fmla="*/ 1017889 h 1262669"/>
                                <a:gd name="T18" fmla="*/ 1077693 w 2255684"/>
                                <a:gd name="T19" fmla="*/ 1027058 h 1262669"/>
                                <a:gd name="T20" fmla="*/ 1221934 w 2255684"/>
                                <a:gd name="T21" fmla="*/ 1010135 h 1262669"/>
                                <a:gd name="T22" fmla="*/ 1955561 w 2255684"/>
                                <a:gd name="T23" fmla="*/ 586576 h 1262669"/>
                                <a:gd name="T24" fmla="*/ 2050126 w 2255684"/>
                                <a:gd name="T25" fmla="*/ 423624 h 1262669"/>
                                <a:gd name="T26" fmla="*/ 2051928 w 2255684"/>
                                <a:gd name="T27" fmla="*/ 95006 h 1262669"/>
                                <a:gd name="T28" fmla="*/ 2049767 w 2255684"/>
                                <a:gd name="T29" fmla="*/ 0 h 1262669"/>
                                <a:gd name="T30" fmla="*/ 2255684 w 2255684"/>
                                <a:gd name="T31" fmla="*/ 0 h 1262669"/>
                                <a:gd name="T32" fmla="*/ 2255631 w 2255684"/>
                                <a:gd name="T33" fmla="*/ 518110 h 1262669"/>
                                <a:gd name="T34" fmla="*/ 2139982 w 2255684"/>
                                <a:gd name="T35" fmla="*/ 717392 h 1262669"/>
                                <a:gd name="T36" fmla="*/ 1242796 w 2255684"/>
                                <a:gd name="T37" fmla="*/ 1235383 h 1262669"/>
                                <a:gd name="T38" fmla="*/ 1012387 w 2255684"/>
                                <a:gd name="T39" fmla="*/ 1235897 h 1262669"/>
                                <a:gd name="T40" fmla="*/ 114935 w 2255684"/>
                                <a:gd name="T41" fmla="*/ 717448 h 1262669"/>
                                <a:gd name="T42" fmla="*/ 71032 w 2255684"/>
                                <a:gd name="T43" fmla="*/ 680948 h 1262669"/>
                                <a:gd name="T44" fmla="*/ 57585 w 2255684"/>
                                <a:gd name="T45" fmla="*/ 662539 h 1262669"/>
                                <a:gd name="T46" fmla="*/ 34725 w 2255684"/>
                                <a:gd name="T47" fmla="*/ 631244 h 1262669"/>
                                <a:gd name="T48" fmla="*/ 175 w 2255684"/>
                                <a:gd name="T49" fmla="*/ 518678 h 1262669"/>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2255684" h="1262669">
                                  <a:moveTo>
                                    <a:pt x="0" y="0"/>
                                  </a:moveTo>
                                  <a:lnTo>
                                    <a:pt x="205608" y="0"/>
                                  </a:lnTo>
                                  <a:lnTo>
                                    <a:pt x="205849" y="424088"/>
                                  </a:lnTo>
                                  <a:cubicBezTo>
                                    <a:pt x="206269" y="453557"/>
                                    <a:pt x="217073" y="486642"/>
                                    <a:pt x="234100" y="516133"/>
                                  </a:cubicBezTo>
                                  <a:lnTo>
                                    <a:pt x="256960" y="547429"/>
                                  </a:lnTo>
                                  <a:lnTo>
                                    <a:pt x="263787" y="556775"/>
                                  </a:lnTo>
                                  <a:cubicBezTo>
                                    <a:pt x="274892" y="568824"/>
                                    <a:pt x="287032" y="579073"/>
                                    <a:pt x="299687" y="586621"/>
                                  </a:cubicBezTo>
                                  <a:lnTo>
                                    <a:pt x="1033530" y="1010556"/>
                                  </a:lnTo>
                                  <a:lnTo>
                                    <a:pt x="1053157" y="1017889"/>
                                  </a:lnTo>
                                  <a:lnTo>
                                    <a:pt x="1077693" y="1027058"/>
                                  </a:lnTo>
                                  <a:cubicBezTo>
                                    <a:pt x="1126010" y="1037993"/>
                                    <a:pt x="1183616" y="1032258"/>
                                    <a:pt x="1221934" y="1010135"/>
                                  </a:cubicBezTo>
                                  <a:lnTo>
                                    <a:pt x="1955561" y="586576"/>
                                  </a:lnTo>
                                  <a:cubicBezTo>
                                    <a:pt x="2007963" y="556322"/>
                                    <a:pt x="2049656" y="483317"/>
                                    <a:pt x="2050126" y="423624"/>
                                  </a:cubicBezTo>
                                  <a:cubicBezTo>
                                    <a:pt x="2056029" y="354603"/>
                                    <a:pt x="2054780" y="231699"/>
                                    <a:pt x="2051928" y="95006"/>
                                  </a:cubicBezTo>
                                  <a:lnTo>
                                    <a:pt x="2049767" y="0"/>
                                  </a:lnTo>
                                  <a:lnTo>
                                    <a:pt x="2255684" y="0"/>
                                  </a:lnTo>
                                  <a:lnTo>
                                    <a:pt x="2255631" y="518110"/>
                                  </a:lnTo>
                                  <a:cubicBezTo>
                                    <a:pt x="2255054" y="591111"/>
                                    <a:pt x="2204067" y="680393"/>
                                    <a:pt x="2139982" y="717392"/>
                                  </a:cubicBezTo>
                                  <a:lnTo>
                                    <a:pt x="1242796" y="1235383"/>
                                  </a:lnTo>
                                  <a:cubicBezTo>
                                    <a:pt x="1180312" y="1271457"/>
                                    <a:pt x="1075895" y="1271898"/>
                                    <a:pt x="1012387" y="1235897"/>
                                  </a:cubicBezTo>
                                  <a:lnTo>
                                    <a:pt x="114935" y="717448"/>
                                  </a:lnTo>
                                  <a:cubicBezTo>
                                    <a:pt x="99459" y="708217"/>
                                    <a:pt x="84611" y="695682"/>
                                    <a:pt x="71032" y="680948"/>
                                  </a:cubicBezTo>
                                  <a:lnTo>
                                    <a:pt x="57585" y="662539"/>
                                  </a:lnTo>
                                  <a:lnTo>
                                    <a:pt x="34725" y="631244"/>
                                  </a:lnTo>
                                  <a:cubicBezTo>
                                    <a:pt x="13902" y="595177"/>
                                    <a:pt x="689" y="554717"/>
                                    <a:pt x="175" y="518678"/>
                                  </a:cubicBezTo>
                                  <a:lnTo>
                                    <a:pt x="0" y="0"/>
                                  </a:lnTo>
                                  <a:close/>
                                </a:path>
                              </a:pathLst>
                            </a:custGeom>
                            <a:solidFill>
                              <a:srgbClr val="C13018"/>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91" name="Freeform: Shape 1978"/>
                          <wps:cNvSpPr>
                            <a:spLocks/>
                          </wps:cNvSpPr>
                          <wps:spPr bwMode="auto">
                            <a:xfrm>
                              <a:off x="85309" y="6702"/>
                              <a:ext cx="22615" cy="12627"/>
                            </a:xfrm>
                            <a:custGeom>
                              <a:avLst/>
                              <a:gdLst>
                                <a:gd name="T0" fmla="*/ 1134195 w 2261529"/>
                                <a:gd name="T1" fmla="*/ 0 h 1262669"/>
                                <a:gd name="T2" fmla="*/ 1249184 w 2261529"/>
                                <a:gd name="T3" fmla="*/ 27119 h 1262669"/>
                                <a:gd name="T4" fmla="*/ 2105816 w 2261529"/>
                                <a:gd name="T5" fmla="*/ 521986 h 1262669"/>
                                <a:gd name="T6" fmla="*/ 2105815 w 2261529"/>
                                <a:gd name="T7" fmla="*/ 521986 h 1262669"/>
                                <a:gd name="T8" fmla="*/ 2119249 w 2261529"/>
                                <a:gd name="T9" fmla="*/ 529747 h 1262669"/>
                                <a:gd name="T10" fmla="*/ 2146637 w 2261529"/>
                                <a:gd name="T11" fmla="*/ 545569 h 1262669"/>
                                <a:gd name="T12" fmla="*/ 2261397 w 2261529"/>
                                <a:gd name="T13" fmla="*/ 744338 h 1262669"/>
                                <a:gd name="T14" fmla="*/ 2261529 w 2261529"/>
                                <a:gd name="T15" fmla="*/ 1262669 h 1262669"/>
                                <a:gd name="T16" fmla="*/ 2056048 w 2261529"/>
                                <a:gd name="T17" fmla="*/ 1262669 h 1262669"/>
                                <a:gd name="T18" fmla="*/ 2055940 w 2261529"/>
                                <a:gd name="T19" fmla="*/ 838798 h 1262669"/>
                                <a:gd name="T20" fmla="*/ 1962102 w 2261529"/>
                                <a:gd name="T21" fmla="*/ 676265 h 1262669"/>
                                <a:gd name="T22" fmla="*/ 1245107 w 2261529"/>
                                <a:gd name="T23" fmla="*/ 262065 h 1262669"/>
                                <a:gd name="T24" fmla="*/ 1228257 w 2261529"/>
                                <a:gd name="T25" fmla="*/ 252332 h 1262669"/>
                                <a:gd name="T26" fmla="*/ 1134233 w 2261529"/>
                                <a:gd name="T27" fmla="*/ 230156 h 1262669"/>
                                <a:gd name="T28" fmla="*/ 1039854 w 2261529"/>
                                <a:gd name="T29" fmla="*/ 252751 h 1262669"/>
                                <a:gd name="T30" fmla="*/ 306227 w 2261529"/>
                                <a:gd name="T31" fmla="*/ 676311 h 1262669"/>
                                <a:gd name="T32" fmla="*/ 211661 w 2261529"/>
                                <a:gd name="T33" fmla="*/ 839264 h 1262669"/>
                                <a:gd name="T34" fmla="*/ 211617 w 2261529"/>
                                <a:gd name="T35" fmla="*/ 1262669 h 1262669"/>
                                <a:gd name="T36" fmla="*/ 5700 w 2261529"/>
                                <a:gd name="T37" fmla="*/ 1262669 h 1262669"/>
                                <a:gd name="T38" fmla="*/ 4681 w 2261529"/>
                                <a:gd name="T39" fmla="*/ 1217870 h 1262669"/>
                                <a:gd name="T40" fmla="*/ 5939 w 2261529"/>
                                <a:gd name="T41" fmla="*/ 744906 h 1262669"/>
                                <a:gd name="T42" fmla="*/ 121589 w 2261529"/>
                                <a:gd name="T43" fmla="*/ 545622 h 1262669"/>
                                <a:gd name="T44" fmla="*/ 1018775 w 2261529"/>
                                <a:gd name="T45" fmla="*/ 27632 h 1262669"/>
                                <a:gd name="T46" fmla="*/ 1134195 w 2261529"/>
                                <a:gd name="T47" fmla="*/ 0 h 1262669"/>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2261529" h="1262669">
                                  <a:moveTo>
                                    <a:pt x="1134195" y="0"/>
                                  </a:moveTo>
                                  <a:cubicBezTo>
                                    <a:pt x="1175849" y="-4"/>
                                    <a:pt x="1217429" y="9118"/>
                                    <a:pt x="1249184" y="27119"/>
                                  </a:cubicBezTo>
                                  <a:lnTo>
                                    <a:pt x="2105816" y="521986"/>
                                  </a:lnTo>
                                  <a:lnTo>
                                    <a:pt x="2105815" y="521986"/>
                                  </a:lnTo>
                                  <a:lnTo>
                                    <a:pt x="2119249" y="529747"/>
                                  </a:lnTo>
                                  <a:lnTo>
                                    <a:pt x="2146637" y="545569"/>
                                  </a:lnTo>
                                  <a:cubicBezTo>
                                    <a:pt x="2210145" y="581570"/>
                                    <a:pt x="2261972" y="671338"/>
                                    <a:pt x="2261397" y="744338"/>
                                  </a:cubicBezTo>
                                  <a:lnTo>
                                    <a:pt x="2261529" y="1262669"/>
                                  </a:lnTo>
                                  <a:lnTo>
                                    <a:pt x="2056048" y="1262669"/>
                                  </a:lnTo>
                                  <a:lnTo>
                                    <a:pt x="2055940" y="838798"/>
                                  </a:lnTo>
                                  <a:cubicBezTo>
                                    <a:pt x="2056411" y="779107"/>
                                    <a:pt x="2014032" y="705704"/>
                                    <a:pt x="1962102" y="676265"/>
                                  </a:cubicBezTo>
                                  <a:lnTo>
                                    <a:pt x="1245107" y="262065"/>
                                  </a:lnTo>
                                  <a:lnTo>
                                    <a:pt x="1228257" y="252332"/>
                                  </a:lnTo>
                                  <a:cubicBezTo>
                                    <a:pt x="1202292" y="237612"/>
                                    <a:pt x="1168291" y="230154"/>
                                    <a:pt x="1134233" y="230156"/>
                                  </a:cubicBezTo>
                                  <a:cubicBezTo>
                                    <a:pt x="1100173" y="230160"/>
                                    <a:pt x="1066055" y="237624"/>
                                    <a:pt x="1039854" y="252751"/>
                                  </a:cubicBezTo>
                                  <a:lnTo>
                                    <a:pt x="306227" y="676311"/>
                                  </a:lnTo>
                                  <a:cubicBezTo>
                                    <a:pt x="255136" y="705808"/>
                                    <a:pt x="212132" y="779571"/>
                                    <a:pt x="211661" y="839264"/>
                                  </a:cubicBezTo>
                                  <a:lnTo>
                                    <a:pt x="211617" y="1262669"/>
                                  </a:lnTo>
                                  <a:lnTo>
                                    <a:pt x="5700" y="1262669"/>
                                  </a:lnTo>
                                  <a:lnTo>
                                    <a:pt x="4681" y="1217870"/>
                                  </a:lnTo>
                                  <a:cubicBezTo>
                                    <a:pt x="277" y="1029295"/>
                                    <a:pt x="-3689" y="839962"/>
                                    <a:pt x="5939" y="744906"/>
                                  </a:cubicBezTo>
                                  <a:cubicBezTo>
                                    <a:pt x="6515" y="671905"/>
                                    <a:pt x="59106" y="581697"/>
                                    <a:pt x="121589" y="545622"/>
                                  </a:cubicBezTo>
                                  <a:lnTo>
                                    <a:pt x="1018775" y="27632"/>
                                  </a:lnTo>
                                  <a:cubicBezTo>
                                    <a:pt x="1050817" y="9132"/>
                                    <a:pt x="1092542" y="4"/>
                                    <a:pt x="1134195" y="0"/>
                                  </a:cubicBezTo>
                                  <a:close/>
                                </a:path>
                              </a:pathLst>
                            </a:custGeom>
                            <a:solidFill>
                              <a:srgbClr val="A2B96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93" name="Freeform: Shape 1980"/>
                          <wps:cNvSpPr>
                            <a:spLocks/>
                          </wps:cNvSpPr>
                          <wps:spPr bwMode="auto">
                            <a:xfrm>
                              <a:off x="29139" y="12610"/>
                              <a:ext cx="12004" cy="13438"/>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solidFill>
                              <a:srgbClr val="F7931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94" name="Freeform: Shape 1981"/>
                          <wps:cNvSpPr>
                            <a:spLocks/>
                          </wps:cNvSpPr>
                          <wps:spPr bwMode="auto">
                            <a:xfrm>
                              <a:off x="49643" y="12610"/>
                              <a:ext cx="12004" cy="13438"/>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solidFill>
                              <a:srgbClr val="4CC1E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95" name="Freeform: Shape 1982"/>
                          <wps:cNvSpPr>
                            <a:spLocks/>
                          </wps:cNvSpPr>
                          <wps:spPr bwMode="auto">
                            <a:xfrm>
                              <a:off x="70085" y="12610"/>
                              <a:ext cx="12003" cy="13438"/>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solidFill>
                              <a:srgbClr val="C13018"/>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96" name="Freeform: Shape 1987"/>
                          <wps:cNvSpPr>
                            <a:spLocks/>
                          </wps:cNvSpPr>
                          <wps:spPr bwMode="auto">
                            <a:xfrm>
                              <a:off x="90704" y="12610"/>
                              <a:ext cx="12003" cy="13438"/>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solidFill>
                              <a:srgbClr val="A2B96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597" name="TextBox 35"/>
                        <wps:cNvSpPr txBox="1">
                          <a:spLocks noChangeArrowheads="1"/>
                        </wps:cNvSpPr>
                        <wps:spPr bwMode="auto">
                          <a:xfrm>
                            <a:off x="20510" y="31704"/>
                            <a:ext cx="29258" cy="73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B92FF5" w:rsidRDefault="00FC7E58" w:rsidP="000D0CA1">
                              <w:pPr>
                                <w:jc w:val="center"/>
                                <w:rPr>
                                  <w:rFonts w:ascii="Adobe Arabic" w:hAnsi="Adobe Arabic" w:cs="Adobe Arabic"/>
                                  <w:b/>
                                  <w:bCs/>
                                  <w:noProof/>
                                  <w:kern w:val="24"/>
                                  <w:sz w:val="40"/>
                                  <w:szCs w:val="40"/>
                                </w:rPr>
                              </w:pPr>
                              <w:r w:rsidRPr="00B92FF5">
                                <w:rPr>
                                  <w:rFonts w:ascii="Adobe Arabic" w:hAnsi="Adobe Arabic" w:cs="Adobe Arabic" w:hint="cs"/>
                                  <w:b/>
                                  <w:bCs/>
                                  <w:noProof/>
                                  <w:kern w:val="24"/>
                                  <w:sz w:val="40"/>
                                  <w:szCs w:val="40"/>
                                  <w:rtl/>
                                </w:rPr>
                                <w:t>الرقابة</w:t>
                              </w:r>
                            </w:p>
                          </w:txbxContent>
                        </wps:txbx>
                        <wps:bodyPr rot="0" vert="horz" wrap="square" lIns="0" tIns="45720" rIns="0" bIns="45720" anchor="b" anchorCtr="0" upright="1">
                          <a:noAutofit/>
                        </wps:bodyPr>
                      </wps:wsp>
                      <wps:wsp>
                        <wps:cNvPr id="1598" name="TextBox 38"/>
                        <wps:cNvSpPr txBox="1">
                          <a:spLocks noChangeArrowheads="1"/>
                        </wps:cNvSpPr>
                        <wps:spPr bwMode="auto">
                          <a:xfrm>
                            <a:off x="61554" y="31699"/>
                            <a:ext cx="29270" cy="73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B92FF5" w:rsidRDefault="00FC7E58" w:rsidP="000D0CA1">
                              <w:pPr>
                                <w:jc w:val="center"/>
                                <w:rPr>
                                  <w:rFonts w:ascii="Adobe Arabic" w:hAnsi="Adobe Arabic" w:cs="Adobe Arabic"/>
                                  <w:b/>
                                  <w:bCs/>
                                  <w:noProof/>
                                  <w:kern w:val="24"/>
                                  <w:sz w:val="44"/>
                                  <w:szCs w:val="44"/>
                                </w:rPr>
                              </w:pPr>
                              <w:r>
                                <w:rPr>
                                  <w:rFonts w:ascii="Adobe Arabic" w:hAnsi="Adobe Arabic" w:cs="Adobe Arabic" w:hint="cs"/>
                                  <w:b/>
                                  <w:bCs/>
                                  <w:noProof/>
                                  <w:kern w:val="24"/>
                                  <w:sz w:val="40"/>
                                  <w:szCs w:val="40"/>
                                  <w:rtl/>
                                </w:rPr>
                                <w:t xml:space="preserve">التنظيم </w:t>
                              </w:r>
                            </w:p>
                          </w:txbxContent>
                        </wps:txbx>
                        <wps:bodyPr rot="0" vert="horz" wrap="square" lIns="0" tIns="45720" rIns="0" bIns="45720" anchor="b" anchorCtr="0" upright="1">
                          <a:noAutofit/>
                        </wps:bodyPr>
                      </wps:wsp>
                      <wps:wsp>
                        <wps:cNvPr id="1600" name="TextBox 44"/>
                        <wps:cNvSpPr txBox="1">
                          <a:spLocks noChangeArrowheads="1"/>
                        </wps:cNvSpPr>
                        <wps:spPr bwMode="auto">
                          <a:xfrm>
                            <a:off x="41013" y="0"/>
                            <a:ext cx="29258" cy="73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B92FF5" w:rsidRDefault="00FC7E58" w:rsidP="000D0CA1">
                              <w:pPr>
                                <w:jc w:val="center"/>
                                <w:rPr>
                                  <w:rFonts w:ascii="Adobe Arabic" w:hAnsi="Adobe Arabic" w:cs="Adobe Arabic"/>
                                  <w:b/>
                                  <w:bCs/>
                                  <w:noProof/>
                                  <w:kern w:val="24"/>
                                  <w:sz w:val="44"/>
                                  <w:szCs w:val="44"/>
                                </w:rPr>
                              </w:pPr>
                              <w:r w:rsidRPr="00B92FF5">
                                <w:rPr>
                                  <w:rFonts w:ascii="Adobe Arabic" w:hAnsi="Adobe Arabic" w:cs="Adobe Arabic" w:hint="cs"/>
                                  <w:b/>
                                  <w:bCs/>
                                  <w:sz w:val="40"/>
                                  <w:szCs w:val="40"/>
                                  <w:rtl/>
                                </w:rPr>
                                <w:t>التوجيه</w:t>
                              </w:r>
                            </w:p>
                          </w:txbxContent>
                        </wps:txbx>
                        <wps:bodyPr rot="0" vert="horz" wrap="square" lIns="0" tIns="45720" rIns="0" bIns="45720" anchor="b" anchorCtr="0" upright="1">
                          <a:noAutofit/>
                        </wps:bodyPr>
                      </wps:wsp>
                      <wps:wsp>
                        <wps:cNvPr id="1601" name="TextBox 47"/>
                        <wps:cNvSpPr txBox="1">
                          <a:spLocks noChangeArrowheads="1"/>
                        </wps:cNvSpPr>
                        <wps:spPr bwMode="auto">
                          <a:xfrm>
                            <a:off x="82072" y="0"/>
                            <a:ext cx="29258" cy="73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B92FF5" w:rsidRDefault="00FC7E58" w:rsidP="000D0CA1">
                              <w:pPr>
                                <w:jc w:val="center"/>
                                <w:rPr>
                                  <w:rFonts w:ascii="Adobe Arabic" w:hAnsi="Adobe Arabic" w:cs="Adobe Arabic"/>
                                  <w:b/>
                                  <w:bCs/>
                                  <w:noProof/>
                                  <w:kern w:val="24"/>
                                  <w:sz w:val="40"/>
                                  <w:szCs w:val="40"/>
                                </w:rPr>
                              </w:pPr>
                              <w:r w:rsidRPr="00B92FF5">
                                <w:rPr>
                                  <w:rFonts w:ascii="Adobe Arabic" w:hAnsi="Adobe Arabic" w:cs="Adobe Arabic" w:hint="cs"/>
                                  <w:b/>
                                  <w:bCs/>
                                  <w:noProof/>
                                  <w:kern w:val="24"/>
                                  <w:sz w:val="40"/>
                                  <w:szCs w:val="40"/>
                                  <w:rtl/>
                                </w:rPr>
                                <w:t xml:space="preserve">التخطيط </w:t>
                              </w:r>
                            </w:p>
                          </w:txbxContent>
                        </wps:txbx>
                        <wps:bodyPr rot="0" vert="horz" wrap="square" lIns="0" tIns="45720" rIns="0" bIns="45720" anchor="b" anchorCtr="0" upright="1">
                          <a:noAutofit/>
                        </wps:bodyPr>
                      </wps:wsp>
                      <wps:wsp>
                        <wps:cNvPr id="1603" name="TextBox 50"/>
                        <wps:cNvSpPr txBox="1">
                          <a:spLocks noChangeArrowheads="1"/>
                        </wps:cNvSpPr>
                        <wps:spPr bwMode="auto">
                          <a:xfrm>
                            <a:off x="31795" y="16504"/>
                            <a:ext cx="6673" cy="8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ED16DF" w:rsidRDefault="00FC7E58" w:rsidP="000D0CA1">
                              <w:pPr>
                                <w:bidi w:val="0"/>
                                <w:jc w:val="center"/>
                                <w:rPr>
                                  <w:rFonts w:ascii="Sakkal Majalla" w:hAnsi="Sakkal Majalla"/>
                                  <w:noProof/>
                                  <w:color w:val="FFFFFF" w:themeColor="background1"/>
                                  <w:kern w:val="24"/>
                                  <w:sz w:val="48"/>
                                  <w:szCs w:val="48"/>
                                  <w:lang w:bidi="ar-SY"/>
                                </w:rPr>
                              </w:pPr>
                              <w:r w:rsidRPr="00ED16DF">
                                <w:rPr>
                                  <w:rFonts w:ascii="Sakkal Majalla" w:hAnsi="Sakkal Majalla"/>
                                  <w:noProof/>
                                  <w:color w:val="FFFFFF" w:themeColor="background1"/>
                                  <w:kern w:val="24"/>
                                  <w:sz w:val="48"/>
                                  <w:szCs w:val="48"/>
                                  <w:rtl/>
                                  <w:lang w:bidi="ar-SY"/>
                                </w:rPr>
                                <w:t>4</w:t>
                              </w:r>
                            </w:p>
                          </w:txbxContent>
                        </wps:txbx>
                        <wps:bodyPr rot="0" vert="horz" wrap="square" lIns="0" tIns="45720" rIns="0" bIns="45720" anchor="b" anchorCtr="0" upright="1">
                          <a:noAutofit/>
                        </wps:bodyPr>
                      </wps:wsp>
                      <wps:wsp>
                        <wps:cNvPr id="1604" name="TextBox 51"/>
                        <wps:cNvSpPr txBox="1">
                          <a:spLocks noChangeArrowheads="1"/>
                        </wps:cNvSpPr>
                        <wps:spPr bwMode="auto">
                          <a:xfrm>
                            <a:off x="72837" y="16504"/>
                            <a:ext cx="6685" cy="8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ED16DF" w:rsidRDefault="00FC7E58" w:rsidP="000D0CA1">
                              <w:pPr>
                                <w:jc w:val="center"/>
                                <w:rPr>
                                  <w:noProof/>
                                  <w:color w:val="FFFFFF" w:themeColor="background1"/>
                                  <w:sz w:val="42"/>
                                  <w:szCs w:val="48"/>
                                  <w:lang w:bidi="ar-SY"/>
                                </w:rPr>
                              </w:pPr>
                              <w:r w:rsidRPr="00ED16DF">
                                <w:rPr>
                                  <w:noProof/>
                                  <w:color w:val="FFFFFF" w:themeColor="background1"/>
                                  <w:sz w:val="42"/>
                                  <w:szCs w:val="48"/>
                                  <w:rtl/>
                                  <w:lang w:bidi="ar-SY"/>
                                </w:rPr>
                                <w:t>2</w:t>
                              </w:r>
                            </w:p>
                          </w:txbxContent>
                        </wps:txbx>
                        <wps:bodyPr rot="0" vert="horz" wrap="square" lIns="0" tIns="45720" rIns="0" bIns="45720" anchor="b" anchorCtr="0" upright="1">
                          <a:noAutofit/>
                        </wps:bodyPr>
                      </wps:wsp>
                      <wps:wsp>
                        <wps:cNvPr id="1605" name="TextBox 52"/>
                        <wps:cNvSpPr txBox="1">
                          <a:spLocks noChangeArrowheads="1"/>
                        </wps:cNvSpPr>
                        <wps:spPr bwMode="auto">
                          <a:xfrm>
                            <a:off x="93354" y="16504"/>
                            <a:ext cx="6685" cy="8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ED16DF" w:rsidRDefault="00FC7E58" w:rsidP="000D0CA1">
                              <w:pPr>
                                <w:bidi w:val="0"/>
                                <w:jc w:val="center"/>
                                <w:rPr>
                                  <w:rFonts w:ascii="Sakkal Majalla" w:hAnsi="Sakkal Majalla"/>
                                  <w:noProof/>
                                  <w:color w:val="FFFFFF" w:themeColor="background1"/>
                                  <w:kern w:val="24"/>
                                  <w:sz w:val="48"/>
                                  <w:szCs w:val="48"/>
                                  <w:lang w:bidi="ar-SY"/>
                                </w:rPr>
                              </w:pPr>
                              <w:r w:rsidRPr="00ED16DF">
                                <w:rPr>
                                  <w:rFonts w:ascii="Sakkal Majalla" w:hAnsi="Sakkal Majalla"/>
                                  <w:noProof/>
                                  <w:color w:val="FFFFFF" w:themeColor="background1"/>
                                  <w:kern w:val="24"/>
                                  <w:sz w:val="48"/>
                                  <w:szCs w:val="48"/>
                                  <w:rtl/>
                                  <w:lang w:bidi="ar-SY"/>
                                </w:rPr>
                                <w:t>1</w:t>
                              </w:r>
                            </w:p>
                          </w:txbxContent>
                        </wps:txbx>
                        <wps:bodyPr rot="0" vert="horz" wrap="square" lIns="0" tIns="45720" rIns="0" bIns="45720" anchor="b" anchorCtr="0" upright="1">
                          <a:noAutofit/>
                        </wps:bodyPr>
                      </wps:wsp>
                      <wps:wsp>
                        <wps:cNvPr id="1606" name="TextBox 53"/>
                        <wps:cNvSpPr txBox="1">
                          <a:spLocks noChangeArrowheads="1"/>
                        </wps:cNvSpPr>
                        <wps:spPr bwMode="auto">
                          <a:xfrm>
                            <a:off x="52268" y="16504"/>
                            <a:ext cx="6673" cy="8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ED16DF" w:rsidRDefault="00FC7E58" w:rsidP="000D0CA1">
                              <w:pPr>
                                <w:bidi w:val="0"/>
                                <w:jc w:val="center"/>
                                <w:rPr>
                                  <w:rFonts w:ascii="Sakkal Majalla" w:hAnsi="Sakkal Majalla"/>
                                  <w:noProof/>
                                  <w:color w:val="FFFFFF" w:themeColor="background1"/>
                                  <w:kern w:val="24"/>
                                  <w:sz w:val="48"/>
                                  <w:szCs w:val="48"/>
                                  <w:lang w:bidi="ar-SY"/>
                                </w:rPr>
                              </w:pPr>
                              <w:r w:rsidRPr="00ED16DF">
                                <w:rPr>
                                  <w:rFonts w:ascii="Sakkal Majalla" w:hAnsi="Sakkal Majalla"/>
                                  <w:noProof/>
                                  <w:color w:val="FFFFFF" w:themeColor="background1"/>
                                  <w:kern w:val="24"/>
                                  <w:sz w:val="48"/>
                                  <w:szCs w:val="48"/>
                                  <w:rtl/>
                                  <w:lang w:bidi="ar-SY"/>
                                </w:rPr>
                                <w:t>3</w:t>
                              </w:r>
                            </w:p>
                          </w:txbxContent>
                        </wps:txbx>
                        <wps:bodyPr rot="0" vert="horz" wrap="square" lIns="0" tIns="45720" rIns="0" bIns="45720" anchor="b"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19" o:spid="_x0000_s1126" style="position:absolute;left:0;text-align:left;margin-left:-15.3pt;margin-top:32.1pt;width:486.8pt;height:209.25pt;z-index:252265472;mso-position-horizontal-relative:margin;mso-position-vertical-relative:text;mso-width-relative:margin;mso-height-relative:margin" coordorigin="20510" coordsize="90820,390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">
                <v:group id="Group 1967" o:spid="_x0000_s1127" style="position:absolute;left:23858;top:6702;width:84067;height:25256" coordorigin="23858,6702" coordsize="84067,252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yfJvccAAADd&#10;AAAADwAAAAAAAAAAAAAAAACqAgAAZHJzL2Rvd25yZXYueG1sUEsFBgAAAAAEAAQA+gAAAJ4DAAAA&#10;AA==&#10;">
                  <v:group id="Group 1968" o:spid="_x0000_s1128" style="position:absolute;left:23866;top:6702;width:84059;height:25255" coordorigin="26481,6702" coordsize="94781,284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tsJsQAAADdAAAADwAAAGRycy9kb3ducmV2LnhtbERPS2vCQBC+F/oflil4&#10;q5tULCF1FZFWegiFGkG8DdkxCWZnQ3bN4993C4K3+fies9qMphE9da62rCCeRyCIC6trLhUc86/X&#10;BITzyBoby6RgIgeb9fPTClNtB/6l/uBLEULYpaig8r5NpXRFRQbd3LbEgbvYzqAPsCul7nAI4aaR&#10;b1H0Lg3WHBoqbGlXUXE93IyC/YDDdhF/9tn1spvO+fLnlMWk1Oxl3H6A8DT6h/ju/tZh/jKJ4f+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GtsJsQAAADdAAAA&#10;DwAAAAAAAAAAAAAAAACqAgAAZHJzL2Rvd25yZXYueG1sUEsFBgAAAAAEAAQA+gAAAJsDAAAAAA==&#10;">
                    <v:shape id="Freeform: Shape 1969" o:spid="_x0000_s1129" style="position:absolute;left:26481;top:6702;width:25434;height:28475;visibility:visible;mso-wrap-style:square;v-text-anchor:middle" coordsize="2543441,2847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2nFsEA&#10;AADdAAAADwAAAGRycy9kb3ducmV2LnhtbERP3WrCMBS+H/gO4QjezdSCw3ZGcYPBdunPAxybY9LZ&#10;nNQm1u7tF0Hw7nx8v2e5HlwjeupC7VnBbJqBIK68rtkoOOy/XhcgQkTW2HgmBX8UYL0avSyx1P7G&#10;W+p30YgUwqFEBTbGtpQyVJYchqlviRN38p3DmGBnpO7wlsJdI/Mse5MOa04NFlv6tFSdd1enoPg9&#10;XC+UU3Hqj1uuPqwpjj9Gqcl42LyDiDTEp/jh/tZp/nyRw/2bdIJ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kdpxbBAAAA3QAAAA8AAAAAAAAAAAAAAAAAmAIAAGRycy9kb3du&#10;cmV2LnhtbFBLBQYAAAAABAAEAPUAAACGAwAAAAA=&#10;" path="m1272209,259514v-38404,4,-76874,8420,-106417,25477l338590,762576c280982,795836,232493,879007,231962,946314r244,955593c232680,1935134,244862,1972439,264061,2005692r25776,35288l297535,2051518v12521,13586,26209,25142,40479,33653l1165459,2563180r22131,8268l1215255,2581786v54480,12330,119434,5864,162640,-19081l2205097,2085120v59086,-34113,106097,-116430,106627,-183737l2311481,945789v531,-67305,-47253,-150070,-105807,-183264l1397225,295493r-18999,-10975c1348949,267921,1310612,259511,1272209,259514xm1272167,1v46966,-4,93850,10281,129655,30578l2367719,588567r-1,l2382865,597318r30881,17840c2485355,655751,2543793,756969,2543144,839281r297,1168640c2542791,2090233,2485300,2190903,2413041,2232622l1401417,2816683v-70453,40676,-188189,41173,-259798,580l129696,2232685v-17450,-10409,-34191,-24542,-49503,-41156l65031,2170772,39255,2135485c15776,2094818,878,2049197,299,2008562l,839921c650,757609,59948,655894,130401,615218l1142024,31157c1178154,10298,1225201,5,1272167,1xe" filled="f" stroked="f" strokeweight="1pt">
                      <v:stroke joinstyle="miter"/>
                      <v:path arrowok="t" o:connecttype="custom" o:connectlocs="12722,2595;11658,2850;3386,7626;2320,9463;2322,19019;2641,20057;2898,20410;2975,20516;3380,20852;11654,25632;11876,25715;12152,25818;13779,25628;22051,20852;23117,19014;23114,9458;22056,7625;13972,2955;13782,2845;12722,2595;12721,0;14018,306;23677,5886;23677,5886;23828,5973;24137,6152;25431,8393;25434,20080;24130,22327;14014,28167;11416,28173;1297,22327;802,21916;650,21708;393,21355;3,20086;0,8399;1304,6152;11420,312;12721,0" o:connectangles="0,0,0,0,0,0,0,0,0,0,0,0,0,0,0,0,0,0,0,0,0,0,0,0,0,0,0,0,0,0,0,0,0,0,0,0,0,0,0,0"/>
                    </v:shape>
                    <v:shape id="Freeform: Shape 1970" o:spid="_x0000_s1130" style="position:absolute;left:49596;top:6702;width:25435;height:28475;visibility:visible;mso-wrap-style:square;v-text-anchor:middle" coordsize="2543441,2847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ECjcEA&#10;AADdAAAADwAAAGRycy9kb3ducmV2LnhtbERPS27CMBDdV+odrKnUXXFKBSIpBgFSpbLkc4AhHuy0&#10;8TjEJoTbYyQkdvP0vjOd964WHbWh8qzgc5CBIC69rtgo2O9+PiYgQkTWWHsmBVcKMJ+9vkyx0P7C&#10;G+q20YgUwqFABTbGppAylJYchoFviBN39K3DmGBrpG7xksJdLYdZNpYOK04NFhtaWSr/t2enIP/b&#10;n080pPzYHTZcLq3JD2uj1Ptbv/gGEamPT/HD/avT/NHkC+7fpBPk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ZRAo3BAAAA3QAAAA8AAAAAAAAAAAAAAAAAmAIAAGRycy9kb3du&#10;cmV2LnhtbFBLBQYAAAAABAAEAPUAAACGAwAAAAA=&#10;" path="m1272209,259514v-38404,4,-76874,8420,-106417,25477l338590,762576c280982,795836,232493,879007,231962,946314r244,955593c232680,1935134,244862,1972439,264061,2005692r25776,35288l297535,2051518v12521,13586,26209,25142,40479,33653l1165459,2563180r22131,8268l1215255,2581786v54480,12330,119434,5864,162640,-19081l2205097,2085120v59086,-34113,106097,-116430,106627,-183737l2311481,945789v531,-67305,-47253,-150070,-105807,-183264l1397225,295493r-18999,-10975c1348949,267921,1310612,259511,1272209,259514xm1272167,1v46966,-4,93850,10281,129655,30578l2367719,588567r-1,l2382865,597318r30881,17840c2485355,655751,2543793,756969,2543144,839281r297,1168640c2542791,2090233,2485300,2190903,2413041,2232622l1401417,2816683v-70453,40676,-188189,41173,-259798,580l129696,2232685v-17450,-10409,-34191,-24542,-49503,-41156l65031,2170772,39255,2135485c15776,2094818,878,2049197,299,2008562l,839921c650,757609,59948,655894,130401,615218l1142024,31157c1178154,10298,1225201,5,1272167,1xe" filled="f" stroked="f" strokeweight="1pt">
                      <v:stroke joinstyle="miter"/>
                      <v:path arrowok="t" o:connecttype="custom" o:connectlocs="12722,2595;11658,2850;3386,7626;2320,9463;2322,19019;2641,20057;2898,20410;2975,20516;3380,20852;11655,25632;11876,25715;12153,25818;13779,25628;22051,20852;23118,19014;23115,9458;22057,7625;13973,2955;13783,2845;12722,2595;12722,0;14019,306;23678,5886;23678,5886;23829,5973;24138,6152;25432,8393;25435,20080;24131,22327;14014,28167;11416,28173;1297,22327;802,21916;650,21708;393,21355;3,20086;0,8399;1304,6152;11421,312;12722,0" o:connectangles="0,0,0,0,0,0,0,0,0,0,0,0,0,0,0,0,0,0,0,0,0,0,0,0,0,0,0,0,0,0,0,0,0,0,0,0,0,0,0,0"/>
                    </v:shape>
                    <v:shape id="Freeform: Shape 1971" o:spid="_x0000_s1131" style="position:absolute;left:72712;top:6702;width:25434;height:28475;visibility:visible;mso-wrap-style:square;v-text-anchor:middle" coordsize="2543441,2847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ia+cEA&#10;AADdAAAADwAAAGRycy9kb3ducmV2LnhtbERPS27CMBDdV+odrKnUXXGKCiIpBgFSpbLkc4AhHuy0&#10;8TjEJoTbYyQkdvP0vjOd964WHbWh8qzgc5CBIC69rtgo2O9+PiYgQkTWWHsmBVcKMJ+9vkyx0P7C&#10;G+q20YgUwqFABTbGppAylJYchoFviBN39K3DmGBrpG7xksJdLYdZNpYOK04NFhtaWSr/t2enIP/b&#10;n080pPzYHTZcLq3JD2uj1Ptbv/gGEamPT/HD/avT/NHkC+7fpBPk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4mvnBAAAA3QAAAA8AAAAAAAAAAAAAAAAAmAIAAGRycy9kb3du&#10;cmV2LnhtbFBLBQYAAAAABAAEAPUAAACGAwAAAAA=&#10;" path="m1272209,259514v-38404,4,-76874,8420,-106417,25477l338590,762576c280982,795836,232493,879007,231962,946314r244,955593c232680,1935134,244862,1972439,264061,2005692r25776,35288l297535,2051518v12521,13586,26209,25142,40479,33653l1165459,2563180r22131,8268l1215255,2581786v54480,12330,119434,5864,162640,-19081l2205097,2085120v59086,-34113,106097,-116430,106627,-183737l2311481,945789v531,-67305,-47253,-150070,-105807,-183264l1397225,295493r-18999,-10975c1348949,267921,1310612,259511,1272209,259514xm1272167,1v46966,-4,93850,10281,129655,30578l2367719,588567r-1,l2382865,597318r30881,17840c2485355,655751,2543793,756969,2543144,839281r297,1168640c2542791,2090233,2485300,2190903,2413041,2232622l1401417,2816683v-70453,40676,-188189,41173,-259798,580l129696,2232685v-17450,-10409,-34191,-24542,-49503,-41156l65031,2170772,39255,2135485c15776,2094818,878,2049197,299,2008562l,839921c650,757609,59948,655894,130401,615218l1142024,31157c1178154,10298,1225201,5,1272167,1xe" filled="f" stroked="f" strokeweight="1pt">
                      <v:stroke joinstyle="miter"/>
                      <v:path arrowok="t" o:connecttype="custom" o:connectlocs="12722,2595;11658,2850;3386,7626;2320,9463;2322,19019;2641,20057;2898,20410;2975,20516;3380,20852;11654,25632;11876,25715;12152,25818;13779,25628;22051,20852;23117,19014;23114,9458;22056,7625;13972,2955;13782,2845;12722,2595;12721,0;14018,306;23677,5886;23677,5886;23828,5973;24137,6152;25431,8393;25434,20080;24130,22327;14014,28167;11416,28173;1297,22327;802,21916;650,21708;393,21355;3,20086;0,8399;1304,6152;11420,312;12721,0" o:connectangles="0,0,0,0,0,0,0,0,0,0,0,0,0,0,0,0,0,0,0,0,0,0,0,0,0,0,0,0,0,0,0,0,0,0,0,0,0,0,0,0"/>
                    </v:shape>
                    <v:shape id="Freeform: Shape 1972" o:spid="_x0000_s1132" style="position:absolute;left:95828;top:6702;width:25434;height:28475;visibility:visible;mso-wrap-style:square;v-text-anchor:middle" coordsize="2543441,2847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Q/YsEA&#10;AADdAAAADwAAAGRycy9kb3ducmV2LnhtbERP3WrCMBS+F/YO4Qy803SCYqtp2QTBXep8gGNzTLo1&#10;J10Ta/f2ZjDY3fn4fs+2Gl0rBupD41nByzwDQVx73bBRcP7Yz9YgQkTW2HomBT8UoCqfJlsstL/z&#10;kYZTNCKFcChQgY2xK6QMtSWHYe474sRdfe8wJtgbqXu8p3DXykWWraTDhlODxY52luqv080pyD/P&#10;t29aUH4dLkeu36zJL+9Gqenz+LoBEWmM/+I/90Gn+cv1En6/SSfI8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b0P2LBAAAA3QAAAA8AAAAAAAAAAAAAAAAAmAIAAGRycy9kb3du&#10;cmV2LnhtbFBLBQYAAAAABAAEAPUAAACGAwAAAAA=&#10;" path="m1272209,259514v-38404,4,-76874,8420,-106417,25477l338590,762576c280982,795836,232493,879007,231962,946314r244,955593c232680,1935134,244862,1972439,264061,2005692r25776,35288l297535,2051518v12521,13586,26209,25142,40479,33653l1165459,2563180r22131,8268l1215255,2581786v54480,12330,119434,5864,162640,-19081l2205097,2085120v59086,-34113,106097,-116430,106627,-183737l2311481,945789v531,-67305,-47253,-150070,-105807,-183264l1397225,295493r-18999,-10975c1348949,267921,1310612,259511,1272209,259514xm1272167,1v46966,-4,93850,10281,129655,30578l2367719,588567r-1,l2382865,597318r30881,17840c2485355,655751,2543793,756969,2543144,839281r297,1168640c2542791,2090233,2485300,2190903,2413041,2232622l1401417,2816683v-70453,40676,-188189,41173,-259798,580l129696,2232685v-17450,-10409,-34191,-24542,-49503,-41156l65031,2170772,39255,2135485c15776,2094818,878,2049197,299,2008562l,839921c650,757609,59948,655894,130401,615218l1142024,31157c1178154,10298,1225201,5,1272167,1xe" filled="f" stroked="f" strokeweight="1pt">
                      <v:stroke joinstyle="miter"/>
                      <v:path arrowok="t" o:connecttype="custom" o:connectlocs="12722,2595;11658,2850;3386,7626;2320,9463;2322,19019;2641,20057;2898,20410;2975,20516;3380,20852;11654,25632;11876,25715;12152,25818;13779,25628;22051,20852;23117,19014;23114,9458;22056,7625;13972,2955;13782,2845;12722,2595;12721,0;14018,306;23677,5886;23677,5886;23828,5973;24137,6152;25431,8393;25434,20080;24130,22327;14014,28167;11416,28173;1297,22327;802,21916;650,21708;393,21355;3,20086;0,8399;1304,6152;11420,312;12721,0" o:connectangles="0,0,0,0,0,0,0,0,0,0,0,0,0,0,0,0,0,0,0,0,0,0,0,0,0,0,0,0,0,0,0,0,0,0,0,0,0,0,0,0"/>
                    </v:shape>
                  </v:group>
                  <v:shape id="Freeform: Shape 1975" o:spid="_x0000_s1133" style="position:absolute;left:23858;top:19329;width:22566;height:12627;visibility:visible;mso-wrap-style:square;v-text-anchor:middle" coordsize="2256529,1262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xaN8UA&#10;AADdAAAADwAAAGRycy9kb3ducmV2LnhtbESPQUvDQBCF7wX/wzKCl2I3BlpC7LaIIAhKS1PxPGSn&#10;u8HsbMiuTfz3zkHwNsN789432/0cenWlMXWRDTysClDEbbQdOwMf55f7ClTKyBb7yGTghxLsdzeL&#10;LdY2Tnyia5OdkhBONRrwOQ+11qn1FDCt4kAs2iWOAbOso9N2xEnCQ6/LotjogB1Lg8eBnj21X813&#10;MHB0y893fPNDWZX6UF7S1G9aZ8zd7fz0CCrTnP/Nf9evVvDXleDKNzKC3v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PFo3xQAAAN0AAAAPAAAAAAAAAAAAAAAAAJgCAABkcnMv&#10;ZG93bnJldi54bWxQSwUGAAAAAAQABAD1AAAAigMAAAAA&#10;" path="m5137,l206456,r259,424088c207136,453557,217941,486642,234968,516133r22860,31296l264654,556775v11105,12049,23244,22298,35901,29846l1034398,1010556r19626,7333l1078561,1027058v48316,10935,105922,5200,144240,-16923l1956428,586576v52403,-30254,94096,-103259,94566,-162952l2050921,r205608,l2256498,518110v-576,73001,-51564,162283,-115649,199282l1243664,1235383v-62484,36074,-166901,36515,-230410,514l115803,717448c100327,708217,85478,695682,71900,680948l58452,662539,35592,631244c14770,595177,1556,554717,1043,518678,-1866,430752,1969,241160,4569,50527l5137,xe" fillcolor="#f7931f" stroked="f" strokeweight="1pt">
                    <v:stroke joinstyle="miter"/>
                    <v:path arrowok="t" o:connecttype="custom" o:connectlocs="51,0;2065,0;2067,4241;2350,5161;2578,5474;2647,5568;3006,5866;10344,10106;10541,10179;10786,10271;12228,10102;19565,5866;20511,4236;20510,0;22566,0;22566,5181;21409,7174;12437,12354;10133,12359;1158,7175;719,6810;585,6626;356,6313;10,5187;46,505" o:connectangles="0,0,0,0,0,0,0,0,0,0,0,0,0,0,0,0,0,0,0,0,0,0,0,0,0"/>
                  </v:shape>
                  <v:shape id="Freeform: Shape 1976" o:spid="_x0000_s1134" style="position:absolute;left:44367;top:6702;width:22557;height:12627;visibility:visible;mso-wrap-style:square;v-text-anchor:middle" coordsize="2255752,1262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D+3sIA&#10;AADdAAAADwAAAGRycy9kb3ducmV2LnhtbERPTWvCQBC9F/wPywjedKOgxNRVVFB6K2qUHqfZaRLM&#10;zobsGmN/fVcQepvH+5zFqjOVaKlxpWUF41EEgjizuuRcQXraDWMQziNrrCyTggc5WC17bwtMtL3z&#10;gdqjz0UIYZeggsL7OpHSZQUZdCNbEwfuxzYGfYBNLnWD9xBuKjmJopk0WHJoKLCmbUHZ9XgzCtrZ&#10;7/de4+MSfW1j+2k36dlkqVKDfrd+B+Gp8//il/tDh/nTeA7Pb8IJcv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AP7ewgAAAN0AAAAPAAAAAAAAAAAAAAAAAJgCAABkcnMvZG93&#10;bnJldi54bWxQSwUGAAAAAAQABAD1AAAAhwMAAAAA&#10;" path="m1128257,v41653,-4,83233,9118,114988,27119l2099877,521986r-1,l2113310,529747r27388,15822c2204206,581570,2256033,671338,2255458,744338r294,518331l2050144,1262669r-143,-423871c2050472,779107,2008093,705704,1956163,676265l1239168,262065r-16850,-9733c1196353,237612,1162353,230154,1128294,230156v-34060,4,-68178,7468,-94379,22595l300288,676311v-51091,29497,-94095,103260,-94566,162953l205698,1262669r-205608,l,744906c577,671905,53167,581697,115650,545622l1012836,27632c1044879,9132,1086604,4,1128257,xe" fillcolor="#4cc1ef" stroked="f" strokeweight="1pt">
                    <v:stroke joinstyle="miter"/>
                    <v:path arrowok="t" o:connecttype="custom" o:connectlocs="11282,0;12432,271;20998,5220;20998,5220;21133,5298;21406,5456;22554,7444;22557,12627;20501,12627;20500,8388;19561,6763;12391,2621;12223,2523;11283,2302;10339,2528;3003,6763;2057,8393;2057,12627;1,12627;0,7449;1156,5456;10128,276;11282,0" o:connectangles="0,0,0,0,0,0,0,0,0,0,0,0,0,0,0,0,0,0,0,0,0,0,0"/>
                  </v:shape>
                  <v:shape id="Freeform: Shape 1977" o:spid="_x0000_s1135" style="position:absolute;left:64868;top:19329;width:22557;height:12627;visibility:visible;mso-wrap-style:square;v-text-anchor:middle" coordsize="2255684,1262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54sYA&#10;AADdAAAADwAAAGRycy9kb3ducmV2LnhtbESPQWvCQBCF74X+h2UK3upGS4tGVxGhIOilaRW9Ddkx&#10;iWZnQ3aN8d93DoXeZnhv3vtmvuxdrTpqQ+XZwGiYgCLOva24MPDz/fk6ARUissXaMxl4UIDl4vlp&#10;jqn1d/6iLouFkhAOKRooY2xSrUNeksMw9A2xaGffOoyytoW2Ld4l3NV6nCQf2mHF0lBiQ+uS8mt2&#10;cwbe7Pm078bbrNl0u6N+TPZ0uNTGDF761QxUpD7+m/+uN1bw36fCL9/ICHr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454sYAAADdAAAADwAAAAAAAAAAAAAAAACYAgAAZHJz&#10;L2Rvd25yZXYueG1sUEsFBgAAAAAEAAQA9QAAAIsDAAAAAA==&#10;" path="m,l205608,r241,424088c206269,453557,217073,486642,234100,516133r22860,31296l263787,556775v11105,12049,23245,22298,35900,29846l1033530,1010556r19627,7333l1077693,1027058v48317,10935,105923,5200,144241,-16923l1955561,586576v52402,-30254,94095,-103259,94565,-162952c2056029,354603,2054780,231699,2051928,95006l2049767,r205917,l2255631,518110v-577,73001,-51564,162283,-115649,199282l1242796,1235383v-62484,36074,-166901,36515,-230409,514l114935,717448c99459,708217,84611,695682,71032,680948l57585,662539,34725,631244c13902,595177,689,554717,175,518678l,xe" fillcolor="#c13018" stroked="f" strokeweight="1pt">
                    <v:stroke joinstyle="miter"/>
                    <v:path arrowok="t" o:connecttype="custom" o:connectlocs="0,0;2056,0;2059,4241;2341,5161;2570,5474;2638,5568;2997,5866;10335,10106;10532,10179;10777,10271;12219,10102;19556,5866;20501,4236;20519,950;20498,0;22557,0;22556,5181;21400,7174;12428,12354;10124,12359;1149,7175;710,6810;576,6626;347,6313;2,5187" o:connectangles="0,0,0,0,0,0,0,0,0,0,0,0,0,0,0,0,0,0,0,0,0,0,0,0,0"/>
                  </v:shape>
                  <v:shape id="Freeform: Shape 1978" o:spid="_x0000_s1136" style="position:absolute;left:85309;top:6702;width:22615;height:12627;visibility:visible;mso-wrap-style:square;v-text-anchor:middle" coordsize="2261529,1262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bNhMIA&#10;AADdAAAADwAAAGRycy9kb3ducmV2LnhtbERP22oCMRB9L/gPYQTfanbFttvVKCIULPTFywcMyZiN&#10;bibLJtX175tCoW9zONdZrgffihv10QVWUE4LEMQ6GMdWwen48VyBiAnZYBuYFDwowno1elpibcKd&#10;93Q7JCtyCMcaFTQpdbWUUTfkMU5DR5y5c+g9pgx7K02P9xzuWzkrilfp0XFuaLCjbUP6evj2CvbH&#10;T1k5d33T9nI6z0u71V+VU2oyHjYLEImG9C/+c+9Mnv/yXsLvN/kEu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Js2EwgAAAN0AAAAPAAAAAAAAAAAAAAAAAJgCAABkcnMvZG93&#10;bnJldi54bWxQSwUGAAAAAAQABAD1AAAAhwMAAAAA&#10;" path="m1134195,v41654,-4,83234,9118,114989,27119l2105816,521986r-1,l2119249,529747r27388,15822c2210145,581570,2261972,671338,2261397,744338r132,518331l2056048,1262669r-108,-423871c2056411,779107,2014032,705704,1962102,676265l1245107,262065r-16850,-9733c1202292,237612,1168291,230154,1134233,230156v-34060,4,-68178,7468,-94379,22595l306227,676311v-51091,29497,-94095,103260,-94566,162953l211617,1262669r-205917,l4681,1217870c277,1029295,-3689,839962,5939,744906,6515,671905,59106,581697,121589,545622l1018775,27632c1050817,9132,1092542,4,1134195,xe" fillcolor="#a2b969" stroked="f" strokeweight="1pt">
                    <v:stroke joinstyle="miter"/>
                    <v:path arrowok="t" o:connecttype="custom" o:connectlocs="11342,0;12492,271;21058,5220;21058,5220;21192,5298;21466,5456;22614,7444;22615,12627;20560,12627;20559,8388;19621,6763;12451,2621;12282,2523;11342,2302;10398,2528;3062,6763;2117,8393;2116,12627;57,12627;47,12179;59,7449;1216,5456;10188,276;11342,0" o:connectangles="0,0,0,0,0,0,0,0,0,0,0,0,0,0,0,0,0,0,0,0,0,0,0,0"/>
                  </v:shape>
                  <v:shape id="Freeform: Shape 1980" o:spid="_x0000_s1137" style="position:absolute;left:29139;top:12610;width:12004;height:13438;visibility:visible;mso-wrap-style:square;v-text-anchor:middle" coordsize="1200333,13438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qw9sgA&#10;AADdAAAADwAAAGRycy9kb3ducmV2LnhtbESPQWvCQBCF74L/YRmhN92oVWx0ldZWSKEWqqJ4G7Jj&#10;EszOptmtpv++Kwi9zfDe++bNbNGYUlyodoVlBf1eBII4tbrgTMFuu+pOQDiPrLG0TAp+ycFi3m7N&#10;MNb2yl902fhMBAi7GBXk3lexlC7NyaDr2Yo4aCdbG/RhrTOpa7wGuCnlIIrG0mDB4UKOFS1zSs+b&#10;HxMoyWD9hv778Pn48TrZvyfu5bhPlXroNM9TEJ4a/2++pxMd6o+ehnD7Jowg5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qirD2yAAAAN0AAAAPAAAAAAAAAAAAAAAAAJgCAABk&#10;cnMvZG93bnJldi54bWxQSwUGAAAAAAQABAD1AAAAjQMAA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color="#f7931f" stroked="f" strokeweight="1pt">
                    <v:stroke joinstyle="miter"/>
                    <v:path arrowok="t" o:connecttype="custom" o:connectlocs="6004,0;6616,144;11175,2778;11175,2778;11246,2819;11392,2903;12003,3961;12004,9476;11389,10536;6614,13293;5388,13296;612,10537;378,10343;307,10245;185,10078;1,9479;0,3964;615,2903;5390,147;6004,0" o:connectangles="0,0,0,0,0,0,0,0,0,0,0,0,0,0,0,0,0,0,0,0"/>
                  </v:shape>
                  <v:shape id="Freeform: Shape 1981" o:spid="_x0000_s1138" style="position:absolute;left:49643;top:12610;width:12004;height:13438;visibility:visible;mso-wrap-style:square;v-text-anchor:middle" coordsize="1200333,13438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x1sgA&#10;AADdAAAADwAAAGRycy9kb3ducmV2LnhtbESPQWsCMRCF70L/QxihN81qVXQ1ilZLvVhQS8HbdDPd&#10;XbqZLEnUbX+9KQi9zfDe9+bNbNGYSlzI+dKygl43AUGcWV1yruD9+NIZg/ABWWNlmRT8kIfF/KE1&#10;w1TbK+/pcgi5iCHsU1RQhFCnUvqsIIO+a2viqH1ZZzDE1eVSO7zGcFPJfpKMpMGS44UCa3ouKPs+&#10;nE2skb89uY/P03jX369e/XqzHmL5q9Rju1lOQQRqwr/5Tm915IaTAfx9E0eQ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Jb/HWyAAAAN0AAAAPAAAAAAAAAAAAAAAAAJgCAABk&#10;cnMvZG93bnJldi54bWxQSwUGAAAAAAQABAD1AAAAjQMAA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color="#4cc1ef" stroked="f" strokeweight="1pt">
                    <v:stroke joinstyle="miter"/>
                    <v:path arrowok="t" o:connecttype="custom" o:connectlocs="6004,0;6616,144;11175,2778;11175,2778;11246,2819;11392,2903;12003,3961;12004,9476;11389,10536;6614,13293;5388,13296;612,10537;378,10343;307,10245;185,10078;1,9479;0,3964;615,2903;5390,147;6004,0" o:connectangles="0,0,0,0,0,0,0,0,0,0,0,0,0,0,0,0,0,0,0,0"/>
                  </v:shape>
                  <v:shape id="Freeform: Shape 1982" o:spid="_x0000_s1139" style="position:absolute;left:70085;top:12610;width:12003;height:13438;visibility:visible;mso-wrap-style:square;v-text-anchor:middle" coordsize="1200333,13438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kBx8QA&#10;AADdAAAADwAAAGRycy9kb3ducmV2LnhtbERPTWvCQBC9C/6HZYRepG4qKDF1FVsJSNGD0UOPQ3aa&#10;DWZnQ3ar8d93C4K3ebzPWa5724grdb52rOBtkoAgLp2uuVJwPuWvKQgfkDU2jknBnTysV8PBEjPt&#10;bnykaxEqEUPYZ6jAhNBmUvrSkEU/cS1x5H5cZzFE2FVSd3iL4baR0ySZS4s1xwaDLX0aKi/Fr1WQ&#10;p/utKRLU56LcfeRjf/i6fy+Uehn1m3cQgfrwFD/cOx3nzxYz+P8mni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pAcfEAAAA3QAAAA8AAAAAAAAAAAAAAAAAmAIAAGRycy9k&#10;b3ducmV2LnhtbFBLBQYAAAAABAAEAPUAAACJAwAA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color="#c13018" stroked="f" strokeweight="1pt">
                    <v:stroke joinstyle="miter"/>
                    <v:path arrowok="t" o:connecttype="custom" o:connectlocs="6004,0;6615,144;11174,2778;11174,2778;11245,2819;11391,2903;12002,3961;12003,9476;11388,10536;6614,13293;5388,13296;612,10537;378,10343;307,10245;185,10078;1,9479;0,3964;615,2903;5389,147;6004,0" o:connectangles="0,0,0,0,0,0,0,0,0,0,0,0,0,0,0,0,0,0,0,0"/>
                  </v:shape>
                  <v:shape id="Freeform: Shape 1987" o:spid="_x0000_s1140" style="position:absolute;left:90704;top:12610;width:12003;height:13438;visibility:visible;mso-wrap-style:square;v-text-anchor:middle" coordsize="1200333,13438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Z4B8UA&#10;AADdAAAADwAAAGRycy9kb3ducmV2LnhtbERPTWvCQBC9C/6HZYReRDcWXDV1FSsUvLRgFPE4zU6T&#10;1Oxsmt1q+u+7hYK3ebzPWa47W4srtb5yrGEyTkAQ585UXGg4Hl5GcxA+IBusHZOGH/KwXvV7S0yN&#10;u/GerlkoRAxhn6KGMoQmldLnJVn0Y9cQR+7DtRZDhG0hTYu3GG5r+ZgkSlqsODaU2NC2pPySfVsN&#10;anh6nfJnp2aH3Zv6mjxv3fk90/ph0G2eQATqwl38796ZOH+6UPD3TTxB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BngHxQAAAN0AAAAPAAAAAAAAAAAAAAAAAJgCAABkcnMv&#10;ZG93bnJldi54bWxQSwUGAAAAAAQABAD1AAAAigMAA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color="#a2b969" stroked="f" strokeweight="1pt">
                    <v:stroke joinstyle="miter"/>
                    <v:path arrowok="t" o:connecttype="custom" o:connectlocs="6004,0;6615,144;11174,2778;11174,2778;11245,2819;11391,2903;12002,3961;12003,9476;11388,10536;6614,13293;5388,13296;612,10537;378,10343;307,10245;185,10078;1,9479;0,3964;615,2903;5389,147;6004,0" o:connectangles="0,0,0,0,0,0,0,0,0,0,0,0,0,0,0,0,0,0,0,0"/>
                  </v:shape>
                </v:group>
                <v:shape id="TextBox 35" o:spid="_x0000_s1141" type="#_x0000_t202" style="position:absolute;left:20510;top:31704;width:29258;height:7339;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MaU8MA&#10;AADdAAAADwAAAGRycy9kb3ducmV2LnhtbERPS2vCQBC+F/wPywi9FN2kjVXTrKJi0WuN4HXITh40&#10;O5tmt5r++26h4G0+vudk68G04kq9aywriKcRCOLC6oYrBef8fbIA4TyyxtYyKfghB+vV6CHDVNsb&#10;f9D15CsRQtilqKD2vkuldEVNBt3UdsSBK21v0AfYV1L3eAvhppXPUfQqDTYcGmrsaFdT8Xn6NgqS&#10;LZUY58nmsM+Hr8vTSxLv5VGpx/GweQPhafB38b/7qMP82XIOf9+EE+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mMaU8MAAADdAAAADwAAAAAAAAAAAAAAAACYAgAAZHJzL2Rv&#10;d25yZXYueG1sUEsFBgAAAAAEAAQA9QAAAIgDAAAAAA==&#10;" filled="f" stroked="f">
                  <v:textbox inset="0,,0">
                    <w:txbxContent>
                      <w:p w:rsidR="00FC7E58" w:rsidRPr="00B92FF5" w:rsidRDefault="00FC7E58" w:rsidP="000D0CA1">
                        <w:pPr>
                          <w:jc w:val="center"/>
                          <w:rPr>
                            <w:rFonts w:ascii="Adobe Arabic" w:hAnsi="Adobe Arabic" w:cs="Adobe Arabic"/>
                            <w:b/>
                            <w:bCs/>
                            <w:noProof/>
                            <w:kern w:val="24"/>
                            <w:sz w:val="40"/>
                            <w:szCs w:val="40"/>
                          </w:rPr>
                        </w:pPr>
                        <w:r w:rsidRPr="00B92FF5">
                          <w:rPr>
                            <w:rFonts w:ascii="Adobe Arabic" w:hAnsi="Adobe Arabic" w:cs="Adobe Arabic" w:hint="cs"/>
                            <w:b/>
                            <w:bCs/>
                            <w:noProof/>
                            <w:kern w:val="24"/>
                            <w:sz w:val="40"/>
                            <w:szCs w:val="40"/>
                            <w:rtl/>
                          </w:rPr>
                          <w:t>الرقابة</w:t>
                        </w:r>
                      </w:p>
                    </w:txbxContent>
                  </v:textbox>
                </v:shape>
                <v:shape id="TextBox 38" o:spid="_x0000_s1142" type="#_x0000_t202" style="position:absolute;left:61554;top:31699;width:29270;height:7339;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OIcYA&#10;AADdAAAADwAAAGRycy9kb3ducmV2LnhtbESPQW/CMAyF75P4D5GRdpkg7dYh6AiIIaZxHUXiajWm&#10;rdY4XROg+/fzYRI3W+/5vc/L9eBadaU+NJ4NpNMEFHHpbcOVgWPxMZmDChHZYuuZDPxSgPVq9LDE&#10;3Pobf9H1ECslIRxyNFDH2OVah7Imh2HqO2LRzr53GGXtK217vEm4a/Vzksy0w4alocaOtjWV34eL&#10;M5C90xnTItt87orh5/T0kqU7vTfmcTxs3kBFGuLd/H+9t4L/uhBc+UZG0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yOIcYAAADdAAAADwAAAAAAAAAAAAAAAACYAgAAZHJz&#10;L2Rvd25yZXYueG1sUEsFBgAAAAAEAAQA9QAAAIsDAAAAAA==&#10;" filled="f" stroked="f">
                  <v:textbox inset="0,,0">
                    <w:txbxContent>
                      <w:p w:rsidR="00FC7E58" w:rsidRPr="00B92FF5" w:rsidRDefault="00FC7E58" w:rsidP="000D0CA1">
                        <w:pPr>
                          <w:jc w:val="center"/>
                          <w:rPr>
                            <w:rFonts w:ascii="Adobe Arabic" w:hAnsi="Adobe Arabic" w:cs="Adobe Arabic"/>
                            <w:b/>
                            <w:bCs/>
                            <w:noProof/>
                            <w:kern w:val="24"/>
                            <w:sz w:val="44"/>
                            <w:szCs w:val="44"/>
                          </w:rPr>
                        </w:pPr>
                        <w:r>
                          <w:rPr>
                            <w:rFonts w:ascii="Adobe Arabic" w:hAnsi="Adobe Arabic" w:cs="Adobe Arabic" w:hint="cs"/>
                            <w:b/>
                            <w:bCs/>
                            <w:noProof/>
                            <w:kern w:val="24"/>
                            <w:sz w:val="40"/>
                            <w:szCs w:val="40"/>
                            <w:rtl/>
                          </w:rPr>
                          <w:t xml:space="preserve">التنظيم </w:t>
                        </w:r>
                      </w:p>
                    </w:txbxContent>
                  </v:textbox>
                </v:shape>
                <v:shape id="TextBox 44" o:spid="_x0000_s1143" type="#_x0000_t202" style="position:absolute;left:41013;width:29258;height:7339;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V23MUA&#10;AADdAAAADwAAAGRycy9kb3ducmV2LnhtbESPQWvCQBCF70L/wzIFL1I30SAldRUrSr1qCr0O2TEJ&#10;zc6m2VXjv+8cBG8zvDfvfbNcD65VV+pD49lAOk1AEZfeNlwZ+C72b++gQkS22HomA3cKsF69jJaY&#10;W3/jI11PsVISwiFHA3WMXa51KGtyGKa+Ixbt7HuHUda+0rbHm4S7Vs+SZKEdNiwNNXa0ran8PV2c&#10;geyTzpgW2eZrVwx/P5N5lu70wZjx67D5ABVpiE/z4/pgBX+RCL98IyPo1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pXbcxQAAAN0AAAAPAAAAAAAAAAAAAAAAAJgCAABkcnMv&#10;ZG93bnJldi54bWxQSwUGAAAAAAQABAD1AAAAigMAAAAA&#10;" filled="f" stroked="f">
                  <v:textbox inset="0,,0">
                    <w:txbxContent>
                      <w:p w:rsidR="00FC7E58" w:rsidRPr="00B92FF5" w:rsidRDefault="00FC7E58" w:rsidP="000D0CA1">
                        <w:pPr>
                          <w:jc w:val="center"/>
                          <w:rPr>
                            <w:rFonts w:ascii="Adobe Arabic" w:hAnsi="Adobe Arabic" w:cs="Adobe Arabic"/>
                            <w:b/>
                            <w:bCs/>
                            <w:noProof/>
                            <w:kern w:val="24"/>
                            <w:sz w:val="44"/>
                            <w:szCs w:val="44"/>
                          </w:rPr>
                        </w:pPr>
                        <w:r w:rsidRPr="00B92FF5">
                          <w:rPr>
                            <w:rFonts w:ascii="Adobe Arabic" w:hAnsi="Adobe Arabic" w:cs="Adobe Arabic" w:hint="cs"/>
                            <w:b/>
                            <w:bCs/>
                            <w:sz w:val="40"/>
                            <w:szCs w:val="40"/>
                            <w:rtl/>
                          </w:rPr>
                          <w:t>التوجيه</w:t>
                        </w:r>
                      </w:p>
                    </w:txbxContent>
                  </v:textbox>
                </v:shape>
                <v:shape id="TextBox 47" o:spid="_x0000_s1144" type="#_x0000_t202" style="position:absolute;left:82072;width:29258;height:7339;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nTR8EA&#10;AADdAAAADwAAAGRycy9kb3ducmV2LnhtbERPTYvCMBC9C/sfwizsRTStFlmqUVRc9Gor7HVoxrZs&#10;M+k2Ueu/N4LgbR7vcxar3jTiSp2rLSuIxxEI4sLqmksFp/xn9A3CeWSNjWVScCcHq+XHYIGptjc+&#10;0jXzpQgh7FJUUHnfplK6oiKDbmxb4sCdbWfQB9iVUnd4C+GmkZMomkmDNYeGClvaVlT8ZRejINnQ&#10;GeM8We93ef//O5wm8U4elPr67NdzEJ56/xa/3Acd5s+iGJ7fhBPk8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3p00fBAAAA3QAAAA8AAAAAAAAAAAAAAAAAmAIAAGRycy9kb3du&#10;cmV2LnhtbFBLBQYAAAAABAAEAPUAAACGAwAAAAA=&#10;" filled="f" stroked="f">
                  <v:textbox inset="0,,0">
                    <w:txbxContent>
                      <w:p w:rsidR="00FC7E58" w:rsidRPr="00B92FF5" w:rsidRDefault="00FC7E58" w:rsidP="000D0CA1">
                        <w:pPr>
                          <w:jc w:val="center"/>
                          <w:rPr>
                            <w:rFonts w:ascii="Adobe Arabic" w:hAnsi="Adobe Arabic" w:cs="Adobe Arabic"/>
                            <w:b/>
                            <w:bCs/>
                            <w:noProof/>
                            <w:kern w:val="24"/>
                            <w:sz w:val="40"/>
                            <w:szCs w:val="40"/>
                          </w:rPr>
                        </w:pPr>
                        <w:r w:rsidRPr="00B92FF5">
                          <w:rPr>
                            <w:rFonts w:ascii="Adobe Arabic" w:hAnsi="Adobe Arabic" w:cs="Adobe Arabic" w:hint="cs"/>
                            <w:b/>
                            <w:bCs/>
                            <w:noProof/>
                            <w:kern w:val="24"/>
                            <w:sz w:val="40"/>
                            <w:szCs w:val="40"/>
                            <w:rtl/>
                          </w:rPr>
                          <w:t xml:space="preserve">التخطيط </w:t>
                        </w:r>
                      </w:p>
                    </w:txbxContent>
                  </v:textbox>
                </v:shape>
                <v:shape id="TextBox 50" o:spid="_x0000_s1145" type="#_x0000_t202" style="position:absolute;left:31795;top:16504;width:6673;height:8005;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foq8MA&#10;AADdAAAADwAAAGRycy9kb3ducmV2LnhtbERPTWuDQBC9F/Iflgn0UupqI1JsNiEtKck1Wuh1cCcq&#10;dWetu1X777OBQG7zeJ+z3s6mEyMNrrWsIIliEMSV1S3XCr7Kz+dXEM4ja+wsk4J/crDdLB7WmGs7&#10;8YnGwtcihLDLUUHjfZ9L6aqGDLrI9sSBO9vBoA9wqKUecArhppMvcZxJgy2HhgZ7+mio+in+jIL0&#10;nc6YlOnusC/n3++nVZrs5VGpx+W8ewPhafZ38c191GF+Fq/g+k04QW4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nfoq8MAAADdAAAADwAAAAAAAAAAAAAAAACYAgAAZHJzL2Rv&#10;d25yZXYueG1sUEsFBgAAAAAEAAQA9QAAAIgDAAAAAA==&#10;" filled="f" stroked="f">
                  <v:textbox inset="0,,0">
                    <w:txbxContent>
                      <w:p w:rsidR="00FC7E58" w:rsidRPr="00ED16DF" w:rsidRDefault="00FC7E58" w:rsidP="000D0CA1">
                        <w:pPr>
                          <w:bidi w:val="0"/>
                          <w:jc w:val="center"/>
                          <w:rPr>
                            <w:rFonts w:ascii="Sakkal Majalla" w:hAnsi="Sakkal Majalla"/>
                            <w:noProof/>
                            <w:color w:val="FFFFFF" w:themeColor="background1"/>
                            <w:kern w:val="24"/>
                            <w:sz w:val="48"/>
                            <w:szCs w:val="48"/>
                            <w:lang w:bidi="ar-SY"/>
                          </w:rPr>
                        </w:pPr>
                        <w:r w:rsidRPr="00ED16DF">
                          <w:rPr>
                            <w:rFonts w:ascii="Sakkal Majalla" w:hAnsi="Sakkal Majalla"/>
                            <w:noProof/>
                            <w:color w:val="FFFFFF" w:themeColor="background1"/>
                            <w:kern w:val="24"/>
                            <w:sz w:val="48"/>
                            <w:szCs w:val="48"/>
                            <w:rtl/>
                            <w:lang w:bidi="ar-SY"/>
                          </w:rPr>
                          <w:t>4</w:t>
                        </w:r>
                      </w:p>
                    </w:txbxContent>
                  </v:textbox>
                </v:shape>
                <v:shape id="TextBox 51" o:spid="_x0000_s1146" type="#_x0000_t202" style="position:absolute;left:72837;top:16504;width:6685;height:8005;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5w38EA&#10;AADdAAAADwAAAGRycy9kb3ducmV2LnhtbERPTYvCMBC9C/sfwizsRTStFlmqUVRc9Gor7HVoxrZs&#10;M+k2Ueu/N4LgbR7vcxar3jTiSp2rLSuIxxEI4sLqmksFp/xn9A3CeWSNjWVScCcHq+XHYIGptjc+&#10;0jXzpQgh7FJUUHnfplK6oiKDbmxb4sCdbWfQB9iVUnd4C+GmkZMomkmDNYeGClvaVlT8ZRejINnQ&#10;GeM8We93ef//O5wm8U4elPr67NdzEJ56/xa/3Acd5s+iBJ7fhBPk8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2ecN/BAAAA3QAAAA8AAAAAAAAAAAAAAAAAmAIAAGRycy9kb3du&#10;cmV2LnhtbFBLBQYAAAAABAAEAPUAAACGAwAAAAA=&#10;" filled="f" stroked="f">
                  <v:textbox inset="0,,0">
                    <w:txbxContent>
                      <w:p w:rsidR="00FC7E58" w:rsidRPr="00ED16DF" w:rsidRDefault="00FC7E58" w:rsidP="000D0CA1">
                        <w:pPr>
                          <w:jc w:val="center"/>
                          <w:rPr>
                            <w:noProof/>
                            <w:color w:val="FFFFFF" w:themeColor="background1"/>
                            <w:sz w:val="42"/>
                            <w:szCs w:val="48"/>
                            <w:lang w:bidi="ar-SY"/>
                          </w:rPr>
                        </w:pPr>
                        <w:r w:rsidRPr="00ED16DF">
                          <w:rPr>
                            <w:noProof/>
                            <w:color w:val="FFFFFF" w:themeColor="background1"/>
                            <w:sz w:val="42"/>
                            <w:szCs w:val="48"/>
                            <w:rtl/>
                            <w:lang w:bidi="ar-SY"/>
                          </w:rPr>
                          <w:t>2</w:t>
                        </w:r>
                      </w:p>
                    </w:txbxContent>
                  </v:textbox>
                </v:shape>
                <v:shape id="TextBox 52" o:spid="_x0000_s1147" type="#_x0000_t202" style="position:absolute;left:93354;top:16504;width:6685;height:8005;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LVRMIA&#10;AADdAAAADwAAAGRycy9kb3ducmV2LnhtbERPTYvCMBC9C/sfwix4EU2rVaQaxV1c9KoVvA7N2Bab&#10;SbfJavffG0HwNo/3Oct1Z2pxo9ZVlhXEowgEcW51xYWCU/YznINwHlljbZkU/JOD9eqjt8RU2zsf&#10;6Hb0hQgh7FJUUHrfpFK6vCSDbmQb4sBdbGvQB9gWUrd4D+GmluMomkmDFYeGEhv6Lim/Hv+MguSL&#10;LhhnyWa3zbrf82CSxFu5V6r/2W0WIDx1/i1+ufc6zJ9FU3h+E06Qq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0tVEwgAAAN0AAAAPAAAAAAAAAAAAAAAAAJgCAABkcnMvZG93&#10;bnJldi54bWxQSwUGAAAAAAQABAD1AAAAhwMAAAAA&#10;" filled="f" stroked="f">
                  <v:textbox inset="0,,0">
                    <w:txbxContent>
                      <w:p w:rsidR="00FC7E58" w:rsidRPr="00ED16DF" w:rsidRDefault="00FC7E58" w:rsidP="000D0CA1">
                        <w:pPr>
                          <w:bidi w:val="0"/>
                          <w:jc w:val="center"/>
                          <w:rPr>
                            <w:rFonts w:ascii="Sakkal Majalla" w:hAnsi="Sakkal Majalla"/>
                            <w:noProof/>
                            <w:color w:val="FFFFFF" w:themeColor="background1"/>
                            <w:kern w:val="24"/>
                            <w:sz w:val="48"/>
                            <w:szCs w:val="48"/>
                            <w:lang w:bidi="ar-SY"/>
                          </w:rPr>
                        </w:pPr>
                        <w:r w:rsidRPr="00ED16DF">
                          <w:rPr>
                            <w:rFonts w:ascii="Sakkal Majalla" w:hAnsi="Sakkal Majalla"/>
                            <w:noProof/>
                            <w:color w:val="FFFFFF" w:themeColor="background1"/>
                            <w:kern w:val="24"/>
                            <w:sz w:val="48"/>
                            <w:szCs w:val="48"/>
                            <w:rtl/>
                            <w:lang w:bidi="ar-SY"/>
                          </w:rPr>
                          <w:t>1</w:t>
                        </w:r>
                      </w:p>
                    </w:txbxContent>
                  </v:textbox>
                </v:shape>
                <v:shape id="TextBox 53" o:spid="_x0000_s1148" type="#_x0000_t202" style="position:absolute;left:52268;top:16504;width:6673;height:8005;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BLM8MA&#10;AADdAAAADwAAAGRycy9kb3ducmV2LnhtbERPTWvCQBC9F/wPyxS8lGYTG4KkrmKLUq9NBK9DdsyG&#10;ZmdjdtX033cLhd7m8T5ntZlsL240+s6xgixJQRA3TnfcKjjW++clCB+QNfaOScE3edisZw8rLLW7&#10;8yfdqtCKGMK+RAUmhKGU0jeGLPrEDcSRO7vRYohwbKUe8R7DbS8XaVpIix3HBoMDvRtqvqqrVZC/&#10;0RmzOt9+7Orpcnp6ybOdPCg1f5y2ryACTeFf/Oc+6Di/SAv4/SaeIN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gBLM8MAAADdAAAADwAAAAAAAAAAAAAAAACYAgAAZHJzL2Rv&#10;d25yZXYueG1sUEsFBgAAAAAEAAQA9QAAAIgDAAAAAA==&#10;" filled="f" stroked="f">
                  <v:textbox inset="0,,0">
                    <w:txbxContent>
                      <w:p w:rsidR="00FC7E58" w:rsidRPr="00ED16DF" w:rsidRDefault="00FC7E58" w:rsidP="000D0CA1">
                        <w:pPr>
                          <w:bidi w:val="0"/>
                          <w:jc w:val="center"/>
                          <w:rPr>
                            <w:rFonts w:ascii="Sakkal Majalla" w:hAnsi="Sakkal Majalla"/>
                            <w:noProof/>
                            <w:color w:val="FFFFFF" w:themeColor="background1"/>
                            <w:kern w:val="24"/>
                            <w:sz w:val="48"/>
                            <w:szCs w:val="48"/>
                            <w:lang w:bidi="ar-SY"/>
                          </w:rPr>
                        </w:pPr>
                        <w:r w:rsidRPr="00ED16DF">
                          <w:rPr>
                            <w:rFonts w:ascii="Sakkal Majalla" w:hAnsi="Sakkal Majalla"/>
                            <w:noProof/>
                            <w:color w:val="FFFFFF" w:themeColor="background1"/>
                            <w:kern w:val="24"/>
                            <w:sz w:val="48"/>
                            <w:szCs w:val="48"/>
                            <w:rtl/>
                            <w:lang w:bidi="ar-SY"/>
                          </w:rPr>
                          <w:t>3</w:t>
                        </w:r>
                      </w:p>
                    </w:txbxContent>
                  </v:textbox>
                </v:shape>
                <w10:wrap type="square" anchorx="margin"/>
              </v:group>
            </w:pict>
          </mc:Fallback>
        </mc:AlternateContent>
      </w:r>
      <w:r w:rsidRPr="00B92FF5">
        <w:rPr>
          <w:rtl/>
        </w:rPr>
        <w:t>يمكن تلخيص عناصر العملية الإدارية في أربعة نقاط هي:</w:t>
      </w:r>
    </w:p>
    <w:p w:rsidR="000D0CA1" w:rsidRDefault="000D0CA1" w:rsidP="000D0CA1">
      <w:pPr>
        <w:pageBreakBefore/>
        <w:rPr>
          <w:b/>
          <w:bCs/>
          <w:color w:val="C00000"/>
          <w:rtl/>
        </w:rPr>
      </w:pPr>
      <w:r w:rsidRPr="00B92FF5">
        <w:rPr>
          <w:color w:val="C00000"/>
          <w:rtl/>
        </w:rPr>
        <w:lastRenderedPageBreak/>
        <w:t>وفيما يلي شرح مبسط لكل عنصر من هذه العناصر</w:t>
      </w:r>
      <w:r w:rsidRPr="00B92FF5">
        <w:rPr>
          <w:rFonts w:hint="cs"/>
          <w:b/>
          <w:bCs/>
          <w:color w:val="C00000"/>
          <w:rtl/>
        </w:rPr>
        <w:t>:</w:t>
      </w:r>
    </w:p>
    <w:p w:rsidR="000D0CA1" w:rsidRDefault="000D0CA1" w:rsidP="000D0CA1">
      <w:pPr>
        <w:rPr>
          <w:b/>
          <w:bCs/>
          <w:color w:val="C00000"/>
        </w:rPr>
      </w:pPr>
      <w:r>
        <w:rPr>
          <w:noProof/>
        </w:rPr>
        <mc:AlternateContent>
          <mc:Choice Requires="wpg">
            <w:drawing>
              <wp:inline distT="0" distB="0" distL="0" distR="0" wp14:anchorId="1AA4A7F7" wp14:editId="39CC75B0">
                <wp:extent cx="2521585" cy="465455"/>
                <wp:effectExtent l="0" t="0" r="0" b="0"/>
                <wp:docPr id="3415" name="Group 74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21585" cy="465455"/>
                          <a:chOff x="-4933" y="0"/>
                          <a:chExt cx="25227" cy="5114"/>
                        </a:xfrm>
                      </wpg:grpSpPr>
                      <wps:wsp>
                        <wps:cNvPr id="3416" name="Google Shape;1100;p23"/>
                        <wps:cNvSpPr txBox="1">
                          <a:spLocks noChangeArrowheads="1"/>
                        </wps:cNvSpPr>
                        <wps:spPr bwMode="auto">
                          <a:xfrm flipH="1">
                            <a:off x="-4933" y="828"/>
                            <a:ext cx="19771" cy="4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565C12" w:rsidRDefault="00FC7E58" w:rsidP="000D0CA1">
                              <w:pPr>
                                <w:jc w:val="left"/>
                                <w:rPr>
                                  <w:rFonts w:ascii="Adobe Arabic" w:hAnsi="Adobe Arabic" w:cs="Adobe Arabic"/>
                                  <w:b/>
                                  <w:bCs/>
                                  <w:noProof/>
                                  <w:color w:val="002060"/>
                                  <w:kern w:val="24"/>
                                  <w:sz w:val="40"/>
                                  <w:szCs w:val="40"/>
                                  <w:rtl/>
                                </w:rPr>
                              </w:pPr>
                              <w:r>
                                <w:rPr>
                                  <w:rFonts w:ascii="Adobe Arabic" w:hAnsi="Adobe Arabic" w:cs="Adobe Arabic" w:hint="cs"/>
                                  <w:b/>
                                  <w:bCs/>
                                  <w:color w:val="002060"/>
                                  <w:sz w:val="36"/>
                                  <w:szCs w:val="36"/>
                                  <w:rtl/>
                                </w:rPr>
                                <w:t>عنصر التخطيط:</w:t>
                              </w:r>
                            </w:p>
                            <w:p w:rsidR="00FC7E58" w:rsidRPr="00EF0A50" w:rsidRDefault="00FC7E58" w:rsidP="000D0CA1">
                              <w:pPr>
                                <w:rPr>
                                  <w:rFonts w:ascii="Adobe Arabic" w:eastAsia="Roboto" w:hAnsi="Adobe Arabic" w:cs="Adobe Arabic"/>
                                  <w:color w:val="002060"/>
                                  <w:sz w:val="32"/>
                                  <w:szCs w:val="32"/>
                                  <w:lang w:bidi="ar-SY"/>
                                </w:rPr>
                              </w:pPr>
                            </w:p>
                          </w:txbxContent>
                        </wps:txbx>
                        <wps:bodyPr rot="0" vert="horz" wrap="square" lIns="36000" tIns="36000" rIns="0" bIns="36000" anchor="ctr" anchorCtr="0" upright="1">
                          <a:noAutofit/>
                        </wps:bodyPr>
                      </wps:wsp>
                      <wps:wsp>
                        <wps:cNvPr id="3417" name="Freeform: Shape 7443"/>
                        <wps:cNvSpPr>
                          <a:spLocks/>
                        </wps:cNvSpPr>
                        <wps:spPr bwMode="auto">
                          <a:xfrm flipH="1">
                            <a:off x="15621" y="0"/>
                            <a:ext cx="4673" cy="4673"/>
                          </a:xfrm>
                          <a:custGeom>
                            <a:avLst/>
                            <a:gdLst>
                              <a:gd name="T0" fmla="*/ 1 w 21408"/>
                              <a:gd name="T1" fmla="*/ 0 h 21337"/>
                              <a:gd name="T2" fmla="*/ 1 w 21408"/>
                              <a:gd name="T3" fmla="*/ 21336 h 21337"/>
                              <a:gd name="T4" fmla="*/ 21408 w 21408"/>
                              <a:gd name="T5" fmla="*/ 21336 h 21337"/>
                              <a:gd name="T6" fmla="*/ 21408 w 21408"/>
                              <a:gd name="T7" fmla="*/ 0 h 21337"/>
                              <a:gd name="T8" fmla="*/ 1 w 21408"/>
                              <a:gd name="T9" fmla="*/ 0 h 21337"/>
                              <a:gd name="T10" fmla="*/ 0 w 21408"/>
                              <a:gd name="T11" fmla="*/ 0 h 21337"/>
                              <a:gd name="T12" fmla="*/ 21408 w 21408"/>
                              <a:gd name="T13" fmla="*/ 21337 h 21337"/>
                            </a:gdLst>
                            <a:ahLst/>
                            <a:cxnLst>
                              <a:cxn ang="0">
                                <a:pos x="T0" y="T1"/>
                              </a:cxn>
                              <a:cxn ang="0">
                                <a:pos x="T2" y="T3"/>
                              </a:cxn>
                              <a:cxn ang="0">
                                <a:pos x="T4" y="T5"/>
                              </a:cxn>
                              <a:cxn ang="0">
                                <a:pos x="T6" y="T7"/>
                              </a:cxn>
                              <a:cxn ang="0">
                                <a:pos x="T8" y="T9"/>
                              </a:cxn>
                            </a:cxnLst>
                            <a:rect l="T10" t="T11" r="T12" b="T13"/>
                            <a:pathLst>
                              <a:path w="21408" h="21337" extrusionOk="0">
                                <a:moveTo>
                                  <a:pt x="1" y="0"/>
                                </a:moveTo>
                                <a:lnTo>
                                  <a:pt x="1" y="21336"/>
                                </a:lnTo>
                                <a:lnTo>
                                  <a:pt x="21408" y="21336"/>
                                </a:lnTo>
                                <a:lnTo>
                                  <a:pt x="21408" y="0"/>
                                </a:lnTo>
                                <a:lnTo>
                                  <a:pt x="1" y="0"/>
                                </a:lnTo>
                                <a:close/>
                              </a:path>
                            </a:pathLst>
                          </a:custGeom>
                          <a:solidFill>
                            <a:srgbClr val="0070C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7E58" w:rsidRDefault="00FC7E58" w:rsidP="000D0CA1">
                              <w:pPr>
                                <w:bidi w:val="0"/>
                                <w:jc w:val="center"/>
                                <w:rPr>
                                  <w:color w:val="FFFFFF"/>
                                  <w:sz w:val="40"/>
                                  <w:szCs w:val="40"/>
                                  <w:lang w:bidi="ar-SY"/>
                                </w:rPr>
                              </w:pPr>
                              <w:r>
                                <w:rPr>
                                  <w:color w:val="FFFFFF"/>
                                  <w:sz w:val="40"/>
                                  <w:szCs w:val="40"/>
                                  <w:lang w:bidi="ar-SY"/>
                                </w:rPr>
                                <w:t>1</w:t>
                              </w:r>
                            </w:p>
                          </w:txbxContent>
                        </wps:txbx>
                        <wps:bodyPr rot="0" vert="horz" wrap="square" lIns="91425" tIns="91425" rIns="91425" bIns="91425" anchor="ctr" anchorCtr="0" upright="1">
                          <a:noAutofit/>
                        </wps:bodyPr>
                      </wps:wsp>
                    </wpg:wgp>
                  </a:graphicData>
                </a:graphic>
              </wp:inline>
            </w:drawing>
          </mc:Choice>
          <mc:Fallback>
            <w:pict>
              <v:group id="Group 7441" o:spid="_x0000_s1149" style="width:198.55pt;height:36.65pt;mso-position-horizontal-relative:char;mso-position-vertical-relative:line" coordorigin="-4933" coordsize="25227,5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">
                <v:shape id="Google Shape;1100;p23" o:spid="_x0000_s1150" type="#_x0000_t202" style="position:absolute;left:-4933;top:828;width:19771;height:4286;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X+iMgA&#10;AADdAAAADwAAAGRycy9kb3ducmV2LnhtbESPW2sCMRSE34X+h3AEX4pm19YLq1FKQRChtF5AHw+b&#10;4+7i5mSbRN3++6ZQ8HGYmW+Y+bI1tbiR85VlBekgAUGcW11xoeCwX/WnIHxA1lhbJgU/5GG5eOrM&#10;MdP2zlu67UIhIoR9hgrKEJpMSp+XZNAPbEMcvbN1BkOUrpDa4T3CTS2HSTKWBiuOCyU29F5Sftld&#10;jQJ/STeb7+dP+eW2H/o0HaV+clwp1eu2bzMQgdrwCP+311rBy2s6hr838QnIx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fZf6IyAAAAN0AAAAPAAAAAAAAAAAAAAAAAJgCAABk&#10;cnMvZG93bnJldi54bWxQSwUGAAAAAAQABAD1AAAAjQMAAAAA&#10;" filled="f" stroked="f">
                  <v:textbox inset="1mm,1mm,0,1mm">
                    <w:txbxContent>
                      <w:p w:rsidR="00FC7E58" w:rsidRPr="00565C12" w:rsidRDefault="00FC7E58" w:rsidP="000D0CA1">
                        <w:pPr>
                          <w:jc w:val="left"/>
                          <w:rPr>
                            <w:rFonts w:ascii="Adobe Arabic" w:hAnsi="Adobe Arabic" w:cs="Adobe Arabic"/>
                            <w:b/>
                            <w:bCs/>
                            <w:noProof/>
                            <w:color w:val="002060"/>
                            <w:kern w:val="24"/>
                            <w:sz w:val="40"/>
                            <w:szCs w:val="40"/>
                            <w:rtl/>
                          </w:rPr>
                        </w:pPr>
                        <w:r>
                          <w:rPr>
                            <w:rFonts w:ascii="Adobe Arabic" w:hAnsi="Adobe Arabic" w:cs="Adobe Arabic" w:hint="cs"/>
                            <w:b/>
                            <w:bCs/>
                            <w:color w:val="002060"/>
                            <w:sz w:val="36"/>
                            <w:szCs w:val="36"/>
                            <w:rtl/>
                          </w:rPr>
                          <w:t>عنصر التخطيط:</w:t>
                        </w:r>
                      </w:p>
                      <w:p w:rsidR="00FC7E58" w:rsidRPr="00EF0A50" w:rsidRDefault="00FC7E58" w:rsidP="000D0CA1">
                        <w:pPr>
                          <w:rPr>
                            <w:rFonts w:ascii="Adobe Arabic" w:eastAsia="Roboto" w:hAnsi="Adobe Arabic" w:cs="Adobe Arabic"/>
                            <w:color w:val="002060"/>
                            <w:sz w:val="32"/>
                            <w:szCs w:val="32"/>
                            <w:lang w:bidi="ar-SY"/>
                          </w:rPr>
                        </w:pPr>
                      </w:p>
                    </w:txbxContent>
                  </v:textbox>
                </v:shape>
                <v:shape id="Freeform: Shape 7443" o:spid="_x0000_s1151" style="position:absolute;left:15621;width:4673;height:4673;flip:x;visibility:visible;mso-wrap-style:square;v-text-anchor:middle" coordsize="21408,21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p1gsYA&#10;AADdAAAADwAAAGRycy9kb3ducmV2LnhtbESPQWvCQBSE74X+h+UVetONNlRJXUXEogdLqYrnR/aZ&#10;Dc2+jdmtSf69Kwg9DjPzDTNbdLYSV2p86VjBaJiAIM6dLrlQcDx8DqYgfEDWWDkmBT15WMyfn2aY&#10;adfyD133oRARwj5DBSaEOpPS54Ys+qGriaN3do3FEGVTSN1gG+G2kuMkeZcWS44LBmtaGcp/939W&#10;wSbpj5Pt6Xz5Sv2lPaxNnn73O6VeX7rlB4hAXfgPP9pbreAtHU3g/iY+AT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9p1gsYAAADdAAAADwAAAAAAAAAAAAAAAACYAgAAZHJz&#10;L2Rvd25yZXYueG1sUEsFBgAAAAAEAAQA9QAAAIsDAAAAAA==&#10;" adj="-11796480,,5400" path="m1,r,21336l21408,21336,21408,,1,xe" fillcolor="#0070c0" stroked="f">
                  <v:stroke joinstyle="miter"/>
                  <v:formulas/>
                  <v:path arrowok="t" o:extrusionok="f" o:connecttype="custom" o:connectlocs="0,0;0,4673;4673,4673;4673,0;0,0" o:connectangles="0,0,0,0,0" textboxrect="0,0,21408,21337"/>
                  <v:textbox inset="2.53958mm,2.53958mm,2.53958mm,2.53958mm">
                    <w:txbxContent>
                      <w:p w:rsidR="00FC7E58" w:rsidRDefault="00FC7E58" w:rsidP="000D0CA1">
                        <w:pPr>
                          <w:bidi w:val="0"/>
                          <w:jc w:val="center"/>
                          <w:rPr>
                            <w:color w:val="FFFFFF"/>
                            <w:sz w:val="40"/>
                            <w:szCs w:val="40"/>
                            <w:lang w:bidi="ar-SY"/>
                          </w:rPr>
                        </w:pPr>
                        <w:r>
                          <w:rPr>
                            <w:color w:val="FFFFFF"/>
                            <w:sz w:val="40"/>
                            <w:szCs w:val="40"/>
                            <w:lang w:bidi="ar-SY"/>
                          </w:rPr>
                          <w:t>1</w:t>
                        </w:r>
                      </w:p>
                    </w:txbxContent>
                  </v:textbox>
                </v:shape>
                <w10:wrap anchorx="page"/>
                <w10:anchorlock/>
              </v:group>
            </w:pict>
          </mc:Fallback>
        </mc:AlternateContent>
      </w:r>
    </w:p>
    <w:p w:rsidR="000D0CA1" w:rsidRPr="00AB06BC" w:rsidRDefault="000D0CA1" w:rsidP="000D0CA1">
      <w:pPr>
        <w:rPr>
          <w:rtl/>
        </w:rPr>
      </w:pPr>
      <w:r w:rsidRPr="00AB06BC">
        <w:rPr>
          <w:rtl/>
        </w:rPr>
        <w:t xml:space="preserve">التخطيط هو عبارة عن القدرة على تحليل الخطوات </w:t>
      </w:r>
      <w:r w:rsidRPr="00AB06BC">
        <w:rPr>
          <w:rFonts w:hint="cs"/>
          <w:rtl/>
        </w:rPr>
        <w:t>واتخاذ</w:t>
      </w:r>
      <w:r w:rsidRPr="00AB06BC">
        <w:rPr>
          <w:rtl/>
        </w:rPr>
        <w:t xml:space="preserve"> القرارات بشكل إيجابي حتى يتمكن من </w:t>
      </w:r>
    </w:p>
    <w:p w:rsidR="000D0CA1" w:rsidRPr="00AB06BC" w:rsidRDefault="000D0CA1" w:rsidP="000D0CA1">
      <w:pPr>
        <w:rPr>
          <w:rtl/>
        </w:rPr>
      </w:pPr>
      <w:r w:rsidRPr="00AB06BC">
        <w:rPr>
          <w:rtl/>
        </w:rPr>
        <w:t>وبالتالي يعتبر التخطيط عملية مهمة لابد منها قبل الوصول إلى التنفيذ حيث يساعد التخطيط على وضع نقاط محددة يمكن السير نحوها للوصول إلى الأهداف المنشودة.</w:t>
      </w:r>
    </w:p>
    <w:p w:rsidR="000D0CA1" w:rsidRPr="00B92FF5" w:rsidRDefault="000D0CA1" w:rsidP="000D0CA1">
      <w:pPr>
        <w:rPr>
          <w:b/>
          <w:bCs/>
          <w:rtl/>
        </w:rPr>
      </w:pPr>
      <w:r w:rsidRPr="00B92FF5">
        <w:rPr>
          <w:b/>
          <w:bCs/>
          <w:rtl/>
        </w:rPr>
        <w:t>يسير التخطيط حسب نقاط محددة وهي:</w:t>
      </w:r>
    </w:p>
    <w:p w:rsidR="000D0CA1" w:rsidRPr="00B92FF5" w:rsidRDefault="000D0CA1">
      <w:pPr>
        <w:pStyle w:val="ListParagraph"/>
        <w:numPr>
          <w:ilvl w:val="0"/>
          <w:numId w:val="7"/>
        </w:numPr>
        <w:rPr>
          <w:rFonts w:ascii="Sakkal Majalla" w:hAnsi="Sakkal Majalla" w:cs="Sakkal Majalla"/>
          <w:color w:val="002060"/>
          <w:sz w:val="34"/>
          <w:szCs w:val="34"/>
          <w:rtl/>
        </w:rPr>
      </w:pPr>
      <w:r>
        <w:rPr>
          <w:rFonts w:ascii="Sakkal Majalla" w:hAnsi="Sakkal Majalla" w:cs="Sakkal Majalla"/>
          <w:noProof/>
          <w:color w:val="002060"/>
          <w:sz w:val="34"/>
          <w:szCs w:val="34"/>
          <w:rtl/>
        </w:rPr>
        <w:drawing>
          <wp:anchor distT="0" distB="0" distL="114300" distR="114300" simplePos="0" relativeHeight="252271616" behindDoc="0" locked="0" layoutInCell="1" allowOverlap="1" wp14:anchorId="73CBBB4C" wp14:editId="69DD550F">
            <wp:simplePos x="0" y="0"/>
            <wp:positionH relativeFrom="margin">
              <wp:align>left</wp:align>
            </wp:positionH>
            <wp:positionV relativeFrom="paragraph">
              <wp:posOffset>12065</wp:posOffset>
            </wp:positionV>
            <wp:extent cx="2714625" cy="1852295"/>
            <wp:effectExtent l="0" t="0" r="0" b="0"/>
            <wp:wrapSquare wrapText="bothSides"/>
            <wp:docPr id="87" name="صورة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Investor presentation-pana.png"/>
                    <pic:cNvPicPr/>
                  </pic:nvPicPr>
                  <pic:blipFill rotWithShape="1">
                    <a:blip r:embed="rId18" cstate="print">
                      <a:extLst>
                        <a:ext uri="{28A0092B-C50C-407E-A947-70E740481C1C}">
                          <a14:useLocalDpi xmlns:a14="http://schemas.microsoft.com/office/drawing/2010/main" val="0"/>
                        </a:ext>
                      </a:extLst>
                    </a:blip>
                    <a:srcRect t="14436" b="17304"/>
                    <a:stretch/>
                  </pic:blipFill>
                  <pic:spPr bwMode="auto">
                    <a:xfrm>
                      <a:off x="0" y="0"/>
                      <a:ext cx="2714625" cy="18522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92FF5">
        <w:rPr>
          <w:rFonts w:ascii="Sakkal Majalla" w:hAnsi="Sakkal Majalla" w:cs="Sakkal Majalla"/>
          <w:color w:val="002060"/>
          <w:sz w:val="34"/>
          <w:szCs w:val="34"/>
          <w:rtl/>
        </w:rPr>
        <w:t>تحديد الهدف المنشود حتى تسير الخطة وفقًا له.</w:t>
      </w:r>
    </w:p>
    <w:p w:rsidR="000D0CA1" w:rsidRPr="00B92FF5" w:rsidRDefault="000D0CA1">
      <w:pPr>
        <w:pStyle w:val="ListParagraph"/>
        <w:numPr>
          <w:ilvl w:val="0"/>
          <w:numId w:val="7"/>
        </w:numPr>
        <w:rPr>
          <w:rFonts w:ascii="Sakkal Majalla" w:hAnsi="Sakkal Majalla" w:cs="Sakkal Majalla"/>
          <w:color w:val="002060"/>
          <w:sz w:val="34"/>
          <w:szCs w:val="34"/>
          <w:rtl/>
        </w:rPr>
      </w:pPr>
      <w:r w:rsidRPr="00B92FF5">
        <w:rPr>
          <w:rFonts w:ascii="Sakkal Majalla" w:hAnsi="Sakkal Majalla" w:cs="Sakkal Majalla"/>
          <w:color w:val="002060"/>
          <w:sz w:val="34"/>
          <w:szCs w:val="34"/>
          <w:rtl/>
        </w:rPr>
        <w:t>معرفة الموارد المتاحة لتحقيق تلك الأهداف.</w:t>
      </w:r>
    </w:p>
    <w:p w:rsidR="000D0CA1" w:rsidRPr="00B92FF5" w:rsidRDefault="000D0CA1">
      <w:pPr>
        <w:pStyle w:val="ListParagraph"/>
        <w:numPr>
          <w:ilvl w:val="0"/>
          <w:numId w:val="7"/>
        </w:numPr>
        <w:rPr>
          <w:rFonts w:ascii="Sakkal Majalla" w:hAnsi="Sakkal Majalla" w:cs="Sakkal Majalla"/>
          <w:color w:val="002060"/>
          <w:sz w:val="34"/>
          <w:szCs w:val="34"/>
          <w:rtl/>
        </w:rPr>
      </w:pPr>
      <w:r w:rsidRPr="00B92FF5">
        <w:rPr>
          <w:rFonts w:ascii="Sakkal Majalla" w:hAnsi="Sakkal Majalla" w:cs="Sakkal Majalla"/>
          <w:color w:val="002060"/>
          <w:sz w:val="34"/>
          <w:szCs w:val="34"/>
          <w:rtl/>
        </w:rPr>
        <w:t>وضع بعض الحلول البديلة التي تفيد في تحقيق الهدف.</w:t>
      </w:r>
    </w:p>
    <w:p w:rsidR="000D0CA1" w:rsidRPr="00B92FF5" w:rsidRDefault="000D0CA1">
      <w:pPr>
        <w:pStyle w:val="ListParagraph"/>
        <w:numPr>
          <w:ilvl w:val="0"/>
          <w:numId w:val="7"/>
        </w:numPr>
        <w:rPr>
          <w:rFonts w:ascii="Sakkal Majalla" w:hAnsi="Sakkal Majalla" w:cs="Sakkal Majalla"/>
          <w:color w:val="002060"/>
          <w:sz w:val="34"/>
          <w:szCs w:val="34"/>
          <w:rtl/>
        </w:rPr>
      </w:pPr>
      <w:r w:rsidRPr="00B92FF5">
        <w:rPr>
          <w:rFonts w:ascii="Sakkal Majalla" w:hAnsi="Sakkal Majalla" w:cs="Sakkal Majalla"/>
          <w:color w:val="002060"/>
          <w:sz w:val="34"/>
          <w:szCs w:val="34"/>
          <w:rtl/>
        </w:rPr>
        <w:t xml:space="preserve">تقييم الفرضيات والحلول البديلة ثم </w:t>
      </w:r>
      <w:r w:rsidRPr="00B92FF5">
        <w:rPr>
          <w:rFonts w:ascii="Sakkal Majalla" w:hAnsi="Sakkal Majalla" w:cs="Sakkal Majalla" w:hint="cs"/>
          <w:color w:val="002060"/>
          <w:sz w:val="34"/>
          <w:szCs w:val="34"/>
          <w:rtl/>
        </w:rPr>
        <w:t>اختيار</w:t>
      </w:r>
      <w:r w:rsidRPr="00B92FF5">
        <w:rPr>
          <w:rFonts w:ascii="Sakkal Majalla" w:hAnsi="Sakkal Majalla" w:cs="Sakkal Majalla"/>
          <w:color w:val="002060"/>
          <w:sz w:val="34"/>
          <w:szCs w:val="34"/>
          <w:rtl/>
        </w:rPr>
        <w:t xml:space="preserve"> الحل الأمثل.</w:t>
      </w:r>
    </w:p>
    <w:p w:rsidR="000D0CA1" w:rsidRPr="00B92FF5" w:rsidRDefault="000D0CA1">
      <w:pPr>
        <w:pStyle w:val="ListParagraph"/>
        <w:numPr>
          <w:ilvl w:val="0"/>
          <w:numId w:val="7"/>
        </w:numPr>
        <w:rPr>
          <w:rFonts w:ascii="Sakkal Majalla" w:hAnsi="Sakkal Majalla" w:cs="Sakkal Majalla"/>
          <w:color w:val="002060"/>
          <w:sz w:val="34"/>
          <w:szCs w:val="34"/>
          <w:rtl/>
        </w:rPr>
      </w:pPr>
      <w:r w:rsidRPr="00B92FF5">
        <w:rPr>
          <w:rFonts w:ascii="Sakkal Majalla" w:hAnsi="Sakkal Majalla" w:cs="Sakkal Majalla"/>
          <w:color w:val="002060"/>
          <w:sz w:val="34"/>
          <w:szCs w:val="34"/>
          <w:rtl/>
        </w:rPr>
        <w:t>تنفيذ الخطة حسب النقاط الموضوعة.</w:t>
      </w:r>
    </w:p>
    <w:p w:rsidR="000D0CA1" w:rsidRPr="00B92FF5" w:rsidRDefault="000D0CA1">
      <w:pPr>
        <w:pStyle w:val="ListParagraph"/>
        <w:numPr>
          <w:ilvl w:val="0"/>
          <w:numId w:val="7"/>
        </w:numPr>
        <w:rPr>
          <w:rFonts w:ascii="Sakkal Majalla" w:hAnsi="Sakkal Majalla" w:cs="Sakkal Majalla"/>
          <w:color w:val="002060"/>
          <w:sz w:val="34"/>
          <w:szCs w:val="34"/>
          <w:rtl/>
        </w:rPr>
      </w:pPr>
      <w:r w:rsidRPr="00B92FF5">
        <w:rPr>
          <w:rFonts w:ascii="Sakkal Majalla" w:hAnsi="Sakkal Majalla" w:cs="Sakkal Majalla"/>
          <w:color w:val="002060"/>
          <w:sz w:val="34"/>
          <w:szCs w:val="34"/>
          <w:rtl/>
        </w:rPr>
        <w:t>تحديد من سيقوم بتنفيذ هذه الخطة ومن سيتحمل المسئولية.</w:t>
      </w:r>
    </w:p>
    <w:p w:rsidR="000D0CA1" w:rsidRDefault="000D0CA1">
      <w:pPr>
        <w:pStyle w:val="ListParagraph"/>
        <w:numPr>
          <w:ilvl w:val="0"/>
          <w:numId w:val="7"/>
        </w:numPr>
        <w:rPr>
          <w:rFonts w:ascii="Sakkal Majalla" w:hAnsi="Sakkal Majalla" w:cs="Sakkal Majalla"/>
          <w:color w:val="002060"/>
          <w:sz w:val="34"/>
          <w:szCs w:val="34"/>
        </w:rPr>
      </w:pPr>
      <w:r w:rsidRPr="00B92FF5">
        <w:rPr>
          <w:rFonts w:ascii="Sakkal Majalla" w:hAnsi="Sakkal Majalla" w:cs="Sakkal Majalla"/>
          <w:color w:val="002060"/>
          <w:sz w:val="34"/>
          <w:szCs w:val="34"/>
          <w:rtl/>
        </w:rPr>
        <w:t>المراقبة المستمرة للخطة وتقييم النتائج ومعرفة المميزات والعيوب لدى هذه الخطة.</w:t>
      </w:r>
    </w:p>
    <w:p w:rsidR="000D0CA1" w:rsidRDefault="000D0CA1" w:rsidP="000D0CA1">
      <w:pPr>
        <w:ind w:left="360"/>
        <w:rPr>
          <w:rFonts w:ascii="Sakkal Majalla" w:hAnsi="Sakkal Majalla"/>
          <w:color w:val="002060"/>
          <w:sz w:val="34"/>
          <w:rtl/>
        </w:rPr>
      </w:pPr>
      <w:r w:rsidRPr="00B92FF5">
        <w:rPr>
          <w:rFonts w:ascii="Sakkal Majalla" w:hAnsi="Sakkal Majalla"/>
          <w:noProof/>
          <w:color w:val="002060"/>
          <w:sz w:val="34"/>
          <w:rtl/>
        </w:rPr>
        <mc:AlternateContent>
          <mc:Choice Requires="wps">
            <w:drawing>
              <wp:anchor distT="0" distB="0" distL="114300" distR="114300" simplePos="0" relativeHeight="252266496" behindDoc="0" locked="0" layoutInCell="1" allowOverlap="1" wp14:anchorId="6B15036D" wp14:editId="20316AC7">
                <wp:simplePos x="0" y="0"/>
                <wp:positionH relativeFrom="column">
                  <wp:posOffset>3834938</wp:posOffset>
                </wp:positionH>
                <wp:positionV relativeFrom="paragraph">
                  <wp:posOffset>113665</wp:posOffset>
                </wp:positionV>
                <wp:extent cx="1578610" cy="394970"/>
                <wp:effectExtent l="0" t="0" r="0" b="0"/>
                <wp:wrapNone/>
                <wp:docPr id="32423" name="Rectangle 1027"/>
                <wp:cNvGraphicFramePr/>
                <a:graphic xmlns:a="http://schemas.openxmlformats.org/drawingml/2006/main">
                  <a:graphicData uri="http://schemas.microsoft.com/office/word/2010/wordprocessingShape">
                    <wps:wsp>
                      <wps:cNvSpPr/>
                      <wps:spPr>
                        <a:xfrm>
                          <a:off x="0" y="0"/>
                          <a:ext cx="1578610" cy="394970"/>
                        </a:xfrm>
                        <a:prstGeom prst="rect">
                          <a:avLst/>
                        </a:prstGeom>
                      </wps:spPr>
                      <wps:txbx>
                        <w:txbxContent>
                          <w:p w:rsidR="00FC7E58" w:rsidRPr="00B92FF5" w:rsidRDefault="00FC7E58" w:rsidP="000D0CA1">
                            <w:pPr>
                              <w:jc w:val="center"/>
                              <w:rPr>
                                <w:rFonts w:ascii="Adobe Arabic" w:eastAsia="Calibri" w:hAnsi="Adobe Arabic" w:cs="Adobe Arabic"/>
                                <w:color w:val="FFFFFF" w:themeColor="background1"/>
                                <w:kern w:val="24"/>
                                <w:sz w:val="36"/>
                                <w:szCs w:val="36"/>
                                <w:lang w:bidi="ar-EG"/>
                              </w:rPr>
                            </w:pPr>
                            <w:r w:rsidRPr="00B92FF5">
                              <w:rPr>
                                <w:rFonts w:ascii="Adobe Arabic" w:eastAsia="Calibri" w:hAnsi="Adobe Arabic" w:cs="Adobe Arabic"/>
                                <w:color w:val="FFFFFF" w:themeColor="background1"/>
                                <w:kern w:val="24"/>
                                <w:sz w:val="36"/>
                                <w:szCs w:val="36"/>
                                <w:rtl/>
                                <w:lang w:bidi="ar-EG"/>
                              </w:rPr>
                              <w:t>فوائد التخطيط:</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id="Rectangle 1027" o:spid="_x0000_s1152" style="position:absolute;left:0;text-align:left;margin-left:301.95pt;margin-top:8.95pt;width:124.3pt;height:31.1pt;z-index:25226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" filled="f" stroked="f">
                <v:textbox>
                  <w:txbxContent>
                    <w:p w:rsidR="00FC7E58" w:rsidRPr="00B92FF5" w:rsidRDefault="00FC7E58" w:rsidP="000D0CA1">
                      <w:pPr>
                        <w:jc w:val="center"/>
                        <w:rPr>
                          <w:rFonts w:ascii="Adobe Arabic" w:eastAsia="Calibri" w:hAnsi="Adobe Arabic" w:cs="Adobe Arabic"/>
                          <w:color w:val="FFFFFF" w:themeColor="background1"/>
                          <w:kern w:val="24"/>
                          <w:sz w:val="36"/>
                          <w:szCs w:val="36"/>
                          <w:lang w:bidi="ar-EG"/>
                        </w:rPr>
                      </w:pPr>
                      <w:r w:rsidRPr="00B92FF5">
                        <w:rPr>
                          <w:rFonts w:ascii="Adobe Arabic" w:eastAsia="Calibri" w:hAnsi="Adobe Arabic" w:cs="Adobe Arabic"/>
                          <w:color w:val="FFFFFF" w:themeColor="background1"/>
                          <w:kern w:val="24"/>
                          <w:sz w:val="36"/>
                          <w:szCs w:val="36"/>
                          <w:rtl/>
                          <w:lang w:bidi="ar-EG"/>
                        </w:rPr>
                        <w:t>فوائد التخطيط:</w:t>
                      </w:r>
                    </w:p>
                  </w:txbxContent>
                </v:textbox>
              </v:rect>
            </w:pict>
          </mc:Fallback>
        </mc:AlternateContent>
      </w:r>
      <w:r w:rsidRPr="00B92FF5">
        <w:rPr>
          <w:rFonts w:ascii="Sakkal Majalla" w:hAnsi="Sakkal Majalla"/>
          <w:noProof/>
          <w:color w:val="002060"/>
          <w:sz w:val="34"/>
          <w:rtl/>
        </w:rPr>
        <w:drawing>
          <wp:inline distT="0" distB="0" distL="0" distR="0" wp14:anchorId="22DA29A3" wp14:editId="267C27C9">
            <wp:extent cx="1849362" cy="614798"/>
            <wp:effectExtent l="0" t="0" r="0" b="0"/>
            <wp:docPr id="32422"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22" name="Picture 1025"/>
                    <pic:cNvPicPr>
                      <a:picLocks noChangeAspect="1"/>
                    </pic:cNvPicPr>
                  </pic:nvPicPr>
                  <pic:blipFill>
                    <a:blip r:embed="rId19" cstate="print">
                      <a:duotone>
                        <a:prstClr val="black"/>
                        <a:schemeClr val="accent1">
                          <a:tint val="45000"/>
                          <a:satMod val="400000"/>
                        </a:schemeClr>
                      </a:duotone>
                      <a:extLst>
                        <a:ext uri="{28A0092B-C50C-407E-A947-70E740481C1C}">
                          <a14:useLocalDpi xmlns:a14="http://schemas.microsoft.com/office/drawing/2010/main" val="0"/>
                        </a:ext>
                      </a:extLst>
                    </a:blip>
                    <a:stretch>
                      <a:fillRect/>
                    </a:stretch>
                  </pic:blipFill>
                  <pic:spPr>
                    <a:xfrm>
                      <a:off x="0" y="0"/>
                      <a:ext cx="1849362" cy="614798"/>
                    </a:xfrm>
                    <a:prstGeom prst="rect">
                      <a:avLst/>
                    </a:prstGeom>
                  </pic:spPr>
                </pic:pic>
              </a:graphicData>
            </a:graphic>
          </wp:inline>
        </w:drawing>
      </w:r>
    </w:p>
    <w:p w:rsidR="000D0CA1" w:rsidRPr="006940C3" w:rsidRDefault="000D0CA1">
      <w:pPr>
        <w:pStyle w:val="ListParagraph"/>
        <w:numPr>
          <w:ilvl w:val="0"/>
          <w:numId w:val="8"/>
        </w:numPr>
        <w:rPr>
          <w:rFonts w:ascii="Sakkal Majalla" w:hAnsi="Sakkal Majalla" w:cs="Sakkal Majalla"/>
          <w:sz w:val="34"/>
          <w:szCs w:val="34"/>
          <w:rtl/>
        </w:rPr>
      </w:pPr>
      <w:r w:rsidRPr="006940C3">
        <w:rPr>
          <w:rFonts w:ascii="Sakkal Majalla" w:hAnsi="Sakkal Majalla" w:cs="Sakkal Majalla"/>
          <w:sz w:val="34"/>
          <w:szCs w:val="34"/>
          <w:rtl/>
        </w:rPr>
        <w:t>يعمل التخطيط على التفكير المنظم حسب خطوات معينة.</w:t>
      </w:r>
    </w:p>
    <w:p w:rsidR="000D0CA1" w:rsidRPr="006940C3" w:rsidRDefault="000D0CA1">
      <w:pPr>
        <w:pStyle w:val="ListParagraph"/>
        <w:numPr>
          <w:ilvl w:val="0"/>
          <w:numId w:val="8"/>
        </w:numPr>
        <w:rPr>
          <w:rFonts w:ascii="Sakkal Majalla" w:hAnsi="Sakkal Majalla" w:cs="Sakkal Majalla"/>
          <w:sz w:val="34"/>
          <w:szCs w:val="34"/>
          <w:rtl/>
        </w:rPr>
      </w:pPr>
      <w:r w:rsidRPr="006940C3">
        <w:rPr>
          <w:rFonts w:ascii="Sakkal Majalla" w:hAnsi="Sakkal Majalla" w:cs="Sakkal Majalla"/>
          <w:sz w:val="34"/>
          <w:szCs w:val="34"/>
          <w:rtl/>
        </w:rPr>
        <w:t>يساعد التخطيط على التفكير في الخطوات المستقبلية وتحديد الخطوات اللازمة.</w:t>
      </w:r>
    </w:p>
    <w:p w:rsidR="000D0CA1" w:rsidRPr="006940C3" w:rsidRDefault="000D0CA1">
      <w:pPr>
        <w:pStyle w:val="ListParagraph"/>
        <w:numPr>
          <w:ilvl w:val="0"/>
          <w:numId w:val="8"/>
        </w:numPr>
        <w:rPr>
          <w:rFonts w:ascii="Sakkal Majalla" w:hAnsi="Sakkal Majalla" w:cs="Sakkal Majalla"/>
          <w:sz w:val="34"/>
          <w:szCs w:val="34"/>
          <w:rtl/>
        </w:rPr>
      </w:pPr>
      <w:r w:rsidRPr="006940C3">
        <w:rPr>
          <w:rFonts w:ascii="Sakkal Majalla" w:hAnsi="Sakkal Majalla" w:cs="Sakkal Majalla"/>
          <w:sz w:val="34"/>
          <w:szCs w:val="34"/>
          <w:rtl/>
        </w:rPr>
        <w:t>يفيد التخطيط في القدرة على التقييم والرقابة حسب الخطة الموضوعة.</w:t>
      </w:r>
    </w:p>
    <w:p w:rsidR="000D0CA1" w:rsidRPr="006940C3" w:rsidRDefault="000D0CA1">
      <w:pPr>
        <w:pStyle w:val="ListParagraph"/>
        <w:numPr>
          <w:ilvl w:val="0"/>
          <w:numId w:val="8"/>
        </w:numPr>
        <w:rPr>
          <w:rFonts w:ascii="Sakkal Majalla" w:hAnsi="Sakkal Majalla" w:cs="Sakkal Majalla"/>
          <w:sz w:val="34"/>
          <w:szCs w:val="34"/>
          <w:rtl/>
        </w:rPr>
      </w:pPr>
      <w:r w:rsidRPr="006940C3">
        <w:rPr>
          <w:rFonts w:ascii="Sakkal Majalla" w:hAnsi="Sakkal Majalla" w:cs="Sakkal Majalla"/>
          <w:sz w:val="34"/>
          <w:szCs w:val="34"/>
          <w:rtl/>
        </w:rPr>
        <w:t xml:space="preserve">يعمل التخطيط على تقليل التكاليف </w:t>
      </w:r>
      <w:r w:rsidRPr="006940C3">
        <w:rPr>
          <w:rFonts w:ascii="Sakkal Majalla" w:hAnsi="Sakkal Majalla" w:cs="Sakkal Majalla" w:hint="cs"/>
          <w:sz w:val="34"/>
          <w:szCs w:val="34"/>
          <w:rtl/>
        </w:rPr>
        <w:t>واستخدام</w:t>
      </w:r>
      <w:r w:rsidRPr="006940C3">
        <w:rPr>
          <w:rFonts w:ascii="Sakkal Majalla" w:hAnsi="Sakkal Majalla" w:cs="Sakkal Majalla"/>
          <w:sz w:val="34"/>
          <w:szCs w:val="34"/>
          <w:rtl/>
        </w:rPr>
        <w:t xml:space="preserve"> الموارد بأفضل شكل.</w:t>
      </w:r>
    </w:p>
    <w:p w:rsidR="000D0CA1" w:rsidRDefault="000D0CA1">
      <w:pPr>
        <w:pStyle w:val="ListParagraph"/>
        <w:numPr>
          <w:ilvl w:val="0"/>
          <w:numId w:val="8"/>
        </w:numPr>
      </w:pPr>
      <w:r w:rsidRPr="006940C3">
        <w:rPr>
          <w:rFonts w:ascii="Sakkal Majalla" w:hAnsi="Sakkal Majalla" w:cs="Sakkal Majalla"/>
          <w:sz w:val="34"/>
          <w:szCs w:val="34"/>
          <w:rtl/>
        </w:rPr>
        <w:t>يساهم التخطيط في تقليل الوقت وإنجاز الأعمال بشكل جيد</w:t>
      </w:r>
      <w:r w:rsidRPr="0086674F">
        <w:rPr>
          <w:rtl/>
        </w:rPr>
        <w:t>.</w:t>
      </w:r>
    </w:p>
    <w:p w:rsidR="000D0CA1" w:rsidRDefault="000D0CA1" w:rsidP="000D0CA1">
      <w:pPr>
        <w:keepNext/>
        <w:rPr>
          <w:rFonts w:ascii="Sakkal Majalla" w:hAnsi="Sakkal Majalla"/>
          <w:b/>
          <w:bCs/>
          <w:color w:val="002060"/>
          <w:rtl/>
        </w:rPr>
      </w:pPr>
      <w:r>
        <w:rPr>
          <w:noProof/>
        </w:rPr>
        <w:lastRenderedPageBreak/>
        <mc:AlternateContent>
          <mc:Choice Requires="wpg">
            <w:drawing>
              <wp:inline distT="0" distB="0" distL="0" distR="0" wp14:anchorId="040F0E22" wp14:editId="509DE619">
                <wp:extent cx="2521585" cy="465455"/>
                <wp:effectExtent l="0" t="0" r="0" b="0"/>
                <wp:docPr id="88" name="Group 74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21585" cy="465455"/>
                          <a:chOff x="-4933" y="0"/>
                          <a:chExt cx="25227" cy="5114"/>
                        </a:xfrm>
                      </wpg:grpSpPr>
                      <wps:wsp>
                        <wps:cNvPr id="89" name="Google Shape;1100;p23"/>
                        <wps:cNvSpPr txBox="1">
                          <a:spLocks noChangeArrowheads="1"/>
                        </wps:cNvSpPr>
                        <wps:spPr bwMode="auto">
                          <a:xfrm flipH="1">
                            <a:off x="-4933" y="828"/>
                            <a:ext cx="19771" cy="4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565C12" w:rsidRDefault="00FC7E58" w:rsidP="000D0CA1">
                              <w:pPr>
                                <w:jc w:val="left"/>
                                <w:rPr>
                                  <w:rFonts w:ascii="Adobe Arabic" w:hAnsi="Adobe Arabic" w:cs="Adobe Arabic"/>
                                  <w:b/>
                                  <w:bCs/>
                                  <w:noProof/>
                                  <w:color w:val="002060"/>
                                  <w:kern w:val="24"/>
                                  <w:sz w:val="40"/>
                                  <w:szCs w:val="40"/>
                                  <w:rtl/>
                                </w:rPr>
                              </w:pPr>
                              <w:r>
                                <w:rPr>
                                  <w:rFonts w:ascii="Adobe Arabic" w:hAnsi="Adobe Arabic" w:cs="Adobe Arabic" w:hint="cs"/>
                                  <w:b/>
                                  <w:bCs/>
                                  <w:color w:val="002060"/>
                                  <w:sz w:val="36"/>
                                  <w:szCs w:val="36"/>
                                  <w:rtl/>
                                </w:rPr>
                                <w:t>عنصر التنظيم:</w:t>
                              </w:r>
                            </w:p>
                            <w:p w:rsidR="00FC7E58" w:rsidRPr="00EF0A50" w:rsidRDefault="00FC7E58" w:rsidP="000D0CA1">
                              <w:pPr>
                                <w:rPr>
                                  <w:rFonts w:ascii="Adobe Arabic" w:eastAsia="Roboto" w:hAnsi="Adobe Arabic" w:cs="Adobe Arabic"/>
                                  <w:color w:val="002060"/>
                                  <w:sz w:val="32"/>
                                  <w:szCs w:val="32"/>
                                  <w:lang w:bidi="ar-SY"/>
                                </w:rPr>
                              </w:pPr>
                            </w:p>
                          </w:txbxContent>
                        </wps:txbx>
                        <wps:bodyPr rot="0" vert="horz" wrap="square" lIns="36000" tIns="36000" rIns="0" bIns="36000" anchor="ctr" anchorCtr="0" upright="1">
                          <a:noAutofit/>
                        </wps:bodyPr>
                      </wps:wsp>
                      <wps:wsp>
                        <wps:cNvPr id="90" name="Freeform: Shape 7443"/>
                        <wps:cNvSpPr>
                          <a:spLocks/>
                        </wps:cNvSpPr>
                        <wps:spPr bwMode="auto">
                          <a:xfrm flipH="1">
                            <a:off x="15621" y="0"/>
                            <a:ext cx="4673" cy="4673"/>
                          </a:xfrm>
                          <a:custGeom>
                            <a:avLst/>
                            <a:gdLst>
                              <a:gd name="T0" fmla="*/ 1 w 21408"/>
                              <a:gd name="T1" fmla="*/ 0 h 21337"/>
                              <a:gd name="T2" fmla="*/ 1 w 21408"/>
                              <a:gd name="T3" fmla="*/ 21336 h 21337"/>
                              <a:gd name="T4" fmla="*/ 21408 w 21408"/>
                              <a:gd name="T5" fmla="*/ 21336 h 21337"/>
                              <a:gd name="T6" fmla="*/ 21408 w 21408"/>
                              <a:gd name="T7" fmla="*/ 0 h 21337"/>
                              <a:gd name="T8" fmla="*/ 1 w 21408"/>
                              <a:gd name="T9" fmla="*/ 0 h 21337"/>
                              <a:gd name="T10" fmla="*/ 0 w 21408"/>
                              <a:gd name="T11" fmla="*/ 0 h 21337"/>
                              <a:gd name="T12" fmla="*/ 21408 w 21408"/>
                              <a:gd name="T13" fmla="*/ 21337 h 21337"/>
                            </a:gdLst>
                            <a:ahLst/>
                            <a:cxnLst>
                              <a:cxn ang="0">
                                <a:pos x="T0" y="T1"/>
                              </a:cxn>
                              <a:cxn ang="0">
                                <a:pos x="T2" y="T3"/>
                              </a:cxn>
                              <a:cxn ang="0">
                                <a:pos x="T4" y="T5"/>
                              </a:cxn>
                              <a:cxn ang="0">
                                <a:pos x="T6" y="T7"/>
                              </a:cxn>
                              <a:cxn ang="0">
                                <a:pos x="T8" y="T9"/>
                              </a:cxn>
                            </a:cxnLst>
                            <a:rect l="T10" t="T11" r="T12" b="T13"/>
                            <a:pathLst>
                              <a:path w="21408" h="21337" extrusionOk="0">
                                <a:moveTo>
                                  <a:pt x="1" y="0"/>
                                </a:moveTo>
                                <a:lnTo>
                                  <a:pt x="1" y="21336"/>
                                </a:lnTo>
                                <a:lnTo>
                                  <a:pt x="21408" y="21336"/>
                                </a:lnTo>
                                <a:lnTo>
                                  <a:pt x="21408" y="0"/>
                                </a:lnTo>
                                <a:lnTo>
                                  <a:pt x="1" y="0"/>
                                </a:lnTo>
                                <a:close/>
                              </a:path>
                            </a:pathLst>
                          </a:custGeom>
                          <a:solidFill>
                            <a:srgbClr val="C000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7E58" w:rsidRDefault="00FC7E58" w:rsidP="000D0CA1">
                              <w:pPr>
                                <w:bidi w:val="0"/>
                                <w:jc w:val="center"/>
                                <w:rPr>
                                  <w:color w:val="FFFFFF"/>
                                  <w:sz w:val="40"/>
                                  <w:szCs w:val="40"/>
                                  <w:lang w:bidi="ar-SY"/>
                                </w:rPr>
                              </w:pPr>
                              <w:r>
                                <w:rPr>
                                  <w:color w:val="FFFFFF"/>
                                  <w:sz w:val="40"/>
                                  <w:szCs w:val="40"/>
                                  <w:lang w:bidi="ar-SY"/>
                                </w:rPr>
                                <w:t>2</w:t>
                              </w:r>
                            </w:p>
                          </w:txbxContent>
                        </wps:txbx>
                        <wps:bodyPr rot="0" vert="horz" wrap="square" lIns="91425" tIns="91425" rIns="91425" bIns="91425" anchor="ctr" anchorCtr="0" upright="1">
                          <a:noAutofit/>
                        </wps:bodyPr>
                      </wps:wsp>
                    </wpg:wgp>
                  </a:graphicData>
                </a:graphic>
              </wp:inline>
            </w:drawing>
          </mc:Choice>
          <mc:Fallback>
            <w:pict>
              <v:group id="_x0000_s1153" style="width:198.55pt;height:36.65pt;mso-position-horizontal-relative:char;mso-position-vertical-relative:line" coordorigin="-4933" coordsize="25227,5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">
                <v:shape id="Google Shape;1100;p23" o:spid="_x0000_s1154" type="#_x0000_t202" style="position:absolute;left:-4933;top:828;width:19771;height:4286;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Nqb8UA&#10;AADbAAAADwAAAGRycy9kb3ducmV2LnhtbESPQWvCQBSE74L/YXkFL1I3Eapp6ioiCCIUqxba4yP7&#10;mgSzb+Puqum/7wpCj8PMfMPMFp1pxJWcry0rSEcJCOLC6ppLBZ/H9XMGwgdkjY1lUvBLHhbzfm+G&#10;ubY33tP1EEoRIexzVFCF0OZS+qIig35kW+Lo/VhnMETpSqkd3iLcNHKcJBNpsOa4UGFLq4qK0+Fi&#10;FPhTut2ehzv54fbv+jt7Sf30a63U4KlbvoEI1IX/8KO90QqyV7h/iT9A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U2pvxQAAANsAAAAPAAAAAAAAAAAAAAAAAJgCAABkcnMv&#10;ZG93bnJldi54bWxQSwUGAAAAAAQABAD1AAAAigMAAAAA&#10;" filled="f" stroked="f">
                  <v:textbox inset="1mm,1mm,0,1mm">
                    <w:txbxContent>
                      <w:p w:rsidR="00FC7E58" w:rsidRPr="00565C12" w:rsidRDefault="00FC7E58" w:rsidP="000D0CA1">
                        <w:pPr>
                          <w:jc w:val="left"/>
                          <w:rPr>
                            <w:rFonts w:ascii="Adobe Arabic" w:hAnsi="Adobe Arabic" w:cs="Adobe Arabic"/>
                            <w:b/>
                            <w:bCs/>
                            <w:noProof/>
                            <w:color w:val="002060"/>
                            <w:kern w:val="24"/>
                            <w:sz w:val="40"/>
                            <w:szCs w:val="40"/>
                            <w:rtl/>
                          </w:rPr>
                        </w:pPr>
                        <w:r>
                          <w:rPr>
                            <w:rFonts w:ascii="Adobe Arabic" w:hAnsi="Adobe Arabic" w:cs="Adobe Arabic" w:hint="cs"/>
                            <w:b/>
                            <w:bCs/>
                            <w:color w:val="002060"/>
                            <w:sz w:val="36"/>
                            <w:szCs w:val="36"/>
                            <w:rtl/>
                          </w:rPr>
                          <w:t>عنصر التنظيم:</w:t>
                        </w:r>
                      </w:p>
                      <w:p w:rsidR="00FC7E58" w:rsidRPr="00EF0A50" w:rsidRDefault="00FC7E58" w:rsidP="000D0CA1">
                        <w:pPr>
                          <w:rPr>
                            <w:rFonts w:ascii="Adobe Arabic" w:eastAsia="Roboto" w:hAnsi="Adobe Arabic" w:cs="Adobe Arabic"/>
                            <w:color w:val="002060"/>
                            <w:sz w:val="32"/>
                            <w:szCs w:val="32"/>
                            <w:lang w:bidi="ar-SY"/>
                          </w:rPr>
                        </w:pPr>
                      </w:p>
                    </w:txbxContent>
                  </v:textbox>
                </v:shape>
                <v:shape id="Freeform: Shape 7443" o:spid="_x0000_s1155" style="position:absolute;left:15621;width:4673;height:4673;flip:x;visibility:visible;mso-wrap-style:square;v-text-anchor:middle" coordsize="21408,21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8pt8IA&#10;AADbAAAADwAAAGRycy9kb3ducmV2LnhtbERPz2vCMBS+D/Y/hDfYTVMH27QaRQbCtoPaKuLx0Tzb&#10;avMSmljrf78chB0/vt+zRW8a0VHra8sKRsMEBHFhdc2lgv1uNRiD8AFZY2OZFNzJw2L+/DTDVNsb&#10;Z9TloRQxhH2KCqoQXCqlLyoy6IfWEUfuZFuDIcK2lLrFWww3jXxLkg9psObYUKGjr4qKS341Crbd&#10;de2Om9X5J9/kv+4gM/n+mSn1+tIvpyAC9eFf/HB/awWTuD5+iT9Az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3ym3wgAAANsAAAAPAAAAAAAAAAAAAAAAAJgCAABkcnMvZG93&#10;bnJldi54bWxQSwUGAAAAAAQABAD1AAAAhwMAAAAA&#10;" adj="-11796480,,5400" path="m1,r,21336l21408,21336,21408,,1,xe" fillcolor="#c00000" stroked="f">
                  <v:stroke joinstyle="miter"/>
                  <v:formulas/>
                  <v:path arrowok="t" o:extrusionok="f" o:connecttype="custom" o:connectlocs="0,0;0,4673;4673,4673;4673,0;0,0" o:connectangles="0,0,0,0,0" textboxrect="0,0,21408,21337"/>
                  <v:textbox inset="2.53958mm,2.53958mm,2.53958mm,2.53958mm">
                    <w:txbxContent>
                      <w:p w:rsidR="00FC7E58" w:rsidRDefault="00FC7E58" w:rsidP="000D0CA1">
                        <w:pPr>
                          <w:bidi w:val="0"/>
                          <w:jc w:val="center"/>
                          <w:rPr>
                            <w:color w:val="FFFFFF"/>
                            <w:sz w:val="40"/>
                            <w:szCs w:val="40"/>
                            <w:lang w:bidi="ar-SY"/>
                          </w:rPr>
                        </w:pPr>
                        <w:r>
                          <w:rPr>
                            <w:color w:val="FFFFFF"/>
                            <w:sz w:val="40"/>
                            <w:szCs w:val="40"/>
                            <w:lang w:bidi="ar-SY"/>
                          </w:rPr>
                          <w:t>2</w:t>
                        </w:r>
                      </w:p>
                    </w:txbxContent>
                  </v:textbox>
                </v:shape>
                <w10:wrap anchorx="page"/>
                <w10:anchorlock/>
              </v:group>
            </w:pict>
          </mc:Fallback>
        </mc:AlternateContent>
      </w:r>
    </w:p>
    <w:p w:rsidR="000D0CA1" w:rsidRPr="006940C3" w:rsidRDefault="000D0CA1" w:rsidP="000D0CA1">
      <w:pPr>
        <w:rPr>
          <w:b/>
          <w:bCs/>
          <w:rtl/>
        </w:rPr>
      </w:pPr>
      <w:r w:rsidRPr="00AB06BC">
        <w:rPr>
          <w:rtl/>
        </w:rPr>
        <w:t xml:space="preserve">هي عبارة عن وضع جميع الموارد بشكل منظم حتى تتمكن الإدارة من تحقيق الأهداف التي تسعى لها دون تداخل الخطوات أو العمل بعشوائية، </w:t>
      </w:r>
      <w:r w:rsidRPr="006940C3">
        <w:rPr>
          <w:b/>
          <w:bCs/>
          <w:rtl/>
        </w:rPr>
        <w:t>ويسير التنظيم وفق خطوات معينة ومن أهمها:</w:t>
      </w:r>
    </w:p>
    <w:p w:rsidR="000D0CA1" w:rsidRPr="006940C3" w:rsidRDefault="000D0CA1">
      <w:pPr>
        <w:pStyle w:val="ListParagraph"/>
        <w:numPr>
          <w:ilvl w:val="0"/>
          <w:numId w:val="9"/>
        </w:numPr>
        <w:ind w:left="386"/>
        <w:rPr>
          <w:rFonts w:ascii="Sakkal Majalla" w:hAnsi="Sakkal Majalla" w:cs="Sakkal Majalla"/>
          <w:color w:val="002060"/>
          <w:sz w:val="34"/>
          <w:szCs w:val="34"/>
          <w:rtl/>
        </w:rPr>
      </w:pPr>
      <w:r w:rsidRPr="006940C3">
        <w:rPr>
          <w:rFonts w:ascii="Sakkal Majalla" w:hAnsi="Sakkal Majalla" w:cs="Sakkal Majalla"/>
          <w:color w:val="002060"/>
          <w:sz w:val="34"/>
          <w:szCs w:val="34"/>
          <w:rtl/>
        </w:rPr>
        <w:t xml:space="preserve">تحديد أهداف الإدارة </w:t>
      </w:r>
      <w:r w:rsidRPr="006940C3">
        <w:rPr>
          <w:rFonts w:ascii="Sakkal Majalla" w:hAnsi="Sakkal Majalla" w:cs="Sakkal Majalla" w:hint="cs"/>
          <w:color w:val="002060"/>
          <w:sz w:val="34"/>
          <w:szCs w:val="34"/>
          <w:rtl/>
        </w:rPr>
        <w:t>واحترامها</w:t>
      </w:r>
      <w:r w:rsidRPr="006940C3">
        <w:rPr>
          <w:rFonts w:ascii="Sakkal Majalla" w:hAnsi="Sakkal Majalla" w:cs="Sakkal Majalla"/>
          <w:color w:val="002060"/>
          <w:sz w:val="34"/>
          <w:szCs w:val="34"/>
          <w:rtl/>
        </w:rPr>
        <w:t xml:space="preserve"> والعمل على تنفيذها.</w:t>
      </w:r>
    </w:p>
    <w:p w:rsidR="000D0CA1" w:rsidRPr="006940C3" w:rsidRDefault="000D0CA1">
      <w:pPr>
        <w:pStyle w:val="ListParagraph"/>
        <w:numPr>
          <w:ilvl w:val="0"/>
          <w:numId w:val="9"/>
        </w:numPr>
        <w:ind w:left="386"/>
        <w:rPr>
          <w:rFonts w:ascii="Sakkal Majalla" w:hAnsi="Sakkal Majalla" w:cs="Sakkal Majalla"/>
          <w:color w:val="002060"/>
          <w:sz w:val="34"/>
          <w:szCs w:val="34"/>
          <w:rtl/>
        </w:rPr>
      </w:pPr>
      <w:r w:rsidRPr="006940C3">
        <w:rPr>
          <w:rFonts w:ascii="Sakkal Majalla" w:hAnsi="Sakkal Majalla" w:cs="Sakkal Majalla"/>
          <w:color w:val="002060"/>
          <w:sz w:val="34"/>
          <w:szCs w:val="34"/>
          <w:rtl/>
        </w:rPr>
        <w:t>تحديد الأنشطة الضرورية لكل قسم معين حسب الخطة الموضوعة.</w:t>
      </w:r>
    </w:p>
    <w:p w:rsidR="000D0CA1" w:rsidRPr="006940C3" w:rsidRDefault="000D0CA1">
      <w:pPr>
        <w:pStyle w:val="ListParagraph"/>
        <w:numPr>
          <w:ilvl w:val="0"/>
          <w:numId w:val="9"/>
        </w:numPr>
        <w:ind w:left="386"/>
        <w:rPr>
          <w:rFonts w:ascii="Sakkal Majalla" w:hAnsi="Sakkal Majalla" w:cs="Sakkal Majalla"/>
          <w:color w:val="002060"/>
          <w:sz w:val="34"/>
          <w:szCs w:val="34"/>
          <w:rtl/>
        </w:rPr>
      </w:pPr>
      <w:r>
        <w:rPr>
          <w:rFonts w:ascii="Sakkal Majalla" w:hAnsi="Sakkal Majalla" w:cs="Sakkal Majalla"/>
          <w:noProof/>
          <w:color w:val="002060"/>
          <w:sz w:val="34"/>
          <w:szCs w:val="34"/>
        </w:rPr>
        <w:drawing>
          <wp:anchor distT="0" distB="0" distL="114300" distR="114300" simplePos="0" relativeHeight="252272640" behindDoc="0" locked="0" layoutInCell="1" allowOverlap="1" wp14:anchorId="54912C51" wp14:editId="605DF418">
            <wp:simplePos x="0" y="0"/>
            <wp:positionH relativeFrom="margin">
              <wp:align>left</wp:align>
            </wp:positionH>
            <wp:positionV relativeFrom="paragraph">
              <wp:posOffset>72126</wp:posOffset>
            </wp:positionV>
            <wp:extent cx="2272665" cy="2272665"/>
            <wp:effectExtent l="0" t="0" r="0" b="0"/>
            <wp:wrapSquare wrapText="bothSides"/>
            <wp:docPr id="173" name="صورة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Digital presentation-amico (1).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272665" cy="2272665"/>
                    </a:xfrm>
                    <a:prstGeom prst="rect">
                      <a:avLst/>
                    </a:prstGeom>
                  </pic:spPr>
                </pic:pic>
              </a:graphicData>
            </a:graphic>
            <wp14:sizeRelH relativeFrom="margin">
              <wp14:pctWidth>0</wp14:pctWidth>
            </wp14:sizeRelH>
            <wp14:sizeRelV relativeFrom="margin">
              <wp14:pctHeight>0</wp14:pctHeight>
            </wp14:sizeRelV>
          </wp:anchor>
        </w:drawing>
      </w:r>
      <w:r w:rsidRPr="006940C3">
        <w:rPr>
          <w:rFonts w:ascii="Sakkal Majalla" w:hAnsi="Sakkal Majalla" w:cs="Sakkal Majalla"/>
          <w:color w:val="002060"/>
          <w:sz w:val="34"/>
          <w:szCs w:val="34"/>
          <w:rtl/>
        </w:rPr>
        <w:t>العمل على تجميع النقاط المتشابهة للعمل عليها في وحدة واحدة.</w:t>
      </w:r>
    </w:p>
    <w:p w:rsidR="000D0CA1" w:rsidRPr="006940C3" w:rsidRDefault="000D0CA1">
      <w:pPr>
        <w:pStyle w:val="ListParagraph"/>
        <w:numPr>
          <w:ilvl w:val="0"/>
          <w:numId w:val="9"/>
        </w:numPr>
        <w:ind w:left="386"/>
        <w:rPr>
          <w:rFonts w:ascii="Sakkal Majalla" w:hAnsi="Sakkal Majalla" w:cs="Sakkal Majalla"/>
          <w:color w:val="002060"/>
          <w:sz w:val="34"/>
          <w:szCs w:val="34"/>
          <w:rtl/>
        </w:rPr>
      </w:pPr>
      <w:r w:rsidRPr="006940C3">
        <w:rPr>
          <w:rFonts w:ascii="Sakkal Majalla" w:hAnsi="Sakkal Majalla" w:cs="Sakkal Majalla"/>
          <w:color w:val="002060"/>
          <w:sz w:val="34"/>
          <w:szCs w:val="34"/>
          <w:rtl/>
        </w:rPr>
        <w:t>تجميع كل المهمات في وحدات وظيفية وتعين من يقوم بذلك.</w:t>
      </w:r>
    </w:p>
    <w:p w:rsidR="000D0CA1" w:rsidRPr="006940C3" w:rsidRDefault="000D0CA1">
      <w:pPr>
        <w:pStyle w:val="ListParagraph"/>
        <w:numPr>
          <w:ilvl w:val="0"/>
          <w:numId w:val="9"/>
        </w:numPr>
        <w:ind w:left="386"/>
        <w:rPr>
          <w:rFonts w:ascii="Sakkal Majalla" w:hAnsi="Sakkal Majalla" w:cs="Sakkal Majalla"/>
          <w:color w:val="002060"/>
          <w:sz w:val="34"/>
          <w:szCs w:val="34"/>
          <w:rtl/>
        </w:rPr>
      </w:pPr>
      <w:r w:rsidRPr="006940C3">
        <w:rPr>
          <w:rFonts w:ascii="Sakkal Majalla" w:hAnsi="Sakkal Majalla" w:cs="Sakkal Majalla"/>
          <w:color w:val="002060"/>
          <w:sz w:val="34"/>
          <w:szCs w:val="34"/>
          <w:rtl/>
        </w:rPr>
        <w:t>العمل على تسيير العمل وفق نقاط محددة وربطها ببعض.</w:t>
      </w:r>
    </w:p>
    <w:p w:rsidR="000D0CA1" w:rsidRDefault="000D0CA1">
      <w:pPr>
        <w:pStyle w:val="ListParagraph"/>
        <w:numPr>
          <w:ilvl w:val="0"/>
          <w:numId w:val="9"/>
        </w:numPr>
        <w:ind w:left="386"/>
        <w:rPr>
          <w:rFonts w:ascii="Sakkal Majalla" w:hAnsi="Sakkal Majalla" w:cs="Sakkal Majalla"/>
          <w:color w:val="002060"/>
          <w:sz w:val="34"/>
          <w:szCs w:val="34"/>
        </w:rPr>
      </w:pPr>
      <w:r w:rsidRPr="006940C3">
        <w:rPr>
          <w:rFonts w:ascii="Sakkal Majalla" w:hAnsi="Sakkal Majalla" w:cs="Sakkal Majalla"/>
          <w:color w:val="002060"/>
          <w:sz w:val="34"/>
          <w:szCs w:val="34"/>
          <w:rtl/>
        </w:rPr>
        <w:t>تحديد مسئولية كل شخص قائم بوظيفة معينة.</w:t>
      </w:r>
    </w:p>
    <w:p w:rsidR="000D0CA1" w:rsidRDefault="000D0CA1" w:rsidP="000D0CA1">
      <w:pPr>
        <w:rPr>
          <w:rtl/>
        </w:rPr>
      </w:pPr>
      <w:r>
        <w:rPr>
          <w:noProof/>
        </w:rPr>
        <mc:AlternateContent>
          <mc:Choice Requires="wpg">
            <w:drawing>
              <wp:inline distT="0" distB="0" distL="0" distR="0" wp14:anchorId="0F6A204D" wp14:editId="7565ECCE">
                <wp:extent cx="2521585" cy="465455"/>
                <wp:effectExtent l="0" t="0" r="0" b="0"/>
                <wp:docPr id="91" name="Group 74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21585" cy="465455"/>
                          <a:chOff x="-4933" y="0"/>
                          <a:chExt cx="25227" cy="5114"/>
                        </a:xfrm>
                      </wpg:grpSpPr>
                      <wps:wsp>
                        <wps:cNvPr id="92" name="Google Shape;1100;p23"/>
                        <wps:cNvSpPr txBox="1">
                          <a:spLocks noChangeArrowheads="1"/>
                        </wps:cNvSpPr>
                        <wps:spPr bwMode="auto">
                          <a:xfrm flipH="1">
                            <a:off x="-4933" y="828"/>
                            <a:ext cx="19771" cy="4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565C12" w:rsidRDefault="00FC7E58" w:rsidP="000D0CA1">
                              <w:pPr>
                                <w:jc w:val="left"/>
                                <w:rPr>
                                  <w:rFonts w:ascii="Adobe Arabic" w:hAnsi="Adobe Arabic" w:cs="Adobe Arabic"/>
                                  <w:b/>
                                  <w:bCs/>
                                  <w:noProof/>
                                  <w:color w:val="002060"/>
                                  <w:kern w:val="24"/>
                                  <w:sz w:val="40"/>
                                  <w:szCs w:val="40"/>
                                  <w:rtl/>
                                </w:rPr>
                              </w:pPr>
                              <w:r>
                                <w:rPr>
                                  <w:rFonts w:ascii="Adobe Arabic" w:hAnsi="Adobe Arabic" w:cs="Adobe Arabic" w:hint="cs"/>
                                  <w:b/>
                                  <w:bCs/>
                                  <w:color w:val="002060"/>
                                  <w:sz w:val="36"/>
                                  <w:szCs w:val="36"/>
                                  <w:rtl/>
                                </w:rPr>
                                <w:t>عنصر التوجيه:</w:t>
                              </w:r>
                            </w:p>
                            <w:p w:rsidR="00FC7E58" w:rsidRPr="00EF0A50" w:rsidRDefault="00FC7E58" w:rsidP="000D0CA1">
                              <w:pPr>
                                <w:rPr>
                                  <w:rFonts w:ascii="Adobe Arabic" w:eastAsia="Roboto" w:hAnsi="Adobe Arabic" w:cs="Adobe Arabic"/>
                                  <w:color w:val="002060"/>
                                  <w:sz w:val="32"/>
                                  <w:szCs w:val="32"/>
                                  <w:lang w:bidi="ar-SY"/>
                                </w:rPr>
                              </w:pPr>
                            </w:p>
                          </w:txbxContent>
                        </wps:txbx>
                        <wps:bodyPr rot="0" vert="horz" wrap="square" lIns="36000" tIns="36000" rIns="0" bIns="36000" anchor="ctr" anchorCtr="0" upright="1">
                          <a:noAutofit/>
                        </wps:bodyPr>
                      </wps:wsp>
                      <wps:wsp>
                        <wps:cNvPr id="93" name="Freeform: Shape 7443"/>
                        <wps:cNvSpPr>
                          <a:spLocks/>
                        </wps:cNvSpPr>
                        <wps:spPr bwMode="auto">
                          <a:xfrm flipH="1">
                            <a:off x="15621" y="0"/>
                            <a:ext cx="4673" cy="4673"/>
                          </a:xfrm>
                          <a:custGeom>
                            <a:avLst/>
                            <a:gdLst>
                              <a:gd name="T0" fmla="*/ 1 w 21408"/>
                              <a:gd name="T1" fmla="*/ 0 h 21337"/>
                              <a:gd name="T2" fmla="*/ 1 w 21408"/>
                              <a:gd name="T3" fmla="*/ 21336 h 21337"/>
                              <a:gd name="T4" fmla="*/ 21408 w 21408"/>
                              <a:gd name="T5" fmla="*/ 21336 h 21337"/>
                              <a:gd name="T6" fmla="*/ 21408 w 21408"/>
                              <a:gd name="T7" fmla="*/ 0 h 21337"/>
                              <a:gd name="T8" fmla="*/ 1 w 21408"/>
                              <a:gd name="T9" fmla="*/ 0 h 21337"/>
                              <a:gd name="T10" fmla="*/ 0 w 21408"/>
                              <a:gd name="T11" fmla="*/ 0 h 21337"/>
                              <a:gd name="T12" fmla="*/ 21408 w 21408"/>
                              <a:gd name="T13" fmla="*/ 21337 h 21337"/>
                            </a:gdLst>
                            <a:ahLst/>
                            <a:cxnLst>
                              <a:cxn ang="0">
                                <a:pos x="T0" y="T1"/>
                              </a:cxn>
                              <a:cxn ang="0">
                                <a:pos x="T2" y="T3"/>
                              </a:cxn>
                              <a:cxn ang="0">
                                <a:pos x="T4" y="T5"/>
                              </a:cxn>
                              <a:cxn ang="0">
                                <a:pos x="T6" y="T7"/>
                              </a:cxn>
                              <a:cxn ang="0">
                                <a:pos x="T8" y="T9"/>
                              </a:cxn>
                            </a:cxnLst>
                            <a:rect l="T10" t="T11" r="T12" b="T13"/>
                            <a:pathLst>
                              <a:path w="21408" h="21337" extrusionOk="0">
                                <a:moveTo>
                                  <a:pt x="1" y="0"/>
                                </a:moveTo>
                                <a:lnTo>
                                  <a:pt x="1" y="21336"/>
                                </a:lnTo>
                                <a:lnTo>
                                  <a:pt x="21408" y="21336"/>
                                </a:lnTo>
                                <a:lnTo>
                                  <a:pt x="21408" y="0"/>
                                </a:lnTo>
                                <a:lnTo>
                                  <a:pt x="1" y="0"/>
                                </a:lnTo>
                                <a:close/>
                              </a:path>
                            </a:pathLst>
                          </a:custGeom>
                          <a:solidFill>
                            <a:srgbClr val="FFC0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7E58" w:rsidRDefault="00FC7E58" w:rsidP="000D0CA1">
                              <w:pPr>
                                <w:bidi w:val="0"/>
                                <w:jc w:val="center"/>
                                <w:rPr>
                                  <w:color w:val="FFFFFF"/>
                                  <w:sz w:val="40"/>
                                  <w:szCs w:val="40"/>
                                  <w:lang w:bidi="ar-SY"/>
                                </w:rPr>
                              </w:pPr>
                              <w:r>
                                <w:rPr>
                                  <w:color w:val="FFFFFF"/>
                                  <w:sz w:val="40"/>
                                  <w:szCs w:val="40"/>
                                  <w:lang w:bidi="ar-SY"/>
                                </w:rPr>
                                <w:t>3</w:t>
                              </w:r>
                            </w:p>
                          </w:txbxContent>
                        </wps:txbx>
                        <wps:bodyPr rot="0" vert="horz" wrap="square" lIns="91425" tIns="91425" rIns="91425" bIns="91425" anchor="ctr" anchorCtr="0" upright="1">
                          <a:noAutofit/>
                        </wps:bodyPr>
                      </wps:wsp>
                    </wpg:wgp>
                  </a:graphicData>
                </a:graphic>
              </wp:inline>
            </w:drawing>
          </mc:Choice>
          <mc:Fallback>
            <w:pict>
              <v:group id="_x0000_s1156" style="width:198.55pt;height:36.65pt;mso-position-horizontal-relative:char;mso-position-vertical-relative:line" coordorigin="-4933" coordsize="25227,5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">
                <v:shape id="Google Shape;1100;p23" o:spid="_x0000_s1157" type="#_x0000_t202" style="position:absolute;left:-4933;top:828;width:19771;height:4286;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5uw8YA&#10;AADbAAAADwAAAGRycy9kb3ducmV2LnhtbESP3WrCQBSE74W+w3IK3kjdRLC1qRsRQRCh+NNCe3nI&#10;niYh2bNxd9X49l2h0MthZr5h5ovetOJCzteWFaTjBARxYXXNpYLPj/XTDIQPyBpby6TgRh4W+cNg&#10;jpm2Vz7Q5RhKESHsM1RQhdBlUvqiIoN+bDvi6P1YZzBE6UqpHV4j3LRykiTP0mDNcaHCjlYVFc3x&#10;bBT4Jt1uT6Od3LvDu/6eTVP/8rVWavjYL99ABOrDf/ivvdEKXidw/xJ/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y5uw8YAAADbAAAADwAAAAAAAAAAAAAAAACYAgAAZHJz&#10;L2Rvd25yZXYueG1sUEsFBgAAAAAEAAQA9QAAAIsDAAAAAA==&#10;" filled="f" stroked="f">
                  <v:textbox inset="1mm,1mm,0,1mm">
                    <w:txbxContent>
                      <w:p w:rsidR="00FC7E58" w:rsidRPr="00565C12" w:rsidRDefault="00FC7E58" w:rsidP="000D0CA1">
                        <w:pPr>
                          <w:jc w:val="left"/>
                          <w:rPr>
                            <w:rFonts w:ascii="Adobe Arabic" w:hAnsi="Adobe Arabic" w:cs="Adobe Arabic"/>
                            <w:b/>
                            <w:bCs/>
                            <w:noProof/>
                            <w:color w:val="002060"/>
                            <w:kern w:val="24"/>
                            <w:sz w:val="40"/>
                            <w:szCs w:val="40"/>
                            <w:rtl/>
                          </w:rPr>
                        </w:pPr>
                        <w:r>
                          <w:rPr>
                            <w:rFonts w:ascii="Adobe Arabic" w:hAnsi="Adobe Arabic" w:cs="Adobe Arabic" w:hint="cs"/>
                            <w:b/>
                            <w:bCs/>
                            <w:color w:val="002060"/>
                            <w:sz w:val="36"/>
                            <w:szCs w:val="36"/>
                            <w:rtl/>
                          </w:rPr>
                          <w:t>عنصر التوجيه:</w:t>
                        </w:r>
                      </w:p>
                      <w:p w:rsidR="00FC7E58" w:rsidRPr="00EF0A50" w:rsidRDefault="00FC7E58" w:rsidP="000D0CA1">
                        <w:pPr>
                          <w:rPr>
                            <w:rFonts w:ascii="Adobe Arabic" w:eastAsia="Roboto" w:hAnsi="Adobe Arabic" w:cs="Adobe Arabic"/>
                            <w:color w:val="002060"/>
                            <w:sz w:val="32"/>
                            <w:szCs w:val="32"/>
                            <w:lang w:bidi="ar-SY"/>
                          </w:rPr>
                        </w:pPr>
                      </w:p>
                    </w:txbxContent>
                  </v:textbox>
                </v:shape>
                <v:shape id="Freeform: Shape 7443" o:spid="_x0000_s1158" style="position:absolute;left:15621;width:4673;height:4673;flip:x;visibility:visible;mso-wrap-style:square;v-text-anchor:middle" coordsize="21408,21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NB4sIA&#10;AADbAAAADwAAAGRycy9kb3ducmV2LnhtbESP3YrCMBSE74V9h3CEvdNUBV2rURZhoSAI/jzA2eb0&#10;B5uTksS2+/YbQfBymJlvmO1+MI3oyPnasoLZNAFBnFtdc6ngdv2ZfIHwAVljY5kU/JGH/e5jtMVU&#10;257P1F1CKSKEfYoKqhDaVEqfV2TQT21LHL3COoMhSldK7bCPcNPIeZIspcGa40KFLR0qyu+Xh1Hg&#10;TotfWXRrrVe+0Mdln60eMlPqczx8b0AEGsI7/GpnWsF6Ac8v8QfI3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E0HiwgAAANsAAAAPAAAAAAAAAAAAAAAAAJgCAABkcnMvZG93&#10;bnJldi54bWxQSwUGAAAAAAQABAD1AAAAhwMAAAAA&#10;" adj="-11796480,,5400" path="m1,r,21336l21408,21336,21408,,1,xe" fillcolor="#ffc000" stroked="f">
                  <v:stroke joinstyle="miter"/>
                  <v:formulas/>
                  <v:path arrowok="t" o:extrusionok="f" o:connecttype="custom" o:connectlocs="0,0;0,4673;4673,4673;4673,0;0,0" o:connectangles="0,0,0,0,0" textboxrect="0,0,21408,21337"/>
                  <v:textbox inset="2.53958mm,2.53958mm,2.53958mm,2.53958mm">
                    <w:txbxContent>
                      <w:p w:rsidR="00FC7E58" w:rsidRDefault="00FC7E58" w:rsidP="000D0CA1">
                        <w:pPr>
                          <w:bidi w:val="0"/>
                          <w:jc w:val="center"/>
                          <w:rPr>
                            <w:color w:val="FFFFFF"/>
                            <w:sz w:val="40"/>
                            <w:szCs w:val="40"/>
                            <w:lang w:bidi="ar-SY"/>
                          </w:rPr>
                        </w:pPr>
                        <w:r>
                          <w:rPr>
                            <w:color w:val="FFFFFF"/>
                            <w:sz w:val="40"/>
                            <w:szCs w:val="40"/>
                            <w:lang w:bidi="ar-SY"/>
                          </w:rPr>
                          <w:t>3</w:t>
                        </w:r>
                      </w:p>
                    </w:txbxContent>
                  </v:textbox>
                </v:shape>
                <w10:wrap anchorx="page"/>
                <w10:anchorlock/>
              </v:group>
            </w:pict>
          </mc:Fallback>
        </mc:AlternateContent>
      </w:r>
    </w:p>
    <w:p w:rsidR="000D0CA1" w:rsidRPr="00AB06BC" w:rsidRDefault="000D0CA1" w:rsidP="000D0CA1">
      <w:pPr>
        <w:rPr>
          <w:rtl/>
        </w:rPr>
      </w:pPr>
      <w:r w:rsidRPr="00AB06BC">
        <w:rPr>
          <w:rtl/>
        </w:rPr>
        <w:t xml:space="preserve">ومعنى كلمة التوجيه بمنتهى البساطة هو القدرة على إعطاء التوجيهات والتعليمات للوصول إلى إنجاز العمل وتحقيق الأهداف وبالتالي لإن عملية التوجيه ترتبط بالعلاقة بين الرئيس </w:t>
      </w:r>
      <w:r w:rsidRPr="00AB06BC">
        <w:rPr>
          <w:rFonts w:hint="cs"/>
          <w:rtl/>
        </w:rPr>
        <w:t>والمرؤوسي</w:t>
      </w:r>
      <w:r w:rsidRPr="00AB06BC">
        <w:rPr>
          <w:rFonts w:hint="eastAsia"/>
          <w:rtl/>
        </w:rPr>
        <w:t>ن</w:t>
      </w:r>
      <w:r w:rsidRPr="00AB06BC">
        <w:rPr>
          <w:rtl/>
        </w:rPr>
        <w:t xml:space="preserve"> لذا يجب على المدير أن يكون متفهم لشخصية العاملين لديه وقادر على تفهم أوضاعهم، </w:t>
      </w:r>
      <w:r w:rsidRPr="006940C3">
        <w:rPr>
          <w:b/>
          <w:bCs/>
          <w:rtl/>
        </w:rPr>
        <w:t>ومن أهم شروط التوجيه السليم هي:</w:t>
      </w:r>
    </w:p>
    <w:p w:rsidR="000D0CA1" w:rsidRPr="006940C3" w:rsidRDefault="000D0CA1">
      <w:pPr>
        <w:pStyle w:val="ListParagraph"/>
        <w:numPr>
          <w:ilvl w:val="0"/>
          <w:numId w:val="10"/>
        </w:numPr>
        <w:rPr>
          <w:rFonts w:ascii="Sakkal Majalla" w:hAnsi="Sakkal Majalla" w:cs="Sakkal Majalla"/>
          <w:color w:val="002060"/>
          <w:sz w:val="34"/>
          <w:szCs w:val="34"/>
          <w:rtl/>
        </w:rPr>
      </w:pPr>
      <w:r w:rsidRPr="006940C3">
        <w:rPr>
          <w:rFonts w:ascii="Sakkal Majalla" w:hAnsi="Sakkal Majalla" w:cs="Sakkal Majalla"/>
          <w:color w:val="002060"/>
          <w:sz w:val="34"/>
          <w:szCs w:val="34"/>
          <w:rtl/>
        </w:rPr>
        <w:t>أن تكون التعليمات واضحة ويمكن فهمها حتى يتمكن العاملين من تنفيذها.</w:t>
      </w:r>
    </w:p>
    <w:p w:rsidR="000D0CA1" w:rsidRPr="006940C3" w:rsidRDefault="000D0CA1">
      <w:pPr>
        <w:pStyle w:val="ListParagraph"/>
        <w:numPr>
          <w:ilvl w:val="0"/>
          <w:numId w:val="10"/>
        </w:numPr>
        <w:rPr>
          <w:rFonts w:ascii="Sakkal Majalla" w:hAnsi="Sakkal Majalla" w:cs="Sakkal Majalla"/>
          <w:color w:val="002060"/>
          <w:sz w:val="34"/>
          <w:szCs w:val="34"/>
          <w:rtl/>
        </w:rPr>
      </w:pPr>
      <w:r w:rsidRPr="006940C3">
        <w:rPr>
          <w:rFonts w:ascii="Sakkal Majalla" w:hAnsi="Sakkal Majalla" w:cs="Sakkal Majalla"/>
          <w:color w:val="002060"/>
          <w:sz w:val="34"/>
          <w:szCs w:val="34"/>
          <w:rtl/>
        </w:rPr>
        <w:t>أن تكون التعليمات متكاملة لبعض</w:t>
      </w:r>
      <w:r>
        <w:rPr>
          <w:rFonts w:ascii="Sakkal Majalla" w:hAnsi="Sakkal Majalla" w:cs="Sakkal Majalla" w:hint="cs"/>
          <w:color w:val="002060"/>
          <w:sz w:val="34"/>
          <w:szCs w:val="34"/>
          <w:rtl/>
        </w:rPr>
        <w:t>ها</w:t>
      </w:r>
      <w:r w:rsidRPr="006940C3">
        <w:rPr>
          <w:rFonts w:ascii="Sakkal Majalla" w:hAnsi="Sakkal Majalla" w:cs="Sakkal Majalla"/>
          <w:color w:val="002060"/>
          <w:sz w:val="34"/>
          <w:szCs w:val="34"/>
          <w:rtl/>
        </w:rPr>
        <w:t xml:space="preserve"> وتنصب في نفس الهدف.</w:t>
      </w:r>
    </w:p>
    <w:p w:rsidR="000D0CA1" w:rsidRPr="006940C3" w:rsidRDefault="000D0CA1">
      <w:pPr>
        <w:pStyle w:val="ListParagraph"/>
        <w:numPr>
          <w:ilvl w:val="0"/>
          <w:numId w:val="10"/>
        </w:numPr>
        <w:rPr>
          <w:rFonts w:ascii="Sakkal Majalla" w:hAnsi="Sakkal Majalla" w:cs="Sakkal Majalla"/>
          <w:color w:val="002060"/>
          <w:sz w:val="34"/>
          <w:szCs w:val="34"/>
          <w:rtl/>
        </w:rPr>
      </w:pPr>
      <w:r w:rsidRPr="006940C3">
        <w:rPr>
          <w:rFonts w:ascii="Sakkal Majalla" w:hAnsi="Sakkal Majalla" w:cs="Sakkal Majalla"/>
          <w:color w:val="002060"/>
          <w:sz w:val="34"/>
          <w:szCs w:val="34"/>
          <w:rtl/>
        </w:rPr>
        <w:t>أن تكون تلك التعليمات مناسبة لطاقة العاملين.</w:t>
      </w:r>
    </w:p>
    <w:p w:rsidR="000D0CA1" w:rsidRPr="006940C3" w:rsidRDefault="000D0CA1">
      <w:pPr>
        <w:pStyle w:val="ListParagraph"/>
        <w:numPr>
          <w:ilvl w:val="0"/>
          <w:numId w:val="10"/>
        </w:numPr>
        <w:rPr>
          <w:rFonts w:ascii="Sakkal Majalla" w:hAnsi="Sakkal Majalla" w:cs="Sakkal Majalla"/>
          <w:color w:val="002060"/>
          <w:sz w:val="34"/>
          <w:szCs w:val="34"/>
          <w:rtl/>
        </w:rPr>
      </w:pPr>
      <w:r w:rsidRPr="006940C3">
        <w:rPr>
          <w:rFonts w:ascii="Sakkal Majalla" w:hAnsi="Sakkal Majalla" w:cs="Sakkal Majalla"/>
          <w:color w:val="002060"/>
          <w:sz w:val="34"/>
          <w:szCs w:val="34"/>
          <w:rtl/>
        </w:rPr>
        <w:t>ومن الأفضل أن تكون هذه التعليمات مكتوبة حتى يتمكن العاملين من مراجعتها على فترات والتأكد من تنفيذها.</w:t>
      </w:r>
    </w:p>
    <w:p w:rsidR="000D0CA1" w:rsidRDefault="000D0CA1" w:rsidP="000D0CA1">
      <w:pPr>
        <w:rPr>
          <w:rtl/>
        </w:rPr>
      </w:pPr>
    </w:p>
    <w:p w:rsidR="000D0CA1" w:rsidRPr="00095CF6" w:rsidRDefault="000D0CA1" w:rsidP="000D0CA1">
      <w:pPr>
        <w:rPr>
          <w:b/>
          <w:bCs/>
          <w:rtl/>
        </w:rPr>
      </w:pPr>
    </w:p>
    <w:p w:rsidR="000D0CA1" w:rsidRDefault="000D0CA1" w:rsidP="000D0CA1">
      <w:pPr>
        <w:keepLines/>
        <w:pageBreakBefore/>
        <w:jc w:val="left"/>
        <w:rPr>
          <w:b/>
          <w:bCs/>
          <w:rtl/>
          <w:lang w:bidi="ar-SY"/>
        </w:rPr>
      </w:pPr>
      <w:r>
        <w:rPr>
          <w:noProof/>
        </w:rPr>
        <w:lastRenderedPageBreak/>
        <mc:AlternateContent>
          <mc:Choice Requires="wpg">
            <w:drawing>
              <wp:inline distT="0" distB="0" distL="0" distR="0" wp14:anchorId="623A9BF0" wp14:editId="7D7D1ED3">
                <wp:extent cx="2521585" cy="465455"/>
                <wp:effectExtent l="0" t="0" r="0" b="0"/>
                <wp:docPr id="94" name="Group 74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21585" cy="465455"/>
                          <a:chOff x="-4933" y="0"/>
                          <a:chExt cx="25227" cy="5114"/>
                        </a:xfrm>
                      </wpg:grpSpPr>
                      <wps:wsp>
                        <wps:cNvPr id="95" name="Google Shape;1100;p23"/>
                        <wps:cNvSpPr txBox="1">
                          <a:spLocks noChangeArrowheads="1"/>
                        </wps:cNvSpPr>
                        <wps:spPr bwMode="auto">
                          <a:xfrm flipH="1">
                            <a:off x="-4933" y="828"/>
                            <a:ext cx="19771" cy="4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565C12" w:rsidRDefault="00FC7E58" w:rsidP="000D0CA1">
                              <w:pPr>
                                <w:jc w:val="left"/>
                                <w:rPr>
                                  <w:rFonts w:ascii="Adobe Arabic" w:hAnsi="Adobe Arabic" w:cs="Adobe Arabic"/>
                                  <w:b/>
                                  <w:bCs/>
                                  <w:noProof/>
                                  <w:color w:val="002060"/>
                                  <w:kern w:val="24"/>
                                  <w:sz w:val="40"/>
                                  <w:szCs w:val="40"/>
                                  <w:rtl/>
                                </w:rPr>
                              </w:pPr>
                              <w:r>
                                <w:rPr>
                                  <w:rFonts w:ascii="Adobe Arabic" w:hAnsi="Adobe Arabic" w:cs="Adobe Arabic" w:hint="cs"/>
                                  <w:b/>
                                  <w:bCs/>
                                  <w:color w:val="002060"/>
                                  <w:sz w:val="36"/>
                                  <w:szCs w:val="36"/>
                                  <w:rtl/>
                                </w:rPr>
                                <w:t>عنصر الرقابة:</w:t>
                              </w:r>
                            </w:p>
                            <w:p w:rsidR="00FC7E58" w:rsidRPr="00EF0A50" w:rsidRDefault="00FC7E58" w:rsidP="000D0CA1">
                              <w:pPr>
                                <w:rPr>
                                  <w:rFonts w:ascii="Adobe Arabic" w:eastAsia="Roboto" w:hAnsi="Adobe Arabic" w:cs="Adobe Arabic"/>
                                  <w:color w:val="002060"/>
                                  <w:sz w:val="32"/>
                                  <w:szCs w:val="32"/>
                                  <w:lang w:bidi="ar-SY"/>
                                </w:rPr>
                              </w:pPr>
                            </w:p>
                          </w:txbxContent>
                        </wps:txbx>
                        <wps:bodyPr rot="0" vert="horz" wrap="square" lIns="36000" tIns="36000" rIns="0" bIns="36000" anchor="ctr" anchorCtr="0" upright="1">
                          <a:noAutofit/>
                        </wps:bodyPr>
                      </wps:wsp>
                      <wps:wsp>
                        <wps:cNvPr id="3392" name="Freeform: Shape 7443"/>
                        <wps:cNvSpPr>
                          <a:spLocks/>
                        </wps:cNvSpPr>
                        <wps:spPr bwMode="auto">
                          <a:xfrm flipH="1">
                            <a:off x="15621" y="0"/>
                            <a:ext cx="4673" cy="4673"/>
                          </a:xfrm>
                          <a:custGeom>
                            <a:avLst/>
                            <a:gdLst>
                              <a:gd name="T0" fmla="*/ 1 w 21408"/>
                              <a:gd name="T1" fmla="*/ 0 h 21337"/>
                              <a:gd name="T2" fmla="*/ 1 w 21408"/>
                              <a:gd name="T3" fmla="*/ 21336 h 21337"/>
                              <a:gd name="T4" fmla="*/ 21408 w 21408"/>
                              <a:gd name="T5" fmla="*/ 21336 h 21337"/>
                              <a:gd name="T6" fmla="*/ 21408 w 21408"/>
                              <a:gd name="T7" fmla="*/ 0 h 21337"/>
                              <a:gd name="T8" fmla="*/ 1 w 21408"/>
                              <a:gd name="T9" fmla="*/ 0 h 21337"/>
                              <a:gd name="T10" fmla="*/ 0 w 21408"/>
                              <a:gd name="T11" fmla="*/ 0 h 21337"/>
                              <a:gd name="T12" fmla="*/ 21408 w 21408"/>
                              <a:gd name="T13" fmla="*/ 21337 h 21337"/>
                            </a:gdLst>
                            <a:ahLst/>
                            <a:cxnLst>
                              <a:cxn ang="0">
                                <a:pos x="T0" y="T1"/>
                              </a:cxn>
                              <a:cxn ang="0">
                                <a:pos x="T2" y="T3"/>
                              </a:cxn>
                              <a:cxn ang="0">
                                <a:pos x="T4" y="T5"/>
                              </a:cxn>
                              <a:cxn ang="0">
                                <a:pos x="T6" y="T7"/>
                              </a:cxn>
                              <a:cxn ang="0">
                                <a:pos x="T8" y="T9"/>
                              </a:cxn>
                            </a:cxnLst>
                            <a:rect l="T10" t="T11" r="T12" b="T13"/>
                            <a:pathLst>
                              <a:path w="21408" h="21337" extrusionOk="0">
                                <a:moveTo>
                                  <a:pt x="1" y="0"/>
                                </a:moveTo>
                                <a:lnTo>
                                  <a:pt x="1" y="21336"/>
                                </a:lnTo>
                                <a:lnTo>
                                  <a:pt x="21408" y="21336"/>
                                </a:lnTo>
                                <a:lnTo>
                                  <a:pt x="21408" y="0"/>
                                </a:lnTo>
                                <a:lnTo>
                                  <a:pt x="1" y="0"/>
                                </a:lnTo>
                                <a:close/>
                              </a:path>
                            </a:pathLst>
                          </a:custGeom>
                          <a:solidFill>
                            <a:srgbClr val="00B05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7E58" w:rsidRDefault="00FC7E58" w:rsidP="000D0CA1">
                              <w:pPr>
                                <w:bidi w:val="0"/>
                                <w:jc w:val="center"/>
                                <w:rPr>
                                  <w:color w:val="FFFFFF"/>
                                  <w:sz w:val="40"/>
                                  <w:szCs w:val="40"/>
                                  <w:lang w:bidi="ar-SY"/>
                                </w:rPr>
                              </w:pPr>
                              <w:r>
                                <w:rPr>
                                  <w:color w:val="FFFFFF"/>
                                  <w:sz w:val="40"/>
                                  <w:szCs w:val="40"/>
                                  <w:lang w:bidi="ar-SY"/>
                                </w:rPr>
                                <w:t>3</w:t>
                              </w:r>
                            </w:p>
                          </w:txbxContent>
                        </wps:txbx>
                        <wps:bodyPr rot="0" vert="horz" wrap="square" lIns="91425" tIns="91425" rIns="91425" bIns="91425" anchor="ctr" anchorCtr="0" upright="1">
                          <a:noAutofit/>
                        </wps:bodyPr>
                      </wps:wsp>
                    </wpg:wgp>
                  </a:graphicData>
                </a:graphic>
              </wp:inline>
            </w:drawing>
          </mc:Choice>
          <mc:Fallback>
            <w:pict>
              <v:group id="_x0000_s1159" style="width:198.55pt;height:36.65pt;mso-position-horizontal-relative:char;mso-position-vertical-relative:line" coordorigin="-4933" coordsize="25227,5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">
                <v:shape id="Google Shape;1100;p23" o:spid="_x0000_s1160" type="#_x0000_t202" style="position:absolute;left:-4933;top:828;width:19771;height:4286;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f2t8UA&#10;AADbAAAADwAAAGRycy9kb3ducmV2LnhtbESPQWvCQBSE74X+h+UVvJS6iWCr0Y2IIIhQqrZQj4/s&#10;MwnJvo27q8Z/3y0Uehxm5htmvuhNK67kfG1ZQTpMQBAXVtdcKvj6XL9MQPiArLG1TAru5GGRPz7M&#10;MdP2xnu6HkIpIoR9hgqqELpMSl9UZNAPbUccvZN1BkOUrpTa4S3CTStHSfIqDdYcFyrsaFVR0Rwu&#10;RoFv0u32/Pwhd27/ro+TcerfvtdKDZ765QxEoD78h//aG61gOobfL/EHyP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x/a3xQAAANsAAAAPAAAAAAAAAAAAAAAAAJgCAABkcnMv&#10;ZG93bnJldi54bWxQSwUGAAAAAAQABAD1AAAAigMAAAAA&#10;" filled="f" stroked="f">
                  <v:textbox inset="1mm,1mm,0,1mm">
                    <w:txbxContent>
                      <w:p w:rsidR="00FC7E58" w:rsidRPr="00565C12" w:rsidRDefault="00FC7E58" w:rsidP="000D0CA1">
                        <w:pPr>
                          <w:jc w:val="left"/>
                          <w:rPr>
                            <w:rFonts w:ascii="Adobe Arabic" w:hAnsi="Adobe Arabic" w:cs="Adobe Arabic"/>
                            <w:b/>
                            <w:bCs/>
                            <w:noProof/>
                            <w:color w:val="002060"/>
                            <w:kern w:val="24"/>
                            <w:sz w:val="40"/>
                            <w:szCs w:val="40"/>
                            <w:rtl/>
                          </w:rPr>
                        </w:pPr>
                        <w:r>
                          <w:rPr>
                            <w:rFonts w:ascii="Adobe Arabic" w:hAnsi="Adobe Arabic" w:cs="Adobe Arabic" w:hint="cs"/>
                            <w:b/>
                            <w:bCs/>
                            <w:color w:val="002060"/>
                            <w:sz w:val="36"/>
                            <w:szCs w:val="36"/>
                            <w:rtl/>
                          </w:rPr>
                          <w:t>عنصر الرقابة:</w:t>
                        </w:r>
                      </w:p>
                      <w:p w:rsidR="00FC7E58" w:rsidRPr="00EF0A50" w:rsidRDefault="00FC7E58" w:rsidP="000D0CA1">
                        <w:pPr>
                          <w:rPr>
                            <w:rFonts w:ascii="Adobe Arabic" w:eastAsia="Roboto" w:hAnsi="Adobe Arabic" w:cs="Adobe Arabic"/>
                            <w:color w:val="002060"/>
                            <w:sz w:val="32"/>
                            <w:szCs w:val="32"/>
                            <w:lang w:bidi="ar-SY"/>
                          </w:rPr>
                        </w:pPr>
                      </w:p>
                    </w:txbxContent>
                  </v:textbox>
                </v:shape>
                <v:shape id="Freeform: Shape 7443" o:spid="_x0000_s1161" style="position:absolute;left:15621;width:4673;height:4673;flip:x;visibility:visible;mso-wrap-style:square;v-text-anchor:middle" coordsize="21408,21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uResIA&#10;AADdAAAADwAAAGRycy9kb3ducmV2LnhtbESP0YrCMBRE3xf8h3AF39a0FkSrUUpxUR+3ux9waa5t&#10;sbkpSdTu3xtB2MdhZs4w2/1oenEn5zvLCtJ5AoK4trrjRsHvz9fnCoQPyBp7y6Tgjzzsd5OPLeba&#10;Pvib7lVoRISwz1FBG8KQS+nrlgz6uR2Io3exzmCI0jVSO3xEuOnlIkmW0mDHcaHFgcqW6mt1MwrK&#10;YzUU59IV60PmCg5JirdTqtRsOhYbEIHG8B9+t09aQZatF/B6E5+A3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65F6wgAAAN0AAAAPAAAAAAAAAAAAAAAAAJgCAABkcnMvZG93&#10;bnJldi54bWxQSwUGAAAAAAQABAD1AAAAhwMAAAAA&#10;" adj="-11796480,,5400" path="m1,r,21336l21408,21336,21408,,1,xe" fillcolor="#00b050" stroked="f">
                  <v:stroke joinstyle="miter"/>
                  <v:formulas/>
                  <v:path arrowok="t" o:extrusionok="f" o:connecttype="custom" o:connectlocs="0,0;0,4673;4673,4673;4673,0;0,0" o:connectangles="0,0,0,0,0" textboxrect="0,0,21408,21337"/>
                  <v:textbox inset="2.53958mm,2.53958mm,2.53958mm,2.53958mm">
                    <w:txbxContent>
                      <w:p w:rsidR="00FC7E58" w:rsidRDefault="00FC7E58" w:rsidP="000D0CA1">
                        <w:pPr>
                          <w:bidi w:val="0"/>
                          <w:jc w:val="center"/>
                          <w:rPr>
                            <w:color w:val="FFFFFF"/>
                            <w:sz w:val="40"/>
                            <w:szCs w:val="40"/>
                            <w:lang w:bidi="ar-SY"/>
                          </w:rPr>
                        </w:pPr>
                        <w:r>
                          <w:rPr>
                            <w:color w:val="FFFFFF"/>
                            <w:sz w:val="40"/>
                            <w:szCs w:val="40"/>
                            <w:lang w:bidi="ar-SY"/>
                          </w:rPr>
                          <w:t>3</w:t>
                        </w:r>
                      </w:p>
                    </w:txbxContent>
                  </v:textbox>
                </v:shape>
                <w10:wrap anchorx="page"/>
                <w10:anchorlock/>
              </v:group>
            </w:pict>
          </mc:Fallback>
        </mc:AlternateContent>
      </w:r>
    </w:p>
    <w:p w:rsidR="000D0CA1" w:rsidRPr="00AB06BC" w:rsidRDefault="000D0CA1" w:rsidP="000D0CA1">
      <w:pPr>
        <w:rPr>
          <w:rtl/>
        </w:rPr>
      </w:pPr>
      <w:r w:rsidRPr="00AB06BC">
        <w:rPr>
          <w:rtl/>
        </w:rPr>
        <w:t>هي القدرة على رقابة الخطة الموضوعة وطريقة تنفيذها وتقييم هذه الخطط في النهاية، لذا تعتبر الرقابة آخر عناصر العملية الإدارية ولها العديد من الخطوات هي:</w:t>
      </w:r>
    </w:p>
    <w:p w:rsidR="000D0CA1" w:rsidRPr="006940C3" w:rsidRDefault="000D0CA1">
      <w:pPr>
        <w:pStyle w:val="ListParagraph"/>
        <w:numPr>
          <w:ilvl w:val="0"/>
          <w:numId w:val="11"/>
        </w:numPr>
        <w:rPr>
          <w:rFonts w:ascii="Sakkal Majalla" w:hAnsi="Sakkal Majalla" w:cs="Sakkal Majalla"/>
          <w:color w:val="002060"/>
          <w:sz w:val="34"/>
          <w:szCs w:val="34"/>
          <w:rtl/>
        </w:rPr>
      </w:pPr>
      <w:r w:rsidRPr="006940C3">
        <w:rPr>
          <w:rFonts w:ascii="Sakkal Majalla" w:hAnsi="Sakkal Majalla" w:cs="Sakkal Majalla"/>
          <w:color w:val="002060"/>
          <w:sz w:val="34"/>
          <w:szCs w:val="34"/>
          <w:rtl/>
        </w:rPr>
        <w:t>تحديد الهدف تبعًا للخطة الموضوعة.</w:t>
      </w:r>
    </w:p>
    <w:p w:rsidR="000D0CA1" w:rsidRPr="006940C3" w:rsidRDefault="000D0CA1">
      <w:pPr>
        <w:pStyle w:val="ListParagraph"/>
        <w:numPr>
          <w:ilvl w:val="0"/>
          <w:numId w:val="11"/>
        </w:numPr>
        <w:rPr>
          <w:rFonts w:ascii="Sakkal Majalla" w:hAnsi="Sakkal Majalla" w:cs="Sakkal Majalla"/>
          <w:color w:val="002060"/>
          <w:sz w:val="34"/>
          <w:szCs w:val="34"/>
          <w:rtl/>
        </w:rPr>
      </w:pPr>
      <w:r w:rsidRPr="006940C3">
        <w:rPr>
          <w:rFonts w:ascii="Sakkal Majalla" w:hAnsi="Sakkal Majalla" w:cs="Sakkal Majalla"/>
          <w:color w:val="002060"/>
          <w:sz w:val="34"/>
          <w:szCs w:val="34"/>
          <w:rtl/>
        </w:rPr>
        <w:t>قياس النتائج بشكل دوري التي تم الوصول إليها.</w:t>
      </w:r>
    </w:p>
    <w:p w:rsidR="000D0CA1" w:rsidRPr="006940C3" w:rsidRDefault="000D0CA1">
      <w:pPr>
        <w:pStyle w:val="ListParagraph"/>
        <w:numPr>
          <w:ilvl w:val="0"/>
          <w:numId w:val="11"/>
        </w:numPr>
        <w:rPr>
          <w:rFonts w:ascii="Sakkal Majalla" w:hAnsi="Sakkal Majalla" w:cs="Sakkal Majalla"/>
          <w:color w:val="002060"/>
          <w:sz w:val="34"/>
          <w:szCs w:val="34"/>
          <w:rtl/>
        </w:rPr>
      </w:pPr>
      <w:r w:rsidRPr="006940C3">
        <w:rPr>
          <w:rFonts w:ascii="Sakkal Majalla" w:hAnsi="Sakkal Majalla" w:cs="Sakkal Majalla"/>
          <w:color w:val="002060"/>
          <w:sz w:val="34"/>
          <w:szCs w:val="34"/>
          <w:rtl/>
        </w:rPr>
        <w:t>مقارنة تلك النتائج بالأهداف الموضوعة.</w:t>
      </w:r>
    </w:p>
    <w:p w:rsidR="000D0CA1" w:rsidRPr="006940C3" w:rsidRDefault="000D0CA1">
      <w:pPr>
        <w:pStyle w:val="ListParagraph"/>
        <w:numPr>
          <w:ilvl w:val="0"/>
          <w:numId w:val="11"/>
        </w:numPr>
        <w:rPr>
          <w:rFonts w:ascii="Sakkal Majalla" w:hAnsi="Sakkal Majalla" w:cs="Sakkal Majalla"/>
          <w:color w:val="002060"/>
          <w:sz w:val="34"/>
          <w:szCs w:val="34"/>
          <w:rtl/>
        </w:rPr>
      </w:pPr>
      <w:r w:rsidRPr="006940C3">
        <w:rPr>
          <w:rFonts w:ascii="Sakkal Majalla" w:hAnsi="Sakkal Majalla" w:cs="Sakkal Majalla"/>
          <w:color w:val="002060"/>
          <w:sz w:val="34"/>
          <w:szCs w:val="34"/>
          <w:rtl/>
        </w:rPr>
        <w:t>البحث عن الأخطاء ومحاولة تلافيها.</w:t>
      </w:r>
    </w:p>
    <w:p w:rsidR="000D0CA1" w:rsidRPr="006940C3" w:rsidRDefault="000D0CA1">
      <w:pPr>
        <w:pStyle w:val="ListParagraph"/>
        <w:numPr>
          <w:ilvl w:val="0"/>
          <w:numId w:val="11"/>
        </w:numPr>
        <w:rPr>
          <w:rFonts w:ascii="Sakkal Majalla" w:hAnsi="Sakkal Majalla" w:cs="Sakkal Majalla"/>
          <w:color w:val="002060"/>
          <w:sz w:val="34"/>
          <w:szCs w:val="34"/>
          <w:rtl/>
        </w:rPr>
      </w:pPr>
      <w:r w:rsidRPr="006940C3">
        <w:rPr>
          <w:rFonts w:ascii="Sakkal Majalla" w:hAnsi="Sakkal Majalla" w:cs="Sakkal Majalla" w:hint="cs"/>
          <w:color w:val="002060"/>
          <w:sz w:val="34"/>
          <w:szCs w:val="34"/>
          <w:rtl/>
        </w:rPr>
        <w:t>اتخاذ</w:t>
      </w:r>
      <w:r w:rsidRPr="006940C3">
        <w:rPr>
          <w:rFonts w:ascii="Sakkal Majalla" w:hAnsi="Sakkal Majalla" w:cs="Sakkal Majalla"/>
          <w:color w:val="002060"/>
          <w:sz w:val="34"/>
          <w:szCs w:val="34"/>
          <w:rtl/>
        </w:rPr>
        <w:t xml:space="preserve"> الخطوات التصحيحية المناسبة.</w:t>
      </w:r>
    </w:p>
    <w:p w:rsidR="000D0CA1" w:rsidRDefault="000D0CA1">
      <w:pPr>
        <w:pStyle w:val="ListParagraph"/>
        <w:keepLines/>
        <w:numPr>
          <w:ilvl w:val="0"/>
          <w:numId w:val="11"/>
        </w:numPr>
        <w:rPr>
          <w:rFonts w:ascii="Sakkal Majalla" w:hAnsi="Sakkal Majalla" w:cs="Sakkal Majalla"/>
          <w:b/>
          <w:bCs/>
          <w:color w:val="002060"/>
          <w:sz w:val="20"/>
          <w:szCs w:val="20"/>
        </w:rPr>
      </w:pPr>
      <w:r w:rsidRPr="006940C3">
        <w:rPr>
          <w:rFonts w:ascii="Sakkal Majalla" w:hAnsi="Sakkal Majalla" w:cs="Sakkal Majalla"/>
          <w:color w:val="002060"/>
          <w:sz w:val="34"/>
          <w:szCs w:val="34"/>
          <w:rtl/>
        </w:rPr>
        <w:t>المتابعة بشكل مستمر حتى لا يحدث أخطاء جديدة.</w:t>
      </w:r>
    </w:p>
    <w:p w:rsidR="000D0CA1" w:rsidRDefault="000D0CA1" w:rsidP="000D0CA1">
      <w:pPr>
        <w:keepLines/>
        <w:rPr>
          <w:rFonts w:ascii="Sakkal Majalla" w:hAnsi="Sakkal Majalla"/>
          <w:b/>
          <w:bCs/>
          <w:color w:val="002060"/>
          <w:sz w:val="20"/>
          <w:szCs w:val="20"/>
          <w:rtl/>
        </w:rPr>
      </w:pPr>
      <w:r>
        <w:rPr>
          <w:noProof/>
        </w:rPr>
        <mc:AlternateContent>
          <mc:Choice Requires="wpg">
            <w:drawing>
              <wp:inline distT="0" distB="0" distL="0" distR="0" wp14:anchorId="44148049" wp14:editId="618A3F44">
                <wp:extent cx="5731510" cy="474980"/>
                <wp:effectExtent l="0" t="0" r="2540" b="1270"/>
                <wp:docPr id="3284" name="Group 32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474980"/>
                          <a:chOff x="0" y="0"/>
                          <a:chExt cx="60883" cy="5050"/>
                        </a:xfrm>
                      </wpg:grpSpPr>
                      <wpg:grpSp>
                        <wpg:cNvPr id="3285" name="Group 256587"/>
                        <wpg:cNvGrpSpPr>
                          <a:grpSpLocks/>
                        </wpg:cNvGrpSpPr>
                        <wpg:grpSpPr bwMode="auto">
                          <a:xfrm>
                            <a:off x="0" y="0"/>
                            <a:ext cx="60883" cy="5050"/>
                            <a:chOff x="0" y="159"/>
                            <a:chExt cx="60891" cy="5058"/>
                          </a:xfrm>
                        </wpg:grpSpPr>
                        <wpg:grpSp>
                          <wpg:cNvPr id="3286" name="Group 256588"/>
                          <wpg:cNvGrpSpPr>
                            <a:grpSpLocks/>
                          </wpg:cNvGrpSpPr>
                          <wpg:grpSpPr bwMode="auto">
                            <a:xfrm>
                              <a:off x="48488" y="159"/>
                              <a:ext cx="12403" cy="5058"/>
                              <a:chOff x="42218" y="223"/>
                              <a:chExt cx="18094" cy="7110"/>
                            </a:xfrm>
                          </wpg:grpSpPr>
                          <wps:wsp>
                            <wps:cNvPr id="3287"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42218" y="223"/>
                                <a:ext cx="18095" cy="7110"/>
                              </a:xfrm>
                              <a:prstGeom prst="roundRect">
                                <a:avLst>
                                  <a:gd name="adj" fmla="val 50000"/>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FC7E58" w:rsidRPr="00BB0D09" w:rsidRDefault="00FC7E58" w:rsidP="000D0CA1">
                                  <w:pPr>
                                    <w:pStyle w:val="NoSpacing"/>
                                    <w:keepNext/>
                                    <w:rPr>
                                      <w:color w:val="FFFFFF" w:themeColor="background1"/>
                                      <w:lang w:bidi="ar-SY"/>
                                    </w:rPr>
                                  </w:pPr>
                                  <w:r>
                                    <w:rPr>
                                      <w:rFonts w:hint="cs"/>
                                      <w:rtl/>
                                      <w:lang w:bidi="ar-SY"/>
                                    </w:rPr>
                                    <w:t xml:space="preserve">       </w:t>
                                  </w:r>
                                  <w:r w:rsidRPr="00BB0D09">
                                    <w:rPr>
                                      <w:rFonts w:hint="cs"/>
                                      <w:color w:val="FFFFFF" w:themeColor="background1"/>
                                      <w:rtl/>
                                      <w:lang w:bidi="ar-SY"/>
                                    </w:rPr>
                                    <w:t>تمرين:</w:t>
                                  </w:r>
                                </w:p>
                                <w:p w:rsidR="00FC7E58" w:rsidRDefault="00FC7E58" w:rsidP="000D0CA1">
                                  <w:pPr>
                                    <w:pStyle w:val="NoSpacing"/>
                                    <w:keepNext/>
                                    <w:rPr>
                                      <w:rtl/>
                                      <w:lang w:bidi="ar-SY"/>
                                    </w:rPr>
                                  </w:pPr>
                                </w:p>
                                <w:p w:rsidR="00FC7E58" w:rsidRDefault="00FC7E58" w:rsidP="000D0CA1">
                                  <w:pPr>
                                    <w:jc w:val="left"/>
                                    <w:rPr>
                                      <w:b/>
                                      <w:bCs/>
                                      <w:rtl/>
                                    </w:rPr>
                                  </w:pPr>
                                </w:p>
                              </w:txbxContent>
                            </wps:txbx>
                            <wps:bodyPr rot="0" vert="horz" wrap="square" lIns="91440" tIns="45720" rIns="91440" bIns="45720" anchor="ctr" anchorCtr="0" upright="1">
                              <a:noAutofit/>
                            </wps:bodyPr>
                          </wps:wsp>
                          <wps:wsp>
                            <wps:cNvPr id="3288"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53438" y="734"/>
                                <a:ext cx="5715" cy="5715"/>
                              </a:xfrm>
                              <a:prstGeom prst="ellipse">
                                <a:avLst/>
                              </a:prstGeom>
                              <a:solidFill>
                                <a:schemeClr val="tx1">
                                  <a:lumMod val="85000"/>
                                  <a:lumOff val="15000"/>
                                </a:schemeClr>
                              </a:solidFill>
                              <a:ln>
                                <a:noFill/>
                              </a:ln>
                              <a:effectLst>
                                <a:outerShdw dist="38100" dir="5400000" algn="t"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3289" name="Rectangle 256591"/>
                          <wps:cNvSpPr>
                            <a:spLocks noChangeArrowheads="1"/>
                          </wps:cNvSpPr>
                          <wps:spPr bwMode="auto">
                            <a:xfrm>
                              <a:off x="0" y="4929"/>
                              <a:ext cx="52002" cy="288"/>
                            </a:xfrm>
                            <a:prstGeom prst="rect">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3290" name="Group 227"/>
                        <wpg:cNvGrpSpPr>
                          <a:grpSpLocks/>
                        </wpg:cNvGrpSpPr>
                        <wpg:grpSpPr bwMode="auto">
                          <a:xfrm>
                            <a:off x="56772" y="1605"/>
                            <a:ext cx="2465" cy="1976"/>
                            <a:chOff x="15206" y="34439"/>
                            <a:chExt cx="10267" cy="8230"/>
                          </a:xfrm>
                        </wpg:grpSpPr>
                        <wps:wsp>
                          <wps:cNvPr id="3291" name="Freeform: Shape 256593"/>
                          <wps:cNvSpPr>
                            <a:spLocks/>
                          </wps:cNvSpPr>
                          <wps:spPr bwMode="auto">
                            <a:xfrm>
                              <a:off x="15206" y="34439"/>
                              <a:ext cx="10267" cy="8231"/>
                            </a:xfrm>
                            <a:custGeom>
                              <a:avLst/>
                              <a:gdLst>
                                <a:gd name="T0" fmla="*/ 120289 w 896698"/>
                                <a:gd name="T1" fmla="*/ 40017 h 718843"/>
                                <a:gd name="T2" fmla="*/ 38358 w 896698"/>
                                <a:gd name="T3" fmla="*/ 121947 h 718843"/>
                                <a:gd name="T4" fmla="*/ 38358 w 896698"/>
                                <a:gd name="T5" fmla="*/ 479501 h 718843"/>
                                <a:gd name="T6" fmla="*/ 120289 w 896698"/>
                                <a:gd name="T7" fmla="*/ 561432 h 718843"/>
                                <a:gd name="T8" fmla="*/ 635075 w 896698"/>
                                <a:gd name="T9" fmla="*/ 561432 h 718843"/>
                                <a:gd name="T10" fmla="*/ 633552 w 896698"/>
                                <a:gd name="T11" fmla="*/ 559909 h 718843"/>
                                <a:gd name="T12" fmla="*/ 701008 w 896698"/>
                                <a:gd name="T13" fmla="*/ 559909 h 718843"/>
                                <a:gd name="T14" fmla="*/ 741193 w 896698"/>
                                <a:gd name="T15" fmla="*/ 601028 h 718843"/>
                                <a:gd name="T16" fmla="*/ 740463 w 896698"/>
                                <a:gd name="T17" fmla="*/ 601028 h 718843"/>
                                <a:gd name="T18" fmla="*/ 772564 w 896698"/>
                                <a:gd name="T19" fmla="*/ 633128 h 718843"/>
                                <a:gd name="T20" fmla="*/ 788929 w 896698"/>
                                <a:gd name="T21" fmla="*/ 649874 h 718843"/>
                                <a:gd name="T22" fmla="*/ 789121 w 896698"/>
                                <a:gd name="T23" fmla="*/ 649686 h 718843"/>
                                <a:gd name="T24" fmla="*/ 852611 w 896698"/>
                                <a:gd name="T25" fmla="*/ 713175 h 718843"/>
                                <a:gd name="T26" fmla="*/ 852611 w 896698"/>
                                <a:gd name="T27" fmla="*/ 616016 h 718843"/>
                                <a:gd name="T28" fmla="*/ 852635 w 896698"/>
                                <a:gd name="T29" fmla="*/ 616016 h 718843"/>
                                <a:gd name="T30" fmla="*/ 852635 w 896698"/>
                                <a:gd name="T31" fmla="*/ 559909 h 718843"/>
                                <a:gd name="T32" fmla="*/ 896721 w 896698"/>
                                <a:gd name="T33" fmla="*/ 559909 h 718843"/>
                                <a:gd name="T34" fmla="*/ 896721 w 896698"/>
                                <a:gd name="T35" fmla="*/ 561432 h 718843"/>
                                <a:gd name="T36" fmla="*/ 906434 w 896698"/>
                                <a:gd name="T37" fmla="*/ 561432 h 718843"/>
                                <a:gd name="T38" fmla="*/ 988364 w 896698"/>
                                <a:gd name="T39" fmla="*/ 479501 h 718843"/>
                                <a:gd name="T40" fmla="*/ 988364 w 896698"/>
                                <a:gd name="T41" fmla="*/ 121947 h 718843"/>
                                <a:gd name="T42" fmla="*/ 906434 w 896698"/>
                                <a:gd name="T43" fmla="*/ 40017 h 718843"/>
                                <a:gd name="T44" fmla="*/ 100245 w 896698"/>
                                <a:gd name="T45" fmla="*/ 0 h 718843"/>
                                <a:gd name="T46" fmla="*/ 926476 w 896698"/>
                                <a:gd name="T47" fmla="*/ 0 h 718843"/>
                                <a:gd name="T48" fmla="*/ 1026720 w 896698"/>
                                <a:gd name="T49" fmla="*/ 100244 h 718843"/>
                                <a:gd name="T50" fmla="*/ 1026720 w 896698"/>
                                <a:gd name="T51" fmla="*/ 501205 h 718843"/>
                                <a:gd name="T52" fmla="*/ 926476 w 896698"/>
                                <a:gd name="T53" fmla="*/ 601447 h 718843"/>
                                <a:gd name="T54" fmla="*/ 896721 w 896698"/>
                                <a:gd name="T55" fmla="*/ 601447 h 718843"/>
                                <a:gd name="T56" fmla="*/ 896721 w 896698"/>
                                <a:gd name="T57" fmla="*/ 823076 h 718843"/>
                                <a:gd name="T58" fmla="*/ 675091 w 896698"/>
                                <a:gd name="T59" fmla="*/ 601447 h 718843"/>
                                <a:gd name="T60" fmla="*/ 100245 w 896698"/>
                                <a:gd name="T61" fmla="*/ 601447 h 718843"/>
                                <a:gd name="T62" fmla="*/ 0 w 896698"/>
                                <a:gd name="T63" fmla="*/ 501205 h 718843"/>
                                <a:gd name="T64" fmla="*/ 0 w 896698"/>
                                <a:gd name="T65" fmla="*/ 100244 h 718843"/>
                                <a:gd name="T66" fmla="*/ 100245 w 896698"/>
                                <a:gd name="T67" fmla="*/ 0 h 718843"/>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Lst>
                              <a:ahLst/>
                              <a:cxnLst>
                                <a:cxn ang="T68">
                                  <a:pos x="T0" y="T1"/>
                                </a:cxn>
                                <a:cxn ang="T69">
                                  <a:pos x="T2" y="T3"/>
                                </a:cxn>
                                <a:cxn ang="T70">
                                  <a:pos x="T4" y="T5"/>
                                </a:cxn>
                                <a:cxn ang="T71">
                                  <a:pos x="T6" y="T7"/>
                                </a:cxn>
                                <a:cxn ang="T72">
                                  <a:pos x="T8" y="T9"/>
                                </a:cxn>
                                <a:cxn ang="T73">
                                  <a:pos x="T10" y="T11"/>
                                </a:cxn>
                                <a:cxn ang="T74">
                                  <a:pos x="T12" y="T13"/>
                                </a:cxn>
                                <a:cxn ang="T75">
                                  <a:pos x="T14" y="T15"/>
                                </a:cxn>
                                <a:cxn ang="T76">
                                  <a:pos x="T16" y="T17"/>
                                </a:cxn>
                                <a:cxn ang="T77">
                                  <a:pos x="T18" y="T19"/>
                                </a:cxn>
                                <a:cxn ang="T78">
                                  <a:pos x="T20" y="T21"/>
                                </a:cxn>
                                <a:cxn ang="T79">
                                  <a:pos x="T22" y="T23"/>
                                </a:cxn>
                                <a:cxn ang="T80">
                                  <a:pos x="T24" y="T25"/>
                                </a:cxn>
                                <a:cxn ang="T81">
                                  <a:pos x="T26" y="T27"/>
                                </a:cxn>
                                <a:cxn ang="T82">
                                  <a:pos x="T28" y="T29"/>
                                </a:cxn>
                                <a:cxn ang="T83">
                                  <a:pos x="T30" y="T31"/>
                                </a:cxn>
                                <a:cxn ang="T84">
                                  <a:pos x="T32" y="T33"/>
                                </a:cxn>
                                <a:cxn ang="T85">
                                  <a:pos x="T34" y="T35"/>
                                </a:cxn>
                                <a:cxn ang="T86">
                                  <a:pos x="T36" y="T37"/>
                                </a:cxn>
                                <a:cxn ang="T87">
                                  <a:pos x="T38" y="T39"/>
                                </a:cxn>
                                <a:cxn ang="T88">
                                  <a:pos x="T40" y="T41"/>
                                </a:cxn>
                                <a:cxn ang="T89">
                                  <a:pos x="T42" y="T43"/>
                                </a:cxn>
                                <a:cxn ang="T90">
                                  <a:pos x="T44" y="T45"/>
                                </a:cxn>
                                <a:cxn ang="T91">
                                  <a:pos x="T46" y="T47"/>
                                </a:cxn>
                                <a:cxn ang="T92">
                                  <a:pos x="T48" y="T49"/>
                                </a:cxn>
                                <a:cxn ang="T93">
                                  <a:pos x="T50" y="T51"/>
                                </a:cxn>
                                <a:cxn ang="T94">
                                  <a:pos x="T52" y="T53"/>
                                </a:cxn>
                                <a:cxn ang="T95">
                                  <a:pos x="T54" y="T55"/>
                                </a:cxn>
                                <a:cxn ang="T96">
                                  <a:pos x="T56" y="T57"/>
                                </a:cxn>
                                <a:cxn ang="T97">
                                  <a:pos x="T58" y="T59"/>
                                </a:cxn>
                                <a:cxn ang="T98">
                                  <a:pos x="T60" y="T61"/>
                                </a:cxn>
                                <a:cxn ang="T99">
                                  <a:pos x="T62" y="T63"/>
                                </a:cxn>
                                <a:cxn ang="T100">
                                  <a:pos x="T64" y="T65"/>
                                </a:cxn>
                                <a:cxn ang="T101">
                                  <a:pos x="T66" y="T67"/>
                                </a:cxn>
                              </a:cxnLst>
                              <a:rect l="0" t="0" r="r" b="b"/>
                              <a:pathLst>
                                <a:path w="896698" h="718843">
                                  <a:moveTo>
                                    <a:pt x="105056" y="34949"/>
                                  </a:moveTo>
                                  <a:cubicBezTo>
                                    <a:pt x="65536" y="34949"/>
                                    <a:pt x="33500" y="66985"/>
                                    <a:pt x="33500" y="106504"/>
                                  </a:cubicBezTo>
                                  <a:lnTo>
                                    <a:pt x="33500" y="418778"/>
                                  </a:lnTo>
                                  <a:cubicBezTo>
                                    <a:pt x="33500" y="458296"/>
                                    <a:pt x="65536" y="490333"/>
                                    <a:pt x="105056" y="490333"/>
                                  </a:cubicBezTo>
                                  <a:lnTo>
                                    <a:pt x="554650" y="490333"/>
                                  </a:lnTo>
                                  <a:lnTo>
                                    <a:pt x="553320" y="489003"/>
                                  </a:lnTo>
                                  <a:lnTo>
                                    <a:pt x="612234" y="489003"/>
                                  </a:lnTo>
                                  <a:lnTo>
                                    <a:pt x="647330" y="524915"/>
                                  </a:lnTo>
                                  <a:lnTo>
                                    <a:pt x="646692" y="524915"/>
                                  </a:lnTo>
                                  <a:lnTo>
                                    <a:pt x="674728" y="552950"/>
                                  </a:lnTo>
                                  <a:lnTo>
                                    <a:pt x="689020" y="567575"/>
                                  </a:lnTo>
                                  <a:lnTo>
                                    <a:pt x="689188" y="567411"/>
                                  </a:lnTo>
                                  <a:lnTo>
                                    <a:pt x="744638" y="622860"/>
                                  </a:lnTo>
                                  <a:lnTo>
                                    <a:pt x="744638" y="538005"/>
                                  </a:lnTo>
                                  <a:lnTo>
                                    <a:pt x="744659" y="538005"/>
                                  </a:lnTo>
                                  <a:lnTo>
                                    <a:pt x="744659" y="489003"/>
                                  </a:lnTo>
                                  <a:lnTo>
                                    <a:pt x="783162" y="489003"/>
                                  </a:lnTo>
                                  <a:lnTo>
                                    <a:pt x="783162" y="490333"/>
                                  </a:lnTo>
                                  <a:lnTo>
                                    <a:pt x="791645" y="490333"/>
                                  </a:lnTo>
                                  <a:cubicBezTo>
                                    <a:pt x="831163" y="490333"/>
                                    <a:pt x="863199" y="458296"/>
                                    <a:pt x="863199" y="418778"/>
                                  </a:cubicBezTo>
                                  <a:lnTo>
                                    <a:pt x="863199" y="106504"/>
                                  </a:lnTo>
                                  <a:cubicBezTo>
                                    <a:pt x="863199" y="66985"/>
                                    <a:pt x="831163" y="34949"/>
                                    <a:pt x="791645" y="34949"/>
                                  </a:cubicBezTo>
                                  <a:lnTo>
                                    <a:pt x="105056" y="34949"/>
                                  </a:lnTo>
                                  <a:close/>
                                  <a:moveTo>
                                    <a:pt x="87550" y="0"/>
                                  </a:moveTo>
                                  <a:lnTo>
                                    <a:pt x="809149" y="0"/>
                                  </a:lnTo>
                                  <a:cubicBezTo>
                                    <a:pt x="857502" y="0"/>
                                    <a:pt x="896698" y="39197"/>
                                    <a:pt x="896698" y="87549"/>
                                  </a:cubicBezTo>
                                  <a:lnTo>
                                    <a:pt x="896698" y="437733"/>
                                  </a:lnTo>
                                  <a:cubicBezTo>
                                    <a:pt x="896698" y="486085"/>
                                    <a:pt x="857502" y="525281"/>
                                    <a:pt x="809149" y="525281"/>
                                  </a:cubicBezTo>
                                  <a:lnTo>
                                    <a:pt x="783162" y="525281"/>
                                  </a:lnTo>
                                  <a:lnTo>
                                    <a:pt x="783162" y="718843"/>
                                  </a:lnTo>
                                  <a:lnTo>
                                    <a:pt x="589599" y="525281"/>
                                  </a:lnTo>
                                  <a:lnTo>
                                    <a:pt x="87550" y="525281"/>
                                  </a:lnTo>
                                  <a:cubicBezTo>
                                    <a:pt x="39198" y="525281"/>
                                    <a:pt x="0" y="486085"/>
                                    <a:pt x="0" y="437733"/>
                                  </a:cubicBezTo>
                                  <a:lnTo>
                                    <a:pt x="0" y="87549"/>
                                  </a:lnTo>
                                  <a:cubicBezTo>
                                    <a:pt x="0" y="39197"/>
                                    <a:pt x="39198" y="0"/>
                                    <a:pt x="87550" y="0"/>
                                  </a:cubicBezTo>
                                  <a:close/>
                                </a:path>
                              </a:pathLst>
                            </a:cu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92" name="Rectangle: Rounded Corners 256594"/>
                          <wps:cNvSpPr>
                            <a:spLocks noChangeArrowheads="1"/>
                          </wps:cNvSpPr>
                          <wps:spPr bwMode="auto">
                            <a:xfrm rot="5400000">
                              <a:off x="18939" y="33239"/>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93" name="Rectangle: Rounded Corners 256595"/>
                          <wps:cNvSpPr>
                            <a:spLocks noChangeArrowheads="1"/>
                          </wps:cNvSpPr>
                          <wps:spPr bwMode="auto">
                            <a:xfrm rot="5400000">
                              <a:off x="23239" y="35143"/>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94" name="Rectangle: Rounded Corners 256596"/>
                          <wps:cNvSpPr>
                            <a:spLocks noChangeArrowheads="1"/>
                          </wps:cNvSpPr>
                          <wps:spPr bwMode="auto">
                            <a:xfrm rot="5400000">
                              <a:off x="17034" y="36042"/>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95" name="Rectangle: Rounded Corners 256597"/>
                          <wps:cNvSpPr>
                            <a:spLocks noChangeArrowheads="1"/>
                          </wps:cNvSpPr>
                          <wps:spPr bwMode="auto">
                            <a:xfrm rot="5400000">
                              <a:off x="18938" y="36518"/>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96" name="Rectangle: Rounded Corners 256598"/>
                          <wps:cNvSpPr>
                            <a:spLocks noChangeArrowheads="1"/>
                          </wps:cNvSpPr>
                          <wps:spPr bwMode="auto">
                            <a:xfrm rot="5400000">
                              <a:off x="22038" y="34847"/>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97" name="Rectangle: Rounded Corners 256599"/>
                          <wps:cNvSpPr>
                            <a:spLocks noChangeArrowheads="1"/>
                          </wps:cNvSpPr>
                          <wps:spPr bwMode="auto">
                            <a:xfrm rot="5400000">
                              <a:off x="18939" y="34991"/>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98" name="Rectangle: Rounded Corners 256600"/>
                          <wps:cNvSpPr>
                            <a:spLocks noChangeArrowheads="1"/>
                          </wps:cNvSpPr>
                          <wps:spPr bwMode="auto">
                            <a:xfrm rot="5400000">
                              <a:off x="23239" y="36895"/>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99" name="Rectangle: Rounded Corners 256601"/>
                          <wps:cNvSpPr>
                            <a:spLocks noChangeArrowheads="1"/>
                          </wps:cNvSpPr>
                          <wps:spPr bwMode="auto">
                            <a:xfrm rot="5400000">
                              <a:off x="17034" y="37771"/>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300" name="Rectangle: Rounded Corners 256602"/>
                          <wps:cNvSpPr>
                            <a:spLocks noChangeArrowheads="1"/>
                          </wps:cNvSpPr>
                          <wps:spPr bwMode="auto">
                            <a:xfrm rot="5400000">
                              <a:off x="18938" y="38247"/>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301" name="Rectangle: Rounded Corners 256603"/>
                          <wps:cNvSpPr>
                            <a:spLocks noChangeArrowheads="1"/>
                          </wps:cNvSpPr>
                          <wps:spPr bwMode="auto">
                            <a:xfrm rot="5400000">
                              <a:off x="22038" y="36576"/>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wgp>
                  </a:graphicData>
                </a:graphic>
              </wp:inline>
            </w:drawing>
          </mc:Choice>
          <mc:Fallback>
            <w:pict>
              <v:group id="Group 3284" o:spid="_x0000_s1162" style="width:451.3pt;height:37.4pt;mso-position-horizontal-relative:char;mso-position-vertical-relative:line" coordsize="60883,5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">
                <v:group id="Group 256587" o:spid="_x0000_s1163" style="position:absolute;width:60883;height:5050" coordorigin=",159" coordsize="60891,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5LIejFAAAA3QAA&#10;AA8AAAAAAAAAAAAAAAAAqgIAAGRycy9kb3ducmV2LnhtbFBLBQYAAAAABAAEAPoAAACcAwAAAAA=&#10;">
                  <v:group id="Group 256588" o:spid="_x0000_s1164" style="position:absolute;left:48488;top:159;width:12403;height:5058" coordorigin="42218,223" coordsize="18094,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6Zv5/FAAAA3QAA&#10;AA8AAAAAAAAAAAAAAAAAqgIAAGRycy9kb3ducmV2LnhtbFBLBQYAAAAABAAEAPoAAACcAwAAAAA=&#10;">
                    <v:roundrect id="Rectangle: Rounded Corners 55" o:spid="_x0000_s1165" style="position:absolute;left:42218;top:223;width:18095;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LSEscA&#10;AADdAAAADwAAAGRycy9kb3ducmV2LnhtbESPQWvCQBSE7wX/w/IKvdVNVaxNXUUUxYvYxhZ6fGSf&#10;STD7NuxuY/TXu0Khx2FmvmGm887UoiXnK8sKXvoJCOLc6ooLBV+H9fMEhA/IGmvLpOBCHuaz3sMU&#10;U23P/EltFgoRIexTVFCG0KRS+rwkg75vG+LoHa0zGKJ0hdQOzxFuajlIkrE0WHFcKLGhZUn5Kfs1&#10;Ctzp8DP82G+6TfGdtavRdXfk/ZtST4/d4h1EoC78h//aW61gOJi8wv1NfAJyd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nC0hLHAAAA3QAAAA8AAAAAAAAAAAAAAAAAmAIAAGRy&#10;cy9kb3ducmV2LnhtbFBLBQYAAAAABAAEAPUAAACMAwAAAAA=&#10;" fillcolor="#00b050" stroked="f" strokeweight="1pt">
                      <v:stroke joinstyle="miter"/>
                      <v:textbox>
                        <w:txbxContent>
                          <w:p w:rsidR="00FC7E58" w:rsidRPr="00BB0D09" w:rsidRDefault="00FC7E58" w:rsidP="000D0CA1">
                            <w:pPr>
                              <w:pStyle w:val="NoSpacing"/>
                              <w:keepNext/>
                              <w:rPr>
                                <w:color w:val="FFFFFF" w:themeColor="background1"/>
                                <w:lang w:bidi="ar-SY"/>
                              </w:rPr>
                            </w:pPr>
                            <w:r>
                              <w:rPr>
                                <w:rFonts w:hint="cs"/>
                                <w:rtl/>
                                <w:lang w:bidi="ar-SY"/>
                              </w:rPr>
                              <w:t xml:space="preserve">       </w:t>
                            </w:r>
                            <w:r w:rsidRPr="00BB0D09">
                              <w:rPr>
                                <w:rFonts w:hint="cs"/>
                                <w:color w:val="FFFFFF" w:themeColor="background1"/>
                                <w:rtl/>
                                <w:lang w:bidi="ar-SY"/>
                              </w:rPr>
                              <w:t>تمرين:</w:t>
                            </w:r>
                          </w:p>
                          <w:p w:rsidR="00FC7E58" w:rsidRDefault="00FC7E58" w:rsidP="000D0CA1">
                            <w:pPr>
                              <w:pStyle w:val="NoSpacing"/>
                              <w:keepNext/>
                              <w:rPr>
                                <w:rtl/>
                                <w:lang w:bidi="ar-SY"/>
                              </w:rPr>
                            </w:pPr>
                          </w:p>
                          <w:p w:rsidR="00FC7E58" w:rsidRDefault="00FC7E58" w:rsidP="000D0CA1">
                            <w:pPr>
                              <w:jc w:val="left"/>
                              <w:rPr>
                                <w:b/>
                                <w:bCs/>
                                <w:rtl/>
                              </w:rPr>
                            </w:pPr>
                          </w:p>
                        </w:txbxContent>
                      </v:textbox>
                    </v:roundrect>
                    <v:oval id="Oval 61" o:spid="_x0000_s1166" style="position:absolute;left:53438;top:734;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kI8QA&#10;AADdAAAADwAAAGRycy9kb3ducmV2LnhtbERPu2rDMBTdC/kHcQPdajkpbh0nSgihhS4emjpDtot1&#10;Y5tYV8ZS/Pj7aih0PJz37jCZVgzUu8ayglUUgyAurW64UlD8fL6kIJxH1thaJgUzOTjsF087zLQd&#10;+ZuGs69ECGGXoYLa+y6T0pU1GXSR7YgDd7O9QR9gX0nd4xjCTSvXcfwmDTYcGmrs6FRTeT8/jAId&#10;vzeJLpL8VhzHfE6uG/lxyZV6Xk7HLQhPk/8X/7m/tILXdRrmhjfhCcj9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5CPEAAAA3QAAAA8AAAAAAAAAAAAAAAAAmAIAAGRycy9k&#10;b3ducmV2LnhtbFBLBQYAAAAABAAEAPUAAACJAwAAAAA=&#10;" fillcolor="#272727 [2749]" stroked="f" strokeweight="1pt">
                      <v:stroke joinstyle="miter"/>
                      <v:shadow on="t" color="black" opacity="26213f" origin=",-.5" offset="0,3pt"/>
                    </v:oval>
                  </v:group>
                  <v:rect id="Rectangle 256591" o:spid="_x0000_s1167" style="position:absolute;top:4929;width:52002;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CafMUA&#10;AADdAAAADwAAAGRycy9kb3ducmV2LnhtbESP0WrCQBRE3wv+w3IF3+qmsZSYuopaBH0oaPQDLtnb&#10;JDR7N+xuTfx7tyD4OMzMGWaxGkwrruR8Y1nB2zQBQVxa3XCl4HLevWYgfEDW2FomBTfysFqOXhaY&#10;a9vzia5FqESEsM9RQR1Cl0vpy5oM+qntiKP3Y53BEKWrpHbYR7hpZZokH9Jgw3Ghxo62NZW/xZ9R&#10;kGZNtXH95v1I3/3pkH3dZodjodRkPKw/QQQawjP8aO+1glmazeH/TXwCcn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wJp8xQAAAN0AAAAPAAAAAAAAAAAAAAAAAJgCAABkcnMv&#10;ZG93bnJldi54bWxQSwUGAAAAAAQABAD1AAAAigMAAAAA&#10;" fillcolor="#00b050" stroked="f" strokeweight="1pt"/>
                </v:group>
                <v:group id="Group 227" o:spid="_x0000_s1168" style="position:absolute;left:56772;top:1605;width:2465;height:1976" coordorigin="15206,34439" coordsize="10267,8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UUrcQAAADdAAAADwAAAGRycy9kb3ducmV2LnhtbERPy2rCQBTdF/yH4Qrd&#10;NZMYWmzqKCJWXEhBI5TuLplrEszcCZkxj7/vLApdHs57tRlNI3rqXG1ZQRLFIIgLq2suFVzzz5cl&#10;COeRNTaWScFEDjbr2dMKM20HPlN/8aUIIewyVFB532ZSuqIigy6yLXHgbrYz6APsSqk7HEK4aeQi&#10;jt+kwZpDQ4Ut7Soq7peHUXAYcNimyb4/3W+76Sd//fo+JaTU83zcfoDwNPp/8Z/7qBWki/ewP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UUrcQAAADdAAAA&#10;DwAAAAAAAAAAAAAAAACqAgAAZHJzL2Rvd25yZXYueG1sUEsFBgAAAAAEAAQA+gAAAJsDAAAAAA==&#10;">
                  <v:shape id="Freeform: Shape 256593" o:spid="_x0000_s1169" style="position:absolute;left:15206;top:34439;width:10267;height:8231;visibility:visible;mso-wrap-style:square;v-text-anchor:middle" coordsize="896698,7188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A/1MYA&#10;AADdAAAADwAAAGRycy9kb3ducmV2LnhtbESPQWvCQBSE74L/YXmF3nQThVJT11AUoZdAG0Xs7ZF9&#10;JovZtyG7xvjvu4VCj8PMfMOs89G2YqDeG8cK0nkCgrhy2nCt4HjYz15B+ICssXVMCh7kId9MJ2vM&#10;tLvzFw1lqEWEsM9QQRNCl0npq4Ys+rnriKN3cb3FEGVfS93jPcJtKxdJ8iItGo4LDXa0bai6ljer&#10;oBzOp0NRhM/lt7H1w5yKcb/TSj0/je9vIAKN4T/81/7QCpaLVQq/b+ITk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8A/1MYAAADdAAAADwAAAAAAAAAAAAAAAACYAgAAZHJz&#10;L2Rvd25yZXYueG1sUEsFBgAAAAAEAAQA9QAAAIsDAAAAAA==&#10;" path="m105056,34949v-39520,,-71556,32036,-71556,71555l33500,418778v,39518,32036,71555,71556,71555l554650,490333r-1330,-1330l612234,489003r35096,35912l646692,524915r28036,28035l689020,567575r168,-164l744638,622860r,-84855l744659,538005r,-49002l783162,489003r,1330l791645,490333v39518,,71554,-32037,71554,-71555l863199,106504v,-39519,-32036,-71555,-71554,-71555l105056,34949xm87550,l809149,v48353,,87549,39197,87549,87549l896698,437733v,48352,-39196,87548,-87549,87548l783162,525281r,193562l589599,525281r-502049,c39198,525281,,486085,,437733l,87549c,39197,39198,,87550,xe" fillcolor="white [3212]" stroked="f" strokeweight="1pt">
                    <v:stroke joinstyle="miter"/>
                    <v:path arrowok="t" o:connecttype="custom" o:connectlocs="1377,458;439,1396;439,5490;1377,6429;7271,6429;7254,6411;8026,6411;8487,6882;8478,6882;8846,7250;9033,7441;9035,7439;9762,8166;9762,7054;9762,7054;9762,6411;10267,6411;10267,6429;10378,6429;11317,5490;11317,1396;10378,458;1148,0;10608,0;11756,1148;11756,5739;10608,6887;10267,6887;10267,9425;7730,6887;1148,6887;0,5739;0,1148;1148,0" o:connectangles="0,0,0,0,0,0,0,0,0,0,0,0,0,0,0,0,0,0,0,0,0,0,0,0,0,0,0,0,0,0,0,0,0,0"/>
                  </v:shape>
                  <v:roundrect id="Rectangle: Rounded Corners 256594" o:spid="_x0000_s1170" style="position:absolute;left:18939;top:33239;width:375;height:5713;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lhDsQA&#10;AADdAAAADwAAAGRycy9kb3ducmV2LnhtbESPUWvCMBSF3wX/Q7jC3jRdBqKdUURwCD7Z+QOuzV1a&#10;1tyUJrbdfv0iCHs8nHO+w9nsRteInrpQe9bwushAEJfe1Gw1XD+P8xWIEJENNp5Jww8F2G2nkw3m&#10;xg98ob6IViQIhxw1VDG2uZShrMhhWPiWOHlfvnMYk+ysNB0OCe4aqbJsKR3WnBYqbOlQUfld3J2G&#10;cL3Y1XFQH3bYkypOv+e+CTetX2bj/h1EpDH+h5/tk9HwptYKHm/SE5D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pYQ7EAAAA3QAAAA8AAAAAAAAAAAAAAAAAmAIAAGRycy9k&#10;b3ducmV2LnhtbFBLBQYAAAAABAAEAPUAAACJAwAAAAA=&#10;" fillcolor="white [3212]" stroked="f" strokeweight="1pt">
                    <v:stroke joinstyle="miter"/>
                  </v:roundrect>
                  <v:roundrect id="Rectangle: Rounded Corners 256595" o:spid="_x0000_s1171" style="position:absolute;left:23239;top:35143;width:375;height:1905;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XElcMA&#10;AADdAAAADwAAAGRycy9kb3ducmV2LnhtbESP0YrCMBRE3xf8h3AF39bUCqLVKCIowj7Z9QOuzTUt&#10;NjeliW3dr98sCPs4zMwZZrMbbC06an3lWMFsmoAgLpyu2Ci4fh8/lyB8QNZYOyYFL/Kw244+Nphp&#10;1/OFujwYESHsM1RQhtBkUvqiJIt+6hri6N1dazFE2RqpW+wj3NYyTZKFtFhxXCixoUNJxSN/WgX+&#10;ejHLY5+eTL+nND//fHW1vyk1GQ/7NYhAQ/gPv9tnrWCerubw9yY+Abn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CXElcMAAADdAAAADwAAAAAAAAAAAAAAAACYAgAAZHJzL2Rv&#10;d25yZXYueG1sUEsFBgAAAAAEAAQA9QAAAIgDAAAAAA==&#10;" fillcolor="white [3212]" stroked="f" strokeweight="1pt">
                    <v:stroke joinstyle="miter"/>
                  </v:roundrect>
                  <v:roundrect id="Rectangle: Rounded Corners 256596" o:spid="_x0000_s1172" style="position:absolute;left:17034;top:36042;width:375;height:1904;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xc4cQA&#10;AADdAAAADwAAAGRycy9kb3ducmV2LnhtbESP0WrCQBRE3wv+w3IF3+rGtBSNriKCReiT0Q+4Zq+b&#10;YPZuyK5J7Nd3BaGPw8ycYVabwdaio9ZXjhXMpgkI4sLpio2C82n/PgfhA7LG2jEpeJCHzXr0tsJM&#10;u56P1OXBiAhhn6GCMoQmk9IXJVn0U9cQR+/qWoshytZI3WIf4baWaZJ8SYsVx4USG9qVVNzyu1Xg&#10;z0cz3/fpt+m3lOaH35+u9helJuNhuwQRaAj/4Vf7oBV8pItPeL6JT0C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MXOHEAAAA3QAAAA8AAAAAAAAAAAAAAAAAmAIAAGRycy9k&#10;b3ducmV2LnhtbFBLBQYAAAAABAAEAPUAAACJAwAAAAA=&#10;" fillcolor="white [3212]" stroked="f" strokeweight="1pt">
                    <v:stroke joinstyle="miter"/>
                  </v:roundrect>
                  <v:roundrect id="Rectangle: Rounded Corners 256597" o:spid="_x0000_s1173" style="position:absolute;left:18938;top:36518;width:375;height:952;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D5esQA&#10;AADdAAAADwAAAGRycy9kb3ducmV2LnhtbESP0WrCQBRE3wv+w3IF3+rGlBaNriKCReiT0Q+4Zq+b&#10;YPZuyK5J7Nd3BaGPw8ycYVabwdaio9ZXjhXMpgkI4sLpio2C82n/PgfhA7LG2jEpeJCHzXr0tsJM&#10;u56P1OXBiAhhn6GCMoQmk9IXJVn0U9cQR+/qWoshytZI3WIf4baWaZJ8SYsVx4USG9qVVNzyu1Xg&#10;z0cz3/fpt+m3lOaH35+u9helJuNhuwQRaAj/4Vf7oBV8pItPeL6JT0C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A+XrEAAAA3QAAAA8AAAAAAAAAAAAAAAAAmAIAAGRycy9k&#10;b3ducmV2LnhtbFBLBQYAAAAABAAEAPUAAACJAwAAAAA=&#10;" fillcolor="white [3212]" stroked="f" strokeweight="1pt">
                    <v:stroke joinstyle="miter"/>
                  </v:roundrect>
                  <v:roundrect id="Rectangle: Rounded Corners 256598" o:spid="_x0000_s1174" style="position:absolute;left:22038;top:34847;width:381;height:4300;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JnDcMA&#10;AADdAAAADwAAAGRycy9kb3ducmV2LnhtbESP0YrCMBRE3xf8h3CFfVtTuyBajSKCIvhk9QOuzTUt&#10;NjeliW13v94sLPg4zMwZZrUZbC06an3lWMF0koAgLpyu2Ci4XvZfcxA+IGusHZOCH/KwWY8+Vphp&#10;1/OZujwYESHsM1RQhtBkUvqiJIt+4hri6N1dazFE2RqpW+wj3NYyTZKZtFhxXCixoV1JxSN/WgX+&#10;ejbzfZ8eTL+lND/+nrra35T6HA/bJYhAQ3iH/9tHreA7Xczg7018An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FJnDcMAAADdAAAADwAAAAAAAAAAAAAAAACYAgAAZHJzL2Rv&#10;d25yZXYueG1sUEsFBgAAAAAEAAQA9QAAAIgDAAAAAA==&#10;" fillcolor="white [3212]" stroked="f" strokeweight="1pt">
                    <v:stroke joinstyle="miter"/>
                  </v:roundrect>
                  <v:roundrect id="Rectangle: Rounded Corners 256599" o:spid="_x0000_s1175" style="position:absolute;left:18939;top:34991;width:375;height:5713;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7ClsQA&#10;AADdAAAADwAAAGRycy9kb3ducmV2LnhtbESP0WrCQBRE3wv+w3IF3+rGFFqNriKCReiT0Q+4Zq+b&#10;YPZuyK5J7Nd3BaGPw8ycYVabwdaio9ZXjhXMpgkI4sLpio2C82n/PgfhA7LG2jEpeJCHzXr0tsJM&#10;u56P1OXBiAhhn6GCMoQmk9IXJVn0U9cQR+/qWoshytZI3WIf4baWaZJ8SosVx4USG9qVVNzyu1Xg&#10;z0cz3/fpt+m3lOaH35+u9helJuNhuwQRaAj/4Vf7oBV8pIsveL6JT0C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ewpbEAAAA3QAAAA8AAAAAAAAAAAAAAAAAmAIAAGRycy9k&#10;b3ducmV2LnhtbFBLBQYAAAAABAAEAPUAAACJAwAAAAA=&#10;" fillcolor="white [3212]" stroked="f" strokeweight="1pt">
                    <v:stroke joinstyle="miter"/>
                  </v:roundrect>
                  <v:roundrect id="Rectangle: Rounded Corners 256600" o:spid="_x0000_s1176" style="position:absolute;left:23239;top:36895;width:375;height:1905;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FW5MAA&#10;AADdAAAADwAAAGRycy9kb3ducmV2LnhtbERPzYrCMBC+L/gOYQRva2oXFq1GEUER9mTtA4zNmBab&#10;SWli2/XpN4cFjx/f/2Y32kb01PnasYLFPAFBXDpds1FQXI+fSxA+IGtsHJOCX/Kw204+NphpN/CF&#10;+jwYEUPYZ6igCqHNpPRlRRb93LXEkbu7zmKIsDNSdzjEcNvINEm+pcWaY0OFLR0qKh/50yrwxcUs&#10;j0N6MsOe0vz8+ukbf1NqNh33axCBxvAW/7vPWsFXuopz45v4BOT2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oFW5MAAAADdAAAADwAAAAAAAAAAAAAAAACYAgAAZHJzL2Rvd25y&#10;ZXYueG1sUEsFBgAAAAAEAAQA9QAAAIUDAAAAAA==&#10;" fillcolor="white [3212]" stroked="f" strokeweight="1pt">
                    <v:stroke joinstyle="miter"/>
                  </v:roundrect>
                  <v:roundrect id="Rectangle: Rounded Corners 256601" o:spid="_x0000_s1177" style="position:absolute;left:17034;top:37771;width:375;height:1904;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3zf8MA&#10;AADdAAAADwAAAGRycy9kb3ducmV2LnhtbESP0YrCMBRE3xf8h3AF39bUCqLVKCIowj7Z9QOuzTUt&#10;NjeliW3dr98sCPs4zMwZZrMbbC06an3lWMFsmoAgLpyu2Ci4fh8/lyB8QNZYOyYFL/Kw244+Nphp&#10;1/OFujwYESHsM1RQhtBkUvqiJIt+6hri6N1dazFE2RqpW+wj3NYyTZKFtFhxXCixoUNJxSN/WgX+&#10;ejHLY5+eTL+nND//fHW1vyk1GQ/7NYhAQ/gPv9tnrWCerlbw9yY+Abn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c3zf8MAAADdAAAADwAAAAAAAAAAAAAAAACYAgAAZHJzL2Rv&#10;d25yZXYueG1sUEsFBgAAAAAEAAQA9QAAAIgDAAAAAA==&#10;" fillcolor="white [3212]" stroked="f" strokeweight="1pt">
                    <v:stroke joinstyle="miter"/>
                  </v:roundrect>
                  <v:roundrect id="Rectangle: Rounded Corners 256602" o:spid="_x0000_s1178" style="position:absolute;left:18938;top:38247;width:375;height:952;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zA+MAA&#10;AADdAAAADwAAAGRycy9kb3ducmV2LnhtbERPzYrCMBC+C/sOYRa8aboVRKppEUER9mT1AcZmTIvN&#10;pDTZtu7Tm8PCHj++/10x2VYM1PvGsYKvZQKCuHK6YaPgdj0uNiB8QNbYOiYFL/JQ5B+zHWbajXyh&#10;oQxGxBD2GSqoQ+gyKX1Vk0W/dB1x5B6utxgi7I3UPY4x3LYyTZK1tNhwbKixo0NN1bP8sQr87WI2&#10;xzE9mXFPaXn+/R5af1dq/jnttyACTeFf/Oc+awWrVRL3xzfxCcj8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hzA+MAAAADdAAAADwAAAAAAAAAAAAAAAACYAgAAZHJzL2Rvd25y&#10;ZXYueG1sUEsFBgAAAAAEAAQA9QAAAIUDAAAAAA==&#10;" fillcolor="white [3212]" stroked="f" strokeweight="1pt">
                    <v:stroke joinstyle="miter"/>
                  </v:roundrect>
                  <v:roundrect id="Rectangle: Rounded Corners 256603" o:spid="_x0000_s1179" style="position:absolute;left:22038;top:36576;width:381;height:4300;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BlY8MA&#10;AADdAAAADwAAAGRycy9kb3ducmV2LnhtbESP0YrCMBRE3xf8h3CFfdumVhDpGkUERdgnu37Atbmb&#10;Fpub0sS2+vVGEPZxmJkzzGoz2kb01PnasYJZkoIgLp2u2Sg4/+6/liB8QNbYOCYFd/KwWU8+Vphr&#10;N/CJ+iIYESHsc1RQhdDmUvqyIos+cS1x9P5cZzFE2RmpOxwi3DYyS9OFtFhzXKiwpV1F5bW4WQX+&#10;fDLL/ZAdzLClrDg+fvrGX5T6nI7bbxCBxvAffrePWsF8ns7g9SY+Ab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VBlY8MAAADdAAAADwAAAAAAAAAAAAAAAACYAgAAZHJzL2Rv&#10;d25yZXYueG1sUEsFBgAAAAAEAAQA9QAAAIgDAAAAAA==&#10;" fillcolor="white [3212]" stroked="f" strokeweight="1pt">
                    <v:stroke joinstyle="miter"/>
                  </v:roundrect>
                </v:group>
                <w10:wrap anchorx="page"/>
                <w10:anchorlock/>
              </v:group>
            </w:pict>
          </mc:Fallback>
        </mc:AlternateContent>
      </w:r>
    </w:p>
    <w:p w:rsidR="000D0CA1" w:rsidRDefault="000D0CA1" w:rsidP="000D0CA1">
      <w:pPr>
        <w:rPr>
          <w:rtl/>
        </w:rPr>
      </w:pPr>
      <w:r>
        <w:rPr>
          <w:rFonts w:hint="cs"/>
          <w:rtl/>
        </w:rPr>
        <w:t>عزيزي المدرب وزع على المتدربين بطاقات مكتوب عليها عنصر من عناصر العملية الإدارية واطلب منهم شرح هذا العنصر</w:t>
      </w:r>
    </w:p>
    <w:p w:rsidR="000D0CA1" w:rsidRDefault="000D0CA1" w:rsidP="000D0CA1">
      <w:pPr>
        <w:rPr>
          <w:rtl/>
        </w:rPr>
      </w:pPr>
      <w:r>
        <w:rPr>
          <w:noProof/>
        </w:rPr>
        <mc:AlternateContent>
          <mc:Choice Requires="wpg">
            <w:drawing>
              <wp:inline distT="0" distB="0" distL="0" distR="0" wp14:anchorId="0FAA103D" wp14:editId="0A3DA34B">
                <wp:extent cx="5731510" cy="462280"/>
                <wp:effectExtent l="0" t="0" r="2540" b="0"/>
                <wp:docPr id="3260" name="Group 32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462280"/>
                          <a:chOff x="-1619" y="0"/>
                          <a:chExt cx="61055" cy="4927"/>
                        </a:xfrm>
                      </wpg:grpSpPr>
                      <wpg:grpSp>
                        <wpg:cNvPr id="3265" name="Group 256605"/>
                        <wpg:cNvGrpSpPr>
                          <a:grpSpLocks/>
                        </wpg:cNvGrpSpPr>
                        <wpg:grpSpPr bwMode="auto">
                          <a:xfrm>
                            <a:off x="-1619" y="0"/>
                            <a:ext cx="61055" cy="4927"/>
                            <a:chOff x="-1658" y="159"/>
                            <a:chExt cx="62550" cy="5058"/>
                          </a:xfrm>
                        </wpg:grpSpPr>
                        <wpg:grpSp>
                          <wpg:cNvPr id="3266" name="Group 256606"/>
                          <wpg:cNvGrpSpPr>
                            <a:grpSpLocks/>
                          </wpg:cNvGrpSpPr>
                          <wpg:grpSpPr bwMode="auto">
                            <a:xfrm>
                              <a:off x="44009" y="159"/>
                              <a:ext cx="16882" cy="5058"/>
                              <a:chOff x="35684" y="223"/>
                              <a:chExt cx="24628" cy="7110"/>
                            </a:xfrm>
                          </wpg:grpSpPr>
                          <wps:wsp>
                            <wps:cNvPr id="3267"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35684" y="223"/>
                                <a:ext cx="24629" cy="7110"/>
                              </a:xfrm>
                              <a:prstGeom prst="roundRect">
                                <a:avLst>
                                  <a:gd name="adj" fmla="val 50000"/>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FC7E58" w:rsidRPr="00BB0D09" w:rsidRDefault="00FC7E58" w:rsidP="000D0CA1">
                                  <w:pPr>
                                    <w:pStyle w:val="NoSpacing"/>
                                    <w:rPr>
                                      <w:b/>
                                      <w:color w:val="FFFFFF" w:themeColor="background1"/>
                                    </w:rPr>
                                  </w:pPr>
                                  <w:r>
                                    <w:rPr>
                                      <w:rFonts w:hint="cs"/>
                                      <w:rtl/>
                                      <w:lang w:bidi="ar-SY"/>
                                    </w:rPr>
                                    <w:t xml:space="preserve">       </w:t>
                                  </w:r>
                                  <w:r w:rsidRPr="00BB0D09">
                                    <w:rPr>
                                      <w:rFonts w:hint="cs"/>
                                      <w:color w:val="FFFFFF" w:themeColor="background1"/>
                                      <w:rtl/>
                                      <w:lang w:bidi="ar-SY"/>
                                    </w:rPr>
                                    <w:t>عزيزي المدرّب:</w:t>
                                  </w:r>
                                </w:p>
                              </w:txbxContent>
                            </wps:txbx>
                            <wps:bodyPr rot="0" vert="horz" wrap="square" lIns="91440" tIns="0" rIns="91440" bIns="45720" anchor="ctr" anchorCtr="0" upright="1">
                              <a:noAutofit/>
                            </wps:bodyPr>
                          </wps:wsp>
                          <wps:wsp>
                            <wps:cNvPr id="3268"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53438" y="734"/>
                                <a:ext cx="5715" cy="5715"/>
                              </a:xfrm>
                              <a:prstGeom prst="ellipse">
                                <a:avLst/>
                              </a:prstGeom>
                              <a:solidFill>
                                <a:schemeClr val="tx1">
                                  <a:lumMod val="85000"/>
                                  <a:lumOff val="15000"/>
                                </a:schemeClr>
                              </a:solidFill>
                              <a:ln>
                                <a:noFill/>
                              </a:ln>
                              <a:effectLst>
                                <a:outerShdw dist="38100" dir="5400000" algn="t"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3269" name="Rectangle 256609"/>
                          <wps:cNvSpPr>
                            <a:spLocks noChangeArrowheads="1"/>
                          </wps:cNvSpPr>
                          <wps:spPr bwMode="auto">
                            <a:xfrm>
                              <a:off x="-1658" y="4929"/>
                              <a:ext cx="50526" cy="288"/>
                            </a:xfrm>
                            <a:prstGeom prst="rect">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3270" name="Google Shape;333;p20"/>
                        <wpg:cNvGrpSpPr>
                          <a:grpSpLocks/>
                        </wpg:cNvGrpSpPr>
                        <wpg:grpSpPr bwMode="auto">
                          <a:xfrm>
                            <a:off x="55626" y="1238"/>
                            <a:ext cx="2443" cy="2444"/>
                            <a:chOff x="0" y="0"/>
                            <a:chExt cx="354364" cy="354745"/>
                          </a:xfrm>
                        </wpg:grpSpPr>
                        <wps:wsp>
                          <wps:cNvPr id="3271" name="Google Shape;334;p20"/>
                          <wps:cNvSpPr>
                            <a:spLocks/>
                          </wps:cNvSpPr>
                          <wps:spPr bwMode="auto">
                            <a:xfrm>
                              <a:off x="0" y="155108"/>
                              <a:ext cx="132667" cy="199288"/>
                            </a:xfrm>
                            <a:custGeom>
                              <a:avLst/>
                              <a:gdLst>
                                <a:gd name="T0" fmla="*/ 2239 w 4168"/>
                                <a:gd name="T1" fmla="*/ 343 h 6261"/>
                                <a:gd name="T2" fmla="*/ 3811 w 4168"/>
                                <a:gd name="T3" fmla="*/ 3414 h 6261"/>
                                <a:gd name="T4" fmla="*/ 2775 w 4168"/>
                                <a:gd name="T5" fmla="*/ 3831 h 6261"/>
                                <a:gd name="T6" fmla="*/ 2775 w 4168"/>
                                <a:gd name="T7" fmla="*/ 3462 h 6261"/>
                                <a:gd name="T8" fmla="*/ 3096 w 4168"/>
                                <a:gd name="T9" fmla="*/ 1712 h 6261"/>
                                <a:gd name="T10" fmla="*/ 1632 w 4168"/>
                                <a:gd name="T11" fmla="*/ 1271 h 6261"/>
                                <a:gd name="T12" fmla="*/ 1286 w 4168"/>
                                <a:gd name="T13" fmla="*/ 1843 h 6261"/>
                                <a:gd name="T14" fmla="*/ 1513 w 4168"/>
                                <a:gd name="T15" fmla="*/ 1843 h 6261"/>
                                <a:gd name="T16" fmla="*/ 2882 w 4168"/>
                                <a:gd name="T17" fmla="*/ 1950 h 6261"/>
                                <a:gd name="T18" fmla="*/ 2084 w 4168"/>
                                <a:gd name="T19" fmla="*/ 3319 h 6261"/>
                                <a:gd name="T20" fmla="*/ 870 w 4168"/>
                                <a:gd name="T21" fmla="*/ 2093 h 6261"/>
                                <a:gd name="T22" fmla="*/ 1405 w 4168"/>
                                <a:gd name="T23" fmla="*/ 3462 h 6261"/>
                                <a:gd name="T24" fmla="*/ 1405 w 4168"/>
                                <a:gd name="T25" fmla="*/ 3831 h 6261"/>
                                <a:gd name="T26" fmla="*/ 393 w 4168"/>
                                <a:gd name="T27" fmla="*/ 3414 h 6261"/>
                                <a:gd name="T28" fmla="*/ 1965 w 4168"/>
                                <a:gd name="T29" fmla="*/ 343 h 6261"/>
                                <a:gd name="T30" fmla="*/ 2429 w 4168"/>
                                <a:gd name="T31" fmla="*/ 3581 h 6261"/>
                                <a:gd name="T32" fmla="*/ 2715 w 4168"/>
                                <a:gd name="T33" fmla="*/ 4236 h 6261"/>
                                <a:gd name="T34" fmla="*/ 2072 w 4168"/>
                                <a:gd name="T35" fmla="*/ 4712 h 6261"/>
                                <a:gd name="T36" fmla="*/ 1429 w 4168"/>
                                <a:gd name="T37" fmla="*/ 4236 h 6261"/>
                                <a:gd name="T38" fmla="*/ 1715 w 4168"/>
                                <a:gd name="T39" fmla="*/ 3581 h 6261"/>
                                <a:gd name="T40" fmla="*/ 2429 w 4168"/>
                                <a:gd name="T41" fmla="*/ 3581 h 6261"/>
                                <a:gd name="T42" fmla="*/ 1906 w 4168"/>
                                <a:gd name="T43" fmla="*/ 9 h 6261"/>
                                <a:gd name="T44" fmla="*/ 60 w 4168"/>
                                <a:gd name="T45" fmla="*/ 3295 h 6261"/>
                                <a:gd name="T46" fmla="*/ 1036 w 4168"/>
                                <a:gd name="T47" fmla="*/ 4093 h 6261"/>
                                <a:gd name="T48" fmla="*/ 1 w 4168"/>
                                <a:gd name="T49" fmla="*/ 5022 h 6261"/>
                                <a:gd name="T50" fmla="*/ 167 w 4168"/>
                                <a:gd name="T51" fmla="*/ 6260 h 6261"/>
                                <a:gd name="T52" fmla="*/ 334 w 4168"/>
                                <a:gd name="T53" fmla="*/ 5022 h 6261"/>
                                <a:gd name="T54" fmla="*/ 1048 w 4168"/>
                                <a:gd name="T55" fmla="*/ 4450 h 6261"/>
                                <a:gd name="T56" fmla="*/ 3132 w 4168"/>
                                <a:gd name="T57" fmla="*/ 4450 h 6261"/>
                                <a:gd name="T58" fmla="*/ 3846 w 4168"/>
                                <a:gd name="T59" fmla="*/ 5022 h 6261"/>
                                <a:gd name="T60" fmla="*/ 4013 w 4168"/>
                                <a:gd name="T61" fmla="*/ 6260 h 6261"/>
                                <a:gd name="T62" fmla="*/ 4168 w 4168"/>
                                <a:gd name="T63" fmla="*/ 5022 h 6261"/>
                                <a:gd name="T64" fmla="*/ 3120 w 4168"/>
                                <a:gd name="T65" fmla="*/ 4093 h 6261"/>
                                <a:gd name="T66" fmla="*/ 4084 w 4168"/>
                                <a:gd name="T67" fmla="*/ 3295 h 6261"/>
                                <a:gd name="T68" fmla="*/ 2239 w 4168"/>
                                <a:gd name="T69" fmla="*/ 9 h 62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4168" h="6261" extrusionOk="0">
                                  <a:moveTo>
                                    <a:pt x="2102" y="325"/>
                                  </a:moveTo>
                                  <a:cubicBezTo>
                                    <a:pt x="2147" y="325"/>
                                    <a:pt x="2191" y="331"/>
                                    <a:pt x="2239" y="343"/>
                                  </a:cubicBezTo>
                                  <a:cubicBezTo>
                                    <a:pt x="2953" y="402"/>
                                    <a:pt x="3501" y="1021"/>
                                    <a:pt x="3501" y="1748"/>
                                  </a:cubicBezTo>
                                  <a:cubicBezTo>
                                    <a:pt x="3501" y="2438"/>
                                    <a:pt x="3668" y="3081"/>
                                    <a:pt x="3811" y="3414"/>
                                  </a:cubicBezTo>
                                  <a:lnTo>
                                    <a:pt x="3811" y="3438"/>
                                  </a:lnTo>
                                  <a:cubicBezTo>
                                    <a:pt x="3632" y="3534"/>
                                    <a:pt x="3310" y="3736"/>
                                    <a:pt x="2775" y="3831"/>
                                  </a:cubicBezTo>
                                  <a:lnTo>
                                    <a:pt x="2775" y="3795"/>
                                  </a:lnTo>
                                  <a:lnTo>
                                    <a:pt x="2775" y="3462"/>
                                  </a:lnTo>
                                  <a:cubicBezTo>
                                    <a:pt x="2977" y="3343"/>
                                    <a:pt x="3156" y="3164"/>
                                    <a:pt x="3299" y="2938"/>
                                  </a:cubicBezTo>
                                  <a:cubicBezTo>
                                    <a:pt x="3513" y="2545"/>
                                    <a:pt x="3441" y="2021"/>
                                    <a:pt x="3096" y="1712"/>
                                  </a:cubicBezTo>
                                  <a:cubicBezTo>
                                    <a:pt x="2858" y="1486"/>
                                    <a:pt x="2429" y="1236"/>
                                    <a:pt x="1751" y="1236"/>
                                  </a:cubicBezTo>
                                  <a:cubicBezTo>
                                    <a:pt x="1703" y="1236"/>
                                    <a:pt x="1656" y="1248"/>
                                    <a:pt x="1632" y="1271"/>
                                  </a:cubicBezTo>
                                  <a:lnTo>
                                    <a:pt x="1286" y="1617"/>
                                  </a:lnTo>
                                  <a:cubicBezTo>
                                    <a:pt x="1227" y="1676"/>
                                    <a:pt x="1227" y="1783"/>
                                    <a:pt x="1286" y="1843"/>
                                  </a:cubicBezTo>
                                  <a:cubicBezTo>
                                    <a:pt x="1316" y="1873"/>
                                    <a:pt x="1358" y="1887"/>
                                    <a:pt x="1400" y="1887"/>
                                  </a:cubicBezTo>
                                  <a:cubicBezTo>
                                    <a:pt x="1441" y="1887"/>
                                    <a:pt x="1483" y="1873"/>
                                    <a:pt x="1513" y="1843"/>
                                  </a:cubicBezTo>
                                  <a:lnTo>
                                    <a:pt x="1810" y="1545"/>
                                  </a:lnTo>
                                  <a:cubicBezTo>
                                    <a:pt x="2239" y="1557"/>
                                    <a:pt x="2596" y="1688"/>
                                    <a:pt x="2882" y="1950"/>
                                  </a:cubicBezTo>
                                  <a:cubicBezTo>
                                    <a:pt x="3120" y="2152"/>
                                    <a:pt x="3156" y="2510"/>
                                    <a:pt x="3013" y="2783"/>
                                  </a:cubicBezTo>
                                  <a:cubicBezTo>
                                    <a:pt x="2822" y="3105"/>
                                    <a:pt x="2477" y="3319"/>
                                    <a:pt x="2084" y="3319"/>
                                  </a:cubicBezTo>
                                  <a:cubicBezTo>
                                    <a:pt x="1513" y="3319"/>
                                    <a:pt x="1036" y="2843"/>
                                    <a:pt x="1036" y="2260"/>
                                  </a:cubicBezTo>
                                  <a:cubicBezTo>
                                    <a:pt x="1036" y="2164"/>
                                    <a:pt x="953" y="2093"/>
                                    <a:pt x="870" y="2093"/>
                                  </a:cubicBezTo>
                                  <a:cubicBezTo>
                                    <a:pt x="774" y="2093"/>
                                    <a:pt x="703" y="2164"/>
                                    <a:pt x="703" y="2260"/>
                                  </a:cubicBezTo>
                                  <a:cubicBezTo>
                                    <a:pt x="703" y="2760"/>
                                    <a:pt x="989" y="3224"/>
                                    <a:pt x="1405" y="3462"/>
                                  </a:cubicBezTo>
                                  <a:lnTo>
                                    <a:pt x="1405" y="3795"/>
                                  </a:lnTo>
                                  <a:lnTo>
                                    <a:pt x="1405" y="3831"/>
                                  </a:lnTo>
                                  <a:cubicBezTo>
                                    <a:pt x="858" y="3712"/>
                                    <a:pt x="524" y="3534"/>
                                    <a:pt x="393" y="3438"/>
                                  </a:cubicBezTo>
                                  <a:cubicBezTo>
                                    <a:pt x="393" y="3438"/>
                                    <a:pt x="382" y="3438"/>
                                    <a:pt x="393" y="3414"/>
                                  </a:cubicBezTo>
                                  <a:cubicBezTo>
                                    <a:pt x="524" y="3081"/>
                                    <a:pt x="691" y="2438"/>
                                    <a:pt x="703" y="1748"/>
                                  </a:cubicBezTo>
                                  <a:cubicBezTo>
                                    <a:pt x="703" y="1021"/>
                                    <a:pt x="1275" y="402"/>
                                    <a:pt x="1965" y="343"/>
                                  </a:cubicBezTo>
                                  <a:cubicBezTo>
                                    <a:pt x="2013" y="331"/>
                                    <a:pt x="2057" y="325"/>
                                    <a:pt x="2102" y="325"/>
                                  </a:cubicBezTo>
                                  <a:close/>
                                  <a:moveTo>
                                    <a:pt x="2429" y="3581"/>
                                  </a:moveTo>
                                  <a:lnTo>
                                    <a:pt x="2429" y="3772"/>
                                  </a:lnTo>
                                  <a:cubicBezTo>
                                    <a:pt x="2429" y="3974"/>
                                    <a:pt x="2537" y="4153"/>
                                    <a:pt x="2715" y="4236"/>
                                  </a:cubicBezTo>
                                  <a:lnTo>
                                    <a:pt x="2822" y="4296"/>
                                  </a:lnTo>
                                  <a:cubicBezTo>
                                    <a:pt x="2668" y="4546"/>
                                    <a:pt x="2382" y="4712"/>
                                    <a:pt x="2072" y="4712"/>
                                  </a:cubicBezTo>
                                  <a:cubicBezTo>
                                    <a:pt x="1775" y="4712"/>
                                    <a:pt x="1489" y="4546"/>
                                    <a:pt x="1334" y="4296"/>
                                  </a:cubicBezTo>
                                  <a:lnTo>
                                    <a:pt x="1429" y="4236"/>
                                  </a:lnTo>
                                  <a:cubicBezTo>
                                    <a:pt x="1608" y="4153"/>
                                    <a:pt x="1715" y="3974"/>
                                    <a:pt x="1715" y="3772"/>
                                  </a:cubicBezTo>
                                  <a:lnTo>
                                    <a:pt x="1715" y="3581"/>
                                  </a:lnTo>
                                  <a:cubicBezTo>
                                    <a:pt x="1834" y="3617"/>
                                    <a:pt x="1953" y="3629"/>
                                    <a:pt x="2072" y="3629"/>
                                  </a:cubicBezTo>
                                  <a:cubicBezTo>
                                    <a:pt x="2191" y="3629"/>
                                    <a:pt x="2310" y="3617"/>
                                    <a:pt x="2429" y="3581"/>
                                  </a:cubicBezTo>
                                  <a:close/>
                                  <a:moveTo>
                                    <a:pt x="2072" y="0"/>
                                  </a:moveTo>
                                  <a:cubicBezTo>
                                    <a:pt x="2016" y="0"/>
                                    <a:pt x="1959" y="3"/>
                                    <a:pt x="1906" y="9"/>
                                  </a:cubicBezTo>
                                  <a:cubicBezTo>
                                    <a:pt x="1036" y="81"/>
                                    <a:pt x="346" y="855"/>
                                    <a:pt x="346" y="1748"/>
                                  </a:cubicBezTo>
                                  <a:cubicBezTo>
                                    <a:pt x="346" y="2391"/>
                                    <a:pt x="203" y="2986"/>
                                    <a:pt x="60" y="3295"/>
                                  </a:cubicBezTo>
                                  <a:cubicBezTo>
                                    <a:pt x="1" y="3450"/>
                                    <a:pt x="48" y="3617"/>
                                    <a:pt x="179" y="3700"/>
                                  </a:cubicBezTo>
                                  <a:cubicBezTo>
                                    <a:pt x="322" y="3795"/>
                                    <a:pt x="584" y="3950"/>
                                    <a:pt x="1036" y="4093"/>
                                  </a:cubicBezTo>
                                  <a:lnTo>
                                    <a:pt x="382" y="4415"/>
                                  </a:lnTo>
                                  <a:cubicBezTo>
                                    <a:pt x="143" y="4534"/>
                                    <a:pt x="1" y="4772"/>
                                    <a:pt x="1" y="5022"/>
                                  </a:cubicBezTo>
                                  <a:lnTo>
                                    <a:pt x="1" y="6093"/>
                                  </a:lnTo>
                                  <a:cubicBezTo>
                                    <a:pt x="1" y="6189"/>
                                    <a:pt x="84" y="6260"/>
                                    <a:pt x="167" y="6260"/>
                                  </a:cubicBezTo>
                                  <a:cubicBezTo>
                                    <a:pt x="262" y="6260"/>
                                    <a:pt x="334" y="6189"/>
                                    <a:pt x="334" y="6093"/>
                                  </a:cubicBezTo>
                                  <a:lnTo>
                                    <a:pt x="334" y="5022"/>
                                  </a:lnTo>
                                  <a:cubicBezTo>
                                    <a:pt x="334" y="4891"/>
                                    <a:pt x="405" y="4772"/>
                                    <a:pt x="524" y="4700"/>
                                  </a:cubicBezTo>
                                  <a:lnTo>
                                    <a:pt x="1048" y="4450"/>
                                  </a:lnTo>
                                  <a:cubicBezTo>
                                    <a:pt x="1275" y="4807"/>
                                    <a:pt x="1656" y="5046"/>
                                    <a:pt x="2084" y="5046"/>
                                  </a:cubicBezTo>
                                  <a:cubicBezTo>
                                    <a:pt x="2525" y="5046"/>
                                    <a:pt x="2906" y="4819"/>
                                    <a:pt x="3132" y="4450"/>
                                  </a:cubicBezTo>
                                  <a:lnTo>
                                    <a:pt x="3656" y="4700"/>
                                  </a:lnTo>
                                  <a:cubicBezTo>
                                    <a:pt x="3775" y="4760"/>
                                    <a:pt x="3846" y="4879"/>
                                    <a:pt x="3846" y="5022"/>
                                  </a:cubicBezTo>
                                  <a:lnTo>
                                    <a:pt x="3846" y="6093"/>
                                  </a:lnTo>
                                  <a:cubicBezTo>
                                    <a:pt x="3846" y="6189"/>
                                    <a:pt x="3918" y="6260"/>
                                    <a:pt x="4013" y="6260"/>
                                  </a:cubicBezTo>
                                  <a:cubicBezTo>
                                    <a:pt x="4096" y="6260"/>
                                    <a:pt x="4168" y="6189"/>
                                    <a:pt x="4168" y="6093"/>
                                  </a:cubicBezTo>
                                  <a:lnTo>
                                    <a:pt x="4168" y="5022"/>
                                  </a:lnTo>
                                  <a:cubicBezTo>
                                    <a:pt x="4156" y="4772"/>
                                    <a:pt x="4013" y="4534"/>
                                    <a:pt x="3775" y="4415"/>
                                  </a:cubicBezTo>
                                  <a:lnTo>
                                    <a:pt x="3120" y="4093"/>
                                  </a:lnTo>
                                  <a:cubicBezTo>
                                    <a:pt x="3549" y="3974"/>
                                    <a:pt x="3834" y="3807"/>
                                    <a:pt x="3965" y="3700"/>
                                  </a:cubicBezTo>
                                  <a:cubicBezTo>
                                    <a:pt x="4096" y="3617"/>
                                    <a:pt x="4144" y="3450"/>
                                    <a:pt x="4084" y="3295"/>
                                  </a:cubicBezTo>
                                  <a:cubicBezTo>
                                    <a:pt x="3953" y="2986"/>
                                    <a:pt x="3799" y="2391"/>
                                    <a:pt x="3799" y="1748"/>
                                  </a:cubicBezTo>
                                  <a:cubicBezTo>
                                    <a:pt x="3799" y="855"/>
                                    <a:pt x="3096" y="81"/>
                                    <a:pt x="2239" y="9"/>
                                  </a:cubicBezTo>
                                  <a:cubicBezTo>
                                    <a:pt x="2185" y="3"/>
                                    <a:pt x="2129" y="0"/>
                                    <a:pt x="2072"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272" name="Google Shape;335;p20"/>
                          <wps:cNvSpPr>
                            <a:spLocks/>
                          </wps:cNvSpPr>
                          <wps:spPr bwMode="auto">
                            <a:xfrm>
                              <a:off x="21995" y="321769"/>
                              <a:ext cx="10249" cy="32626"/>
                            </a:xfrm>
                            <a:custGeom>
                              <a:avLst/>
                              <a:gdLst>
                                <a:gd name="T0" fmla="*/ 167 w 322"/>
                                <a:gd name="T1" fmla="*/ 0 h 1025"/>
                                <a:gd name="T2" fmla="*/ 0 w 322"/>
                                <a:gd name="T3" fmla="*/ 167 h 1025"/>
                                <a:gd name="T4" fmla="*/ 0 w 322"/>
                                <a:gd name="T5" fmla="*/ 857 h 1025"/>
                                <a:gd name="T6" fmla="*/ 167 w 322"/>
                                <a:gd name="T7" fmla="*/ 1024 h 1025"/>
                                <a:gd name="T8" fmla="*/ 322 w 322"/>
                                <a:gd name="T9" fmla="*/ 857 h 1025"/>
                                <a:gd name="T10" fmla="*/ 322 w 322"/>
                                <a:gd name="T11" fmla="*/ 167 h 1025"/>
                                <a:gd name="T12" fmla="*/ 167 w 322"/>
                                <a:gd name="T13" fmla="*/ 0 h 1025"/>
                              </a:gdLst>
                              <a:ahLst/>
                              <a:cxnLst>
                                <a:cxn ang="0">
                                  <a:pos x="T0" y="T1"/>
                                </a:cxn>
                                <a:cxn ang="0">
                                  <a:pos x="T2" y="T3"/>
                                </a:cxn>
                                <a:cxn ang="0">
                                  <a:pos x="T4" y="T5"/>
                                </a:cxn>
                                <a:cxn ang="0">
                                  <a:pos x="T6" y="T7"/>
                                </a:cxn>
                                <a:cxn ang="0">
                                  <a:pos x="T8" y="T9"/>
                                </a:cxn>
                                <a:cxn ang="0">
                                  <a:pos x="T10" y="T11"/>
                                </a:cxn>
                                <a:cxn ang="0">
                                  <a:pos x="T12" y="T13"/>
                                </a:cxn>
                              </a:cxnLst>
                              <a:rect l="0" t="0" r="r" b="b"/>
                              <a:pathLst>
                                <a:path w="322" h="1025" extrusionOk="0">
                                  <a:moveTo>
                                    <a:pt x="167" y="0"/>
                                  </a:moveTo>
                                  <a:cubicBezTo>
                                    <a:pt x="72" y="0"/>
                                    <a:pt x="0" y="72"/>
                                    <a:pt x="0" y="167"/>
                                  </a:cubicBezTo>
                                  <a:lnTo>
                                    <a:pt x="0" y="857"/>
                                  </a:lnTo>
                                  <a:cubicBezTo>
                                    <a:pt x="0" y="953"/>
                                    <a:pt x="72" y="1024"/>
                                    <a:pt x="167" y="1024"/>
                                  </a:cubicBezTo>
                                  <a:cubicBezTo>
                                    <a:pt x="250" y="1024"/>
                                    <a:pt x="322" y="953"/>
                                    <a:pt x="322" y="857"/>
                                  </a:cubicBezTo>
                                  <a:lnTo>
                                    <a:pt x="322" y="167"/>
                                  </a:lnTo>
                                  <a:cubicBezTo>
                                    <a:pt x="322" y="72"/>
                                    <a:pt x="250" y="0"/>
                                    <a:pt x="167"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273" name="Google Shape;336;p20"/>
                          <wps:cNvSpPr>
                            <a:spLocks/>
                          </wps:cNvSpPr>
                          <wps:spPr bwMode="auto">
                            <a:xfrm>
                              <a:off x="99660" y="321769"/>
                              <a:ext cx="10281" cy="32626"/>
                            </a:xfrm>
                            <a:custGeom>
                              <a:avLst/>
                              <a:gdLst>
                                <a:gd name="T0" fmla="*/ 168 w 323"/>
                                <a:gd name="T1" fmla="*/ 0 h 1025"/>
                                <a:gd name="T2" fmla="*/ 1 w 323"/>
                                <a:gd name="T3" fmla="*/ 167 h 1025"/>
                                <a:gd name="T4" fmla="*/ 1 w 323"/>
                                <a:gd name="T5" fmla="*/ 857 h 1025"/>
                                <a:gd name="T6" fmla="*/ 168 w 323"/>
                                <a:gd name="T7" fmla="*/ 1024 h 1025"/>
                                <a:gd name="T8" fmla="*/ 322 w 323"/>
                                <a:gd name="T9" fmla="*/ 857 h 1025"/>
                                <a:gd name="T10" fmla="*/ 322 w 323"/>
                                <a:gd name="T11" fmla="*/ 167 h 1025"/>
                                <a:gd name="T12" fmla="*/ 168 w 323"/>
                                <a:gd name="T13" fmla="*/ 0 h 1025"/>
                              </a:gdLst>
                              <a:ahLst/>
                              <a:cxnLst>
                                <a:cxn ang="0">
                                  <a:pos x="T0" y="T1"/>
                                </a:cxn>
                                <a:cxn ang="0">
                                  <a:pos x="T2" y="T3"/>
                                </a:cxn>
                                <a:cxn ang="0">
                                  <a:pos x="T4" y="T5"/>
                                </a:cxn>
                                <a:cxn ang="0">
                                  <a:pos x="T6" y="T7"/>
                                </a:cxn>
                                <a:cxn ang="0">
                                  <a:pos x="T8" y="T9"/>
                                </a:cxn>
                                <a:cxn ang="0">
                                  <a:pos x="T10" y="T11"/>
                                </a:cxn>
                                <a:cxn ang="0">
                                  <a:pos x="T12" y="T13"/>
                                </a:cxn>
                              </a:cxnLst>
                              <a:rect l="0" t="0" r="r" b="b"/>
                              <a:pathLst>
                                <a:path w="323" h="1025" extrusionOk="0">
                                  <a:moveTo>
                                    <a:pt x="168" y="0"/>
                                  </a:moveTo>
                                  <a:cubicBezTo>
                                    <a:pt x="72" y="0"/>
                                    <a:pt x="1" y="72"/>
                                    <a:pt x="1" y="167"/>
                                  </a:cubicBezTo>
                                  <a:lnTo>
                                    <a:pt x="1" y="857"/>
                                  </a:lnTo>
                                  <a:cubicBezTo>
                                    <a:pt x="1" y="953"/>
                                    <a:pt x="72" y="1024"/>
                                    <a:pt x="168" y="1024"/>
                                  </a:cubicBezTo>
                                  <a:cubicBezTo>
                                    <a:pt x="251" y="1024"/>
                                    <a:pt x="322" y="953"/>
                                    <a:pt x="322" y="857"/>
                                  </a:cubicBezTo>
                                  <a:lnTo>
                                    <a:pt x="322" y="167"/>
                                  </a:lnTo>
                                  <a:cubicBezTo>
                                    <a:pt x="322" y="72"/>
                                    <a:pt x="251" y="0"/>
                                    <a:pt x="168"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274" name="Google Shape;337;p20"/>
                          <wps:cNvSpPr>
                            <a:spLocks/>
                          </wps:cNvSpPr>
                          <wps:spPr bwMode="auto">
                            <a:xfrm>
                              <a:off x="254672" y="193081"/>
                              <a:ext cx="55734" cy="18430"/>
                            </a:xfrm>
                            <a:custGeom>
                              <a:avLst/>
                              <a:gdLst>
                                <a:gd name="T0" fmla="*/ 649 w 1751"/>
                                <a:gd name="T1" fmla="*/ 0 h 579"/>
                                <a:gd name="T2" fmla="*/ 132 w 1751"/>
                                <a:gd name="T3" fmla="*/ 55 h 579"/>
                                <a:gd name="T4" fmla="*/ 1 w 1751"/>
                                <a:gd name="T5" fmla="*/ 221 h 579"/>
                                <a:gd name="T6" fmla="*/ 1 w 1751"/>
                                <a:gd name="T7" fmla="*/ 400 h 579"/>
                                <a:gd name="T8" fmla="*/ 155 w 1751"/>
                                <a:gd name="T9" fmla="*/ 555 h 579"/>
                                <a:gd name="T10" fmla="*/ 322 w 1751"/>
                                <a:gd name="T11" fmla="*/ 400 h 579"/>
                                <a:gd name="T12" fmla="*/ 322 w 1751"/>
                                <a:gd name="T13" fmla="*/ 364 h 579"/>
                                <a:gd name="T14" fmla="*/ 636 w 1751"/>
                                <a:gd name="T15" fmla="*/ 342 h 579"/>
                                <a:gd name="T16" fmla="*/ 1132 w 1751"/>
                                <a:gd name="T17" fmla="*/ 412 h 579"/>
                                <a:gd name="T18" fmla="*/ 1465 w 1751"/>
                                <a:gd name="T19" fmla="*/ 543 h 579"/>
                                <a:gd name="T20" fmla="*/ 1560 w 1751"/>
                                <a:gd name="T21" fmla="*/ 578 h 579"/>
                                <a:gd name="T22" fmla="*/ 1691 w 1751"/>
                                <a:gd name="T23" fmla="*/ 495 h 579"/>
                                <a:gd name="T24" fmla="*/ 1644 w 1751"/>
                                <a:gd name="T25" fmla="*/ 245 h 579"/>
                                <a:gd name="T26" fmla="*/ 649 w 1751"/>
                                <a:gd name="T27" fmla="*/ 0 h 5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751" h="579" extrusionOk="0">
                                  <a:moveTo>
                                    <a:pt x="649" y="0"/>
                                  </a:moveTo>
                                  <a:cubicBezTo>
                                    <a:pt x="492" y="0"/>
                                    <a:pt x="319" y="16"/>
                                    <a:pt x="132" y="55"/>
                                  </a:cubicBezTo>
                                  <a:cubicBezTo>
                                    <a:pt x="60" y="66"/>
                                    <a:pt x="1" y="138"/>
                                    <a:pt x="1" y="221"/>
                                  </a:cubicBezTo>
                                  <a:lnTo>
                                    <a:pt x="1" y="400"/>
                                  </a:lnTo>
                                  <a:cubicBezTo>
                                    <a:pt x="1" y="483"/>
                                    <a:pt x="72" y="555"/>
                                    <a:pt x="155" y="555"/>
                                  </a:cubicBezTo>
                                  <a:cubicBezTo>
                                    <a:pt x="251" y="555"/>
                                    <a:pt x="322" y="483"/>
                                    <a:pt x="322" y="400"/>
                                  </a:cubicBezTo>
                                  <a:lnTo>
                                    <a:pt x="322" y="364"/>
                                  </a:lnTo>
                                  <a:cubicBezTo>
                                    <a:pt x="434" y="349"/>
                                    <a:pt x="539" y="342"/>
                                    <a:pt x="636" y="342"/>
                                  </a:cubicBezTo>
                                  <a:cubicBezTo>
                                    <a:pt x="841" y="342"/>
                                    <a:pt x="1011" y="371"/>
                                    <a:pt x="1132" y="412"/>
                                  </a:cubicBezTo>
                                  <a:cubicBezTo>
                                    <a:pt x="1334" y="471"/>
                                    <a:pt x="1453" y="543"/>
                                    <a:pt x="1465" y="543"/>
                                  </a:cubicBezTo>
                                  <a:cubicBezTo>
                                    <a:pt x="1501" y="555"/>
                                    <a:pt x="1525" y="578"/>
                                    <a:pt x="1560" y="578"/>
                                  </a:cubicBezTo>
                                  <a:cubicBezTo>
                                    <a:pt x="1620" y="578"/>
                                    <a:pt x="1667" y="543"/>
                                    <a:pt x="1691" y="495"/>
                                  </a:cubicBezTo>
                                  <a:cubicBezTo>
                                    <a:pt x="1751" y="400"/>
                                    <a:pt x="1727" y="293"/>
                                    <a:pt x="1644" y="245"/>
                                  </a:cubicBezTo>
                                  <a:cubicBezTo>
                                    <a:pt x="1625" y="236"/>
                                    <a:pt x="1259" y="0"/>
                                    <a:pt x="649"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275" name="Google Shape;338;p20"/>
                          <wps:cNvSpPr>
                            <a:spLocks/>
                          </wps:cNvSpPr>
                          <wps:spPr bwMode="auto">
                            <a:xfrm>
                              <a:off x="210333" y="161060"/>
                              <a:ext cx="144031" cy="192953"/>
                            </a:xfrm>
                            <a:custGeom>
                              <a:avLst/>
                              <a:gdLst>
                                <a:gd name="T0" fmla="*/ 3489 w 4525"/>
                                <a:gd name="T1" fmla="*/ 1120 h 6062"/>
                                <a:gd name="T2" fmla="*/ 3334 w 4525"/>
                                <a:gd name="T3" fmla="*/ 1656 h 6062"/>
                                <a:gd name="T4" fmla="*/ 3322 w 4525"/>
                                <a:gd name="T5" fmla="*/ 2073 h 6062"/>
                                <a:gd name="T6" fmla="*/ 2268 w 4525"/>
                                <a:gd name="T7" fmla="*/ 3133 h 6062"/>
                                <a:gd name="T8" fmla="*/ 1191 w 4525"/>
                                <a:gd name="T9" fmla="*/ 2025 h 6062"/>
                                <a:gd name="T10" fmla="*/ 1179 w 4525"/>
                                <a:gd name="T11" fmla="*/ 1656 h 6062"/>
                                <a:gd name="T12" fmla="*/ 1036 w 4525"/>
                                <a:gd name="T13" fmla="*/ 1120 h 6062"/>
                                <a:gd name="T14" fmla="*/ 3489 w 4525"/>
                                <a:gd name="T15" fmla="*/ 310 h 6062"/>
                                <a:gd name="T16" fmla="*/ 2215 w 4525"/>
                                <a:gd name="T17" fmla="*/ 3454 h 6062"/>
                                <a:gd name="T18" fmla="*/ 2798 w 4525"/>
                                <a:gd name="T19" fmla="*/ 3347 h 6062"/>
                                <a:gd name="T20" fmla="*/ 2810 w 4525"/>
                                <a:gd name="T21" fmla="*/ 3728 h 6062"/>
                                <a:gd name="T22" fmla="*/ 1715 w 4525"/>
                                <a:gd name="T23" fmla="*/ 3728 h 6062"/>
                                <a:gd name="T24" fmla="*/ 1727 w 4525"/>
                                <a:gd name="T25" fmla="*/ 3335 h 6062"/>
                                <a:gd name="T26" fmla="*/ 703 w 4525"/>
                                <a:gd name="T27" fmla="*/ 1132 h 6062"/>
                                <a:gd name="T28" fmla="*/ 882 w 4525"/>
                                <a:gd name="T29" fmla="*/ 1751 h 6062"/>
                                <a:gd name="T30" fmla="*/ 1405 w 4525"/>
                                <a:gd name="T31" fmla="*/ 3120 h 6062"/>
                                <a:gd name="T32" fmla="*/ 1286 w 4525"/>
                                <a:gd name="T33" fmla="*/ 3739 h 6062"/>
                                <a:gd name="T34" fmla="*/ 1 w 4525"/>
                                <a:gd name="T35" fmla="*/ 4692 h 6062"/>
                                <a:gd name="T36" fmla="*/ 167 w 4525"/>
                                <a:gd name="T37" fmla="*/ 6061 h 6062"/>
                                <a:gd name="T38" fmla="*/ 334 w 4525"/>
                                <a:gd name="T39" fmla="*/ 4692 h 6062"/>
                                <a:gd name="T40" fmla="*/ 1405 w 4525"/>
                                <a:gd name="T41" fmla="*/ 4037 h 6062"/>
                                <a:gd name="T42" fmla="*/ 2096 w 4525"/>
                                <a:gd name="T43" fmla="*/ 4394 h 6062"/>
                                <a:gd name="T44" fmla="*/ 2263 w 4525"/>
                                <a:gd name="T45" fmla="*/ 6037 h 6062"/>
                                <a:gd name="T46" fmla="*/ 2429 w 4525"/>
                                <a:gd name="T47" fmla="*/ 4394 h 6062"/>
                                <a:gd name="T48" fmla="*/ 3132 w 4525"/>
                                <a:gd name="T49" fmla="*/ 4037 h 6062"/>
                                <a:gd name="T50" fmla="*/ 4203 w 4525"/>
                                <a:gd name="T51" fmla="*/ 4692 h 6062"/>
                                <a:gd name="T52" fmla="*/ 4358 w 4525"/>
                                <a:gd name="T53" fmla="*/ 6061 h 6062"/>
                                <a:gd name="T54" fmla="*/ 4525 w 4525"/>
                                <a:gd name="T55" fmla="*/ 4692 h 6062"/>
                                <a:gd name="T56" fmla="*/ 3239 w 4525"/>
                                <a:gd name="T57" fmla="*/ 3751 h 6062"/>
                                <a:gd name="T58" fmla="*/ 3120 w 4525"/>
                                <a:gd name="T59" fmla="*/ 3156 h 6062"/>
                                <a:gd name="T60" fmla="*/ 3632 w 4525"/>
                                <a:gd name="T61" fmla="*/ 2073 h 6062"/>
                                <a:gd name="T62" fmla="*/ 3680 w 4525"/>
                                <a:gd name="T63" fmla="*/ 1668 h 6062"/>
                                <a:gd name="T64" fmla="*/ 3811 w 4525"/>
                                <a:gd name="T65" fmla="*/ 168 h 6062"/>
                                <a:gd name="T66" fmla="*/ 1834 w 4525"/>
                                <a:gd name="T67" fmla="*/ 1 h 60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4525" h="6062" extrusionOk="0">
                                  <a:moveTo>
                                    <a:pt x="3489" y="310"/>
                                  </a:moveTo>
                                  <a:lnTo>
                                    <a:pt x="3489" y="1120"/>
                                  </a:lnTo>
                                  <a:cubicBezTo>
                                    <a:pt x="3489" y="1251"/>
                                    <a:pt x="3453" y="1382"/>
                                    <a:pt x="3394" y="1525"/>
                                  </a:cubicBezTo>
                                  <a:lnTo>
                                    <a:pt x="3334" y="1656"/>
                                  </a:lnTo>
                                  <a:cubicBezTo>
                                    <a:pt x="3322" y="1680"/>
                                    <a:pt x="3322" y="1703"/>
                                    <a:pt x="3322" y="1727"/>
                                  </a:cubicBezTo>
                                  <a:lnTo>
                                    <a:pt x="3322" y="2073"/>
                                  </a:lnTo>
                                  <a:cubicBezTo>
                                    <a:pt x="3322" y="2370"/>
                                    <a:pt x="3203" y="2632"/>
                                    <a:pt x="3001" y="2835"/>
                                  </a:cubicBezTo>
                                  <a:cubicBezTo>
                                    <a:pt x="2796" y="3016"/>
                                    <a:pt x="2549" y="3133"/>
                                    <a:pt x="2268" y="3133"/>
                                  </a:cubicBezTo>
                                  <a:cubicBezTo>
                                    <a:pt x="2254" y="3133"/>
                                    <a:pt x="2241" y="3133"/>
                                    <a:pt x="2227" y="3132"/>
                                  </a:cubicBezTo>
                                  <a:cubicBezTo>
                                    <a:pt x="1655" y="3108"/>
                                    <a:pt x="1191" y="2608"/>
                                    <a:pt x="1191" y="2025"/>
                                  </a:cubicBezTo>
                                  <a:lnTo>
                                    <a:pt x="1191" y="1727"/>
                                  </a:lnTo>
                                  <a:cubicBezTo>
                                    <a:pt x="1191" y="1703"/>
                                    <a:pt x="1191" y="1680"/>
                                    <a:pt x="1179" y="1656"/>
                                  </a:cubicBezTo>
                                  <a:lnTo>
                                    <a:pt x="1120" y="1525"/>
                                  </a:lnTo>
                                  <a:cubicBezTo>
                                    <a:pt x="1060" y="1406"/>
                                    <a:pt x="1036" y="1263"/>
                                    <a:pt x="1036" y="1120"/>
                                  </a:cubicBezTo>
                                  <a:cubicBezTo>
                                    <a:pt x="1036" y="668"/>
                                    <a:pt x="1394" y="310"/>
                                    <a:pt x="1834" y="310"/>
                                  </a:cubicBezTo>
                                  <a:lnTo>
                                    <a:pt x="3489" y="310"/>
                                  </a:lnTo>
                                  <a:close/>
                                  <a:moveTo>
                                    <a:pt x="1727" y="3335"/>
                                  </a:moveTo>
                                  <a:cubicBezTo>
                                    <a:pt x="1882" y="3406"/>
                                    <a:pt x="2048" y="3442"/>
                                    <a:pt x="2215" y="3454"/>
                                  </a:cubicBezTo>
                                  <a:lnTo>
                                    <a:pt x="2263" y="3454"/>
                                  </a:lnTo>
                                  <a:cubicBezTo>
                                    <a:pt x="2453" y="3454"/>
                                    <a:pt x="2632" y="3430"/>
                                    <a:pt x="2798" y="3347"/>
                                  </a:cubicBezTo>
                                  <a:lnTo>
                                    <a:pt x="2798" y="3573"/>
                                  </a:lnTo>
                                  <a:cubicBezTo>
                                    <a:pt x="2798" y="3620"/>
                                    <a:pt x="2810" y="3680"/>
                                    <a:pt x="2810" y="3728"/>
                                  </a:cubicBezTo>
                                  <a:lnTo>
                                    <a:pt x="2263" y="4144"/>
                                  </a:lnTo>
                                  <a:lnTo>
                                    <a:pt x="1715" y="3728"/>
                                  </a:lnTo>
                                  <a:cubicBezTo>
                                    <a:pt x="1727" y="3680"/>
                                    <a:pt x="1727" y="3632"/>
                                    <a:pt x="1727" y="3573"/>
                                  </a:cubicBezTo>
                                  <a:lnTo>
                                    <a:pt x="1727" y="3335"/>
                                  </a:lnTo>
                                  <a:close/>
                                  <a:moveTo>
                                    <a:pt x="1834" y="1"/>
                                  </a:moveTo>
                                  <a:cubicBezTo>
                                    <a:pt x="1203" y="1"/>
                                    <a:pt x="703" y="501"/>
                                    <a:pt x="703" y="1132"/>
                                  </a:cubicBezTo>
                                  <a:cubicBezTo>
                                    <a:pt x="703" y="1322"/>
                                    <a:pt x="751" y="1501"/>
                                    <a:pt x="834" y="1668"/>
                                  </a:cubicBezTo>
                                  <a:lnTo>
                                    <a:pt x="882" y="1751"/>
                                  </a:lnTo>
                                  <a:lnTo>
                                    <a:pt x="882" y="2013"/>
                                  </a:lnTo>
                                  <a:cubicBezTo>
                                    <a:pt x="882" y="2454"/>
                                    <a:pt x="1084" y="2858"/>
                                    <a:pt x="1405" y="3120"/>
                                  </a:cubicBezTo>
                                  <a:lnTo>
                                    <a:pt x="1405" y="3561"/>
                                  </a:lnTo>
                                  <a:cubicBezTo>
                                    <a:pt x="1405" y="3632"/>
                                    <a:pt x="1358" y="3704"/>
                                    <a:pt x="1286" y="3739"/>
                                  </a:cubicBezTo>
                                  <a:lnTo>
                                    <a:pt x="453" y="4049"/>
                                  </a:lnTo>
                                  <a:cubicBezTo>
                                    <a:pt x="179" y="4156"/>
                                    <a:pt x="1" y="4406"/>
                                    <a:pt x="1" y="4692"/>
                                  </a:cubicBezTo>
                                  <a:lnTo>
                                    <a:pt x="1" y="5894"/>
                                  </a:lnTo>
                                  <a:cubicBezTo>
                                    <a:pt x="1" y="5990"/>
                                    <a:pt x="72" y="6061"/>
                                    <a:pt x="167" y="6061"/>
                                  </a:cubicBezTo>
                                  <a:cubicBezTo>
                                    <a:pt x="251" y="6061"/>
                                    <a:pt x="334" y="5990"/>
                                    <a:pt x="334" y="5894"/>
                                  </a:cubicBezTo>
                                  <a:lnTo>
                                    <a:pt x="334" y="4692"/>
                                  </a:lnTo>
                                  <a:cubicBezTo>
                                    <a:pt x="334" y="4537"/>
                                    <a:pt x="417" y="4406"/>
                                    <a:pt x="572" y="4347"/>
                                  </a:cubicBezTo>
                                  <a:lnTo>
                                    <a:pt x="1405" y="4037"/>
                                  </a:lnTo>
                                  <a:cubicBezTo>
                                    <a:pt x="1441" y="4013"/>
                                    <a:pt x="1489" y="3989"/>
                                    <a:pt x="1525" y="3954"/>
                                  </a:cubicBezTo>
                                  <a:lnTo>
                                    <a:pt x="2096" y="4394"/>
                                  </a:lnTo>
                                  <a:lnTo>
                                    <a:pt x="2096" y="5883"/>
                                  </a:lnTo>
                                  <a:cubicBezTo>
                                    <a:pt x="2096" y="5966"/>
                                    <a:pt x="2179" y="6037"/>
                                    <a:pt x="2263" y="6037"/>
                                  </a:cubicBezTo>
                                  <a:cubicBezTo>
                                    <a:pt x="2358" y="6037"/>
                                    <a:pt x="2429" y="5966"/>
                                    <a:pt x="2429" y="5883"/>
                                  </a:cubicBezTo>
                                  <a:lnTo>
                                    <a:pt x="2429" y="4394"/>
                                  </a:lnTo>
                                  <a:lnTo>
                                    <a:pt x="3013" y="3954"/>
                                  </a:lnTo>
                                  <a:cubicBezTo>
                                    <a:pt x="3049" y="3989"/>
                                    <a:pt x="3084" y="4001"/>
                                    <a:pt x="3132" y="4037"/>
                                  </a:cubicBezTo>
                                  <a:lnTo>
                                    <a:pt x="3965" y="4347"/>
                                  </a:lnTo>
                                  <a:cubicBezTo>
                                    <a:pt x="4096" y="4406"/>
                                    <a:pt x="4203" y="4537"/>
                                    <a:pt x="4203" y="4692"/>
                                  </a:cubicBezTo>
                                  <a:lnTo>
                                    <a:pt x="4203" y="5894"/>
                                  </a:lnTo>
                                  <a:cubicBezTo>
                                    <a:pt x="4203" y="5990"/>
                                    <a:pt x="4275" y="6061"/>
                                    <a:pt x="4358" y="6061"/>
                                  </a:cubicBezTo>
                                  <a:cubicBezTo>
                                    <a:pt x="4453" y="6061"/>
                                    <a:pt x="4525" y="5990"/>
                                    <a:pt x="4525" y="5894"/>
                                  </a:cubicBezTo>
                                  <a:lnTo>
                                    <a:pt x="4525" y="4692"/>
                                  </a:lnTo>
                                  <a:cubicBezTo>
                                    <a:pt x="4513" y="4418"/>
                                    <a:pt x="4334" y="4168"/>
                                    <a:pt x="4072" y="4061"/>
                                  </a:cubicBezTo>
                                  <a:lnTo>
                                    <a:pt x="3239" y="3751"/>
                                  </a:lnTo>
                                  <a:cubicBezTo>
                                    <a:pt x="3156" y="3728"/>
                                    <a:pt x="3120" y="3644"/>
                                    <a:pt x="3120" y="3573"/>
                                  </a:cubicBezTo>
                                  <a:lnTo>
                                    <a:pt x="3120" y="3156"/>
                                  </a:lnTo>
                                  <a:cubicBezTo>
                                    <a:pt x="3144" y="3132"/>
                                    <a:pt x="3191" y="3096"/>
                                    <a:pt x="3215" y="3061"/>
                                  </a:cubicBezTo>
                                  <a:cubicBezTo>
                                    <a:pt x="3489" y="2799"/>
                                    <a:pt x="3632" y="2454"/>
                                    <a:pt x="3632" y="2073"/>
                                  </a:cubicBezTo>
                                  <a:lnTo>
                                    <a:pt x="3632" y="1751"/>
                                  </a:lnTo>
                                  <a:lnTo>
                                    <a:pt x="3680" y="1668"/>
                                  </a:lnTo>
                                  <a:cubicBezTo>
                                    <a:pt x="3775" y="1501"/>
                                    <a:pt x="3811" y="1311"/>
                                    <a:pt x="3811" y="1132"/>
                                  </a:cubicBezTo>
                                  <a:lnTo>
                                    <a:pt x="3811" y="168"/>
                                  </a:lnTo>
                                  <a:cubicBezTo>
                                    <a:pt x="3811" y="72"/>
                                    <a:pt x="3739" y="1"/>
                                    <a:pt x="3644" y="1"/>
                                  </a:cubicBezTo>
                                  <a:lnTo>
                                    <a:pt x="1834"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276" name="Google Shape;339;p20"/>
                          <wps:cNvSpPr>
                            <a:spLocks/>
                          </wps:cNvSpPr>
                          <wps:spPr bwMode="auto">
                            <a:xfrm>
                              <a:off x="238375" y="316454"/>
                              <a:ext cx="10631" cy="38291"/>
                            </a:xfrm>
                            <a:custGeom>
                              <a:avLst/>
                              <a:gdLst>
                                <a:gd name="T0" fmla="*/ 167 w 334"/>
                                <a:gd name="T1" fmla="*/ 0 h 1203"/>
                                <a:gd name="T2" fmla="*/ 1 w 334"/>
                                <a:gd name="T3" fmla="*/ 167 h 1203"/>
                                <a:gd name="T4" fmla="*/ 1 w 334"/>
                                <a:gd name="T5" fmla="*/ 1048 h 1203"/>
                                <a:gd name="T6" fmla="*/ 167 w 334"/>
                                <a:gd name="T7" fmla="*/ 1203 h 1203"/>
                                <a:gd name="T8" fmla="*/ 334 w 334"/>
                                <a:gd name="T9" fmla="*/ 1048 h 1203"/>
                                <a:gd name="T10" fmla="*/ 334 w 334"/>
                                <a:gd name="T11" fmla="*/ 155 h 1203"/>
                                <a:gd name="T12" fmla="*/ 167 w 334"/>
                                <a:gd name="T13" fmla="*/ 0 h 1203"/>
                              </a:gdLst>
                              <a:ahLst/>
                              <a:cxnLst>
                                <a:cxn ang="0">
                                  <a:pos x="T0" y="T1"/>
                                </a:cxn>
                                <a:cxn ang="0">
                                  <a:pos x="T2" y="T3"/>
                                </a:cxn>
                                <a:cxn ang="0">
                                  <a:pos x="T4" y="T5"/>
                                </a:cxn>
                                <a:cxn ang="0">
                                  <a:pos x="T6" y="T7"/>
                                </a:cxn>
                                <a:cxn ang="0">
                                  <a:pos x="T8" y="T9"/>
                                </a:cxn>
                                <a:cxn ang="0">
                                  <a:pos x="T10" y="T11"/>
                                </a:cxn>
                                <a:cxn ang="0">
                                  <a:pos x="T12" y="T13"/>
                                </a:cxn>
                              </a:cxnLst>
                              <a:rect l="0" t="0" r="r" b="b"/>
                              <a:pathLst>
                                <a:path w="334" h="1203" extrusionOk="0">
                                  <a:moveTo>
                                    <a:pt x="167" y="0"/>
                                  </a:moveTo>
                                  <a:cubicBezTo>
                                    <a:pt x="72" y="0"/>
                                    <a:pt x="1" y="72"/>
                                    <a:pt x="1" y="167"/>
                                  </a:cubicBezTo>
                                  <a:lnTo>
                                    <a:pt x="1" y="1048"/>
                                  </a:lnTo>
                                  <a:cubicBezTo>
                                    <a:pt x="1" y="1131"/>
                                    <a:pt x="72" y="1203"/>
                                    <a:pt x="167" y="1203"/>
                                  </a:cubicBezTo>
                                  <a:cubicBezTo>
                                    <a:pt x="251" y="1203"/>
                                    <a:pt x="334" y="1131"/>
                                    <a:pt x="334" y="1048"/>
                                  </a:cubicBezTo>
                                  <a:lnTo>
                                    <a:pt x="334" y="155"/>
                                  </a:lnTo>
                                  <a:cubicBezTo>
                                    <a:pt x="334" y="60"/>
                                    <a:pt x="251" y="0"/>
                                    <a:pt x="167"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277" name="Google Shape;340;p20"/>
                          <wps:cNvSpPr>
                            <a:spLocks/>
                          </wps:cNvSpPr>
                          <wps:spPr bwMode="auto">
                            <a:xfrm>
                              <a:off x="315690" y="316454"/>
                              <a:ext cx="10249" cy="38291"/>
                            </a:xfrm>
                            <a:custGeom>
                              <a:avLst/>
                              <a:gdLst>
                                <a:gd name="T0" fmla="*/ 167 w 322"/>
                                <a:gd name="T1" fmla="*/ 0 h 1203"/>
                                <a:gd name="T2" fmla="*/ 0 w 322"/>
                                <a:gd name="T3" fmla="*/ 167 h 1203"/>
                                <a:gd name="T4" fmla="*/ 0 w 322"/>
                                <a:gd name="T5" fmla="*/ 1048 h 1203"/>
                                <a:gd name="T6" fmla="*/ 167 w 322"/>
                                <a:gd name="T7" fmla="*/ 1203 h 1203"/>
                                <a:gd name="T8" fmla="*/ 322 w 322"/>
                                <a:gd name="T9" fmla="*/ 1048 h 1203"/>
                                <a:gd name="T10" fmla="*/ 322 w 322"/>
                                <a:gd name="T11" fmla="*/ 155 h 1203"/>
                                <a:gd name="T12" fmla="*/ 167 w 322"/>
                                <a:gd name="T13" fmla="*/ 0 h 1203"/>
                              </a:gdLst>
                              <a:ahLst/>
                              <a:cxnLst>
                                <a:cxn ang="0">
                                  <a:pos x="T0" y="T1"/>
                                </a:cxn>
                                <a:cxn ang="0">
                                  <a:pos x="T2" y="T3"/>
                                </a:cxn>
                                <a:cxn ang="0">
                                  <a:pos x="T4" y="T5"/>
                                </a:cxn>
                                <a:cxn ang="0">
                                  <a:pos x="T6" y="T7"/>
                                </a:cxn>
                                <a:cxn ang="0">
                                  <a:pos x="T8" y="T9"/>
                                </a:cxn>
                                <a:cxn ang="0">
                                  <a:pos x="T10" y="T11"/>
                                </a:cxn>
                                <a:cxn ang="0">
                                  <a:pos x="T12" y="T13"/>
                                </a:cxn>
                              </a:cxnLst>
                              <a:rect l="0" t="0" r="r" b="b"/>
                              <a:pathLst>
                                <a:path w="322" h="1203" extrusionOk="0">
                                  <a:moveTo>
                                    <a:pt x="167" y="0"/>
                                  </a:moveTo>
                                  <a:cubicBezTo>
                                    <a:pt x="72" y="0"/>
                                    <a:pt x="0" y="72"/>
                                    <a:pt x="0" y="167"/>
                                  </a:cubicBezTo>
                                  <a:lnTo>
                                    <a:pt x="0" y="1048"/>
                                  </a:lnTo>
                                  <a:cubicBezTo>
                                    <a:pt x="0" y="1131"/>
                                    <a:pt x="72" y="1203"/>
                                    <a:pt x="167" y="1203"/>
                                  </a:cubicBezTo>
                                  <a:cubicBezTo>
                                    <a:pt x="250" y="1203"/>
                                    <a:pt x="322" y="1131"/>
                                    <a:pt x="322" y="1048"/>
                                  </a:cubicBezTo>
                                  <a:lnTo>
                                    <a:pt x="322" y="155"/>
                                  </a:lnTo>
                                  <a:cubicBezTo>
                                    <a:pt x="322" y="60"/>
                                    <a:pt x="262" y="0"/>
                                    <a:pt x="167"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278" name="Google Shape;341;p20"/>
                          <wps:cNvSpPr>
                            <a:spLocks/>
                          </wps:cNvSpPr>
                          <wps:spPr bwMode="auto">
                            <a:xfrm>
                              <a:off x="54939" y="0"/>
                              <a:ext cx="221378" cy="185346"/>
                            </a:xfrm>
                            <a:custGeom>
                              <a:avLst/>
                              <a:gdLst>
                                <a:gd name="T0" fmla="*/ 2406 w 6955"/>
                                <a:gd name="T1" fmla="*/ 4168 h 5823"/>
                                <a:gd name="T2" fmla="*/ 2311 w 6955"/>
                                <a:gd name="T3" fmla="*/ 4537 h 5823"/>
                                <a:gd name="T4" fmla="*/ 2085 w 6955"/>
                                <a:gd name="T5" fmla="*/ 4537 h 5823"/>
                                <a:gd name="T6" fmla="*/ 1727 w 6955"/>
                                <a:gd name="T7" fmla="*/ 4180 h 5823"/>
                                <a:gd name="T8" fmla="*/ 1727 w 6955"/>
                                <a:gd name="T9" fmla="*/ 4168 h 5823"/>
                                <a:gd name="T10" fmla="*/ 2406 w 6955"/>
                                <a:gd name="T11" fmla="*/ 4168 h 5823"/>
                                <a:gd name="T12" fmla="*/ 5573 w 6955"/>
                                <a:gd name="T13" fmla="*/ 358 h 5823"/>
                                <a:gd name="T14" fmla="*/ 5930 w 6955"/>
                                <a:gd name="T15" fmla="*/ 715 h 5823"/>
                                <a:gd name="T16" fmla="*/ 5930 w 6955"/>
                                <a:gd name="T17" fmla="*/ 3501 h 5823"/>
                                <a:gd name="T18" fmla="*/ 5573 w 6955"/>
                                <a:gd name="T19" fmla="*/ 3858 h 5823"/>
                                <a:gd name="T20" fmla="*/ 4168 w 6955"/>
                                <a:gd name="T21" fmla="*/ 3858 h 5823"/>
                                <a:gd name="T22" fmla="*/ 4085 w 6955"/>
                                <a:gd name="T23" fmla="*/ 3882 h 5823"/>
                                <a:gd name="T24" fmla="*/ 2537 w 6955"/>
                                <a:gd name="T25" fmla="*/ 5001 h 5823"/>
                                <a:gd name="T26" fmla="*/ 2537 w 6955"/>
                                <a:gd name="T27" fmla="*/ 5001 h 5823"/>
                                <a:gd name="T28" fmla="*/ 2775 w 6955"/>
                                <a:gd name="T29" fmla="*/ 4049 h 5823"/>
                                <a:gd name="T30" fmla="*/ 2739 w 6955"/>
                                <a:gd name="T31" fmla="*/ 3918 h 5823"/>
                                <a:gd name="T32" fmla="*/ 2608 w 6955"/>
                                <a:gd name="T33" fmla="*/ 3858 h 5823"/>
                                <a:gd name="T34" fmla="*/ 692 w 6955"/>
                                <a:gd name="T35" fmla="*/ 3858 h 5823"/>
                                <a:gd name="T36" fmla="*/ 334 w 6955"/>
                                <a:gd name="T37" fmla="*/ 3501 h 5823"/>
                                <a:gd name="T38" fmla="*/ 334 w 6955"/>
                                <a:gd name="T39" fmla="*/ 715 h 5823"/>
                                <a:gd name="T40" fmla="*/ 692 w 6955"/>
                                <a:gd name="T41" fmla="*/ 358 h 5823"/>
                                <a:gd name="T42" fmla="*/ 5573 w 6955"/>
                                <a:gd name="T43" fmla="*/ 358 h 5823"/>
                                <a:gd name="T44" fmla="*/ 6287 w 6955"/>
                                <a:gd name="T45" fmla="*/ 1025 h 5823"/>
                                <a:gd name="T46" fmla="*/ 6645 w 6955"/>
                                <a:gd name="T47" fmla="*/ 1382 h 5823"/>
                                <a:gd name="T48" fmla="*/ 6645 w 6955"/>
                                <a:gd name="T49" fmla="*/ 4180 h 5823"/>
                                <a:gd name="T50" fmla="*/ 6633 w 6955"/>
                                <a:gd name="T51" fmla="*/ 4180 h 5823"/>
                                <a:gd name="T52" fmla="*/ 6276 w 6955"/>
                                <a:gd name="T53" fmla="*/ 4537 h 5823"/>
                                <a:gd name="T54" fmla="*/ 4871 w 6955"/>
                                <a:gd name="T55" fmla="*/ 4537 h 5823"/>
                                <a:gd name="T56" fmla="*/ 4752 w 6955"/>
                                <a:gd name="T57" fmla="*/ 4597 h 5823"/>
                                <a:gd name="T58" fmla="*/ 4728 w 6955"/>
                                <a:gd name="T59" fmla="*/ 4727 h 5823"/>
                                <a:gd name="T60" fmla="*/ 4847 w 6955"/>
                                <a:gd name="T61" fmla="*/ 5406 h 5823"/>
                                <a:gd name="T62" fmla="*/ 4847 w 6955"/>
                                <a:gd name="T63" fmla="*/ 5406 h 5823"/>
                                <a:gd name="T64" fmla="*/ 3656 w 6955"/>
                                <a:gd name="T65" fmla="*/ 4597 h 5823"/>
                                <a:gd name="T66" fmla="*/ 4251 w 6955"/>
                                <a:gd name="T67" fmla="*/ 4168 h 5823"/>
                                <a:gd name="T68" fmla="*/ 5585 w 6955"/>
                                <a:gd name="T69" fmla="*/ 4168 h 5823"/>
                                <a:gd name="T70" fmla="*/ 6276 w 6955"/>
                                <a:gd name="T71" fmla="*/ 3489 h 5823"/>
                                <a:gd name="T72" fmla="*/ 6276 w 6955"/>
                                <a:gd name="T73" fmla="*/ 1025 h 5823"/>
                                <a:gd name="T74" fmla="*/ 6287 w 6955"/>
                                <a:gd name="T75" fmla="*/ 1025 h 5823"/>
                                <a:gd name="T76" fmla="*/ 692 w 6955"/>
                                <a:gd name="T77" fmla="*/ 1 h 5823"/>
                                <a:gd name="T78" fmla="*/ 1 w 6955"/>
                                <a:gd name="T79" fmla="*/ 691 h 5823"/>
                                <a:gd name="T80" fmla="*/ 1 w 6955"/>
                                <a:gd name="T81" fmla="*/ 3465 h 5823"/>
                                <a:gd name="T82" fmla="*/ 692 w 6955"/>
                                <a:gd name="T83" fmla="*/ 4156 h 5823"/>
                                <a:gd name="T84" fmla="*/ 1406 w 6955"/>
                                <a:gd name="T85" fmla="*/ 4156 h 5823"/>
                                <a:gd name="T86" fmla="*/ 1406 w 6955"/>
                                <a:gd name="T87" fmla="*/ 4168 h 5823"/>
                                <a:gd name="T88" fmla="*/ 2085 w 6955"/>
                                <a:gd name="T89" fmla="*/ 4858 h 5823"/>
                                <a:gd name="T90" fmla="*/ 2227 w 6955"/>
                                <a:gd name="T91" fmla="*/ 4858 h 5823"/>
                                <a:gd name="T92" fmla="*/ 2168 w 6955"/>
                                <a:gd name="T93" fmla="*/ 5120 h 5823"/>
                                <a:gd name="T94" fmla="*/ 2263 w 6955"/>
                                <a:gd name="T95" fmla="*/ 5394 h 5823"/>
                                <a:gd name="T96" fmla="*/ 2406 w 6955"/>
                                <a:gd name="T97" fmla="*/ 5430 h 5823"/>
                                <a:gd name="T98" fmla="*/ 2549 w 6955"/>
                                <a:gd name="T99" fmla="*/ 5394 h 5823"/>
                                <a:gd name="T100" fmla="*/ 3263 w 6955"/>
                                <a:gd name="T101" fmla="*/ 4870 h 5823"/>
                                <a:gd name="T102" fmla="*/ 3430 w 6955"/>
                                <a:gd name="T103" fmla="*/ 4870 h 5823"/>
                                <a:gd name="T104" fmla="*/ 4787 w 6955"/>
                                <a:gd name="T105" fmla="*/ 5775 h 5823"/>
                                <a:gd name="T106" fmla="*/ 4918 w 6955"/>
                                <a:gd name="T107" fmla="*/ 5823 h 5823"/>
                                <a:gd name="T108" fmla="*/ 5049 w 6955"/>
                                <a:gd name="T109" fmla="*/ 5775 h 5823"/>
                                <a:gd name="T110" fmla="*/ 5156 w 6955"/>
                                <a:gd name="T111" fmla="*/ 5525 h 5823"/>
                                <a:gd name="T112" fmla="*/ 5049 w 6955"/>
                                <a:gd name="T113" fmla="*/ 4870 h 5823"/>
                                <a:gd name="T114" fmla="*/ 6252 w 6955"/>
                                <a:gd name="T115" fmla="*/ 4870 h 5823"/>
                                <a:gd name="T116" fmla="*/ 6942 w 6955"/>
                                <a:gd name="T117" fmla="*/ 4180 h 5823"/>
                                <a:gd name="T118" fmla="*/ 6942 w 6955"/>
                                <a:gd name="T119" fmla="*/ 1406 h 5823"/>
                                <a:gd name="T120" fmla="*/ 6276 w 6955"/>
                                <a:gd name="T121" fmla="*/ 703 h 5823"/>
                                <a:gd name="T122" fmla="*/ 5573 w 6955"/>
                                <a:gd name="T123" fmla="*/ 1 h 5823"/>
                                <a:gd name="T124" fmla="*/ 692 w 6955"/>
                                <a:gd name="T125" fmla="*/ 1 h 58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6955" h="5823" extrusionOk="0">
                                  <a:moveTo>
                                    <a:pt x="2406" y="4168"/>
                                  </a:moveTo>
                                  <a:lnTo>
                                    <a:pt x="2311" y="4537"/>
                                  </a:lnTo>
                                  <a:lnTo>
                                    <a:pt x="2085" y="4537"/>
                                  </a:lnTo>
                                  <a:cubicBezTo>
                                    <a:pt x="1894" y="4537"/>
                                    <a:pt x="1727" y="4382"/>
                                    <a:pt x="1727" y="4180"/>
                                  </a:cubicBezTo>
                                  <a:lnTo>
                                    <a:pt x="1727" y="4168"/>
                                  </a:lnTo>
                                  <a:lnTo>
                                    <a:pt x="2406" y="4168"/>
                                  </a:lnTo>
                                  <a:close/>
                                  <a:moveTo>
                                    <a:pt x="5573" y="358"/>
                                  </a:moveTo>
                                  <a:cubicBezTo>
                                    <a:pt x="5764" y="358"/>
                                    <a:pt x="5930" y="525"/>
                                    <a:pt x="5930" y="715"/>
                                  </a:cubicBezTo>
                                  <a:lnTo>
                                    <a:pt x="5930" y="3501"/>
                                  </a:lnTo>
                                  <a:cubicBezTo>
                                    <a:pt x="5930" y="3692"/>
                                    <a:pt x="5764" y="3858"/>
                                    <a:pt x="5573" y="3858"/>
                                  </a:cubicBezTo>
                                  <a:lnTo>
                                    <a:pt x="4168" y="3858"/>
                                  </a:lnTo>
                                  <a:cubicBezTo>
                                    <a:pt x="4144" y="3858"/>
                                    <a:pt x="4097" y="3870"/>
                                    <a:pt x="4085" y="3882"/>
                                  </a:cubicBezTo>
                                  <a:lnTo>
                                    <a:pt x="2537" y="5001"/>
                                  </a:lnTo>
                                  <a:lnTo>
                                    <a:pt x="2775" y="4049"/>
                                  </a:lnTo>
                                  <a:cubicBezTo>
                                    <a:pt x="2787" y="4001"/>
                                    <a:pt x="2775" y="3942"/>
                                    <a:pt x="2739" y="3918"/>
                                  </a:cubicBezTo>
                                  <a:cubicBezTo>
                                    <a:pt x="2716" y="3870"/>
                                    <a:pt x="2668" y="3858"/>
                                    <a:pt x="2608" y="3858"/>
                                  </a:cubicBezTo>
                                  <a:lnTo>
                                    <a:pt x="692" y="3858"/>
                                  </a:lnTo>
                                  <a:cubicBezTo>
                                    <a:pt x="501" y="3858"/>
                                    <a:pt x="334" y="3692"/>
                                    <a:pt x="334" y="3501"/>
                                  </a:cubicBezTo>
                                  <a:lnTo>
                                    <a:pt x="334" y="715"/>
                                  </a:lnTo>
                                  <a:cubicBezTo>
                                    <a:pt x="334" y="525"/>
                                    <a:pt x="501" y="358"/>
                                    <a:pt x="692" y="358"/>
                                  </a:cubicBezTo>
                                  <a:lnTo>
                                    <a:pt x="5573" y="358"/>
                                  </a:lnTo>
                                  <a:close/>
                                  <a:moveTo>
                                    <a:pt x="6287" y="1025"/>
                                  </a:moveTo>
                                  <a:cubicBezTo>
                                    <a:pt x="6478" y="1025"/>
                                    <a:pt x="6645" y="1191"/>
                                    <a:pt x="6645" y="1382"/>
                                  </a:cubicBezTo>
                                  <a:lnTo>
                                    <a:pt x="6645" y="4180"/>
                                  </a:lnTo>
                                  <a:lnTo>
                                    <a:pt x="6633" y="4180"/>
                                  </a:lnTo>
                                  <a:cubicBezTo>
                                    <a:pt x="6633" y="4382"/>
                                    <a:pt x="6466" y="4537"/>
                                    <a:pt x="6276" y="4537"/>
                                  </a:cubicBezTo>
                                  <a:lnTo>
                                    <a:pt x="4871" y="4537"/>
                                  </a:lnTo>
                                  <a:cubicBezTo>
                                    <a:pt x="4823" y="4537"/>
                                    <a:pt x="4787" y="4561"/>
                                    <a:pt x="4752" y="4597"/>
                                  </a:cubicBezTo>
                                  <a:cubicBezTo>
                                    <a:pt x="4728" y="4632"/>
                                    <a:pt x="4704" y="4692"/>
                                    <a:pt x="4728" y="4727"/>
                                  </a:cubicBezTo>
                                  <a:lnTo>
                                    <a:pt x="4847" y="5406"/>
                                  </a:lnTo>
                                  <a:lnTo>
                                    <a:pt x="3656" y="4597"/>
                                  </a:lnTo>
                                  <a:lnTo>
                                    <a:pt x="4251" y="4168"/>
                                  </a:lnTo>
                                  <a:lnTo>
                                    <a:pt x="5585" y="4168"/>
                                  </a:lnTo>
                                  <a:cubicBezTo>
                                    <a:pt x="5954" y="4168"/>
                                    <a:pt x="6276" y="3858"/>
                                    <a:pt x="6276" y="3489"/>
                                  </a:cubicBezTo>
                                  <a:lnTo>
                                    <a:pt x="6276" y="1025"/>
                                  </a:lnTo>
                                  <a:lnTo>
                                    <a:pt x="6287" y="1025"/>
                                  </a:lnTo>
                                  <a:close/>
                                  <a:moveTo>
                                    <a:pt x="692" y="1"/>
                                  </a:moveTo>
                                  <a:cubicBezTo>
                                    <a:pt x="322" y="1"/>
                                    <a:pt x="1" y="310"/>
                                    <a:pt x="1" y="691"/>
                                  </a:cubicBezTo>
                                  <a:lnTo>
                                    <a:pt x="1" y="3465"/>
                                  </a:lnTo>
                                  <a:cubicBezTo>
                                    <a:pt x="1" y="3846"/>
                                    <a:pt x="322" y="4156"/>
                                    <a:pt x="692" y="4156"/>
                                  </a:cubicBezTo>
                                  <a:lnTo>
                                    <a:pt x="1406" y="4156"/>
                                  </a:lnTo>
                                  <a:lnTo>
                                    <a:pt x="1406" y="4168"/>
                                  </a:lnTo>
                                  <a:cubicBezTo>
                                    <a:pt x="1406" y="4537"/>
                                    <a:pt x="1715" y="4858"/>
                                    <a:pt x="2085" y="4858"/>
                                  </a:cubicBezTo>
                                  <a:lnTo>
                                    <a:pt x="2227" y="4858"/>
                                  </a:lnTo>
                                  <a:lnTo>
                                    <a:pt x="2168" y="5120"/>
                                  </a:lnTo>
                                  <a:cubicBezTo>
                                    <a:pt x="2132" y="5228"/>
                                    <a:pt x="2180" y="5335"/>
                                    <a:pt x="2263" y="5394"/>
                                  </a:cubicBezTo>
                                  <a:cubicBezTo>
                                    <a:pt x="2311" y="5418"/>
                                    <a:pt x="2358" y="5430"/>
                                    <a:pt x="2406" y="5430"/>
                                  </a:cubicBezTo>
                                  <a:cubicBezTo>
                                    <a:pt x="2442" y="5430"/>
                                    <a:pt x="2501" y="5418"/>
                                    <a:pt x="2549" y="5394"/>
                                  </a:cubicBezTo>
                                  <a:lnTo>
                                    <a:pt x="3263" y="4870"/>
                                  </a:lnTo>
                                  <a:lnTo>
                                    <a:pt x="3430" y="4870"/>
                                  </a:lnTo>
                                  <a:lnTo>
                                    <a:pt x="4787" y="5775"/>
                                  </a:lnTo>
                                  <a:cubicBezTo>
                                    <a:pt x="4823" y="5811"/>
                                    <a:pt x="4871" y="5823"/>
                                    <a:pt x="4918" y="5823"/>
                                  </a:cubicBezTo>
                                  <a:cubicBezTo>
                                    <a:pt x="4954" y="5823"/>
                                    <a:pt x="5002" y="5811"/>
                                    <a:pt x="5049" y="5775"/>
                                  </a:cubicBezTo>
                                  <a:cubicBezTo>
                                    <a:pt x="5144" y="5716"/>
                                    <a:pt x="5180" y="5632"/>
                                    <a:pt x="5156" y="5525"/>
                                  </a:cubicBezTo>
                                  <a:lnTo>
                                    <a:pt x="5049" y="4870"/>
                                  </a:lnTo>
                                  <a:lnTo>
                                    <a:pt x="6252" y="4870"/>
                                  </a:lnTo>
                                  <a:cubicBezTo>
                                    <a:pt x="6633" y="4870"/>
                                    <a:pt x="6942" y="4561"/>
                                    <a:pt x="6942" y="4180"/>
                                  </a:cubicBezTo>
                                  <a:lnTo>
                                    <a:pt x="6942" y="1406"/>
                                  </a:lnTo>
                                  <a:cubicBezTo>
                                    <a:pt x="6954" y="1013"/>
                                    <a:pt x="6645" y="703"/>
                                    <a:pt x="6276" y="703"/>
                                  </a:cubicBezTo>
                                  <a:cubicBezTo>
                                    <a:pt x="6252" y="310"/>
                                    <a:pt x="5954" y="1"/>
                                    <a:pt x="5573" y="1"/>
                                  </a:cubicBezTo>
                                  <a:lnTo>
                                    <a:pt x="692"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279" name="Google Shape;342;p20"/>
                          <wps:cNvSpPr>
                            <a:spLocks/>
                          </wps:cNvSpPr>
                          <wps:spPr bwMode="auto">
                            <a:xfrm>
                              <a:off x="93994" y="33740"/>
                              <a:ext cx="26928" cy="10249"/>
                            </a:xfrm>
                            <a:custGeom>
                              <a:avLst/>
                              <a:gdLst>
                                <a:gd name="T0" fmla="*/ 167 w 846"/>
                                <a:gd name="T1" fmla="*/ 0 h 322"/>
                                <a:gd name="T2" fmla="*/ 0 w 846"/>
                                <a:gd name="T3" fmla="*/ 167 h 322"/>
                                <a:gd name="T4" fmla="*/ 167 w 846"/>
                                <a:gd name="T5" fmla="*/ 322 h 322"/>
                                <a:gd name="T6" fmla="*/ 679 w 846"/>
                                <a:gd name="T7" fmla="*/ 322 h 322"/>
                                <a:gd name="T8" fmla="*/ 846 w 846"/>
                                <a:gd name="T9" fmla="*/ 167 h 322"/>
                                <a:gd name="T10" fmla="*/ 679 w 846"/>
                                <a:gd name="T11" fmla="*/ 0 h 322"/>
                                <a:gd name="T12" fmla="*/ 167 w 846"/>
                                <a:gd name="T13" fmla="*/ 0 h 322"/>
                              </a:gdLst>
                              <a:ahLst/>
                              <a:cxnLst>
                                <a:cxn ang="0">
                                  <a:pos x="T0" y="T1"/>
                                </a:cxn>
                                <a:cxn ang="0">
                                  <a:pos x="T2" y="T3"/>
                                </a:cxn>
                                <a:cxn ang="0">
                                  <a:pos x="T4" y="T5"/>
                                </a:cxn>
                                <a:cxn ang="0">
                                  <a:pos x="T6" y="T7"/>
                                </a:cxn>
                                <a:cxn ang="0">
                                  <a:pos x="T8" y="T9"/>
                                </a:cxn>
                                <a:cxn ang="0">
                                  <a:pos x="T10" y="T11"/>
                                </a:cxn>
                                <a:cxn ang="0">
                                  <a:pos x="T12" y="T13"/>
                                </a:cxn>
                              </a:cxnLst>
                              <a:rect l="0" t="0" r="r" b="b"/>
                              <a:pathLst>
                                <a:path w="846" h="322" extrusionOk="0">
                                  <a:moveTo>
                                    <a:pt x="167" y="0"/>
                                  </a:moveTo>
                                  <a:cubicBezTo>
                                    <a:pt x="72" y="0"/>
                                    <a:pt x="0" y="72"/>
                                    <a:pt x="0" y="167"/>
                                  </a:cubicBezTo>
                                  <a:cubicBezTo>
                                    <a:pt x="0" y="250"/>
                                    <a:pt x="72" y="322"/>
                                    <a:pt x="167" y="322"/>
                                  </a:cubicBezTo>
                                  <a:lnTo>
                                    <a:pt x="679" y="322"/>
                                  </a:lnTo>
                                  <a:cubicBezTo>
                                    <a:pt x="774" y="322"/>
                                    <a:pt x="846" y="250"/>
                                    <a:pt x="846" y="167"/>
                                  </a:cubicBezTo>
                                  <a:cubicBezTo>
                                    <a:pt x="846" y="72"/>
                                    <a:pt x="774" y="0"/>
                                    <a:pt x="679" y="0"/>
                                  </a:cubicBezTo>
                                  <a:lnTo>
                                    <a:pt x="167" y="0"/>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280" name="Google Shape;343;p20"/>
                          <wps:cNvSpPr>
                            <a:spLocks/>
                          </wps:cNvSpPr>
                          <wps:spPr bwMode="auto">
                            <a:xfrm>
                              <a:off x="132636" y="33740"/>
                              <a:ext cx="82663" cy="10249"/>
                            </a:xfrm>
                            <a:custGeom>
                              <a:avLst/>
                              <a:gdLst>
                                <a:gd name="T0" fmla="*/ 167 w 2597"/>
                                <a:gd name="T1" fmla="*/ 0 h 322"/>
                                <a:gd name="T2" fmla="*/ 1 w 2597"/>
                                <a:gd name="T3" fmla="*/ 167 h 322"/>
                                <a:gd name="T4" fmla="*/ 167 w 2597"/>
                                <a:gd name="T5" fmla="*/ 322 h 322"/>
                                <a:gd name="T6" fmla="*/ 2430 w 2597"/>
                                <a:gd name="T7" fmla="*/ 322 h 322"/>
                                <a:gd name="T8" fmla="*/ 2596 w 2597"/>
                                <a:gd name="T9" fmla="*/ 167 h 322"/>
                                <a:gd name="T10" fmla="*/ 2430 w 2597"/>
                                <a:gd name="T11" fmla="*/ 0 h 322"/>
                                <a:gd name="T12" fmla="*/ 167 w 2597"/>
                                <a:gd name="T13" fmla="*/ 0 h 322"/>
                              </a:gdLst>
                              <a:ahLst/>
                              <a:cxnLst>
                                <a:cxn ang="0">
                                  <a:pos x="T0" y="T1"/>
                                </a:cxn>
                                <a:cxn ang="0">
                                  <a:pos x="T2" y="T3"/>
                                </a:cxn>
                                <a:cxn ang="0">
                                  <a:pos x="T4" y="T5"/>
                                </a:cxn>
                                <a:cxn ang="0">
                                  <a:pos x="T6" y="T7"/>
                                </a:cxn>
                                <a:cxn ang="0">
                                  <a:pos x="T8" y="T9"/>
                                </a:cxn>
                                <a:cxn ang="0">
                                  <a:pos x="T10" y="T11"/>
                                </a:cxn>
                                <a:cxn ang="0">
                                  <a:pos x="T12" y="T13"/>
                                </a:cxn>
                              </a:cxnLst>
                              <a:rect l="0" t="0" r="r" b="b"/>
                              <a:pathLst>
                                <a:path w="2597" h="322" extrusionOk="0">
                                  <a:moveTo>
                                    <a:pt x="167" y="0"/>
                                  </a:moveTo>
                                  <a:cubicBezTo>
                                    <a:pt x="84" y="0"/>
                                    <a:pt x="1" y="72"/>
                                    <a:pt x="1" y="167"/>
                                  </a:cubicBezTo>
                                  <a:cubicBezTo>
                                    <a:pt x="1" y="250"/>
                                    <a:pt x="84" y="322"/>
                                    <a:pt x="167" y="322"/>
                                  </a:cubicBezTo>
                                  <a:lnTo>
                                    <a:pt x="2430" y="322"/>
                                  </a:lnTo>
                                  <a:cubicBezTo>
                                    <a:pt x="2525" y="322"/>
                                    <a:pt x="2596" y="250"/>
                                    <a:pt x="2596" y="167"/>
                                  </a:cubicBezTo>
                                  <a:cubicBezTo>
                                    <a:pt x="2596" y="72"/>
                                    <a:pt x="2525" y="0"/>
                                    <a:pt x="2430" y="0"/>
                                  </a:cubicBezTo>
                                  <a:lnTo>
                                    <a:pt x="167" y="0"/>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281" name="Google Shape;344;p20"/>
                          <wps:cNvSpPr>
                            <a:spLocks/>
                          </wps:cNvSpPr>
                          <wps:spPr bwMode="auto">
                            <a:xfrm>
                              <a:off x="93994" y="61018"/>
                              <a:ext cx="121304" cy="10631"/>
                            </a:xfrm>
                            <a:custGeom>
                              <a:avLst/>
                              <a:gdLst>
                                <a:gd name="T0" fmla="*/ 167 w 3811"/>
                                <a:gd name="T1" fmla="*/ 1 h 334"/>
                                <a:gd name="T2" fmla="*/ 0 w 3811"/>
                                <a:gd name="T3" fmla="*/ 167 h 334"/>
                                <a:gd name="T4" fmla="*/ 167 w 3811"/>
                                <a:gd name="T5" fmla="*/ 334 h 334"/>
                                <a:gd name="T6" fmla="*/ 3644 w 3811"/>
                                <a:gd name="T7" fmla="*/ 334 h 334"/>
                                <a:gd name="T8" fmla="*/ 3810 w 3811"/>
                                <a:gd name="T9" fmla="*/ 167 h 334"/>
                                <a:gd name="T10" fmla="*/ 3644 w 3811"/>
                                <a:gd name="T11" fmla="*/ 1 h 334"/>
                                <a:gd name="T12" fmla="*/ 167 w 3811"/>
                                <a:gd name="T13" fmla="*/ 1 h 334"/>
                              </a:gdLst>
                              <a:ahLst/>
                              <a:cxnLst>
                                <a:cxn ang="0">
                                  <a:pos x="T0" y="T1"/>
                                </a:cxn>
                                <a:cxn ang="0">
                                  <a:pos x="T2" y="T3"/>
                                </a:cxn>
                                <a:cxn ang="0">
                                  <a:pos x="T4" y="T5"/>
                                </a:cxn>
                                <a:cxn ang="0">
                                  <a:pos x="T6" y="T7"/>
                                </a:cxn>
                                <a:cxn ang="0">
                                  <a:pos x="T8" y="T9"/>
                                </a:cxn>
                                <a:cxn ang="0">
                                  <a:pos x="T10" y="T11"/>
                                </a:cxn>
                                <a:cxn ang="0">
                                  <a:pos x="T12" y="T13"/>
                                </a:cxn>
                              </a:cxnLst>
                              <a:rect l="0" t="0" r="r" b="b"/>
                              <a:pathLst>
                                <a:path w="3811" h="334" extrusionOk="0">
                                  <a:moveTo>
                                    <a:pt x="167" y="1"/>
                                  </a:moveTo>
                                  <a:cubicBezTo>
                                    <a:pt x="72" y="1"/>
                                    <a:pt x="0" y="84"/>
                                    <a:pt x="0" y="167"/>
                                  </a:cubicBezTo>
                                  <a:cubicBezTo>
                                    <a:pt x="0" y="263"/>
                                    <a:pt x="72" y="334"/>
                                    <a:pt x="167" y="334"/>
                                  </a:cubicBezTo>
                                  <a:lnTo>
                                    <a:pt x="3644" y="334"/>
                                  </a:lnTo>
                                  <a:cubicBezTo>
                                    <a:pt x="3739" y="334"/>
                                    <a:pt x="3810" y="263"/>
                                    <a:pt x="3810" y="167"/>
                                  </a:cubicBezTo>
                                  <a:cubicBezTo>
                                    <a:pt x="3810" y="84"/>
                                    <a:pt x="3739" y="1"/>
                                    <a:pt x="3644" y="1"/>
                                  </a:cubicBezTo>
                                  <a:lnTo>
                                    <a:pt x="167"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282" name="Google Shape;345;p20"/>
                          <wps:cNvSpPr>
                            <a:spLocks/>
                          </wps:cNvSpPr>
                          <wps:spPr bwMode="auto">
                            <a:xfrm>
                              <a:off x="93994" y="89060"/>
                              <a:ext cx="82249" cy="10663"/>
                            </a:xfrm>
                            <a:custGeom>
                              <a:avLst/>
                              <a:gdLst>
                                <a:gd name="T0" fmla="*/ 155 w 2584"/>
                                <a:gd name="T1" fmla="*/ 1 h 335"/>
                                <a:gd name="T2" fmla="*/ 0 w 2584"/>
                                <a:gd name="T3" fmla="*/ 167 h 335"/>
                                <a:gd name="T4" fmla="*/ 155 w 2584"/>
                                <a:gd name="T5" fmla="*/ 334 h 335"/>
                                <a:gd name="T6" fmla="*/ 2429 w 2584"/>
                                <a:gd name="T7" fmla="*/ 334 h 335"/>
                                <a:gd name="T8" fmla="*/ 2584 w 2584"/>
                                <a:gd name="T9" fmla="*/ 167 h 335"/>
                                <a:gd name="T10" fmla="*/ 2429 w 2584"/>
                                <a:gd name="T11" fmla="*/ 1 h 335"/>
                                <a:gd name="T12" fmla="*/ 155 w 2584"/>
                                <a:gd name="T13" fmla="*/ 1 h 335"/>
                              </a:gdLst>
                              <a:ahLst/>
                              <a:cxnLst>
                                <a:cxn ang="0">
                                  <a:pos x="T0" y="T1"/>
                                </a:cxn>
                                <a:cxn ang="0">
                                  <a:pos x="T2" y="T3"/>
                                </a:cxn>
                                <a:cxn ang="0">
                                  <a:pos x="T4" y="T5"/>
                                </a:cxn>
                                <a:cxn ang="0">
                                  <a:pos x="T6" y="T7"/>
                                </a:cxn>
                                <a:cxn ang="0">
                                  <a:pos x="T8" y="T9"/>
                                </a:cxn>
                                <a:cxn ang="0">
                                  <a:pos x="T10" y="T11"/>
                                </a:cxn>
                                <a:cxn ang="0">
                                  <a:pos x="T12" y="T13"/>
                                </a:cxn>
                              </a:cxnLst>
                              <a:rect l="0" t="0" r="r" b="b"/>
                              <a:pathLst>
                                <a:path w="2584" h="335" extrusionOk="0">
                                  <a:moveTo>
                                    <a:pt x="155" y="1"/>
                                  </a:moveTo>
                                  <a:cubicBezTo>
                                    <a:pt x="72" y="1"/>
                                    <a:pt x="0" y="72"/>
                                    <a:pt x="0" y="167"/>
                                  </a:cubicBezTo>
                                  <a:cubicBezTo>
                                    <a:pt x="0" y="251"/>
                                    <a:pt x="72" y="334"/>
                                    <a:pt x="155" y="334"/>
                                  </a:cubicBezTo>
                                  <a:lnTo>
                                    <a:pt x="2429" y="334"/>
                                  </a:lnTo>
                                  <a:cubicBezTo>
                                    <a:pt x="2513" y="334"/>
                                    <a:pt x="2584" y="251"/>
                                    <a:pt x="2584" y="167"/>
                                  </a:cubicBezTo>
                                  <a:cubicBezTo>
                                    <a:pt x="2584" y="72"/>
                                    <a:pt x="2513" y="1"/>
                                    <a:pt x="2429" y="1"/>
                                  </a:cubicBezTo>
                                  <a:lnTo>
                                    <a:pt x="155"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283" name="Google Shape;346;p20"/>
                          <wps:cNvSpPr>
                            <a:spLocks/>
                          </wps:cNvSpPr>
                          <wps:spPr bwMode="auto">
                            <a:xfrm>
                              <a:off x="188339" y="89060"/>
                              <a:ext cx="26960" cy="10663"/>
                            </a:xfrm>
                            <a:custGeom>
                              <a:avLst/>
                              <a:gdLst>
                                <a:gd name="T0" fmla="*/ 156 w 847"/>
                                <a:gd name="T1" fmla="*/ 1 h 335"/>
                                <a:gd name="T2" fmla="*/ 1 w 847"/>
                                <a:gd name="T3" fmla="*/ 167 h 335"/>
                                <a:gd name="T4" fmla="*/ 156 w 847"/>
                                <a:gd name="T5" fmla="*/ 334 h 335"/>
                                <a:gd name="T6" fmla="*/ 680 w 847"/>
                                <a:gd name="T7" fmla="*/ 334 h 335"/>
                                <a:gd name="T8" fmla="*/ 846 w 847"/>
                                <a:gd name="T9" fmla="*/ 167 h 335"/>
                                <a:gd name="T10" fmla="*/ 680 w 847"/>
                                <a:gd name="T11" fmla="*/ 1 h 335"/>
                                <a:gd name="T12" fmla="*/ 156 w 847"/>
                                <a:gd name="T13" fmla="*/ 1 h 335"/>
                              </a:gdLst>
                              <a:ahLst/>
                              <a:cxnLst>
                                <a:cxn ang="0">
                                  <a:pos x="T0" y="T1"/>
                                </a:cxn>
                                <a:cxn ang="0">
                                  <a:pos x="T2" y="T3"/>
                                </a:cxn>
                                <a:cxn ang="0">
                                  <a:pos x="T4" y="T5"/>
                                </a:cxn>
                                <a:cxn ang="0">
                                  <a:pos x="T6" y="T7"/>
                                </a:cxn>
                                <a:cxn ang="0">
                                  <a:pos x="T8" y="T9"/>
                                </a:cxn>
                                <a:cxn ang="0">
                                  <a:pos x="T10" y="T11"/>
                                </a:cxn>
                                <a:cxn ang="0">
                                  <a:pos x="T12" y="T13"/>
                                </a:cxn>
                              </a:cxnLst>
                              <a:rect l="0" t="0" r="r" b="b"/>
                              <a:pathLst>
                                <a:path w="847" h="335" extrusionOk="0">
                                  <a:moveTo>
                                    <a:pt x="156" y="1"/>
                                  </a:moveTo>
                                  <a:cubicBezTo>
                                    <a:pt x="72" y="1"/>
                                    <a:pt x="1" y="72"/>
                                    <a:pt x="1" y="167"/>
                                  </a:cubicBezTo>
                                  <a:cubicBezTo>
                                    <a:pt x="1" y="251"/>
                                    <a:pt x="72" y="334"/>
                                    <a:pt x="156" y="334"/>
                                  </a:cubicBezTo>
                                  <a:lnTo>
                                    <a:pt x="680" y="334"/>
                                  </a:lnTo>
                                  <a:cubicBezTo>
                                    <a:pt x="775" y="334"/>
                                    <a:pt x="846" y="251"/>
                                    <a:pt x="846" y="167"/>
                                  </a:cubicBezTo>
                                  <a:cubicBezTo>
                                    <a:pt x="846" y="72"/>
                                    <a:pt x="775" y="1"/>
                                    <a:pt x="680" y="1"/>
                                  </a:cubicBezTo>
                                  <a:lnTo>
                                    <a:pt x="156"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g:wgp>
                  </a:graphicData>
                </a:graphic>
              </wp:inline>
            </w:drawing>
          </mc:Choice>
          <mc:Fallback>
            <w:pict>
              <v:group id="Group 3260" o:spid="_x0000_s1180" style="width:451.3pt;height:36.4pt;mso-position-horizontal-relative:char;mso-position-vertical-relative:line" coordorigin="-1619" coordsize="61055,4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">
                <v:group id="Group 256605" o:spid="_x0000_s1181" style="position:absolute;left:-1619;width:61055;height:4927" coordorigin="-1658,159" coordsize="62550,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5HxxLFAAAA3QAA&#10;AA8AAAAAAAAAAAAAAAAAqgIAAGRycy9kb3ducmV2LnhtbFBLBQYAAAAABAAEAPoAAACcAwAAAAA=&#10;">
                  <v:group id="Group 256606" o:spid="_x0000_s1182" style="position:absolute;left:44009;top:159;width:16882;height:5058" coordorigin="35684,223" coordsize="24628,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lVllxgAAAN0A&#10;AAAPAAAAAAAAAAAAAAAAAKoCAABkcnMvZG93bnJldi54bWxQSwUGAAAAAAQABAD6AAAAnQMAAAAA&#10;">
                    <v:roundrect id="Rectangle: Rounded Corners 55" o:spid="_x0000_s1183" style="position:absolute;left:35684;top:223;width:24629;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Ye8UA&#10;AADdAAAADwAAAGRycy9kb3ducmV2LnhtbESP3WrCQBSE74W+w3IK3kjdqJhI6ioiFbysPw9wyJ4m&#10;abNn091tjD69WxC8HGbmG2a57k0jOnK+tqxgMk5AEBdW11wqOJ92bwsQPiBrbCyTgit5WK9eBkvM&#10;tb3wgbpjKEWEsM9RQRVCm0vpi4oM+rFtiaP3ZZ3BEKUrpXZ4iXDTyGmSpNJgzXGhwpa2FRU/xz+j&#10;4Ds7ZQv7gTeTfN427nc07+pyrtTwtd+8gwjUh2f40d5rBbNpmsH/m/gE5O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91h7xQAAAN0AAAAPAAAAAAAAAAAAAAAAAJgCAABkcnMv&#10;ZG93bnJldi54bWxQSwUGAAAAAAQABAD1AAAAigMAAAAA&#10;" fillcolor="#7030a0" stroked="f" strokeweight="1pt">
                      <v:stroke joinstyle="miter"/>
                      <v:textbox inset=",0">
                        <w:txbxContent>
                          <w:p w:rsidR="00FC7E58" w:rsidRPr="00BB0D09" w:rsidRDefault="00FC7E58" w:rsidP="000D0CA1">
                            <w:pPr>
                              <w:pStyle w:val="NoSpacing"/>
                              <w:rPr>
                                <w:b/>
                                <w:color w:val="FFFFFF" w:themeColor="background1"/>
                              </w:rPr>
                            </w:pPr>
                            <w:r>
                              <w:rPr>
                                <w:rFonts w:hint="cs"/>
                                <w:rtl/>
                                <w:lang w:bidi="ar-SY"/>
                              </w:rPr>
                              <w:t xml:space="preserve">       </w:t>
                            </w:r>
                            <w:r w:rsidRPr="00BB0D09">
                              <w:rPr>
                                <w:rFonts w:hint="cs"/>
                                <w:color w:val="FFFFFF" w:themeColor="background1"/>
                                <w:rtl/>
                                <w:lang w:bidi="ar-SY"/>
                              </w:rPr>
                              <w:t>عزيزي المدرّب:</w:t>
                            </w:r>
                          </w:p>
                        </w:txbxContent>
                      </v:textbox>
                    </v:roundrect>
                    <v:oval id="Oval 61" o:spid="_x0000_s1184" style="position:absolute;left:53438;top:734;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MC2cMA&#10;AADdAAAADwAAAGRycy9kb3ducmV2LnhtbERPy4rCMBTdC/MP4Q7MTtNxqI9qFBkccNOFtS7cXZpr&#10;W2xuShNt/fvJQnB5OO/1djCNeFDnassKvicRCOLC6ppLBfnpb7wA4TyyxsYyKXiSg+3mY7TGRNue&#10;j/TIfClCCLsEFVTet4mUrqjIoJvYljhwV9sZ9AF2pdQd9iHcNHIaRTNpsObQUGFLvxUVt+xuFOho&#10;Xsc6j9NrvuvTZ3xZyv05Verrc9itQHga/Fv8ch+0gp/pLMwNb8ITkJ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jMC2cMAAADdAAAADwAAAAAAAAAAAAAAAACYAgAAZHJzL2Rv&#10;d25yZXYueG1sUEsFBgAAAAAEAAQA9QAAAIgDAAAAAA==&#10;" fillcolor="#272727 [2749]" stroked="f" strokeweight="1pt">
                      <v:stroke joinstyle="miter"/>
                      <v:shadow on="t" color="black" opacity="26213f" origin=",-.5" offset="0,3pt"/>
                    </v:oval>
                  </v:group>
                  <v:rect id="Rectangle 256609" o:spid="_x0000_s1185" style="position:absolute;left:-1658;top:4929;width:50526;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WJLMYA&#10;AADdAAAADwAAAGRycy9kb3ducmV2LnhtbESPQWvCQBSE70L/w/IKvemmqQRNs5FWULwoaAvF2yP7&#10;mqTNvg27q8Z/3y0IHoeZ+YYpFoPpxJmcby0reJ4kIIgrq1uuFXx+rMYzED4ga+wsk4IreViUD6MC&#10;c20vvKfzIdQiQtjnqKAJoc+l9FVDBv3E9sTR+7bOYIjS1VI7vES46WSaJJk02HJcaLCnZUPV7+Fk&#10;FLj1VzadVmZ+dOm2f9/tt/r4E5R6ehzeXkEEGsI9fGtvtIKXNJvD/5v4BGT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VWJLMYAAADdAAAADwAAAAAAAAAAAAAAAACYAgAAZHJz&#10;L2Rvd25yZXYueG1sUEsFBgAAAAAEAAQA9QAAAIsDAAAAAA==&#10;" fillcolor="#7030a0" stroked="f" strokeweight="1pt"/>
                </v:group>
                <v:group id="Google Shape;333;p20" o:spid="_x0000_s1186" style="position:absolute;left:55626;top:1238;width:2443;height:2444" coordsize="354364,3547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nyV8QAAADdAAAADwAAAGRycy9kb3ducmV2LnhtbERPy2rCQBTdF/yH4Qrd&#10;NZMYWkvqKCJWXEhBI5TuLplrEszcCZkxj7/vLApdHs57tRlNI3rqXG1ZQRLFIIgLq2suFVzzz5d3&#10;EM4ja2wsk4KJHGzWs6cVZtoOfKb+4ksRQthlqKDyvs2kdEVFBl1kW+LA3Wxn0AfYlVJ3OIRw08hF&#10;HL9JgzWHhgpb2lVU3C8Po+Aw4LBNk31/ut9200/++vV9Skip5/m4/QDhafT/4j/3UStIF8uwP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nyV8QAAADdAAAA&#10;DwAAAAAAAAAAAAAAAACqAgAAZHJzL2Rvd25yZXYueG1sUEsFBgAAAAAEAAQA+gAAAJsDAAAAAA==&#10;">
                  <v:shape id="Google Shape;334;p20" o:spid="_x0000_s1187" style="position:absolute;top:155108;width:132667;height:199288;visibility:visible;mso-wrap-style:square;v-text-anchor:middle" coordsize="4168,6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6KLscA&#10;AADdAAAADwAAAGRycy9kb3ducmV2LnhtbESP0WrCQBRE3wX/YblCX0Q3aquSugmlIrSUFox+wDV7&#10;m4Rk74bsVlO/vlsQfBxm5gyzSXvTiDN1rrKsYDaNQBDnVldcKDgedpM1COeRNTaWScEvOUiT4WCD&#10;sbYX3tM584UIEHYxKii9b2MpXV6SQTe1LXHwvm1n0AfZFVJ3eAlw08h5FC2lwYrDQoktvZaU19mP&#10;UfD1aE7R+/gJJX3aevtRb6+muCr1MOpfnkF46v09fGu/aQWL+WoG/2/CE5DJ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sOii7HAAAA3QAAAA8AAAAAAAAAAAAAAAAAmAIAAGRy&#10;cy9kb3ducmV2LnhtbFBLBQYAAAAABAAEAPUAAACMAwAAAAA=&#10;" path="m2102,325v45,,89,6,137,18c2953,402,3501,1021,3501,1748v,690,167,1333,310,1666l3811,3438v-179,96,-501,298,-1036,393l2775,3795r,-333c2977,3343,3156,3164,3299,2938v214,-393,142,-917,-203,-1226c2858,1486,2429,1236,1751,1236v-48,,-95,12,-119,35l1286,1617v-59,59,-59,166,,226c1316,1873,1358,1887,1400,1887v41,,83,-14,113,-44l1810,1545v429,12,786,143,1072,405c3120,2152,3156,2510,3013,2783v-191,322,-536,536,-929,536c1513,3319,1036,2843,1036,2260v,-96,-83,-167,-166,-167c774,2093,703,2164,703,2260v,500,286,964,702,1202l1405,3795r,36c858,3712,524,3534,393,3438v,,-11,,,-24c524,3081,691,2438,703,1748,703,1021,1275,402,1965,343v48,-12,92,-18,137,-18xm2429,3581r,191c2429,3974,2537,4153,2715,4236r107,60c2668,4546,2382,4712,2072,4712v-297,,-583,-166,-738,-416l1429,4236v179,-83,286,-262,286,-464l1715,3581v119,36,238,48,357,48c2191,3629,2310,3617,2429,3581xm2072,v-56,,-113,3,-166,9c1036,81,346,855,346,1748v,643,-143,1238,-286,1547c1,3450,48,3617,179,3700v143,95,405,250,857,393l382,4415c143,4534,1,4772,1,5022r,1071c1,6189,84,6260,167,6260v95,,167,-71,167,-167l334,5022v,-131,71,-250,190,-322l1048,4450v227,357,608,596,1036,596c2525,5046,2906,4819,3132,4450r524,250c3775,4760,3846,4879,3846,5022r,1071c3846,6189,3918,6260,4013,6260v83,,155,-71,155,-167l4168,5022v-12,-250,-155,-488,-393,-607l3120,4093v429,-119,714,-286,845,-393c4096,3617,4144,3450,4084,3295,3953,2986,3799,2391,3799,1748,3799,855,3096,81,2239,9,2185,3,2129,,2072,xe" fillcolor="white [3212]" stroked="f">
                    <v:path arrowok="t" o:extrusionok="f" o:connecttype="custom" o:connectlocs="71267,10918;121304,108668;88328,121941;88328,110196;98545,54493;51946,40456;40933,58663;48159,58663;91734,62069;66334,105644;27692,66620;44721,110196;44721,121941;12509,108668;62546,10918;77315,113983;86418,134832;65952,149983;45485,134832;54588,113983;77315,113983;60668,286;1910,104880;32976,130280;32,159851;5316,199256;10631,159851;33358,141644;99691,141644;122418,159851;127733,199256;132667,159851;99309,130280;129993,104880;71267,286" o:connectangles="0,0,0,0,0,0,0,0,0,0,0,0,0,0,0,0,0,0,0,0,0,0,0,0,0,0,0,0,0,0,0,0,0,0,0"/>
                  </v:shape>
                  <v:shape id="Google Shape;335;p20" o:spid="_x0000_s1188" style="position:absolute;left:21995;top:321769;width:10249;height:32626;visibility:visible;mso-wrap-style:square;v-text-anchor:middle" coordsize="322,1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6T0MMA&#10;AADdAAAADwAAAGRycy9kb3ducmV2LnhtbESPQWuDQBSE74X+h+UVeinNWi0mMdlIKDTkqrH3h/ui&#10;UvetuBu1/z5bKPQ4zMw3zD5fTC8mGl1nWcHbKgJBXFvdcaOguny+bkA4j6yxt0wKfshBfnh82GOm&#10;7cwFTaVvRICwy1BB6/2QSenqlgy6lR2Ig3e1o0Ef5NhIPeIc4KaXcRSl0mDHYaHFgT5aqr/Lm1Ew&#10;r7+KIiE7J1vruCpfzqk5vSv1/LQcdyA8Lf4//Nc+awVJvI7h9014AvJw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s6T0MMAAADdAAAADwAAAAAAAAAAAAAAAACYAgAAZHJzL2Rv&#10;d25yZXYueG1sUEsFBgAAAAAEAAQA9QAAAIgDAAAAAA==&#10;" path="m167,c72,,,72,,167l,857v,96,72,167,167,167c250,1024,322,953,322,857r,-690c322,72,250,,167,xe" fillcolor="white [3212]" stroked="f">
                    <v:path arrowok="t" o:extrusionok="f" o:connecttype="custom" o:connectlocs="5315,0;0,5316;0,27279;5315,32594;10249,27279;10249,5316;5315,0" o:connectangles="0,0,0,0,0,0,0"/>
                  </v:shape>
                  <v:shape id="Google Shape;336;p20" o:spid="_x0000_s1189" style="position:absolute;left:99660;top:321769;width:10281;height:32626;visibility:visible;mso-wrap-style:square;v-text-anchor:middle" coordsize="323,1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4R+MUA&#10;AADdAAAADwAAAGRycy9kb3ducmV2LnhtbESPT4vCMBTE74LfITxhb5pqF5WuUYrgsrf138Hjo3nb&#10;ljYvpYm266c3guBxmJnfMKtNb2pxo9aVlhVMJxEI4szqknMF59NuvAThPLLG2jIp+CcHm/VwsMJE&#10;244PdDv6XAQIuwQVFN43iZQuK8igm9iGOHh/tjXog2xzqVvsAtzUchZFc2mw5LBQYEPbgrLqeDUK&#10;9CXdn78rnaane/wrq+wSLbpPpT5GffoFwlPv3+FX+0criGeLGJ5vwhOQ6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3hH4xQAAAN0AAAAPAAAAAAAAAAAAAAAAAJgCAABkcnMv&#10;ZG93bnJldi54bWxQSwUGAAAAAAQABAD1AAAAigMAAAAA&#10;" path="m168,c72,,1,72,1,167r,690c1,953,72,1024,168,1024v83,,154,-71,154,-167l322,167c322,72,251,,168,xe" fillcolor="white [3212]" stroked="f">
                    <v:path arrowok="t" o:extrusionok="f" o:connecttype="custom" o:connectlocs="5347,0;32,5316;32,27279;5347,32594;10249,27279;10249,5316;5347,0" o:connectangles="0,0,0,0,0,0,0"/>
                  </v:shape>
                  <v:shape id="Google Shape;337;p20" o:spid="_x0000_s1190" style="position:absolute;left:254672;top:193081;width:55734;height:18430;visibility:visible;mso-wrap-style:square;v-text-anchor:middle" coordsize="1751,5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rEkscA&#10;AADdAAAADwAAAGRycy9kb3ducmV2LnhtbESPT2vCQBTE74LfYXlCb7oxWg2pqxRF6EEP2oI9vmZf&#10;/tTs25Ddauyn7woFj8PM/IZZrDpTiwu1rrKsYDyKQBBnVldcKPh43w4TEM4ja6wtk4IbOVgt+70F&#10;ptpe+UCXoy9EgLBLUUHpfZNK6bKSDLqRbYiDl9vWoA+yLaRu8RrgppZxFM2kwYrDQokNrUvKzscf&#10;o+DzO588+1+5y7dfSbLZuFt82q+Vehp0ry8gPHX+Ef5vv2kFk3g+hfub8ATk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qqxJLHAAAA3QAAAA8AAAAAAAAAAAAAAAAAmAIAAGRy&#10;cy9kb3ducmV2LnhtbFBLBQYAAAAABAAEAPUAAACMAwAAAAA=&#10;" path="m649,c492,,319,16,132,55,60,66,1,138,1,221r,179c1,483,72,555,155,555v96,,167,-72,167,-155l322,364c434,349,539,342,636,342v205,,375,29,496,70c1334,471,1453,543,1465,543v36,12,60,35,95,35c1620,578,1667,543,1691,495v60,-95,36,-202,-47,-250c1625,236,1259,,649,xe" fillcolor="white [3212]" stroked="f">
                    <v:path arrowok="t" o:extrusionok="f" o:connecttype="custom" o:connectlocs="20658,0;4202,1751;32,7035;32,12732;4934,17666;10249,12732;10249,11586;20244,10886;36031,13114;46631,17284;49655,18398;53824,15756;52328,7799;20658,0" o:connectangles="0,0,0,0,0,0,0,0,0,0,0,0,0,0"/>
                  </v:shape>
                  <v:shape id="Google Shape;338;p20" o:spid="_x0000_s1191" style="position:absolute;left:210333;top:161060;width:144031;height:192953;visibility:visible;mso-wrap-style:square;v-text-anchor:middle" coordsize="4525,60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LW9cUA&#10;AADdAAAADwAAAGRycy9kb3ducmV2LnhtbESPQWsCMRSE7wX/Q3hCbzXRotXVKCJIvda24PG5ee6u&#10;bl6WJK5bf70pFHocZuYbZrHqbC1a8qFyrGE4UCCIc2cqLjR8fW5fpiBCRDZYOyYNPxRgtew9LTAz&#10;7sYf1O5jIRKEQ4YayhibTMqQl2QxDFxDnLyT8xZjkr6QxuMtwW0tR0pNpMWK00KJDW1Kyi/7q9Wg&#10;3ovvu+/ux7M6ToaHur3OxoG0fu536zmISF38D/+1d0bD6+htDL9v0hO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4tb1xQAAAN0AAAAPAAAAAAAAAAAAAAAAAJgCAABkcnMv&#10;ZG93bnJldi54bWxQSwUGAAAAAAQABAD1AAAAigMAAAAA&#10;" path="m3489,310r,810c3489,1251,3453,1382,3394,1525r-60,131c3322,1680,3322,1703,3322,1727r,346c3322,2370,3203,2632,3001,2835v-205,181,-452,298,-733,298c2254,3133,2241,3133,2227,3132,1655,3108,1191,2608,1191,2025r,-298c1191,1703,1191,1680,1179,1656r-59,-131c1060,1406,1036,1263,1036,1120v,-452,358,-810,798,-810l3489,310xm1727,3335v155,71,321,107,488,119l2263,3454v190,,369,-24,535,-107l2798,3573v,47,12,107,12,155l2263,4144,1715,3728v12,-48,12,-96,12,-155l1727,3335xm1834,1c1203,1,703,501,703,1132v,190,48,369,131,536l882,1751r,262c882,2454,1084,2858,1405,3120r,441c1405,3632,1358,3704,1286,3739l453,4049c179,4156,1,4406,1,4692r,1202c1,5990,72,6061,167,6061v84,,167,-71,167,-167l334,4692v,-155,83,-286,238,-345l1405,4037v36,-24,84,-48,120,-83l2096,4394r,1489c2096,5966,2179,6037,2263,6037v95,,166,-71,166,-154l2429,4394r584,-440c3049,3989,3084,4001,3132,4037r833,310c4096,4406,4203,4537,4203,4692r,1202c4203,5990,4275,6061,4358,6061v95,,167,-71,167,-167l4525,4692v-12,-274,-191,-524,-453,-631l3239,3751v-83,-23,-119,-107,-119,-178l3120,3156v24,-24,71,-60,95,-95c3489,2799,3632,2454,3632,2073r,-322l3680,1668v95,-167,131,-357,131,-536l3811,168c3811,72,3739,1,3644,1l1834,1xe" fillcolor="white [3212]" stroked="f">
                    <v:path arrowok="t" o:extrusionok="f" o:connecttype="custom" o:connectlocs="111055,35650;106121,52710;105739,65983;72191,99723;37910,64456;37528,52710;32976,35650;111055,9867;70504,109941;89060,106535;89442,118662;54589,118662;54971,106153;22377,36031;28074,55734;44721,99309;40933,119012;32,149346;5316,192921;10631,149346;44721,128497;66716,139861;72031,192157;77315,139861;99692,128497;133782,149346;138715,192921;144031,149346;103098,119394;99310,100455;115607,65983;117135,53092;121304,5347;58376,32" o:connectangles="0,0,0,0,0,0,0,0,0,0,0,0,0,0,0,0,0,0,0,0,0,0,0,0,0,0,0,0,0,0,0,0,0,0"/>
                  </v:shape>
                  <v:shape id="Google Shape;339;p20" o:spid="_x0000_s1192" style="position:absolute;left:238375;top:316454;width:10631;height:38291;visibility:visible;mso-wrap-style:square;v-text-anchor:middle" coordsize="334,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cx4cUA&#10;AADdAAAADwAAAGRycy9kb3ducmV2LnhtbESPS4vCQBCE7wv+h6EFb+tExQfRUXQ1kNOCj4PHNtMm&#10;wUxPyMxq/PeOsOCxqKqvqMWqNZW4U+NKywoG/QgEcWZ1ybmC0zH5noFwHlljZZkUPMnBatn5WmCs&#10;7YP3dD/4XAQIuxgVFN7XsZQuK8ig69uaOHhX2xj0QTa51A0+AtxUchhFE2mw5LBQYE0/BWW3w59R&#10;cJ6mJ6bxdjfAmU/Xl9+kPm8SpXrddj0H4an1n/B/O9UKRsPpBN5vwhOQy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pzHhxQAAAN0AAAAPAAAAAAAAAAAAAAAAAJgCAABkcnMv&#10;ZG93bnJldi54bWxQSwUGAAAAAAQABAD1AAAAigMAAAAA&#10;" path="m167,c72,,1,72,1,167r,881c1,1131,72,1203,167,1203v84,,167,-72,167,-155l334,155c334,60,251,,167,xe" fillcolor="white [3212]" stroked="f">
                    <v:path arrowok="t" o:extrusionok="f" o:connecttype="custom" o:connectlocs="5316,0;32,5316;32,33357;5316,38291;10631,33357;10631,4934;5316,0" o:connectangles="0,0,0,0,0,0,0"/>
                  </v:shape>
                  <v:shape id="Google Shape;340;p20" o:spid="_x0000_s1193" style="position:absolute;left:315690;top:316454;width:10249;height:38291;visibility:visible;mso-wrap-style:square;v-text-anchor:middle" coordsize="322,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ifx8UA&#10;AADdAAAADwAAAGRycy9kb3ducmV2LnhtbESPQWvCQBSE7wX/w/IEb3VjlBpSVxFBKnhpUyn09sg+&#10;k+ju25Ddavz3XUHwOMzMN8xi1VsjLtT5xrGCyTgBQVw63XCl4PC9fc1A+ICs0TgmBTfysFoOXhaY&#10;a3flL7oUoRIRwj5HBXUIbS6lL2uy6MeuJY7e0XUWQ5RdJXWH1wi3RqZJ8iYtNhwXamxpU1N5Lv6s&#10;AuNn2amwhx9fnrPJxz5bp7/mU6nRsF+/gwjUh2f40d5pBdN0Pof7m/gE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CJ/HxQAAAN0AAAAPAAAAAAAAAAAAAAAAAJgCAABkcnMv&#10;ZG93bnJldi54bWxQSwUGAAAAAAQABAD1AAAAigMAAAAA&#10;" path="m167,c72,,,72,,167r,881c,1131,72,1203,167,1203v83,,155,-72,155,-155l322,155c322,60,262,,167,xe" fillcolor="white [3212]" stroked="f">
                    <v:path arrowok="t" o:extrusionok="f" o:connecttype="custom" o:connectlocs="5315,0;0,5316;0,33357;5315,38291;10249,33357;10249,4934;5315,0" o:connectangles="0,0,0,0,0,0,0"/>
                  </v:shape>
                  <v:shape id="Google Shape;341;p20" o:spid="_x0000_s1194" style="position:absolute;left:54939;width:221378;height:185346;visibility:visible;mso-wrap-style:square;v-text-anchor:middle" coordsize="6955,58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y3FsUA&#10;AADdAAAADwAAAGRycy9kb3ducmV2LnhtbERPy2rCQBTdC/2H4Rbc6aQK2kZHKUpBfEB9ULe3mWsS&#10;mrmTZsYk/r2zEFwezns6b00haqpcblnBWz8CQZxYnXOq4HT86r2DcB5ZY2GZFNzIwXz20plirG3D&#10;e6oPPhUhhF2MCjLvy1hKl2Rk0PVtSRy4i60M+gCrVOoKmxBuCjmIopE0mHNoyLCkRUbJ3+FqFCw3&#10;zfb3tNs0H5dzu9v/fP/Xw+Naqe5r+zkB4an1T/HDvdIKhoNxmBvehCc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nLcWxQAAAN0AAAAPAAAAAAAAAAAAAAAAAJgCAABkcnMv&#10;ZG93bnJldi54bWxQSwUGAAAAAAQABAD1AAAAigMAAAAA&#10;" path="m2406,4168r-95,369l2085,4537v-191,,-358,-155,-358,-357l1727,4168r679,xm5573,358v191,,357,167,357,357l5930,3501v,191,-166,357,-357,357l4168,3858v-24,,-71,12,-83,24l2537,5001r238,-952c2787,4001,2775,3942,2739,3918v-23,-48,-71,-60,-131,-60l692,3858v-191,,-358,-166,-358,-357l334,715c334,525,501,358,692,358r4881,xm6287,1025v191,,358,166,358,357l6645,4180r-12,c6633,4382,6466,4537,6276,4537r-1405,c4823,4537,4787,4561,4752,4597v-24,35,-48,95,-24,130l4847,5406,3656,4597r595,-429l5585,4168v369,,691,-310,691,-679l6276,1025r11,xm692,1c322,1,1,310,1,691r,2774c1,3846,322,4156,692,4156r714,l1406,4168v,369,309,690,679,690l2227,4858r-59,262c2132,5228,2180,5335,2263,5394v48,24,95,36,143,36c2442,5430,2501,5418,2549,5394r714,-524l3430,4870r1357,905c4823,5811,4871,5823,4918,5823v36,,84,-12,131,-48c5144,5716,5180,5632,5156,5525l5049,4870r1203,c6633,4870,6942,4561,6942,4180r,-2774c6954,1013,6645,703,6276,703,6252,310,5954,1,5573,1l692,1xe" fillcolor="white [3212]" stroked="f">
                    <v:path arrowok="t" o:extrusionok="f" o:connecttype="custom" o:connectlocs="76583,132667;73559,144413;66366,144413;54970,133049;54970,132667;76583,132667;177389,11395;188752,22758;188752,111437;177389,122800;132668,122800;130026,123564;80753,159182;80753,159182;88328,128880;87183,124710;83013,122800;22026,122800;10631,111437;10631,22758;22026,11395;177389,11395;200116,32626;211511,43989;211511,133049;211129,133049;199765,144413;155044,144413;151256,146322;150492,150460;154280,172073;154280,172073;116371,146322;135310,132667;177771,132667;199765,111055;199765,32626;200116,32626;22026,32;32,21995;32,110291;22026,132285;44753,132285;44753,132667;66366,154630;70886,154630;69008,162970;72031,171691;76583,172837;81135,171691;103861,155012;109177,155012;152370,183818;156540,185346;160710,183818;164116,175861;160710,155012;199001,155012;220964,133049;220964,44753;199765,22376;177389,32;22026,32" o:connectangles="0,0,0,0,0,0,0,0,0,0,0,0,0,0,0,0,0,0,0,0,0,0,0,0,0,0,0,0,0,0,0,0,0,0,0,0,0,0,0,0,0,0,0,0,0,0,0,0,0,0,0,0,0,0,0,0,0,0,0,0,0,0,0"/>
                  </v:shape>
                  <v:shape id="Google Shape;342;p20" o:spid="_x0000_s1195" style="position:absolute;left:93994;top:33740;width:26928;height:10249;visibility:visible;mso-wrap-style:square;v-text-anchor:middle" coordsize="846,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1IJcUA&#10;AADdAAAADwAAAGRycy9kb3ducmV2LnhtbESPQWvCQBSE70L/w/IKvZRmYwS1qasUW9GTUE3vj+wz&#10;mzb7NmS3Mf57Vyh4HGbmG2axGmwjeup87VjBOElBEJdO11wpKI6blzkIH5A1No5JwYU8rJYPowXm&#10;2p35i/pDqESEsM9RgQmhzaX0pSGLPnEtcfROrrMYouwqqTs8R7htZJamU2mx5rhgsKW1ofL38GcV&#10;fB578xOeSX8X24/ZfsjmeLKlUk+Pw/sbiEBDuIf/2zutYJLNXuH2Jj4Bub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fUglxQAAAN0AAAAPAAAAAAAAAAAAAAAAAJgCAABkcnMv&#10;ZG93bnJldi54bWxQSwUGAAAAAAQABAD1AAAAigMAAAAA&#10;" path="m167,c72,,,72,,167v,83,72,155,167,155l679,322v95,,167,-72,167,-155c846,72,774,,679,l167,xe" fillcolor="white [3212]" stroked="f">
                    <v:path arrowok="t" o:extrusionok="f" o:connecttype="custom" o:connectlocs="5316,0;0,5315;5316,10249;21612,10249;26928,5315;21612,0;5316,0" o:connectangles="0,0,0,0,0,0,0"/>
                  </v:shape>
                  <v:shape id="Google Shape;343;p20" o:spid="_x0000_s1196" style="position:absolute;left:132636;top:33740;width:82663;height:10249;visibility:visible;mso-wrap-style:square;v-text-anchor:middle" coordsize="2597,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3KzsQA&#10;AADdAAAADwAAAGRycy9kb3ducmV2LnhtbERPz2vCMBS+D/wfwht4m+nqKlKNRQaC20XW7bLbW/Ns&#10;i81Ll8Ta/vfLQdjx4/u9LUbTiYGcby0reF4kIIgrq1uuFXx9Hp7WIHxA1thZJgUTeSh2s4ct5tre&#10;+IOGMtQihrDPUUETQp9L6auGDPqF7Ykjd7bOYIjQ1VI7vMVw08k0SVbSYMuxocGeXhuqLuXVKDh1&#10;32/XF/lzaX/fR7dKymwa+kyp+eO434AINIZ/8d191AqW6Truj2/iE5C7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tys7EAAAA3QAAAA8AAAAAAAAAAAAAAAAAmAIAAGRycy9k&#10;b3ducmV2LnhtbFBLBQYAAAAABAAEAPUAAACJAwAAAAA=&#10;" path="m167,c84,,1,72,1,167v,83,83,155,166,155l2430,322v95,,166,-72,166,-155c2596,72,2525,,2430,l167,xe" fillcolor="white [3212]" stroked="f">
                    <v:path arrowok="t" o:extrusionok="f" o:connecttype="custom" o:connectlocs="5316,0;32,5315;5316,10249;77347,10249;82631,5315;77347,0;5316,0" o:connectangles="0,0,0,0,0,0,0"/>
                  </v:shape>
                  <v:shape id="Google Shape;344;p20" o:spid="_x0000_s1197" style="position:absolute;left:93994;top:61018;width:121304;height:10631;visibility:visible;mso-wrap-style:square;v-text-anchor:middle" coordsize="381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8mUsUA&#10;AADdAAAADwAAAGRycy9kb3ducmV2LnhtbESP3WoCMRSE7wXfIZxC7zTRliKrUVx/oNCb+vMAh81x&#10;s3RzsiRR17c3hUIvh5n5hlmseteKG4XYeNYwGSsQxJU3Ddcazqf9aAYiJmSDrWfS8KAIq+VwsMDC&#10;+Dsf6HZMtcgQjgVqsCl1hZSxsuQwjn1HnL2LDw5TlqGWJuA9w10rp0p9SIcN5wWLHW0sVT/Hq9Nw&#10;2qrv+loe/P5cfV2Cei93dl1q/frSr+cgEvXpP/zX/jQa3qazCfy+yU9AL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HyZSxQAAAN0AAAAPAAAAAAAAAAAAAAAAAJgCAABkcnMv&#10;ZG93bnJldi54bWxQSwUGAAAAAAQABAD1AAAAigMAAAAA&#10;" path="m167,1c72,1,,84,,167v,96,72,167,167,167l3644,334v95,,166,-71,166,-167c3810,84,3739,1,3644,1l167,1xe" fillcolor="white [3212]" stroked="f">
                    <v:path arrowok="t" o:extrusionok="f" o:connecttype="custom" o:connectlocs="5316,32;0,5316;5316,10631;115988,10631;121272,5316;115988,32;5316,32" o:connectangles="0,0,0,0,0,0,0"/>
                  </v:shape>
                  <v:shape id="Google Shape;345;p20" o:spid="_x0000_s1198" style="position:absolute;left:93994;top:89060;width:82249;height:10663;visibility:visible;mso-wrap-style:square;v-text-anchor:middle" coordsize="2584,3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YRjsYA&#10;AADdAAAADwAAAGRycy9kb3ducmV2LnhtbESPT4vCMBTE78J+h/AW9iJrasVFqlGWRVcPIvgHvD6a&#10;Z1ttXkqTav32RhA8DjPzG2Yya00prlS7wrKCfi8CQZxaXXCm4LBffI9AOI+ssbRMCu7kYDb96Eww&#10;0fbGW7rufCYChF2CCnLvq0RKl+Zk0PVsRRy8k60N+iDrTOoabwFuShlH0Y80WHBYyLGiv5zSy64x&#10;Csxmaf/3iyyat8O1P6+7zWp7bJT6+mx/xyA8tf4dfrVXWsEgHsXwfBOe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rYRjsYAAADdAAAADwAAAAAAAAAAAAAAAACYAgAAZHJz&#10;L2Rvd25yZXYueG1sUEsFBgAAAAAEAAQA9QAAAIsDAAAAAA==&#10;" path="m155,1c72,1,,72,,167v,84,72,167,155,167l2429,334v84,,155,-83,155,-167c2584,72,2513,1,2429,1l155,1xe" fillcolor="white [3212]" stroked="f">
                    <v:path arrowok="t" o:extrusionok="f" o:connecttype="custom" o:connectlocs="4934,32;0,5316;4934,10631;77315,10631;82249,5316;77315,32;4934,32" o:connectangles="0,0,0,0,0,0,0"/>
                  </v:shape>
                  <v:shape id="Google Shape;346;p20" o:spid="_x0000_s1199" style="position:absolute;left:188339;top:89060;width:26960;height:10663;visibility:visible;mso-wrap-style:square;v-text-anchor:middle" coordsize="847,3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7bKsUA&#10;AADdAAAADwAAAGRycy9kb3ducmV2LnhtbESPQWsCMRSE7wX/Q3iCt5rUhcVujSJCoQg9qL309tg8&#10;d5duXkIS19Vf3xQKHoeZ+YZZbUbbi4FC7BxreJkrEMS1Mx03Gr5O789LEDEhG+wdk4YbRdisJ08r&#10;rIy78oGGY2pEhnCsUEObkq+kjHVLFuPceeLsnV2wmLIMjTQBrxlue7lQqpQWO84LLXratVT/HC9W&#10;Q1n6cChud3V+vfvt574e8FtJrWfTcfsGItGYHuH/9ofRUCyWBfy9yU9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ntsqxQAAAN0AAAAPAAAAAAAAAAAAAAAAAJgCAABkcnMv&#10;ZG93bnJldi54bWxQSwUGAAAAAAQABAD1AAAAigMAAAAA&#10;" path="m156,1c72,1,1,72,1,167v,84,71,167,155,167l680,334v95,,166,-83,166,-167c846,72,775,1,680,1l156,1xe" fillcolor="white [3212]" stroked="f">
                    <v:path arrowok="t" o:extrusionok="f" o:connecttype="custom" o:connectlocs="4965,32;32,5316;4965,10631;21644,10631;26928,5316;21644,32;4965,32" o:connectangles="0,0,0,0,0,0,0"/>
                  </v:shape>
                </v:group>
                <w10:wrap anchorx="page"/>
                <w10:anchorlock/>
              </v:group>
            </w:pict>
          </mc:Fallback>
        </mc:AlternateContent>
      </w:r>
    </w:p>
    <w:p w:rsidR="000D0CA1" w:rsidRPr="002563F8" w:rsidRDefault="000D0CA1" w:rsidP="000D0CA1">
      <w:pPr>
        <w:rPr>
          <w:color w:val="C00000"/>
          <w:rtl/>
        </w:rPr>
      </w:pPr>
      <w:r w:rsidRPr="002563F8">
        <w:rPr>
          <w:rFonts w:hint="cs"/>
          <w:color w:val="C00000"/>
          <w:rtl/>
        </w:rPr>
        <w:t xml:space="preserve">استراتيجية الحل مجموعات وتوزيع بطاقات، مدة التمرين 10 دقائق. </w:t>
      </w:r>
    </w:p>
    <w:p w:rsidR="000D0CA1" w:rsidRDefault="000D0CA1" w:rsidP="000D0CA1">
      <w:pPr>
        <w:pageBreakBefore/>
        <w:rPr>
          <w:b/>
          <w:bCs/>
          <w:color w:val="C00000"/>
          <w:rtl/>
        </w:rPr>
      </w:pPr>
      <w:r>
        <w:rPr>
          <w:noProof/>
          <w:rtl/>
        </w:rPr>
        <w:lastRenderedPageBreak/>
        <mc:AlternateContent>
          <mc:Choice Requires="wpg">
            <w:drawing>
              <wp:inline distT="0" distB="0" distL="0" distR="0" wp14:anchorId="79AE3162" wp14:editId="2AA98533">
                <wp:extent cx="5727700" cy="471805"/>
                <wp:effectExtent l="0" t="0" r="6350" b="61595"/>
                <wp:docPr id="3393" name="Group 3324"/>
                <wp:cNvGraphicFramePr/>
                <a:graphic xmlns:a="http://schemas.openxmlformats.org/drawingml/2006/main">
                  <a:graphicData uri="http://schemas.microsoft.com/office/word/2010/wordprocessingGroup">
                    <wpg:wgp>
                      <wpg:cNvGrpSpPr/>
                      <wpg:grpSpPr>
                        <a:xfrm>
                          <a:off x="0" y="0"/>
                          <a:ext cx="5727700" cy="471805"/>
                          <a:chOff x="0" y="0"/>
                          <a:chExt cx="5727700" cy="471805"/>
                        </a:xfrm>
                      </wpg:grpSpPr>
                      <wpg:grpSp>
                        <wpg:cNvPr id="3394" name="Group 256571"/>
                        <wpg:cNvGrpSpPr/>
                        <wpg:grpSpPr>
                          <a:xfrm>
                            <a:off x="0" y="0"/>
                            <a:ext cx="5727700" cy="471805"/>
                            <a:chOff x="0" y="0"/>
                            <a:chExt cx="6131268" cy="505879"/>
                          </a:xfrm>
                        </wpg:grpSpPr>
                        <wpg:grpSp>
                          <wpg:cNvPr id="3395" name="Group 3653"/>
                          <wpg:cNvGrpSpPr/>
                          <wpg:grpSpPr>
                            <a:xfrm>
                              <a:off x="3701192" y="0"/>
                              <a:ext cx="2430076" cy="505839"/>
                              <a:chOff x="3701192" y="0"/>
                              <a:chExt cx="3545227" cy="711023"/>
                            </a:xfrm>
                          </wpg:grpSpPr>
                          <wps:wsp>
                            <wps:cNvPr id="3396" name="Rectangle: Rounded Corners 36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3701192" y="0"/>
                                <a:ext cx="3545227"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C7E58" w:rsidRDefault="00FC7E58" w:rsidP="000D0CA1">
                                  <w:pPr>
                                    <w:jc w:val="center"/>
                                    <w:rPr>
                                      <w:bCs/>
                                    </w:rPr>
                                  </w:pPr>
                                  <w:r>
                                    <w:rPr>
                                      <w:rFonts w:ascii="Adobe Arabic" w:hAnsi="Adobe Arabic" w:cs="Adobe Arabic" w:hint="cs"/>
                                      <w:bCs/>
                                      <w:color w:val="auto"/>
                                      <w:sz w:val="36"/>
                                      <w:szCs w:val="36"/>
                                      <w:rtl/>
                                      <w:lang w:bidi="ar-SY"/>
                                    </w:rPr>
                                    <w:t xml:space="preserve">   طبيعة عمل المدير: </w:t>
                                  </w:r>
                                </w:p>
                              </w:txbxContent>
                            </wps:txbx>
                            <wps:bodyPr tIns="36000" bIns="36000" rtlCol="0" anchor="ctr"/>
                          </wps:wsp>
                          <wps:wsp>
                            <wps:cNvPr id="3397" name="Oval 3656">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398" name="Rectangle 365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3399" name="Group 3323"/>
                        <wpg:cNvGrpSpPr/>
                        <wpg:grpSpPr>
                          <a:xfrm>
                            <a:off x="5343525" y="104775"/>
                            <a:ext cx="209550" cy="249555"/>
                            <a:chOff x="0" y="0"/>
                            <a:chExt cx="273780" cy="327013"/>
                          </a:xfrm>
                          <a:solidFill>
                            <a:schemeClr val="bg1"/>
                          </a:solidFill>
                        </wpg:grpSpPr>
                        <wps:wsp>
                          <wps:cNvPr id="3400"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3401"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3402"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3403" name="Google Shape;204;p17"/>
                          <wpg:cNvGrpSpPr/>
                          <wpg:grpSpPr>
                            <a:xfrm>
                              <a:off x="0" y="0"/>
                              <a:ext cx="273780" cy="105078"/>
                              <a:chOff x="0" y="0"/>
                              <a:chExt cx="273780" cy="105078"/>
                            </a:xfrm>
                            <a:grpFill/>
                          </wpg:grpSpPr>
                          <wps:wsp>
                            <wps:cNvPr id="3404"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3405"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3406"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3407"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3408"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1200"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">
                <v:group id="Group 256571" o:spid="_x0000_s1201" style="position:absolute;width:57277;height:4718" coordsize="61312,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Px0zxgAAAN0A&#10;AAAPAAAAAAAAAAAAAAAAAKoCAABkcnMvZG93bnJldi54bWxQSwUGAAAAAAQABAD6AAAAnQMAAAAA&#10;">
                  <v:group id="Group 3653" o:spid="_x0000_s1202" style="position:absolute;left:37011;width:24301;height:5058" coordorigin="37011" coordsize="35452,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O4qMYAAADdAAAADwAAAGRycy9kb3ducmV2LnhtbESPQWvCQBSE7wX/w/IE&#10;b3UTg6VGVxGp4kGEqiDeHtlnEsy+DdltEv99tyD0OMzMN8xi1ZtKtNS40rKCeByBIM6sLjlXcDlv&#10;3z9BOI+ssbJMCp7kYLUcvC0w1bbjb2pPPhcBwi5FBYX3dSqlywoy6Ma2Jg7e3TYGfZBNLnWDXYCb&#10;Sk6i6EMaLDksFFjTpqDscfoxCnYddusk/moPj/vmeTtPj9dDTEqNhv16DsJT7//Dr/ZeK0iS2R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c7ioxgAAAN0A&#10;AAAPAAAAAAAAAAAAAAAAAKoCAABkcnMvZG93bnJldi54bWxQSwUGAAAAAAQABAD6AAAAnQMAAAAA&#10;">
                    <v:roundrect id="Rectangle: Rounded Corners 3655" o:spid="_x0000_s1203" style="position:absolute;left:37011;width:35453;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chkcUA&#10;AADdAAAADwAAAGRycy9kb3ducmV2LnhtbESPQWuDQBSE74X8h+UFemvWGBKsdZWQtJBjE9NDbw/3&#10;VaXuW3E3av99tlDocZiZb5ismE0nRhpca1nBehWBIK6sbrlWcC3fnhIQziNr7CyTgh9yUOSLhwxT&#10;bSc+03jxtQgQdikqaLzvUyld1ZBBt7I9cfC+7GDQBznUUg84BbjpZBxFO2mw5bDQYE+Hhqrvy80o&#10;iE7H15I/Y/rQiT/TFsv35Fgq9bic9y8gPM3+P/zXPmkFm83zDn7fhCcg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xyGRxQAAAN0AAAAPAAAAAAAAAAAAAAAAAJgCAABkcnMv&#10;ZG93bnJldi54bWxQSwUGAAAAAAQABAD1AAAAigMAAAAA&#10;" fillcolor="#0070c0" stroked="f" strokeweight="1pt">
                      <v:stroke joinstyle="miter"/>
                      <v:textbox inset=",1mm,,1mm">
                        <w:txbxContent>
                          <w:p w:rsidR="00FC7E58" w:rsidRDefault="00FC7E58" w:rsidP="000D0CA1">
                            <w:pPr>
                              <w:jc w:val="center"/>
                              <w:rPr>
                                <w:bCs/>
                              </w:rPr>
                            </w:pPr>
                            <w:r>
                              <w:rPr>
                                <w:rFonts w:ascii="Adobe Arabic" w:hAnsi="Adobe Arabic" w:cs="Adobe Arabic" w:hint="cs"/>
                                <w:bCs/>
                                <w:color w:val="auto"/>
                                <w:sz w:val="36"/>
                                <w:szCs w:val="36"/>
                                <w:rtl/>
                                <w:lang w:bidi="ar-SY"/>
                              </w:rPr>
                              <w:t xml:space="preserve">   طبيعة عمل المدير: </w:t>
                            </w:r>
                          </w:p>
                        </w:txbxContent>
                      </v:textbox>
                    </v:roundrect>
                    <v:oval id="Oval 3656" o:spid="_x0000_s1204" style="position:absolute;left:65321;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fjNcUA&#10;AADdAAAADwAAAGRycy9kb3ducmV2LnhtbESP0UoDMRRE3wX/IVzBN5vVgta1aSmVgrSF0q0fcNlc&#10;N4vJTUjSduvXN4Lg4zAzZ5jpfHBWnCim3rOCx1EFgrj1uudOwedh9TABkTKyRuuZFFwowXx2ezPF&#10;Wvsz7+nU5E4UCKcaFZicQy1lag05TCMfiIv35aPDXGTspI54LnBn5VNVPUuHPZcFg4GWhtrv5ugU&#10;rKtgUtxufi5b2ewO78Guc7RK3d8NizcQmYb8H/5rf2gF4/HrC/y+KU9Az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1+M1xQAAAN0AAAAPAAAAAAAAAAAAAAAAAJgCAABkcnMv&#10;ZG93bnJldi54bWxQSwUGAAAAAAQABAD1AAAAigMAAAAA&#10;" fillcolor="#272727 [2749]" stroked="f" strokeweight="1pt">
                      <v:stroke joinstyle="miter"/>
                      <v:shadow on="t" color="black" opacity="26214f" origin=",-.5" offset="0,3pt"/>
                    </v:oval>
                  </v:group>
                  <v:rect id="Rectangle 3654" o:spid="_x0000_s1205"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0PMMUA&#10;AADdAAAADwAAAGRycy9kb3ducmV2LnhtbERPy2oCMRTdF/yHcAU3opmqSDsaxQpWF9Xig+LyMrnO&#10;jE5uhiTV6d83i0KXh/OezhtTiTs5X1pW8NxPQBBnVpecKzgdV70XED4ga6wsk4If8jCftZ6mmGr7&#10;4D3dDyEXMYR9igqKEOpUSp8VZND3bU0cuYt1BkOELpfa4SOGm0oOkmQsDZYcGwqsaVlQdjt8GwXn&#10;03E7enOf1/Pl/eNrbHe09nlXqU67WUxABGrCv/jPvdEKhsPXODe+iU9Az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vQ8wxQAAAN0AAAAPAAAAAAAAAAAAAAAAAJgCAABkcnMv&#10;ZG93bnJldi54bWxQSwUGAAAAAAQABAD1AAAAigMAAAAA&#10;" fillcolor="#0070c0" stroked="f" strokeweight="1pt"/>
                </v:group>
                <v:group id="Group 3323" o:spid="_x0000_s1206" style="position:absolute;left:53435;top:1047;width:2095;height:2496"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D6yrcYAAADdAAAADwAAAGRycy9kb3ducmV2LnhtbESPQWvCQBSE70L/w/IK&#10;vekmhopGVxHR0oMUjIXi7ZF9JsHs25Bdk/jvu4WCx2FmvmFWm8HUoqPWVZYVxJMIBHFudcWFgu/z&#10;YTwH4TyyxtoyKXiQg836ZbTCVNueT9RlvhABwi5FBaX3TSqly0sy6Ca2IQ7e1bYGfZBtIXWLfYCb&#10;Wk6jaCYNVhwWSmxoV1J+y+5GwUeP/TaJ993xdt09Luf3r59jTEq9vQ7bJQhPg3+G/9ufWkGSLBb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PrKtxgAAAN0A&#10;AAAPAAAAAAAAAAAAAAAAAKoCAABkcnMvZG93bnJldi54bWxQSwUGAAAAAAQABAD6AAAAnQMAAAAA&#10;">
                  <v:shape id="Google Shape;201;p17" o:spid="_x0000_s1207"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RlsIA&#10;AADdAAAADwAAAGRycy9kb3ducmV2LnhtbERPTYvCMBC9C/6HMMLeNFUXt1ajiCDIHhas4l6HZmyr&#10;zaQ20Xb//eYgeHy87+W6M5V4UuNKywrGowgEcWZ1ybmC03E3jEE4j6yxskwK/sjBetXvLTHRtuUD&#10;PVOfixDCLkEFhfd1IqXLCjLoRrYmDtzFNgZ9gE0udYNtCDeVnETRTBosOTQUWNO2oOyWPoyCn0fs&#10;9/p8j7+/fs+z67xNT8esVOpj0G0WIDx1/i1+ufdawfQzCvvDm/AE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4JGWwgAAAN0AAAAPAAAAAAAAAAAAAAAAAJgCAABkcnMvZG93&#10;bnJldi54bWxQSwUGAAAAAAQABAD1AAAAhwM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208"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pMEMYA&#10;AADdAAAADwAAAGRycy9kb3ducmV2LnhtbESP3WrCQBSE7wu+w3KE3ohu/Gkp0VVEWhBFShOht4fs&#10;MRvMng3Zrca3dwWhl8PMfMMsVp2txYVaXzlWMB4lIIgLpysuFRzzr+EHCB+QNdaOScGNPKyWvZcF&#10;ptpd+YcuWShFhLBPUYEJoUml9IUhi37kGuLonVxrMUTZllK3eI1wW8tJkrxLixXHBYMNbQwV5+zP&#10;Kqjz78P+c/CW/Q4wm0y92Z335U6p1363noMI1IX/8LO91Qqms2QMjzfxCcjl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QpMEMYAAADdAAAADwAAAAAAAAAAAAAAAACYAgAAZHJz&#10;L2Rvd25yZXYueG1sUEsFBgAAAAAEAAQA9QAAAIsDAAAAAA==&#10;" path="m2643,1l417,1c191,1,,143,,370,,608,191,751,417,751r2214,c2870,751,3060,608,3060,370,3060,143,2870,1,2643,1xe" filled="f" strokecolor="white [3212]">
                    <v:path arrowok="t" o:extrusionok="f"/>
                  </v:shape>
                  <v:shape id="Google Shape;203;p17" o:spid="_x0000_s1209"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Tz/MUA&#10;AADdAAAADwAAAGRycy9kb3ducmV2LnhtbESPQWvCQBSE74L/YXlCb7oxESmpqxRRKfRktGBvz+wz&#10;G5p9G7Krpv/eLRQ8DjPfDLNY9bYRN+p87VjBdJKAIC6drrlScDxsx68gfEDW2DgmBb/kYbUcDhaY&#10;a3fnPd2KUIlYwj5HBSaENpfSl4Ys+olriaN3cZ3FEGVXSd3hPZbbRqZJMpcWa44LBltaGyp/iqtV&#10;kPmT+c5227OuUj59bo5fWTGbKvUy6t/fQATqwzP8T3/oyM2SFP7exCcgl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JPP8xQAAAN0AAAAPAAAAAAAAAAAAAAAAAJgCAABkcnMv&#10;ZG93bnJldi54bWxQSwUGAAAAAAQABAD1AAAAigMAAAAA&#10;" path="m1976,l417,c191,,,131,,369,,596,191,739,417,739r1559,c2203,739,2393,596,2393,369,2393,131,2203,,1976,xe" filled="f" strokecolor="white [3212]">
                    <v:path arrowok="t" o:extrusionok="f"/>
                  </v:shape>
                  <v:group id="Google Shape;204;p17" o:spid="_x0000_s1210"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XbdpcYAAADdAAAADwAAAGRycy9kb3ducmV2LnhtbESPT2vCQBTE7wW/w/KE&#10;3uomphWJriKipQcR/APi7ZF9JsHs25Bdk/jtuwWhx2FmfsPMl72pREuNKy0riEcRCOLM6pJzBefT&#10;9mMKwnlkjZVlUvAkB8vF4G2OqbYdH6g9+lwECLsUFRTe16mULivIoBvZmjh4N9sY9EE2udQNdgFu&#10;KjmOook0WHJYKLCmdUHZ/fgwCr477FZJvGl399v6eT197S+7mJR6H/arGQhPvf8Pv9o/WkHyGSX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dt2lxgAAAN0A&#10;AAAPAAAAAAAAAAAAAAAAAKoCAABkcnMvZG93bnJldi54bWxQSwUGAAAAAAQABAD6AAAAnQMAAAAA&#10;">
                    <v:shape id="Google Shape;205;p17" o:spid="_x0000_s1211"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Q5MUA&#10;AADdAAAADwAAAGRycy9kb3ducmV2LnhtbESPQWvCQBSE74X+h+UJvZS6qYY2pq4iQqFHjfb+zD6T&#10;1OzbsLvG9N+7guBxmJlvmPlyMK3oyfnGsoL3cQKCuLS64UrBfvf9loHwAVlja5kU/JOH5eL5aY65&#10;thfeUl+ESkQI+xwV1CF0uZS+rMmgH9uOOHpH6wyGKF0ltcNLhJtWTpLkQxpsOC7U2NG6pvJUnI2C&#10;v88hc6/bzewwLbLftNr3XZBHpV5Gw+oLRKAhPML39o9WME2TFG5v4hOQi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ltDkxQAAAN0AAAAPAAAAAAAAAAAAAAAAAJgCAABkcnMv&#10;ZG93bnJldi54bWxQSwUGAAAAAAQABAD1AAAAigMAAAAA&#10;" path="m227,1501v107,,226,-72,226,-167l453,167c453,84,322,1,227,1,144,1,1,84,1,167r,1167c1,1429,144,1501,227,1501xe" filled="f" stroked="f">
                      <v:path arrowok="t" o:extrusionok="f"/>
                    </v:shape>
                    <v:shape id="Google Shape;206;p17" o:spid="_x0000_s1212"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C6M8UA&#10;AADdAAAADwAAAGRycy9kb3ducmV2LnhtbESPQU/CQBSE7yb+h80z4SZbQAwpLMRqNHC0cOD46D7b&#10;avdts/uE+u9dEhOPk5n5JrPaDK5TZwqx9WxgMs5AEVfetlwbOOxf7xegoiBb7DyTgR+KsFnf3qww&#10;t/7C73QupVYJwjFHA41In2sdq4YcxrHviZP34YNDSTLU2ga8JLjr9DTLHrXDltNCgz09N1R9ld/O&#10;QFFOi90Rd5Mgn/Fl6wpxbydrzOhueFqCEhrkP/zX3loDs4dsDtc36Qno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kLozxQAAAN0AAAAPAAAAAAAAAAAAAAAAAJgCAABkcnMv&#10;ZG93bnJldi54bWxQSwUGAAAAAAQABAD1AAAAigMAAAAA&#10;" path="m929,60c846,,750,36,703,108l60,1060c,1143,24,1251,95,1310v36,12,60,24,96,24c250,1334,298,1310,334,1251l976,298v60,-71,36,-178,-47,-238xe" filled="f" stroked="f">
                      <v:path arrowok="t" o:extrusionok="f"/>
                    </v:shape>
                    <v:shape id="Google Shape;207;p17" o:spid="_x0000_s1213"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1McQA&#10;AADdAAAADwAAAGRycy9kb3ducmV2LnhtbESP0WrCQBRE3wv+w3KFvtVNVYJEVylqQepDMfoB1+w1&#10;CWbvxuyq6993hYKPw8ycYWaLYBpxo87VlhV8DhIQxIXVNZcKDvvvjwkI55E1NpZJwYMcLOa9txlm&#10;2t55R7fclyJC2GWooPK+zaR0RUUG3cC2xNE72c6gj7Irpe7wHuGmkcMkSaXBmuNChS0tKyrO+dUo&#10;oK1dH5uQj1ecLsP+d/VjR4eLUu/98DUF4Sn4V/i/vdEKRuMkheeb+ATk/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NTHEAAAA3QAAAA8AAAAAAAAAAAAAAAAAmAIAAGRycy9k&#10;b3ducmV2LnhtbFBLBQYAAAAABAAEAPUAAACJAwAAAAA=&#10;" path="m822,1346v24,,60,-12,83,-35c989,1263,1013,1156,953,1072l334,108c286,25,179,1,96,48,12,108,1,215,48,298r619,965c703,1322,763,1346,822,1346xe" filled="f" stroked="f">
                      <v:path arrowok="t" o:extrusionok="f"/>
                    </v:shape>
                    <v:shape id="Google Shape;208;p17" o:spid="_x0000_s1214"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uQZsQA&#10;AADdAAAADwAAAGRycy9kb3ducmV2LnhtbESP3YrCMBSE7xd8h3AEbxZN1EWlGkUsLu6lPw9wbI5t&#10;tTkpTdTu2xthYS+HmfmGWaxaW4kHNb50rGE4UCCIM2dKzjWcjtv+DIQPyAYrx6Thlzyslp2PBSbG&#10;PXlPj0PIRYSwT1BDEUKdSOmzgiz6gauJo3dxjcUQZZNL0+Azwm0lR0pNpMWS40KBNW0Kym6Hu9Vw&#10;JjkOlF1SNd1VqfoZpp/H76vWvW67noMI1Ib/8F97ZzSMv9QU3m/iE5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bkGbEAAAA3QAAAA8AAAAAAAAAAAAAAAAAmAIAAGRycy9k&#10;b3ducmV2LnhtbFBLBQYAAAAABAAEAPUAAACJAwAAAAA=&#10;" path="m1287,596l275,48c191,1,84,36,48,120,1,191,25,310,120,346l1132,894v24,11,48,23,71,23c1263,917,1322,882,1358,822v36,-71,12,-190,-71,-226xe" filled="f" stroked="f">
                      <v:path arrowok="t" o:extrusionok="f"/>
                    </v:shape>
                    <v:shape id="Google Shape;209;p17" o:spid="_x0000_s1215"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iqfsUA&#10;AADdAAAADwAAAGRycy9kb3ducmV2LnhtbERPTWvCQBC9F/wPywheSt2klRJSV7GFgkhBjNLmOGbH&#10;JJidDdnVxP767kHo8fG+58vBNOJKnastK4inEQjiwuqaSwWH/edTAsJ5ZI2NZVJwIwfLxehhjqm2&#10;Pe/omvlShBB2KSqovG9TKV1RkUE3tS1x4E62M+gD7EqpO+xDuGnkcxS9SoM1h4YKW/qoqDhnF6Ng&#10;S/K33/rje775viVfWRL/5I+xUpPxsHoD4Wnw/+K7e60VvMyiMDe8CU9A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Kp+xQAAAN0AAAAPAAAAAAAAAAAAAAAAAJgCAABkcnMv&#10;ZG93bnJldi54bWxQSwUGAAAAAAQABAD1AAAAigM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Default="000D0CA1" w:rsidP="000D0CA1">
      <w:pPr>
        <w:rPr>
          <w:color w:val="C00000"/>
          <w:rtl/>
        </w:rPr>
      </w:pPr>
      <w:r w:rsidRPr="000E6BB1">
        <w:rPr>
          <w:color w:val="C00000"/>
          <w:rtl/>
        </w:rPr>
        <w:t xml:space="preserve">ما هي الأدوار التي يؤدِّيها المديرون في المؤسسات؟ </w:t>
      </w:r>
    </w:p>
    <w:p w:rsidR="000D0CA1" w:rsidRPr="000E6BB1" w:rsidRDefault="000D0CA1" w:rsidP="000D0CA1">
      <w:pPr>
        <w:rPr>
          <w:color w:val="C00000"/>
          <w:rtl/>
        </w:rPr>
      </w:pPr>
    </w:p>
    <w:p w:rsidR="000D0CA1" w:rsidRDefault="000D0CA1" w:rsidP="000D0CA1">
      <w:pPr>
        <w:jc w:val="center"/>
        <w:rPr>
          <w:b/>
          <w:bCs/>
          <w:color w:val="C00000"/>
          <w:rtl/>
        </w:rPr>
      </w:pPr>
      <w:r>
        <w:rPr>
          <w:b/>
          <w:bCs/>
          <w:noProof/>
          <w:color w:val="C00000"/>
          <w:rtl/>
        </w:rPr>
        <mc:AlternateContent>
          <mc:Choice Requires="wpg">
            <w:drawing>
              <wp:inline distT="0" distB="0" distL="0" distR="0" wp14:anchorId="4467AE19" wp14:editId="588ED43D">
                <wp:extent cx="4980305" cy="1428750"/>
                <wp:effectExtent l="0" t="19050" r="0" b="0"/>
                <wp:docPr id="32070" name="Group 32070"/>
                <wp:cNvGraphicFramePr/>
                <a:graphic xmlns:a="http://schemas.openxmlformats.org/drawingml/2006/main">
                  <a:graphicData uri="http://schemas.microsoft.com/office/word/2010/wordprocessingGroup">
                    <wpg:wgp>
                      <wpg:cNvGrpSpPr/>
                      <wpg:grpSpPr>
                        <a:xfrm>
                          <a:off x="0" y="0"/>
                          <a:ext cx="4980305" cy="1428750"/>
                          <a:chOff x="0" y="0"/>
                          <a:chExt cx="4980305" cy="1428750"/>
                        </a:xfrm>
                      </wpg:grpSpPr>
                      <wpg:grpSp>
                        <wpg:cNvPr id="32068" name="Group 32068"/>
                        <wpg:cNvGrpSpPr/>
                        <wpg:grpSpPr>
                          <a:xfrm>
                            <a:off x="1720850" y="0"/>
                            <a:ext cx="1543685" cy="1423035"/>
                            <a:chOff x="0" y="0"/>
                            <a:chExt cx="1543685" cy="1423035"/>
                          </a:xfrm>
                        </wpg:grpSpPr>
                        <wps:wsp>
                          <wps:cNvPr id="1542" name="Shape"/>
                          <wps:cNvSpPr>
                            <a:spLocks/>
                          </wps:cNvSpPr>
                          <wps:spPr bwMode="auto">
                            <a:xfrm>
                              <a:off x="0" y="0"/>
                              <a:ext cx="1543685" cy="1423035"/>
                            </a:xfrm>
                            <a:custGeom>
                              <a:avLst/>
                              <a:gdLst>
                                <a:gd name="T0" fmla="*/ 1399268 w 21600"/>
                                <a:gd name="T1" fmla="*/ 1290098 h 21486"/>
                                <a:gd name="T2" fmla="*/ 1399268 w 21600"/>
                                <a:gd name="T3" fmla="*/ 1290098 h 21486"/>
                                <a:gd name="T4" fmla="*/ 1399268 w 21600"/>
                                <a:gd name="T5" fmla="*/ 1290098 h 21486"/>
                                <a:gd name="T6" fmla="*/ 1399268 w 21600"/>
                                <a:gd name="T7" fmla="*/ 1290098 h 21486"/>
                                <a:gd name="T8" fmla="*/ 0 60000 65536"/>
                                <a:gd name="T9" fmla="*/ 5898240 60000 65536"/>
                                <a:gd name="T10" fmla="*/ 11796480 60000 65536"/>
                                <a:gd name="T11" fmla="*/ 17694720 60000 65536"/>
                              </a:gdLst>
                              <a:ahLst/>
                              <a:cxnLst>
                                <a:cxn ang="T8">
                                  <a:pos x="T0" y="T1"/>
                                </a:cxn>
                                <a:cxn ang="T9">
                                  <a:pos x="T2" y="T3"/>
                                </a:cxn>
                                <a:cxn ang="T10">
                                  <a:pos x="T4" y="T5"/>
                                </a:cxn>
                                <a:cxn ang="T11">
                                  <a:pos x="T6" y="T7"/>
                                </a:cxn>
                              </a:cxnLst>
                              <a:rect l="0" t="0" r="r" b="b"/>
                              <a:pathLst>
                                <a:path w="21600" h="21486" extrusionOk="0">
                                  <a:moveTo>
                                    <a:pt x="12600" y="21486"/>
                                  </a:moveTo>
                                  <a:cubicBezTo>
                                    <a:pt x="12178" y="21486"/>
                                    <a:pt x="11773" y="21367"/>
                                    <a:pt x="11406" y="21149"/>
                                  </a:cubicBezTo>
                                  <a:lnTo>
                                    <a:pt x="3729" y="16373"/>
                                  </a:lnTo>
                                  <a:lnTo>
                                    <a:pt x="386" y="16373"/>
                                  </a:lnTo>
                                  <a:cubicBezTo>
                                    <a:pt x="294" y="16373"/>
                                    <a:pt x="220" y="16334"/>
                                    <a:pt x="165" y="16274"/>
                                  </a:cubicBezTo>
                                  <a:cubicBezTo>
                                    <a:pt x="110" y="16215"/>
                                    <a:pt x="73" y="16136"/>
                                    <a:pt x="73" y="16036"/>
                                  </a:cubicBezTo>
                                  <a:lnTo>
                                    <a:pt x="73" y="14293"/>
                                  </a:lnTo>
                                  <a:cubicBezTo>
                                    <a:pt x="73" y="14154"/>
                                    <a:pt x="110" y="14035"/>
                                    <a:pt x="202" y="13956"/>
                                  </a:cubicBezTo>
                                  <a:cubicBezTo>
                                    <a:pt x="790" y="13381"/>
                                    <a:pt x="1561" y="12529"/>
                                    <a:pt x="2516" y="11439"/>
                                  </a:cubicBezTo>
                                  <a:lnTo>
                                    <a:pt x="3398" y="10448"/>
                                  </a:lnTo>
                                  <a:cubicBezTo>
                                    <a:pt x="4463" y="9259"/>
                                    <a:pt x="4684" y="8685"/>
                                    <a:pt x="4684" y="8407"/>
                                  </a:cubicBezTo>
                                  <a:cubicBezTo>
                                    <a:pt x="4684" y="8149"/>
                                    <a:pt x="4592" y="7932"/>
                                    <a:pt x="4408" y="7773"/>
                                  </a:cubicBezTo>
                                  <a:cubicBezTo>
                                    <a:pt x="4225" y="7595"/>
                                    <a:pt x="3986" y="7515"/>
                                    <a:pt x="3692" y="7515"/>
                                  </a:cubicBezTo>
                                  <a:cubicBezTo>
                                    <a:pt x="3398" y="7515"/>
                                    <a:pt x="3159" y="7595"/>
                                    <a:pt x="2976" y="7773"/>
                                  </a:cubicBezTo>
                                  <a:cubicBezTo>
                                    <a:pt x="2792" y="7951"/>
                                    <a:pt x="2718" y="8169"/>
                                    <a:pt x="2718" y="8447"/>
                                  </a:cubicBezTo>
                                  <a:lnTo>
                                    <a:pt x="2718" y="8823"/>
                                  </a:lnTo>
                                  <a:cubicBezTo>
                                    <a:pt x="2718" y="8922"/>
                                    <a:pt x="2682" y="9002"/>
                                    <a:pt x="2627" y="9061"/>
                                  </a:cubicBezTo>
                                  <a:cubicBezTo>
                                    <a:pt x="2571" y="9120"/>
                                    <a:pt x="2498" y="9160"/>
                                    <a:pt x="2406" y="9160"/>
                                  </a:cubicBezTo>
                                  <a:lnTo>
                                    <a:pt x="312" y="9160"/>
                                  </a:lnTo>
                                  <a:cubicBezTo>
                                    <a:pt x="220" y="9160"/>
                                    <a:pt x="147" y="9120"/>
                                    <a:pt x="92" y="9061"/>
                                  </a:cubicBezTo>
                                  <a:cubicBezTo>
                                    <a:pt x="37" y="9002"/>
                                    <a:pt x="0" y="8922"/>
                                    <a:pt x="0" y="8823"/>
                                  </a:cubicBezTo>
                                  <a:lnTo>
                                    <a:pt x="0" y="8031"/>
                                  </a:lnTo>
                                  <a:cubicBezTo>
                                    <a:pt x="37" y="7416"/>
                                    <a:pt x="239" y="6861"/>
                                    <a:pt x="569" y="6406"/>
                                  </a:cubicBezTo>
                                  <a:cubicBezTo>
                                    <a:pt x="900" y="5950"/>
                                    <a:pt x="1341" y="5593"/>
                                    <a:pt x="1892" y="5355"/>
                                  </a:cubicBezTo>
                                  <a:cubicBezTo>
                                    <a:pt x="2424" y="5118"/>
                                    <a:pt x="3031" y="4999"/>
                                    <a:pt x="3692" y="4999"/>
                                  </a:cubicBezTo>
                                  <a:cubicBezTo>
                                    <a:pt x="4427" y="4999"/>
                                    <a:pt x="5088" y="5157"/>
                                    <a:pt x="5639" y="5454"/>
                                  </a:cubicBezTo>
                                  <a:cubicBezTo>
                                    <a:pt x="6190" y="5752"/>
                                    <a:pt x="6631" y="6168"/>
                                    <a:pt x="6924" y="6683"/>
                                  </a:cubicBezTo>
                                  <a:cubicBezTo>
                                    <a:pt x="7218" y="7198"/>
                                    <a:pt x="7365" y="7773"/>
                                    <a:pt x="7365" y="8387"/>
                                  </a:cubicBezTo>
                                  <a:cubicBezTo>
                                    <a:pt x="7365" y="8843"/>
                                    <a:pt x="7255" y="9299"/>
                                    <a:pt x="7053" y="9755"/>
                                  </a:cubicBezTo>
                                  <a:cubicBezTo>
                                    <a:pt x="6851" y="10210"/>
                                    <a:pt x="6557" y="10686"/>
                                    <a:pt x="6153" y="11181"/>
                                  </a:cubicBezTo>
                                  <a:cubicBezTo>
                                    <a:pt x="5878" y="11538"/>
                                    <a:pt x="5565" y="11915"/>
                                    <a:pt x="5235" y="12271"/>
                                  </a:cubicBezTo>
                                  <a:cubicBezTo>
                                    <a:pt x="4904" y="12628"/>
                                    <a:pt x="4427" y="13123"/>
                                    <a:pt x="3820" y="13758"/>
                                  </a:cubicBezTo>
                                  <a:lnTo>
                                    <a:pt x="3692" y="13896"/>
                                  </a:lnTo>
                                  <a:lnTo>
                                    <a:pt x="7200" y="13896"/>
                                  </a:lnTo>
                                  <a:cubicBezTo>
                                    <a:pt x="7273" y="13896"/>
                                    <a:pt x="7329" y="13956"/>
                                    <a:pt x="7329" y="14035"/>
                                  </a:cubicBezTo>
                                  <a:cubicBezTo>
                                    <a:pt x="7329" y="14114"/>
                                    <a:pt x="7273" y="14174"/>
                                    <a:pt x="7200" y="14174"/>
                                  </a:cubicBezTo>
                                  <a:lnTo>
                                    <a:pt x="3490" y="14174"/>
                                  </a:lnTo>
                                  <a:cubicBezTo>
                                    <a:pt x="3416" y="14174"/>
                                    <a:pt x="3343" y="14134"/>
                                    <a:pt x="3306" y="14055"/>
                                  </a:cubicBezTo>
                                  <a:cubicBezTo>
                                    <a:pt x="3269" y="13976"/>
                                    <a:pt x="3288" y="13896"/>
                                    <a:pt x="3343" y="13817"/>
                                  </a:cubicBezTo>
                                  <a:lnTo>
                                    <a:pt x="3637" y="13520"/>
                                  </a:lnTo>
                                  <a:cubicBezTo>
                                    <a:pt x="4243" y="12886"/>
                                    <a:pt x="4702" y="12410"/>
                                    <a:pt x="5051" y="12053"/>
                                  </a:cubicBezTo>
                                  <a:cubicBezTo>
                                    <a:pt x="5382" y="11697"/>
                                    <a:pt x="5694" y="11340"/>
                                    <a:pt x="5951" y="10983"/>
                                  </a:cubicBezTo>
                                  <a:cubicBezTo>
                                    <a:pt x="6337" y="10508"/>
                                    <a:pt x="6612" y="10052"/>
                                    <a:pt x="6814" y="9616"/>
                                  </a:cubicBezTo>
                                  <a:cubicBezTo>
                                    <a:pt x="6998" y="9200"/>
                                    <a:pt x="7090" y="8784"/>
                                    <a:pt x="7090" y="8387"/>
                                  </a:cubicBezTo>
                                  <a:cubicBezTo>
                                    <a:pt x="7090" y="7832"/>
                                    <a:pt x="6961" y="7297"/>
                                    <a:pt x="6686" y="6842"/>
                                  </a:cubicBezTo>
                                  <a:cubicBezTo>
                                    <a:pt x="6410" y="6386"/>
                                    <a:pt x="6025" y="6009"/>
                                    <a:pt x="5510" y="5732"/>
                                  </a:cubicBezTo>
                                  <a:cubicBezTo>
                                    <a:pt x="4996" y="5454"/>
                                    <a:pt x="4390" y="5316"/>
                                    <a:pt x="3692" y="5316"/>
                                  </a:cubicBezTo>
                                  <a:cubicBezTo>
                                    <a:pt x="3067" y="5316"/>
                                    <a:pt x="2498" y="5435"/>
                                    <a:pt x="2002" y="5653"/>
                                  </a:cubicBezTo>
                                  <a:cubicBezTo>
                                    <a:pt x="1506" y="5871"/>
                                    <a:pt x="1102" y="6207"/>
                                    <a:pt x="790" y="6624"/>
                                  </a:cubicBezTo>
                                  <a:cubicBezTo>
                                    <a:pt x="496" y="7040"/>
                                    <a:pt x="312" y="7535"/>
                                    <a:pt x="276" y="8070"/>
                                  </a:cubicBezTo>
                                  <a:lnTo>
                                    <a:pt x="276" y="8843"/>
                                  </a:lnTo>
                                  <a:cubicBezTo>
                                    <a:pt x="276" y="8863"/>
                                    <a:pt x="276" y="8863"/>
                                    <a:pt x="294" y="8863"/>
                                  </a:cubicBezTo>
                                  <a:cubicBezTo>
                                    <a:pt x="294" y="8863"/>
                                    <a:pt x="312" y="8883"/>
                                    <a:pt x="312" y="8883"/>
                                  </a:cubicBezTo>
                                  <a:lnTo>
                                    <a:pt x="2406" y="8883"/>
                                  </a:lnTo>
                                  <a:cubicBezTo>
                                    <a:pt x="2425" y="8883"/>
                                    <a:pt x="2425" y="8883"/>
                                    <a:pt x="2425" y="8863"/>
                                  </a:cubicBezTo>
                                  <a:cubicBezTo>
                                    <a:pt x="2425" y="8863"/>
                                    <a:pt x="2443" y="8843"/>
                                    <a:pt x="2443" y="8843"/>
                                  </a:cubicBezTo>
                                  <a:lnTo>
                                    <a:pt x="2443" y="8467"/>
                                  </a:lnTo>
                                  <a:cubicBezTo>
                                    <a:pt x="2443" y="8110"/>
                                    <a:pt x="2553" y="7793"/>
                                    <a:pt x="2792" y="7575"/>
                                  </a:cubicBezTo>
                                  <a:cubicBezTo>
                                    <a:pt x="3012" y="7357"/>
                                    <a:pt x="3325" y="7238"/>
                                    <a:pt x="3692" y="7238"/>
                                  </a:cubicBezTo>
                                  <a:cubicBezTo>
                                    <a:pt x="4059" y="7238"/>
                                    <a:pt x="4353" y="7357"/>
                                    <a:pt x="4592" y="7575"/>
                                  </a:cubicBezTo>
                                  <a:cubicBezTo>
                                    <a:pt x="4831" y="7793"/>
                                    <a:pt x="4959" y="8090"/>
                                    <a:pt x="4959" y="8447"/>
                                  </a:cubicBezTo>
                                  <a:cubicBezTo>
                                    <a:pt x="4959" y="8942"/>
                                    <a:pt x="4518" y="9675"/>
                                    <a:pt x="3600" y="10706"/>
                                  </a:cubicBezTo>
                                  <a:lnTo>
                                    <a:pt x="2737" y="11697"/>
                                  </a:lnTo>
                                  <a:cubicBezTo>
                                    <a:pt x="1782" y="12787"/>
                                    <a:pt x="992" y="13639"/>
                                    <a:pt x="422" y="14233"/>
                                  </a:cubicBezTo>
                                  <a:cubicBezTo>
                                    <a:pt x="386" y="14273"/>
                                    <a:pt x="386" y="14312"/>
                                    <a:pt x="386" y="14352"/>
                                  </a:cubicBezTo>
                                  <a:lnTo>
                                    <a:pt x="386" y="16096"/>
                                  </a:lnTo>
                                  <a:cubicBezTo>
                                    <a:pt x="386" y="16116"/>
                                    <a:pt x="386" y="16116"/>
                                    <a:pt x="404" y="16116"/>
                                  </a:cubicBezTo>
                                  <a:cubicBezTo>
                                    <a:pt x="404" y="16116"/>
                                    <a:pt x="422" y="16136"/>
                                    <a:pt x="422" y="16136"/>
                                  </a:cubicBezTo>
                                  <a:lnTo>
                                    <a:pt x="3802" y="16136"/>
                                  </a:lnTo>
                                  <a:cubicBezTo>
                                    <a:pt x="3820" y="16136"/>
                                    <a:pt x="3857" y="16136"/>
                                    <a:pt x="3876" y="16155"/>
                                  </a:cubicBezTo>
                                  <a:lnTo>
                                    <a:pt x="11590" y="20951"/>
                                  </a:lnTo>
                                  <a:cubicBezTo>
                                    <a:pt x="12251" y="21367"/>
                                    <a:pt x="13059" y="21367"/>
                                    <a:pt x="13720" y="20951"/>
                                  </a:cubicBezTo>
                                  <a:lnTo>
                                    <a:pt x="20296" y="16849"/>
                                  </a:lnTo>
                                  <a:cubicBezTo>
                                    <a:pt x="20957" y="16433"/>
                                    <a:pt x="21361" y="15680"/>
                                    <a:pt x="21361" y="14867"/>
                                  </a:cubicBezTo>
                                  <a:lnTo>
                                    <a:pt x="21361" y="6663"/>
                                  </a:lnTo>
                                  <a:cubicBezTo>
                                    <a:pt x="21361" y="5851"/>
                                    <a:pt x="20957" y="5078"/>
                                    <a:pt x="20296" y="4682"/>
                                  </a:cubicBezTo>
                                  <a:lnTo>
                                    <a:pt x="13720" y="580"/>
                                  </a:lnTo>
                                  <a:cubicBezTo>
                                    <a:pt x="13078" y="183"/>
                                    <a:pt x="12269" y="163"/>
                                    <a:pt x="11608" y="580"/>
                                  </a:cubicBezTo>
                                  <a:cubicBezTo>
                                    <a:pt x="11608" y="580"/>
                                    <a:pt x="11590" y="580"/>
                                    <a:pt x="11590" y="599"/>
                                  </a:cubicBezTo>
                                  <a:lnTo>
                                    <a:pt x="5786" y="3968"/>
                                  </a:lnTo>
                                  <a:cubicBezTo>
                                    <a:pt x="5712" y="4008"/>
                                    <a:pt x="5639" y="3988"/>
                                    <a:pt x="5602" y="3909"/>
                                  </a:cubicBezTo>
                                  <a:cubicBezTo>
                                    <a:pt x="5565" y="3829"/>
                                    <a:pt x="5584" y="3750"/>
                                    <a:pt x="5657" y="3711"/>
                                  </a:cubicBezTo>
                                  <a:lnTo>
                                    <a:pt x="11443" y="342"/>
                                  </a:lnTo>
                                  <a:cubicBezTo>
                                    <a:pt x="11443" y="342"/>
                                    <a:pt x="11443" y="342"/>
                                    <a:pt x="11443" y="342"/>
                                  </a:cubicBezTo>
                                  <a:cubicBezTo>
                                    <a:pt x="12178" y="-114"/>
                                    <a:pt x="13096" y="-114"/>
                                    <a:pt x="13831" y="342"/>
                                  </a:cubicBezTo>
                                  <a:lnTo>
                                    <a:pt x="20406" y="4444"/>
                                  </a:lnTo>
                                  <a:cubicBezTo>
                                    <a:pt x="21141" y="4900"/>
                                    <a:pt x="21600" y="5772"/>
                                    <a:pt x="21600" y="6683"/>
                                  </a:cubicBezTo>
                                  <a:lnTo>
                                    <a:pt x="21600" y="14887"/>
                                  </a:lnTo>
                                  <a:cubicBezTo>
                                    <a:pt x="21600" y="15799"/>
                                    <a:pt x="21141" y="16671"/>
                                    <a:pt x="20406" y="17126"/>
                                  </a:cubicBezTo>
                                  <a:lnTo>
                                    <a:pt x="13831" y="21228"/>
                                  </a:lnTo>
                                  <a:cubicBezTo>
                                    <a:pt x="13427" y="21367"/>
                                    <a:pt x="13004" y="21486"/>
                                    <a:pt x="12600" y="21486"/>
                                  </a:cubicBezTo>
                                  <a:close/>
                                </a:path>
                              </a:pathLst>
                            </a:custGeom>
                            <a:solidFill>
                              <a:srgbClr val="00B050"/>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ctr" anchorCtr="0" upright="1">
                            <a:noAutofit/>
                          </wps:bodyPr>
                        </wps:wsp>
                        <wps:wsp>
                          <wps:cNvPr id="1543" name="TextBox 11"/>
                          <wps:cNvSpPr txBox="1">
                            <a:spLocks noChangeArrowheads="1"/>
                          </wps:cNvSpPr>
                          <wps:spPr bwMode="auto">
                            <a:xfrm>
                              <a:off x="457200" y="361950"/>
                              <a:ext cx="995045" cy="727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3648B8" w:rsidRDefault="00FC7E58" w:rsidP="000D0CA1">
                                <w:pPr>
                                  <w:bidi w:val="0"/>
                                  <w:jc w:val="center"/>
                                  <w:rPr>
                                    <w:rFonts w:ascii="Adobe Arabic" w:hAnsi="Adobe Arabic" w:cs="Adobe Arabic"/>
                                    <w:b/>
                                    <w:bCs/>
                                    <w:noProof/>
                                    <w:kern w:val="24"/>
                                    <w:sz w:val="40"/>
                                    <w:szCs w:val="40"/>
                                  </w:rPr>
                                </w:pPr>
                                <w:r>
                                  <w:rPr>
                                    <w:rFonts w:ascii="Adobe Arabic" w:hAnsi="Adobe Arabic" w:cs="Adobe Arabic" w:hint="cs"/>
                                    <w:b/>
                                    <w:bCs/>
                                    <w:noProof/>
                                    <w:kern w:val="24"/>
                                    <w:sz w:val="40"/>
                                    <w:szCs w:val="40"/>
                                    <w:rtl/>
                                  </w:rPr>
                                  <w:t>الأدوار المعلوماتية</w:t>
                                </w:r>
                              </w:p>
                            </w:txbxContent>
                          </wps:txbx>
                          <wps:bodyPr rot="0" vert="horz" wrap="square" lIns="0" tIns="45720" rIns="0" bIns="45720" anchor="b" anchorCtr="0" upright="1">
                            <a:spAutoFit/>
                          </wps:bodyPr>
                        </wps:wsp>
                      </wpg:grpSp>
                      <wpg:grpSp>
                        <wpg:cNvPr id="32067" name="Group 32067"/>
                        <wpg:cNvGrpSpPr/>
                        <wpg:grpSpPr>
                          <a:xfrm>
                            <a:off x="3505200" y="0"/>
                            <a:ext cx="1475105" cy="1428750"/>
                            <a:chOff x="0" y="0"/>
                            <a:chExt cx="1475105" cy="1428750"/>
                          </a:xfrm>
                        </wpg:grpSpPr>
                        <wps:wsp>
                          <wps:cNvPr id="1545" name="Shape"/>
                          <wps:cNvSpPr>
                            <a:spLocks/>
                          </wps:cNvSpPr>
                          <wps:spPr bwMode="auto">
                            <a:xfrm>
                              <a:off x="0" y="0"/>
                              <a:ext cx="1475105" cy="1428750"/>
                            </a:xfrm>
                            <a:custGeom>
                              <a:avLst/>
                              <a:gdLst>
                                <a:gd name="T0" fmla="*/ 1337392 w 21600"/>
                                <a:gd name="T1" fmla="*/ 1294856 h 21600"/>
                                <a:gd name="T2" fmla="*/ 1337392 w 21600"/>
                                <a:gd name="T3" fmla="*/ 1294856 h 21600"/>
                                <a:gd name="T4" fmla="*/ 1337392 w 21600"/>
                                <a:gd name="T5" fmla="*/ 1294856 h 21600"/>
                                <a:gd name="T6" fmla="*/ 1337392 w 21600"/>
                                <a:gd name="T7" fmla="*/ 1294856 h 21600"/>
                                <a:gd name="T8" fmla="*/ 0 60000 65536"/>
                                <a:gd name="T9" fmla="*/ 5898240 60000 65536"/>
                                <a:gd name="T10" fmla="*/ 11796480 60000 65536"/>
                                <a:gd name="T11" fmla="*/ 17694720 60000 65536"/>
                              </a:gdLst>
                              <a:ahLst/>
                              <a:cxnLst>
                                <a:cxn ang="T8">
                                  <a:pos x="T0" y="T1"/>
                                </a:cxn>
                                <a:cxn ang="T9">
                                  <a:pos x="T2" y="T3"/>
                                </a:cxn>
                                <a:cxn ang="T10">
                                  <a:pos x="T4" y="T5"/>
                                </a:cxn>
                                <a:cxn ang="T11">
                                  <a:pos x="T6" y="T7"/>
                                </a:cxn>
                              </a:cxnLst>
                              <a:rect l="0" t="0" r="r" b="b"/>
                              <a:pathLst>
                                <a:path w="21600" h="21600" extrusionOk="0">
                                  <a:moveTo>
                                    <a:pt x="12203" y="21486"/>
                                  </a:moveTo>
                                  <a:cubicBezTo>
                                    <a:pt x="11761" y="21486"/>
                                    <a:pt x="11338" y="21368"/>
                                    <a:pt x="10954" y="21150"/>
                                  </a:cubicBezTo>
                                  <a:lnTo>
                                    <a:pt x="4401" y="17320"/>
                                  </a:lnTo>
                                  <a:cubicBezTo>
                                    <a:pt x="4362" y="17300"/>
                                    <a:pt x="4324" y="17241"/>
                                    <a:pt x="4324" y="17202"/>
                                  </a:cubicBezTo>
                                  <a:lnTo>
                                    <a:pt x="4324" y="5493"/>
                                  </a:lnTo>
                                  <a:cubicBezTo>
                                    <a:pt x="4324" y="5474"/>
                                    <a:pt x="4324" y="5474"/>
                                    <a:pt x="4305" y="5474"/>
                                  </a:cubicBezTo>
                                  <a:cubicBezTo>
                                    <a:pt x="4305" y="5474"/>
                                    <a:pt x="4285" y="5454"/>
                                    <a:pt x="4285" y="5454"/>
                                  </a:cubicBezTo>
                                  <a:lnTo>
                                    <a:pt x="2056" y="5454"/>
                                  </a:lnTo>
                                  <a:cubicBezTo>
                                    <a:pt x="1999" y="5454"/>
                                    <a:pt x="1941" y="5474"/>
                                    <a:pt x="1883" y="5493"/>
                                  </a:cubicBezTo>
                                  <a:lnTo>
                                    <a:pt x="327" y="6184"/>
                                  </a:lnTo>
                                  <a:cubicBezTo>
                                    <a:pt x="288" y="6204"/>
                                    <a:pt x="269" y="6224"/>
                                    <a:pt x="269" y="6263"/>
                                  </a:cubicBezTo>
                                  <a:lnTo>
                                    <a:pt x="307" y="7902"/>
                                  </a:lnTo>
                                  <a:cubicBezTo>
                                    <a:pt x="307" y="7902"/>
                                    <a:pt x="307" y="7922"/>
                                    <a:pt x="307" y="7922"/>
                                  </a:cubicBezTo>
                                  <a:lnTo>
                                    <a:pt x="327" y="7922"/>
                                  </a:lnTo>
                                  <a:lnTo>
                                    <a:pt x="1806" y="7566"/>
                                  </a:lnTo>
                                  <a:cubicBezTo>
                                    <a:pt x="1883" y="7547"/>
                                    <a:pt x="1960" y="7566"/>
                                    <a:pt x="2018" y="7626"/>
                                  </a:cubicBezTo>
                                  <a:cubicBezTo>
                                    <a:pt x="2075" y="7685"/>
                                    <a:pt x="2095" y="7744"/>
                                    <a:pt x="2095" y="7784"/>
                                  </a:cubicBezTo>
                                  <a:lnTo>
                                    <a:pt x="2095" y="16056"/>
                                  </a:lnTo>
                                  <a:cubicBezTo>
                                    <a:pt x="2095" y="16135"/>
                                    <a:pt x="2037" y="16195"/>
                                    <a:pt x="1960" y="16195"/>
                                  </a:cubicBezTo>
                                  <a:cubicBezTo>
                                    <a:pt x="1883" y="16195"/>
                                    <a:pt x="1826" y="16135"/>
                                    <a:pt x="1826" y="16056"/>
                                  </a:cubicBezTo>
                                  <a:lnTo>
                                    <a:pt x="1826" y="7863"/>
                                  </a:lnTo>
                                  <a:lnTo>
                                    <a:pt x="365" y="8218"/>
                                  </a:lnTo>
                                  <a:cubicBezTo>
                                    <a:pt x="346" y="8218"/>
                                    <a:pt x="346" y="8218"/>
                                    <a:pt x="327" y="8218"/>
                                  </a:cubicBezTo>
                                  <a:cubicBezTo>
                                    <a:pt x="192" y="8218"/>
                                    <a:pt x="38" y="8139"/>
                                    <a:pt x="38" y="7902"/>
                                  </a:cubicBezTo>
                                  <a:lnTo>
                                    <a:pt x="0" y="6263"/>
                                  </a:lnTo>
                                  <a:cubicBezTo>
                                    <a:pt x="0" y="6105"/>
                                    <a:pt x="77" y="5967"/>
                                    <a:pt x="231" y="5908"/>
                                  </a:cubicBezTo>
                                  <a:lnTo>
                                    <a:pt x="1806" y="5197"/>
                                  </a:lnTo>
                                  <a:cubicBezTo>
                                    <a:pt x="1902" y="5158"/>
                                    <a:pt x="1999" y="5138"/>
                                    <a:pt x="2095" y="5138"/>
                                  </a:cubicBezTo>
                                  <a:lnTo>
                                    <a:pt x="4324" y="5138"/>
                                  </a:lnTo>
                                  <a:cubicBezTo>
                                    <a:pt x="4420" y="5138"/>
                                    <a:pt x="4497" y="5177"/>
                                    <a:pt x="4554" y="5237"/>
                                  </a:cubicBezTo>
                                  <a:cubicBezTo>
                                    <a:pt x="4612" y="5296"/>
                                    <a:pt x="4651" y="5375"/>
                                    <a:pt x="4651" y="5474"/>
                                  </a:cubicBezTo>
                                  <a:lnTo>
                                    <a:pt x="4651" y="17083"/>
                                  </a:lnTo>
                                  <a:lnTo>
                                    <a:pt x="11107" y="20894"/>
                                  </a:lnTo>
                                  <a:cubicBezTo>
                                    <a:pt x="11799" y="21308"/>
                                    <a:pt x="12645" y="21308"/>
                                    <a:pt x="13337" y="20894"/>
                                  </a:cubicBezTo>
                                  <a:lnTo>
                                    <a:pt x="20216" y="16807"/>
                                  </a:lnTo>
                                  <a:cubicBezTo>
                                    <a:pt x="20908" y="16392"/>
                                    <a:pt x="21331" y="15642"/>
                                    <a:pt x="21331" y="14832"/>
                                  </a:cubicBezTo>
                                  <a:lnTo>
                                    <a:pt x="21331" y="6658"/>
                                  </a:lnTo>
                                  <a:cubicBezTo>
                                    <a:pt x="21331" y="5849"/>
                                    <a:pt x="20908" y="5079"/>
                                    <a:pt x="20216" y="4684"/>
                                  </a:cubicBezTo>
                                  <a:lnTo>
                                    <a:pt x="13337" y="597"/>
                                  </a:lnTo>
                                  <a:cubicBezTo>
                                    <a:pt x="12645" y="182"/>
                                    <a:pt x="11799" y="182"/>
                                    <a:pt x="11107" y="597"/>
                                  </a:cubicBezTo>
                                  <a:lnTo>
                                    <a:pt x="5035" y="3953"/>
                                  </a:lnTo>
                                  <a:cubicBezTo>
                                    <a:pt x="4958" y="3993"/>
                                    <a:pt x="4881" y="3973"/>
                                    <a:pt x="4843" y="3894"/>
                                  </a:cubicBezTo>
                                  <a:cubicBezTo>
                                    <a:pt x="4804" y="3815"/>
                                    <a:pt x="4823" y="3736"/>
                                    <a:pt x="4900" y="3697"/>
                                  </a:cubicBezTo>
                                  <a:lnTo>
                                    <a:pt x="10973" y="340"/>
                                  </a:lnTo>
                                  <a:cubicBezTo>
                                    <a:pt x="11742" y="-114"/>
                                    <a:pt x="12702" y="-114"/>
                                    <a:pt x="13471" y="340"/>
                                  </a:cubicBezTo>
                                  <a:lnTo>
                                    <a:pt x="20351" y="4427"/>
                                  </a:lnTo>
                                  <a:cubicBezTo>
                                    <a:pt x="21120" y="4881"/>
                                    <a:pt x="21600" y="5750"/>
                                    <a:pt x="21600" y="6658"/>
                                  </a:cubicBezTo>
                                  <a:lnTo>
                                    <a:pt x="21600" y="14832"/>
                                  </a:lnTo>
                                  <a:cubicBezTo>
                                    <a:pt x="21600" y="15740"/>
                                    <a:pt x="21120" y="16609"/>
                                    <a:pt x="20351" y="17063"/>
                                  </a:cubicBezTo>
                                  <a:lnTo>
                                    <a:pt x="13471" y="21150"/>
                                  </a:lnTo>
                                  <a:cubicBezTo>
                                    <a:pt x="13087" y="21368"/>
                                    <a:pt x="12645" y="21486"/>
                                    <a:pt x="12203" y="21486"/>
                                  </a:cubicBezTo>
                                  <a:close/>
                                  <a:moveTo>
                                    <a:pt x="1922" y="7843"/>
                                  </a:moveTo>
                                  <a:cubicBezTo>
                                    <a:pt x="1922" y="7843"/>
                                    <a:pt x="1922" y="7843"/>
                                    <a:pt x="1922" y="7843"/>
                                  </a:cubicBezTo>
                                  <a:cubicBezTo>
                                    <a:pt x="1922" y="7843"/>
                                    <a:pt x="1922" y="7843"/>
                                    <a:pt x="1922" y="7843"/>
                                  </a:cubicBezTo>
                                  <a:close/>
                                </a:path>
                              </a:pathLst>
                            </a:custGeom>
                            <a:solidFill>
                              <a:srgbClr val="FFCC4C"/>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ctr" anchorCtr="0" upright="1">
                            <a:noAutofit/>
                          </wps:bodyPr>
                        </wps:wsp>
                        <wps:wsp>
                          <wps:cNvPr id="1546" name="TextBox 14"/>
                          <wps:cNvSpPr txBox="1">
                            <a:spLocks noChangeArrowheads="1"/>
                          </wps:cNvSpPr>
                          <wps:spPr bwMode="auto">
                            <a:xfrm>
                              <a:off x="381000" y="406400"/>
                              <a:ext cx="995045" cy="727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3648B8" w:rsidRDefault="00FC7E58" w:rsidP="000D0CA1">
                                <w:pPr>
                                  <w:bidi w:val="0"/>
                                  <w:jc w:val="center"/>
                                  <w:rPr>
                                    <w:rFonts w:ascii="Adobe Arabic" w:hAnsi="Adobe Arabic" w:cs="Adobe Arabic"/>
                                    <w:b/>
                                    <w:bCs/>
                                    <w:noProof/>
                                    <w:kern w:val="24"/>
                                    <w:sz w:val="40"/>
                                    <w:szCs w:val="40"/>
                                  </w:rPr>
                                </w:pPr>
                                <w:r>
                                  <w:rPr>
                                    <w:rFonts w:ascii="Adobe Arabic" w:hAnsi="Adobe Arabic" w:cs="Adobe Arabic" w:hint="cs"/>
                                    <w:b/>
                                    <w:bCs/>
                                    <w:noProof/>
                                    <w:kern w:val="24"/>
                                    <w:sz w:val="40"/>
                                    <w:szCs w:val="40"/>
                                    <w:rtl/>
                                  </w:rPr>
                                  <w:t>الأدوار التفاعلية</w:t>
                                </w:r>
                              </w:p>
                            </w:txbxContent>
                          </wps:txbx>
                          <wps:bodyPr rot="0" vert="horz" wrap="square" lIns="0" tIns="45720" rIns="0" bIns="45720" anchor="b" anchorCtr="0" upright="1">
                            <a:spAutoFit/>
                          </wps:bodyPr>
                        </wps:wsp>
                      </wpg:grpSp>
                      <wpg:grpSp>
                        <wpg:cNvPr id="32069" name="Group 32069"/>
                        <wpg:cNvGrpSpPr/>
                        <wpg:grpSpPr>
                          <a:xfrm>
                            <a:off x="0" y="0"/>
                            <a:ext cx="1542415" cy="1428750"/>
                            <a:chOff x="0" y="0"/>
                            <a:chExt cx="1542415" cy="1428750"/>
                          </a:xfrm>
                        </wpg:grpSpPr>
                        <wps:wsp>
                          <wps:cNvPr id="3409" name="Shape"/>
                          <wps:cNvSpPr>
                            <a:spLocks/>
                          </wps:cNvSpPr>
                          <wps:spPr bwMode="auto">
                            <a:xfrm>
                              <a:off x="0" y="0"/>
                              <a:ext cx="1542415" cy="1428750"/>
                            </a:xfrm>
                            <a:custGeom>
                              <a:avLst/>
                              <a:gdLst>
                                <a:gd name="T0" fmla="*/ 1398074 w 21600"/>
                                <a:gd name="T1" fmla="*/ 1294856 h 21486"/>
                                <a:gd name="T2" fmla="*/ 1398074 w 21600"/>
                                <a:gd name="T3" fmla="*/ 1294856 h 21486"/>
                                <a:gd name="T4" fmla="*/ 1398074 w 21600"/>
                                <a:gd name="T5" fmla="*/ 1294856 h 21486"/>
                                <a:gd name="T6" fmla="*/ 1398074 w 21600"/>
                                <a:gd name="T7" fmla="*/ 1294856 h 21486"/>
                                <a:gd name="T8" fmla="*/ 0 60000 65536"/>
                                <a:gd name="T9" fmla="*/ 5898240 60000 65536"/>
                                <a:gd name="T10" fmla="*/ 11796480 60000 65536"/>
                                <a:gd name="T11" fmla="*/ 17694720 60000 65536"/>
                              </a:gdLst>
                              <a:ahLst/>
                              <a:cxnLst>
                                <a:cxn ang="T8">
                                  <a:pos x="T0" y="T1"/>
                                </a:cxn>
                                <a:cxn ang="T9">
                                  <a:pos x="T2" y="T3"/>
                                </a:cxn>
                                <a:cxn ang="T10">
                                  <a:pos x="T4" y="T5"/>
                                </a:cxn>
                                <a:cxn ang="T11">
                                  <a:pos x="T6" y="T7"/>
                                </a:cxn>
                              </a:cxnLst>
                              <a:rect l="0" t="0" r="r" b="b"/>
                              <a:pathLst>
                                <a:path w="21600" h="21486" extrusionOk="0">
                                  <a:moveTo>
                                    <a:pt x="12611" y="21486"/>
                                  </a:moveTo>
                                  <a:cubicBezTo>
                                    <a:pt x="12188" y="21486"/>
                                    <a:pt x="11784" y="21368"/>
                                    <a:pt x="11416" y="21150"/>
                                  </a:cubicBezTo>
                                  <a:lnTo>
                                    <a:pt x="3989" y="16550"/>
                                  </a:lnTo>
                                  <a:cubicBezTo>
                                    <a:pt x="3291" y="16550"/>
                                    <a:pt x="2261" y="16333"/>
                                    <a:pt x="1618" y="15898"/>
                                  </a:cubicBezTo>
                                  <a:cubicBezTo>
                                    <a:pt x="1011" y="15484"/>
                                    <a:pt x="570" y="14911"/>
                                    <a:pt x="294" y="14200"/>
                                  </a:cubicBezTo>
                                  <a:cubicBezTo>
                                    <a:pt x="129" y="13766"/>
                                    <a:pt x="37" y="13292"/>
                                    <a:pt x="0" y="12779"/>
                                  </a:cubicBezTo>
                                  <a:cubicBezTo>
                                    <a:pt x="0" y="12562"/>
                                    <a:pt x="110" y="12443"/>
                                    <a:pt x="313" y="12443"/>
                                  </a:cubicBezTo>
                                  <a:lnTo>
                                    <a:pt x="2408" y="12443"/>
                                  </a:lnTo>
                                  <a:cubicBezTo>
                                    <a:pt x="2592" y="12443"/>
                                    <a:pt x="2721" y="12562"/>
                                    <a:pt x="2739" y="12759"/>
                                  </a:cubicBezTo>
                                  <a:cubicBezTo>
                                    <a:pt x="2757" y="12996"/>
                                    <a:pt x="2813" y="13233"/>
                                    <a:pt x="2905" y="13470"/>
                                  </a:cubicBezTo>
                                  <a:cubicBezTo>
                                    <a:pt x="2978" y="13648"/>
                                    <a:pt x="3070" y="13786"/>
                                    <a:pt x="3199" y="13885"/>
                                  </a:cubicBezTo>
                                  <a:cubicBezTo>
                                    <a:pt x="3327" y="13983"/>
                                    <a:pt x="3493" y="14023"/>
                                    <a:pt x="3677" y="14023"/>
                                  </a:cubicBezTo>
                                  <a:cubicBezTo>
                                    <a:pt x="4026" y="14023"/>
                                    <a:pt x="4302" y="13845"/>
                                    <a:pt x="4467" y="13509"/>
                                  </a:cubicBezTo>
                                  <a:cubicBezTo>
                                    <a:pt x="4596" y="13272"/>
                                    <a:pt x="4651" y="12957"/>
                                    <a:pt x="4651" y="12542"/>
                                  </a:cubicBezTo>
                                  <a:cubicBezTo>
                                    <a:pt x="4651" y="12147"/>
                                    <a:pt x="4596" y="11811"/>
                                    <a:pt x="4467" y="11515"/>
                                  </a:cubicBezTo>
                                  <a:cubicBezTo>
                                    <a:pt x="4302" y="11180"/>
                                    <a:pt x="4026" y="11022"/>
                                    <a:pt x="3658" y="11022"/>
                                  </a:cubicBezTo>
                                  <a:cubicBezTo>
                                    <a:pt x="3566" y="11022"/>
                                    <a:pt x="3474" y="11061"/>
                                    <a:pt x="3364" y="11120"/>
                                  </a:cubicBezTo>
                                  <a:cubicBezTo>
                                    <a:pt x="3235" y="11199"/>
                                    <a:pt x="3070" y="11318"/>
                                    <a:pt x="2868" y="11456"/>
                                  </a:cubicBezTo>
                                  <a:cubicBezTo>
                                    <a:pt x="2794" y="11515"/>
                                    <a:pt x="2721" y="11535"/>
                                    <a:pt x="2666" y="11535"/>
                                  </a:cubicBezTo>
                                  <a:cubicBezTo>
                                    <a:pt x="2555" y="11535"/>
                                    <a:pt x="2463" y="11476"/>
                                    <a:pt x="2427" y="11377"/>
                                  </a:cubicBezTo>
                                  <a:lnTo>
                                    <a:pt x="1397" y="9817"/>
                                  </a:lnTo>
                                  <a:cubicBezTo>
                                    <a:pt x="1342" y="9738"/>
                                    <a:pt x="1324" y="9659"/>
                                    <a:pt x="1324" y="9600"/>
                                  </a:cubicBezTo>
                                  <a:cubicBezTo>
                                    <a:pt x="1324" y="9482"/>
                                    <a:pt x="1379" y="9403"/>
                                    <a:pt x="1452" y="9343"/>
                                  </a:cubicBezTo>
                                  <a:lnTo>
                                    <a:pt x="3474" y="7685"/>
                                  </a:lnTo>
                                  <a:lnTo>
                                    <a:pt x="551" y="7685"/>
                                  </a:lnTo>
                                  <a:cubicBezTo>
                                    <a:pt x="460" y="7685"/>
                                    <a:pt x="386" y="7645"/>
                                    <a:pt x="331" y="7586"/>
                                  </a:cubicBezTo>
                                  <a:cubicBezTo>
                                    <a:pt x="276" y="7527"/>
                                    <a:pt x="239" y="7448"/>
                                    <a:pt x="239" y="7349"/>
                                  </a:cubicBezTo>
                                  <a:lnTo>
                                    <a:pt x="239" y="5493"/>
                                  </a:lnTo>
                                  <a:cubicBezTo>
                                    <a:pt x="239" y="5395"/>
                                    <a:pt x="276" y="5316"/>
                                    <a:pt x="331" y="5256"/>
                                  </a:cubicBezTo>
                                  <a:cubicBezTo>
                                    <a:pt x="386" y="5197"/>
                                    <a:pt x="460" y="5158"/>
                                    <a:pt x="551" y="5158"/>
                                  </a:cubicBezTo>
                                  <a:lnTo>
                                    <a:pt x="6894" y="5158"/>
                                  </a:lnTo>
                                  <a:cubicBezTo>
                                    <a:pt x="6986" y="5158"/>
                                    <a:pt x="7059" y="5197"/>
                                    <a:pt x="7114" y="5256"/>
                                  </a:cubicBezTo>
                                  <a:cubicBezTo>
                                    <a:pt x="7169" y="5316"/>
                                    <a:pt x="7206" y="5395"/>
                                    <a:pt x="7206" y="5493"/>
                                  </a:cubicBezTo>
                                  <a:lnTo>
                                    <a:pt x="7206" y="7566"/>
                                  </a:lnTo>
                                  <a:cubicBezTo>
                                    <a:pt x="7206" y="7705"/>
                                    <a:pt x="7151" y="7823"/>
                                    <a:pt x="7059" y="7922"/>
                                  </a:cubicBezTo>
                                  <a:lnTo>
                                    <a:pt x="5294" y="9403"/>
                                  </a:lnTo>
                                  <a:cubicBezTo>
                                    <a:pt x="5239" y="9462"/>
                                    <a:pt x="5147" y="9442"/>
                                    <a:pt x="5110" y="9383"/>
                                  </a:cubicBezTo>
                                  <a:cubicBezTo>
                                    <a:pt x="5055" y="9324"/>
                                    <a:pt x="5074" y="9225"/>
                                    <a:pt x="5129" y="9185"/>
                                  </a:cubicBezTo>
                                  <a:lnTo>
                                    <a:pt x="6894" y="7705"/>
                                  </a:lnTo>
                                  <a:cubicBezTo>
                                    <a:pt x="6930" y="7665"/>
                                    <a:pt x="6949" y="7645"/>
                                    <a:pt x="6949" y="7586"/>
                                  </a:cubicBezTo>
                                  <a:lnTo>
                                    <a:pt x="6949" y="5493"/>
                                  </a:lnTo>
                                  <a:cubicBezTo>
                                    <a:pt x="6949" y="5474"/>
                                    <a:pt x="6949" y="5474"/>
                                    <a:pt x="6930" y="5474"/>
                                  </a:cubicBezTo>
                                  <a:cubicBezTo>
                                    <a:pt x="6930" y="5474"/>
                                    <a:pt x="6912" y="5454"/>
                                    <a:pt x="6912" y="5454"/>
                                  </a:cubicBezTo>
                                  <a:lnTo>
                                    <a:pt x="570" y="5454"/>
                                  </a:lnTo>
                                  <a:cubicBezTo>
                                    <a:pt x="552" y="5454"/>
                                    <a:pt x="552" y="5454"/>
                                    <a:pt x="552" y="5474"/>
                                  </a:cubicBezTo>
                                  <a:cubicBezTo>
                                    <a:pt x="552" y="5474"/>
                                    <a:pt x="533" y="5493"/>
                                    <a:pt x="533" y="5493"/>
                                  </a:cubicBezTo>
                                  <a:lnTo>
                                    <a:pt x="533" y="7330"/>
                                  </a:lnTo>
                                  <a:cubicBezTo>
                                    <a:pt x="533" y="7349"/>
                                    <a:pt x="533" y="7349"/>
                                    <a:pt x="552" y="7349"/>
                                  </a:cubicBezTo>
                                  <a:cubicBezTo>
                                    <a:pt x="552" y="7349"/>
                                    <a:pt x="570" y="7369"/>
                                    <a:pt x="588" y="7369"/>
                                  </a:cubicBezTo>
                                  <a:lnTo>
                                    <a:pt x="3769" y="7369"/>
                                  </a:lnTo>
                                  <a:cubicBezTo>
                                    <a:pt x="3879" y="7369"/>
                                    <a:pt x="3934" y="7448"/>
                                    <a:pt x="3952" y="7507"/>
                                  </a:cubicBezTo>
                                  <a:cubicBezTo>
                                    <a:pt x="3971" y="7586"/>
                                    <a:pt x="3952" y="7645"/>
                                    <a:pt x="3897" y="7705"/>
                                  </a:cubicBezTo>
                                  <a:cubicBezTo>
                                    <a:pt x="3897" y="7705"/>
                                    <a:pt x="3897" y="7705"/>
                                    <a:pt x="3879" y="7724"/>
                                  </a:cubicBezTo>
                                  <a:lnTo>
                                    <a:pt x="1636" y="9561"/>
                                  </a:lnTo>
                                  <a:cubicBezTo>
                                    <a:pt x="1636" y="9561"/>
                                    <a:pt x="1636" y="9561"/>
                                    <a:pt x="1618" y="9561"/>
                                  </a:cubicBezTo>
                                  <a:lnTo>
                                    <a:pt x="1618" y="9580"/>
                                  </a:lnTo>
                                  <a:cubicBezTo>
                                    <a:pt x="1618" y="9580"/>
                                    <a:pt x="1618" y="9600"/>
                                    <a:pt x="1636" y="9640"/>
                                  </a:cubicBezTo>
                                  <a:lnTo>
                                    <a:pt x="2666" y="11199"/>
                                  </a:lnTo>
                                  <a:cubicBezTo>
                                    <a:pt x="2666" y="11199"/>
                                    <a:pt x="2666" y="11219"/>
                                    <a:pt x="2684" y="11219"/>
                                  </a:cubicBezTo>
                                  <a:cubicBezTo>
                                    <a:pt x="2684" y="11219"/>
                                    <a:pt x="2684" y="11239"/>
                                    <a:pt x="2684" y="11239"/>
                                  </a:cubicBezTo>
                                  <a:cubicBezTo>
                                    <a:pt x="2684" y="11239"/>
                                    <a:pt x="2702" y="11239"/>
                                    <a:pt x="2739" y="11219"/>
                                  </a:cubicBezTo>
                                  <a:cubicBezTo>
                                    <a:pt x="2941" y="11061"/>
                                    <a:pt x="3107" y="10943"/>
                                    <a:pt x="3254" y="10864"/>
                                  </a:cubicBezTo>
                                  <a:cubicBezTo>
                                    <a:pt x="3401" y="10765"/>
                                    <a:pt x="3548" y="10725"/>
                                    <a:pt x="3677" y="10725"/>
                                  </a:cubicBezTo>
                                  <a:cubicBezTo>
                                    <a:pt x="4136" y="10725"/>
                                    <a:pt x="4504" y="10943"/>
                                    <a:pt x="4724" y="11377"/>
                                  </a:cubicBezTo>
                                  <a:cubicBezTo>
                                    <a:pt x="4871" y="11713"/>
                                    <a:pt x="4945" y="12108"/>
                                    <a:pt x="4945" y="12542"/>
                                  </a:cubicBezTo>
                                  <a:cubicBezTo>
                                    <a:pt x="4945" y="12996"/>
                                    <a:pt x="4871" y="13371"/>
                                    <a:pt x="4724" y="13648"/>
                                  </a:cubicBezTo>
                                  <a:cubicBezTo>
                                    <a:pt x="4504" y="14082"/>
                                    <a:pt x="4155" y="14319"/>
                                    <a:pt x="3695" y="14319"/>
                                  </a:cubicBezTo>
                                  <a:cubicBezTo>
                                    <a:pt x="3456" y="14319"/>
                                    <a:pt x="3235" y="14260"/>
                                    <a:pt x="3070" y="14121"/>
                                  </a:cubicBezTo>
                                  <a:cubicBezTo>
                                    <a:pt x="2886" y="14003"/>
                                    <a:pt x="2757" y="13806"/>
                                    <a:pt x="2666" y="13569"/>
                                  </a:cubicBezTo>
                                  <a:cubicBezTo>
                                    <a:pt x="2574" y="13312"/>
                                    <a:pt x="2500" y="13055"/>
                                    <a:pt x="2482" y="12779"/>
                                  </a:cubicBezTo>
                                  <a:cubicBezTo>
                                    <a:pt x="2482" y="12739"/>
                                    <a:pt x="2482" y="12720"/>
                                    <a:pt x="2427" y="12720"/>
                                  </a:cubicBezTo>
                                  <a:lnTo>
                                    <a:pt x="331" y="12720"/>
                                  </a:lnTo>
                                  <a:cubicBezTo>
                                    <a:pt x="313" y="12720"/>
                                    <a:pt x="294" y="12720"/>
                                    <a:pt x="294" y="12720"/>
                                  </a:cubicBezTo>
                                  <a:cubicBezTo>
                                    <a:pt x="294" y="12720"/>
                                    <a:pt x="294" y="12720"/>
                                    <a:pt x="294" y="12720"/>
                                  </a:cubicBezTo>
                                  <a:cubicBezTo>
                                    <a:pt x="294" y="12720"/>
                                    <a:pt x="294" y="12739"/>
                                    <a:pt x="294" y="12759"/>
                                  </a:cubicBezTo>
                                  <a:cubicBezTo>
                                    <a:pt x="331" y="13233"/>
                                    <a:pt x="404" y="13687"/>
                                    <a:pt x="570" y="14082"/>
                                  </a:cubicBezTo>
                                  <a:cubicBezTo>
                                    <a:pt x="827" y="14734"/>
                                    <a:pt x="1232" y="15267"/>
                                    <a:pt x="1783" y="15642"/>
                                  </a:cubicBezTo>
                                  <a:cubicBezTo>
                                    <a:pt x="2371" y="16037"/>
                                    <a:pt x="3364" y="16254"/>
                                    <a:pt x="4044" y="16254"/>
                                  </a:cubicBezTo>
                                  <a:cubicBezTo>
                                    <a:pt x="4063" y="16254"/>
                                    <a:pt x="4099" y="16254"/>
                                    <a:pt x="4118" y="16274"/>
                                  </a:cubicBezTo>
                                  <a:lnTo>
                                    <a:pt x="11563" y="20894"/>
                                  </a:lnTo>
                                  <a:cubicBezTo>
                                    <a:pt x="12225" y="21308"/>
                                    <a:pt x="13034" y="21308"/>
                                    <a:pt x="13695" y="20894"/>
                                  </a:cubicBezTo>
                                  <a:lnTo>
                                    <a:pt x="20276" y="16807"/>
                                  </a:lnTo>
                                  <a:cubicBezTo>
                                    <a:pt x="20938" y="16392"/>
                                    <a:pt x="21343" y="15642"/>
                                    <a:pt x="21343" y="14832"/>
                                  </a:cubicBezTo>
                                  <a:lnTo>
                                    <a:pt x="21343" y="6658"/>
                                  </a:lnTo>
                                  <a:cubicBezTo>
                                    <a:pt x="21343" y="5849"/>
                                    <a:pt x="20938" y="5079"/>
                                    <a:pt x="20276" y="4684"/>
                                  </a:cubicBezTo>
                                  <a:lnTo>
                                    <a:pt x="13695" y="597"/>
                                  </a:lnTo>
                                  <a:cubicBezTo>
                                    <a:pt x="13034" y="182"/>
                                    <a:pt x="12225" y="182"/>
                                    <a:pt x="11563" y="597"/>
                                  </a:cubicBezTo>
                                  <a:lnTo>
                                    <a:pt x="5846" y="3953"/>
                                  </a:lnTo>
                                  <a:cubicBezTo>
                                    <a:pt x="5772" y="3993"/>
                                    <a:pt x="5699" y="3973"/>
                                    <a:pt x="5662" y="3894"/>
                                  </a:cubicBezTo>
                                  <a:cubicBezTo>
                                    <a:pt x="5625" y="3815"/>
                                    <a:pt x="5644" y="3736"/>
                                    <a:pt x="5717" y="3697"/>
                                  </a:cubicBezTo>
                                  <a:lnTo>
                                    <a:pt x="11434" y="340"/>
                                  </a:lnTo>
                                  <a:cubicBezTo>
                                    <a:pt x="12170" y="-114"/>
                                    <a:pt x="13089" y="-114"/>
                                    <a:pt x="13824" y="340"/>
                                  </a:cubicBezTo>
                                  <a:lnTo>
                                    <a:pt x="20405" y="4427"/>
                                  </a:lnTo>
                                  <a:cubicBezTo>
                                    <a:pt x="21140" y="4881"/>
                                    <a:pt x="21600" y="5750"/>
                                    <a:pt x="21600" y="6658"/>
                                  </a:cubicBezTo>
                                  <a:lnTo>
                                    <a:pt x="21600" y="14832"/>
                                  </a:lnTo>
                                  <a:cubicBezTo>
                                    <a:pt x="21600" y="15740"/>
                                    <a:pt x="21140" y="16609"/>
                                    <a:pt x="20405" y="17063"/>
                                  </a:cubicBezTo>
                                  <a:lnTo>
                                    <a:pt x="13806" y="21150"/>
                                  </a:lnTo>
                                  <a:cubicBezTo>
                                    <a:pt x="13438" y="21368"/>
                                    <a:pt x="13015" y="21486"/>
                                    <a:pt x="12611" y="21486"/>
                                  </a:cubicBezTo>
                                  <a:close/>
                                </a:path>
                              </a:pathLst>
                            </a:custGeom>
                            <a:solidFill>
                              <a:srgbClr val="C00000"/>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ctr" anchorCtr="0" upright="1">
                            <a:noAutofit/>
                          </wps:bodyPr>
                        </wps:wsp>
                        <wps:wsp>
                          <wps:cNvPr id="1549" name="TextBox 17"/>
                          <wps:cNvSpPr txBox="1">
                            <a:spLocks noChangeArrowheads="1"/>
                          </wps:cNvSpPr>
                          <wps:spPr bwMode="auto">
                            <a:xfrm>
                              <a:off x="514350" y="342900"/>
                              <a:ext cx="840665" cy="6531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3648B8" w:rsidRDefault="00FC7E58" w:rsidP="000D0CA1">
                                <w:pPr>
                                  <w:bidi w:val="0"/>
                                  <w:jc w:val="center"/>
                                  <w:rPr>
                                    <w:rFonts w:ascii="Adobe Arabic" w:hAnsi="Adobe Arabic" w:cs="Adobe Arabic"/>
                                    <w:b/>
                                    <w:bCs/>
                                    <w:noProof/>
                                    <w:kern w:val="24"/>
                                    <w:sz w:val="40"/>
                                    <w:szCs w:val="40"/>
                                  </w:rPr>
                                </w:pPr>
                                <w:r>
                                  <w:rPr>
                                    <w:rFonts w:ascii="Adobe Arabic" w:hAnsi="Adobe Arabic" w:cs="Adobe Arabic" w:hint="cs"/>
                                    <w:b/>
                                    <w:bCs/>
                                    <w:noProof/>
                                    <w:kern w:val="24"/>
                                    <w:sz w:val="40"/>
                                    <w:szCs w:val="40"/>
                                    <w:rtl/>
                                  </w:rPr>
                                  <w:t>الأدوار القرارية</w:t>
                                </w:r>
                              </w:p>
                            </w:txbxContent>
                          </wps:txbx>
                          <wps:bodyPr rot="0" vert="horz" wrap="square" lIns="0" tIns="45720" rIns="0" bIns="45720" anchor="b" anchorCtr="0" upright="1">
                            <a:noAutofit/>
                          </wps:bodyPr>
                        </wps:wsp>
                      </wpg:grpSp>
                    </wpg:wgp>
                  </a:graphicData>
                </a:graphic>
              </wp:inline>
            </w:drawing>
          </mc:Choice>
          <mc:Fallback>
            <w:pict>
              <v:group id="Group 32070" o:spid="_x0000_s1216" style="width:392.15pt;height:112.5pt;mso-position-horizontal-relative:char;mso-position-vertical-relative:line" coordsize="49803,14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">
                <v:group id="Group 32068" o:spid="_x0000_s1217" style="position:absolute;left:17208;width:15437;height:14230" coordsize="15436,14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xsJrWwwAAAN4AAAAP&#10;AAAAAAAAAAAAAAAAAKoCAABkcnMvZG93bnJldi54bWxQSwUGAAAAAAQABAD6AAAAmgMAAAAA&#10;">
                  <v:shape id="Shape" o:spid="_x0000_s1218" style="position:absolute;width:15436;height:14230;visibility:visible;mso-wrap-style:square;v-text-anchor:middle" coordsize="21600,214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e5FsEA&#10;AADdAAAADwAAAGRycy9kb3ducmV2LnhtbERP22oCMRB9L/QfwhR8q9mKStkapSwUfRK8fMCQjJut&#10;m8k2Sd31740g+DaHc53FanCtuFCIjWcFH+MCBLH2puFawfHw8/4JIiZkg61nUnClCKvl68sCS+N7&#10;3tFln2qRQziWqMCm1JVSRm3JYRz7jjhzJx8cpgxDLU3APoe7Vk6KYi4dNpwbLHZUWdLn/b9ToNen&#10;ZnMIvdVmu7PX81/12+tKqdHb8P0FItGQnuKHe2Py/Nl0Avdv8glye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uRbBAAAA3QAAAA8AAAAAAAAAAAAAAAAAmAIAAGRycy9kb3du&#10;cmV2LnhtbFBLBQYAAAAABAAEAPUAAACGAwAAAAA=&#10;" path="m12600,21486v-422,,-827,-119,-1194,-337l3729,16373r-3343,c294,16373,220,16334,165,16274v-55,-59,-92,-138,-92,-238l73,14293v,-139,37,-258,129,-337c790,13381,1561,12529,2516,11439r882,-991c4463,9259,4684,8685,4684,8407v,-258,-92,-475,-276,-634c4225,7595,3986,7515,3692,7515v-294,,-533,80,-716,258c2792,7951,2718,8169,2718,8447r,376c2718,8922,2682,9002,2627,9061v-56,59,-129,99,-221,99l312,9160v-92,,-165,-40,-220,-99c37,9002,,8922,,8823l,8031c37,7416,239,6861,569,6406,900,5950,1341,5593,1892,5355v532,-237,1139,-356,1800,-356c4427,4999,5088,5157,5639,5454v551,298,992,714,1285,1229c7218,7198,7365,7773,7365,8387v,456,-110,912,-312,1368c6851,10210,6557,10686,6153,11181v-275,357,-588,734,-918,1090c4904,12628,4427,13123,3820,13758r-128,138l7200,13896v73,,129,60,129,139c7329,14114,7273,14174,7200,14174r-3710,c3416,14174,3343,14134,3306,14055v-37,-79,-18,-159,37,-238l3637,13520v606,-634,1065,-1110,1414,-1467c5382,11697,5694,11340,5951,10983v386,-475,661,-931,863,-1367c6998,9200,7090,8784,7090,8387v,-555,-129,-1090,-404,-1545c6410,6386,6025,6009,5510,5732,4996,5454,4390,5316,3692,5316v-625,,-1194,119,-1690,337c1506,5871,1102,6207,790,6624,496,7040,312,7535,276,8070r,773c276,8863,276,8863,294,8863v,,18,20,18,20l2406,8883v19,,19,,19,-20c2425,8863,2443,8843,2443,8843r,-376c2443,8110,2553,7793,2792,7575v220,-218,533,-337,900,-337c4059,7238,4353,7357,4592,7575v239,218,367,515,367,872c4959,8942,4518,9675,3600,10706r-863,991c1782,12787,992,13639,422,14233v-36,40,-36,79,-36,119l386,16096v,20,,20,18,20c404,16116,422,16136,422,16136r3380,c3820,16136,3857,16136,3876,16155r7714,4796c12251,21367,13059,21367,13720,20951r6576,-4102c20957,16433,21361,15680,21361,14867r,-8204c21361,5851,20957,5078,20296,4682l13720,580v-642,-397,-1451,-417,-2112,c11608,580,11590,580,11590,599l5786,3968v-74,40,-147,20,-184,-59c5565,3829,5584,3750,5657,3711l11443,342v,,,,,c12178,-114,13096,-114,13831,342r6575,4102c21141,4900,21600,5772,21600,6683r,8204c21600,15799,21141,16671,20406,17126r-6575,4102c13427,21367,13004,21486,12600,21486xe" fillcolor="#00b050" stroked="f" strokeweight="1pt">
                    <v:stroke miterlimit="4" joinstyle="miter"/>
                    <v:path arrowok="t" o:extrusionok="f" o:connecttype="custom" o:connectlocs="100001344,85444224;100001344,85444224;100001344,85444224;100001344,85444224" o:connectangles="0,90,180,270"/>
                  </v:shape>
                  <v:shape id="_x0000_s1219" type="#_x0000_t202" style="position:absolute;left:4572;top:3619;width:9950;height:7277;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DBaMQA&#10;AADdAAAADwAAAGRycy9kb3ducmV2LnhtbERPTWvCQBC9F/wPyxS8NZs2ppXoKiIIFQvS1Iu3MTtN&#10;QrOzaXYb4793BaG3ebzPmS8H04ieOldbVvAcxSCIC6trLhUcvjZPUxDOI2tsLJOCCzlYLkYPc8y0&#10;PfMn9bkvRQhhl6GCyvs2k9IVFRl0kW2JA/dtO4M+wK6UusNzCDeNfInjV2mw5tBQYUvrioqf/M8o&#10;aNJk77ZUTzfHt98TfiT9Ls33So0fh9UMhKfB/4vv7ncd5qeTBG7fhBPk4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7AwWjEAAAA3QAAAA8AAAAAAAAAAAAAAAAAmAIAAGRycy9k&#10;b3ducmV2LnhtbFBLBQYAAAAABAAEAPUAAACJAwAAAAA=&#10;" filled="f" stroked="f">
                    <v:textbox style="mso-fit-shape-to-text:t" inset="0,,0">
                      <w:txbxContent>
                        <w:p w:rsidR="00FC7E58" w:rsidRPr="003648B8" w:rsidRDefault="00FC7E58" w:rsidP="000D0CA1">
                          <w:pPr>
                            <w:bidi w:val="0"/>
                            <w:jc w:val="center"/>
                            <w:rPr>
                              <w:rFonts w:ascii="Adobe Arabic" w:hAnsi="Adobe Arabic" w:cs="Adobe Arabic"/>
                              <w:b/>
                              <w:bCs/>
                              <w:noProof/>
                              <w:kern w:val="24"/>
                              <w:sz w:val="40"/>
                              <w:szCs w:val="40"/>
                            </w:rPr>
                          </w:pPr>
                          <w:r>
                            <w:rPr>
                              <w:rFonts w:ascii="Adobe Arabic" w:hAnsi="Adobe Arabic" w:cs="Adobe Arabic" w:hint="cs"/>
                              <w:b/>
                              <w:bCs/>
                              <w:noProof/>
                              <w:kern w:val="24"/>
                              <w:sz w:val="40"/>
                              <w:szCs w:val="40"/>
                              <w:rtl/>
                            </w:rPr>
                            <w:t>الأدوار المعلوماتية</w:t>
                          </w:r>
                        </w:p>
                      </w:txbxContent>
                    </v:textbox>
                  </v:shape>
                </v:group>
                <v:group id="Group 32067" o:spid="_x0000_s1220" style="position:absolute;left:35052;width:14751;height:14287" coordsize="14751,142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C8OpMcAAADe&#10;AAAADwAAAAAAAAAAAAAAAACqAgAAZHJzL2Rvd25yZXYueG1sUEsFBgAAAAAEAAQA+gAAAJ4DAAAA&#10;AA==&#10;">
                  <v:shape id="Shape" o:spid="_x0000_s1221" style="position:absolute;width:14751;height:14287;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jAZ8UA&#10;AADdAAAADwAAAGRycy9kb3ducmV2LnhtbERPzUrDQBC+C32HZQpexG4qRkrabbGCsVQ8WH2AMTtN&#10;UrOzYXds49t3C4K3+fh+Z7EaXKeOFGLr2cB0koEirrxtuTbw+fF8OwMVBdli55kM/FKE1XJ0tcDC&#10;+hO/03EntUohHAs00Ij0hdaxashhnPieOHF7HxxKgqHWNuAphbtO32XZg3bYcmposKenhqrv3Y8z&#10;sJabr8Nhtt305baTt/wllKW8GnM9Hh7noIQG+Rf/uTc2zc/vc7h8k07QyzM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iMBnxQAAAN0AAAAPAAAAAAAAAAAAAAAAAJgCAABkcnMv&#10;ZG93bnJldi54bWxQSwUGAAAAAAQABAD1AAAAigMAAAAA&#10;" path="m12203,21486v-442,,-865,-118,-1249,-336l4401,17320v-39,-20,-77,-79,-77,-118l4324,5493v,-19,,-19,-19,-19c4305,5474,4285,5454,4285,5454r-2229,c1999,5454,1941,5474,1883,5493l327,6184v-39,20,-58,40,-58,79l307,7902v,,,20,,20l327,7922,1806,7566v77,-19,154,,212,60c2075,7685,2095,7744,2095,7784r,8272c2095,16135,2037,16195,1960,16195v-77,,-134,-60,-134,-139l1826,7863,365,8218v-19,,-19,,-38,c192,8218,38,8139,38,7902l,6263c,6105,77,5967,231,5908l1806,5197v96,-39,193,-59,289,-59l4324,5138v96,,173,39,230,99c4612,5296,4651,5375,4651,5474r,11609l11107,20894v692,414,1538,414,2230,l20216,16807v692,-415,1115,-1165,1115,-1975l21331,6658v,-809,-423,-1579,-1115,-1974l13337,597v-692,-415,-1538,-415,-2230,l5035,3953v-77,40,-154,20,-192,-59c4804,3815,4823,3736,4900,3697l10973,340v769,-454,1729,-454,2498,l20351,4427v769,454,1249,1323,1249,2231l21600,14832v,908,-480,1777,-1249,2231l13471,21150v-384,218,-826,336,-1268,336xm1922,7843v,,,,,c1922,7843,1922,7843,1922,7843xe" fillcolor="#ffcc4c" stroked="f" strokeweight="1pt">
                    <v:stroke miterlimit="4" joinstyle="miter"/>
                    <v:path arrowok="t" o:extrusionok="f" o:connecttype="custom" o:connectlocs="91333038,85649329;91333038,85649329;91333038,85649329;91333038,85649329" o:connectangles="0,90,180,270"/>
                  </v:shape>
                  <v:shape id="_x0000_s1222" type="#_x0000_t202" style="position:absolute;left:3810;top:4064;width:9950;height:7277;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di8MQA&#10;AADdAAAADwAAAGRycy9kb3ducmV2LnhtbERPTWvCQBC9C/0PyxS86cZqVFJXKQVBqSBNvXgbs9Mk&#10;mJ1Ns2uM/94tCN7m8T5nsepMJVpqXGlZwWgYgSDOrC45V3D4WQ/mIJxH1lhZJgU3crBavvQWmGh7&#10;5W9qU5+LEMIuQQWF93UipcsKMuiGtiYO3K9tDPoAm1zqBq8h3FTyLYqm0mDJoaHAmj4Lys7pxSio&#10;4vHebamcr4+zvxPuxu1XnO6V6r92H+8gPHX+KX64NzrMjydT+P8mnC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63YvDEAAAA3QAAAA8AAAAAAAAAAAAAAAAAmAIAAGRycy9k&#10;b3ducmV2LnhtbFBLBQYAAAAABAAEAPUAAACJAwAAAAA=&#10;" filled="f" stroked="f">
                    <v:textbox style="mso-fit-shape-to-text:t" inset="0,,0">
                      <w:txbxContent>
                        <w:p w:rsidR="00FC7E58" w:rsidRPr="003648B8" w:rsidRDefault="00FC7E58" w:rsidP="000D0CA1">
                          <w:pPr>
                            <w:bidi w:val="0"/>
                            <w:jc w:val="center"/>
                            <w:rPr>
                              <w:rFonts w:ascii="Adobe Arabic" w:hAnsi="Adobe Arabic" w:cs="Adobe Arabic"/>
                              <w:b/>
                              <w:bCs/>
                              <w:noProof/>
                              <w:kern w:val="24"/>
                              <w:sz w:val="40"/>
                              <w:szCs w:val="40"/>
                            </w:rPr>
                          </w:pPr>
                          <w:r>
                            <w:rPr>
                              <w:rFonts w:ascii="Adobe Arabic" w:hAnsi="Adobe Arabic" w:cs="Adobe Arabic" w:hint="cs"/>
                              <w:b/>
                              <w:bCs/>
                              <w:noProof/>
                              <w:kern w:val="24"/>
                              <w:sz w:val="40"/>
                              <w:szCs w:val="40"/>
                              <w:rtl/>
                            </w:rPr>
                            <w:t>الأدوار التفاعلية</w:t>
                          </w:r>
                        </w:p>
                      </w:txbxContent>
                    </v:textbox>
                  </v:shape>
                </v:group>
                <v:group id="Group 32069" o:spid="_x0000_s1223" style="position:absolute;width:15424;height:14287" coordsize="15424,142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vw/TccAAADe&#10;AAAADwAAAAAAAAAAAAAAAACqAgAAZHJzL2Rvd25yZXYueG1sUEsFBgAAAAAEAAQA+gAAAJ4DAAAA&#10;AA==&#10;">
                  <v:shape id="Shape" o:spid="_x0000_s1224" style="position:absolute;width:15424;height:14287;visibility:visible;mso-wrap-style:square;v-text-anchor:middle" coordsize="21600,214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ZIEMUA&#10;AADdAAAADwAAAGRycy9kb3ducmV2LnhtbESPS4vCQBCE78L+h6EFbzrxgZtkHWURFryIGD3s3ppM&#10;54GZnpCZ1fjvHUHwWFTVV9Rq05tGXKlztWUF00kEgji3uuZSwfn0M45BOI+ssbFMCu7kYLP+GKww&#10;1fbGR7pmvhQBwi5FBZX3bSqlyysy6Ca2JQ5eYTuDPsiulLrDW4CbRs6iaCkN1hwWKmxpW1F+yf6N&#10;guLwKc9J8nuJiywu9mWt27+9V2o07L+/QHjq/Tv8au+0gvkiSuD5JjwBuX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ZkgQxQAAAN0AAAAPAAAAAAAAAAAAAAAAAJgCAABkcnMv&#10;ZG93bnJldi54bWxQSwUGAAAAAAQABAD1AAAAigMAAAAA&#10;" path="m12611,21486v-423,,-827,-118,-1195,-336l3989,16550v-698,,-1728,-217,-2371,-652c1011,15484,570,14911,294,14200,129,13766,37,13292,,12779v,-217,110,-336,313,-336l2408,12443v184,,313,119,331,316c2757,12996,2813,13233,2905,13470v73,178,165,316,294,415c3327,13983,3493,14023,3677,14023v349,,625,-178,790,-514c4596,13272,4651,12957,4651,12542v,-395,-55,-731,-184,-1027c4302,11180,4026,11022,3658,11022v-92,,-184,39,-294,98c3235,11199,3070,11318,2868,11456v-74,59,-147,79,-202,79c2555,11535,2463,11476,2427,11377l1397,9817v-55,-79,-73,-158,-73,-217c1324,9482,1379,9403,1452,9343l3474,7685r-2923,c460,7685,386,7645,331,7586v-55,-59,-92,-138,-92,-237l239,5493v,-98,37,-177,92,-237c386,5197,460,5158,551,5158r6343,c6986,5158,7059,5197,7114,5256v55,60,92,139,92,237l7206,7566v,139,-55,257,-147,356l5294,9403v-55,59,-147,39,-184,-20c5055,9324,5074,9225,5129,9185l6894,7705v36,-40,55,-60,55,-119l6949,5493v,-19,,-19,-19,-19c6930,5474,6912,5454,6912,5454r-6342,c552,5454,552,5454,552,5474v,,-19,19,-19,19l533,7330v,19,,19,19,19c552,7349,570,7369,588,7369r3181,c3879,7369,3934,7448,3952,7507v19,79,,138,-55,198c3897,7705,3897,7705,3879,7724l1636,9561v,,,,-18,l1618,9580v,,,20,18,60l2666,11199v,,,20,18,20c2684,11219,2684,11239,2684,11239v,,18,,55,-20c2941,11061,3107,10943,3254,10864v147,-99,294,-139,423,-139c4136,10725,4504,10943,4724,11377v147,336,221,731,221,1165c4945,12996,4871,13371,4724,13648v-220,434,-569,671,-1029,671c3456,14319,3235,14260,3070,14121v-184,-118,-313,-315,-404,-552c2574,13312,2500,13055,2482,12779v,-40,,-59,-55,-59l331,12720v-18,,-37,,-37,c294,12720,294,12720,294,12720v,,,19,,39c331,13233,404,13687,570,14082v257,652,662,1185,1213,1560c2371,16037,3364,16254,4044,16254v19,,55,,74,20l11563,20894v662,414,1471,414,2132,l20276,16807v662,-415,1067,-1165,1067,-1975l21343,6658v,-809,-405,-1579,-1067,-1974l13695,597v-661,-415,-1470,-415,-2132,l5846,3953v-74,40,-147,20,-184,-59c5625,3815,5644,3736,5717,3697l11434,340v736,-454,1655,-454,2390,l20405,4427v735,454,1195,1323,1195,2231l21600,14832v,908,-460,1777,-1195,2231l13806,21150v-368,218,-791,336,-1195,336xe" fillcolor="#c00000" stroked="f" strokeweight="1pt">
                    <v:stroke miterlimit="4" joinstyle="miter"/>
                    <v:path arrowok="t" o:extrusionok="f" o:connecttype="custom" o:connectlocs="99833811,86103766;99833811,86103766;99833811,86103766;99833811,86103766" o:connectangles="0,90,180,270"/>
                  </v:shape>
                  <v:shape id="_x0000_s1225" type="#_x0000_t202" style="position:absolute;left:5143;top:3429;width:8407;height:6531;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AH/cMA&#10;AADdAAAADwAAAGRycy9kb3ducmV2LnhtbERPTWvCQBC9C/0PyxR6kbqJpsWm2YiKRa8mBa9DdkxC&#10;s7Npdqvpv+8WBG/zeJ+TrUbTiQsNrrWsIJ5FIIgrq1uuFXyWH89LEM4ja+wsk4JfcrDKHyYZptpe&#10;+UiXwtcihLBLUUHjfZ9K6aqGDLqZ7YkDd7aDQR/gUEs94DWEm07Oo+hVGmw5NDTY07ah6qv4MQqS&#10;DZ0xLpP1fleO36fpIol38qDU0+O4fgfhafR38c190GH+S/IG/9+EE2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tAH/cMAAADdAAAADwAAAAAAAAAAAAAAAACYAgAAZHJzL2Rv&#10;d25yZXYueG1sUEsFBgAAAAAEAAQA9QAAAIgDAAAAAA==&#10;" filled="f" stroked="f">
                    <v:textbox inset="0,,0">
                      <w:txbxContent>
                        <w:p w:rsidR="00FC7E58" w:rsidRPr="003648B8" w:rsidRDefault="00FC7E58" w:rsidP="000D0CA1">
                          <w:pPr>
                            <w:bidi w:val="0"/>
                            <w:jc w:val="center"/>
                            <w:rPr>
                              <w:rFonts w:ascii="Adobe Arabic" w:hAnsi="Adobe Arabic" w:cs="Adobe Arabic"/>
                              <w:b/>
                              <w:bCs/>
                              <w:noProof/>
                              <w:kern w:val="24"/>
                              <w:sz w:val="40"/>
                              <w:szCs w:val="40"/>
                            </w:rPr>
                          </w:pPr>
                          <w:r>
                            <w:rPr>
                              <w:rFonts w:ascii="Adobe Arabic" w:hAnsi="Adobe Arabic" w:cs="Adobe Arabic" w:hint="cs"/>
                              <w:b/>
                              <w:bCs/>
                              <w:noProof/>
                              <w:kern w:val="24"/>
                              <w:sz w:val="40"/>
                              <w:szCs w:val="40"/>
                              <w:rtl/>
                            </w:rPr>
                            <w:t>الأدوار القرارية</w:t>
                          </w:r>
                        </w:p>
                      </w:txbxContent>
                    </v:textbox>
                  </v:shape>
                </v:group>
                <w10:wrap anchorx="page"/>
                <w10:anchorlock/>
              </v:group>
            </w:pict>
          </mc:Fallback>
        </mc:AlternateContent>
      </w:r>
    </w:p>
    <w:p w:rsidR="0059540C" w:rsidRPr="006940C3" w:rsidRDefault="0059540C" w:rsidP="000D0CA1">
      <w:pPr>
        <w:jc w:val="center"/>
        <w:rPr>
          <w:b/>
          <w:bCs/>
          <w:color w:val="C00000"/>
          <w:rtl/>
        </w:rPr>
      </w:pPr>
    </w:p>
    <w:p w:rsidR="000D0CA1" w:rsidRPr="006940C3" w:rsidRDefault="000D0CA1" w:rsidP="0059540C">
      <w:pPr>
        <w:keepLines/>
        <w:ind w:left="426"/>
        <w:jc w:val="center"/>
        <w:rPr>
          <w:rFonts w:ascii="Sakkal Majalla" w:hAnsi="Sakkal Majalla"/>
          <w:b/>
          <w:bCs/>
          <w:color w:val="002060"/>
          <w:sz w:val="20"/>
          <w:szCs w:val="20"/>
          <w:rtl/>
        </w:rPr>
      </w:pPr>
      <w:r>
        <w:rPr>
          <w:rFonts w:ascii="Sakkal Majalla" w:hAnsi="Sakkal Majalla"/>
          <w:noProof/>
          <w:color w:val="002060"/>
          <w:sz w:val="34"/>
          <w:rtl/>
        </w:rPr>
        <w:drawing>
          <wp:inline distT="0" distB="0" distL="0" distR="0" wp14:anchorId="7A711C39" wp14:editId="35F4C1F8">
            <wp:extent cx="4686300" cy="3009900"/>
            <wp:effectExtent l="0" t="0" r="0" b="0"/>
            <wp:docPr id="1" name="صورة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roduct presentation-pana (1).png"/>
                    <pic:cNvPicPr/>
                  </pic:nvPicPr>
                  <pic:blipFill rotWithShape="1">
                    <a:blip r:embed="rId21" cstate="print">
                      <a:extLst>
                        <a:ext uri="{28A0092B-C50C-407E-A947-70E740481C1C}">
                          <a14:useLocalDpi xmlns:a14="http://schemas.microsoft.com/office/drawing/2010/main" val="0"/>
                        </a:ext>
                      </a:extLst>
                    </a:blip>
                    <a:srcRect t="17073" b="18699"/>
                    <a:stretch/>
                  </pic:blipFill>
                  <pic:spPr bwMode="auto">
                    <a:xfrm>
                      <a:off x="0" y="0"/>
                      <a:ext cx="4686300" cy="3009900"/>
                    </a:xfrm>
                    <a:prstGeom prst="rect">
                      <a:avLst/>
                    </a:prstGeom>
                    <a:ln>
                      <a:noFill/>
                    </a:ln>
                    <a:extLst>
                      <a:ext uri="{53640926-AAD7-44D8-BBD7-CCE9431645EC}">
                        <a14:shadowObscured xmlns:a14="http://schemas.microsoft.com/office/drawing/2010/main"/>
                      </a:ext>
                    </a:extLst>
                  </pic:spPr>
                </pic:pic>
              </a:graphicData>
            </a:graphic>
          </wp:inline>
        </w:drawing>
      </w:r>
    </w:p>
    <w:p w:rsidR="000D0CA1" w:rsidRDefault="000D0CA1" w:rsidP="000D0CA1">
      <w:pPr>
        <w:keepLines/>
        <w:pageBreakBefore/>
        <w:jc w:val="left"/>
        <w:rPr>
          <w:b/>
          <w:bCs/>
          <w:rtl/>
          <w:lang w:bidi="ar-SY"/>
        </w:rPr>
      </w:pPr>
      <w:r w:rsidRPr="00B75BFA">
        <w:rPr>
          <w:b/>
          <w:bCs/>
          <w:noProof/>
          <w:rtl/>
        </w:rPr>
        <w:lastRenderedPageBreak/>
        <w:drawing>
          <wp:inline distT="0" distB="0" distL="0" distR="0" wp14:anchorId="294DE49C" wp14:editId="2C47EC92">
            <wp:extent cx="2420620" cy="804545"/>
            <wp:effectExtent l="0" t="0" r="0" b="0"/>
            <wp:docPr id="3413"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22" name="Picture 1025"/>
                    <pic:cNvPicPr>
                      <a:picLocks noChangeAspect="1"/>
                    </pic:cNvPicPr>
                  </pic:nvPicPr>
                  <pic:blipFill>
                    <a:blip r:embed="rId22" cstate="print">
                      <a:duotone>
                        <a:prstClr val="black"/>
                        <a:schemeClr val="accent1">
                          <a:tint val="45000"/>
                          <a:satMod val="400000"/>
                        </a:schemeClr>
                      </a:duotone>
                      <a:extLst>
                        <a:ext uri="{28A0092B-C50C-407E-A947-70E740481C1C}">
                          <a14:useLocalDpi xmlns:a14="http://schemas.microsoft.com/office/drawing/2010/main" val="0"/>
                        </a:ext>
                      </a:extLst>
                    </a:blip>
                    <a:stretch>
                      <a:fillRect/>
                    </a:stretch>
                  </pic:blipFill>
                  <pic:spPr>
                    <a:xfrm>
                      <a:off x="0" y="0"/>
                      <a:ext cx="2420620" cy="804545"/>
                    </a:xfrm>
                    <a:prstGeom prst="rect">
                      <a:avLst/>
                    </a:prstGeom>
                  </pic:spPr>
                </pic:pic>
              </a:graphicData>
            </a:graphic>
          </wp:inline>
        </w:drawing>
      </w:r>
      <w:r w:rsidRPr="00B75BFA">
        <w:rPr>
          <w:b/>
          <w:bCs/>
          <w:noProof/>
          <w:rtl/>
        </w:rPr>
        <mc:AlternateContent>
          <mc:Choice Requires="wps">
            <w:drawing>
              <wp:anchor distT="0" distB="0" distL="114300" distR="114300" simplePos="0" relativeHeight="252267520" behindDoc="0" locked="0" layoutInCell="1" allowOverlap="1" wp14:anchorId="5E4B63D8" wp14:editId="0D424843">
                <wp:simplePos x="0" y="0"/>
                <wp:positionH relativeFrom="column">
                  <wp:posOffset>3454186</wp:posOffset>
                </wp:positionH>
                <wp:positionV relativeFrom="paragraph">
                  <wp:posOffset>246628</wp:posOffset>
                </wp:positionV>
                <wp:extent cx="2065620" cy="430200"/>
                <wp:effectExtent l="0" t="0" r="0" b="0"/>
                <wp:wrapNone/>
                <wp:docPr id="3412" name="Rectangle 1027"/>
                <wp:cNvGraphicFramePr/>
                <a:graphic xmlns:a="http://schemas.openxmlformats.org/drawingml/2006/main">
                  <a:graphicData uri="http://schemas.microsoft.com/office/word/2010/wordprocessingShape">
                    <wps:wsp>
                      <wps:cNvSpPr/>
                      <wps:spPr>
                        <a:xfrm>
                          <a:off x="0" y="0"/>
                          <a:ext cx="2065620" cy="430200"/>
                        </a:xfrm>
                        <a:prstGeom prst="rect">
                          <a:avLst/>
                        </a:prstGeom>
                      </wps:spPr>
                      <wps:txbx>
                        <w:txbxContent>
                          <w:p w:rsidR="00FC7E58" w:rsidRPr="00B75BFA" w:rsidRDefault="00FC7E58" w:rsidP="000D0CA1">
                            <w:pPr>
                              <w:jc w:val="center"/>
                              <w:rPr>
                                <w:rFonts w:ascii="Adobe Arabic" w:eastAsia="Calibri" w:hAnsi="Adobe Arabic" w:cs="Adobe Arabic"/>
                                <w:color w:val="FFFFFF" w:themeColor="background1"/>
                                <w:kern w:val="24"/>
                                <w:sz w:val="40"/>
                                <w:szCs w:val="40"/>
                                <w:lang w:bidi="ar-EG"/>
                              </w:rPr>
                            </w:pPr>
                            <w:r w:rsidRPr="00B75BFA">
                              <w:rPr>
                                <w:rFonts w:ascii="Adobe Arabic" w:eastAsia="Calibri" w:hAnsi="Adobe Arabic" w:cs="Adobe Arabic"/>
                                <w:color w:val="FFFFFF" w:themeColor="background1"/>
                                <w:kern w:val="24"/>
                                <w:sz w:val="40"/>
                                <w:szCs w:val="40"/>
                                <w:rtl/>
                                <w:lang w:bidi="ar-EG"/>
                              </w:rPr>
                              <w:t>أولاً: الأدوار التفاعلية</w:t>
                            </w:r>
                            <w:r>
                              <w:rPr>
                                <w:rFonts w:ascii="Adobe Arabic" w:eastAsia="Calibri" w:hAnsi="Adobe Arabic" w:cs="Adobe Arabic" w:hint="cs"/>
                                <w:color w:val="FFFFFF" w:themeColor="background1"/>
                                <w:kern w:val="24"/>
                                <w:sz w:val="40"/>
                                <w:szCs w:val="40"/>
                                <w:rtl/>
                                <w:lang w:bidi="ar-EG"/>
                              </w:rPr>
                              <w:t>:</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id="_x0000_s1226" style="position:absolute;left:0;text-align:left;margin-left:272pt;margin-top:19.4pt;width:162.65pt;height:33.85pt;z-index:25226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" filled="f" stroked="f">
                <v:textbox>
                  <w:txbxContent>
                    <w:p w:rsidR="00FC7E58" w:rsidRPr="00B75BFA" w:rsidRDefault="00FC7E58" w:rsidP="000D0CA1">
                      <w:pPr>
                        <w:jc w:val="center"/>
                        <w:rPr>
                          <w:rFonts w:ascii="Adobe Arabic" w:eastAsia="Calibri" w:hAnsi="Adobe Arabic" w:cs="Adobe Arabic"/>
                          <w:color w:val="FFFFFF" w:themeColor="background1"/>
                          <w:kern w:val="24"/>
                          <w:sz w:val="40"/>
                          <w:szCs w:val="40"/>
                          <w:lang w:bidi="ar-EG"/>
                        </w:rPr>
                      </w:pPr>
                      <w:r w:rsidRPr="00B75BFA">
                        <w:rPr>
                          <w:rFonts w:ascii="Adobe Arabic" w:eastAsia="Calibri" w:hAnsi="Adobe Arabic" w:cs="Adobe Arabic"/>
                          <w:color w:val="FFFFFF" w:themeColor="background1"/>
                          <w:kern w:val="24"/>
                          <w:sz w:val="40"/>
                          <w:szCs w:val="40"/>
                          <w:rtl/>
                          <w:lang w:bidi="ar-EG"/>
                        </w:rPr>
                        <w:t>أولاً: الأدوار التفاعلية</w:t>
                      </w:r>
                      <w:r>
                        <w:rPr>
                          <w:rFonts w:ascii="Adobe Arabic" w:eastAsia="Calibri" w:hAnsi="Adobe Arabic" w:cs="Adobe Arabic" w:hint="cs"/>
                          <w:color w:val="FFFFFF" w:themeColor="background1"/>
                          <w:kern w:val="24"/>
                          <w:sz w:val="40"/>
                          <w:szCs w:val="40"/>
                          <w:rtl/>
                          <w:lang w:bidi="ar-EG"/>
                        </w:rPr>
                        <w:t>:</w:t>
                      </w:r>
                    </w:p>
                  </w:txbxContent>
                </v:textbox>
              </v:rect>
            </w:pict>
          </mc:Fallback>
        </mc:AlternateContent>
      </w:r>
    </w:p>
    <w:p w:rsidR="000D0CA1" w:rsidRDefault="000D0CA1" w:rsidP="000D0CA1">
      <w:pPr>
        <w:rPr>
          <w:rtl/>
        </w:rPr>
      </w:pPr>
      <w:r w:rsidRPr="00591C98">
        <w:rPr>
          <w:rtl/>
        </w:rPr>
        <w:t>يتوجَّب على المديرين التفاعل مع عدد كبير من الناس أثناء ساعات العمل أسبوعيًا، إذ يتولَّون استقبال الضيوف واصطحاب العملاء والزبائن لتناول العشاء ومقابلة العملاء المحتملين وشركاء العمل وإجراء مقابلات التوظيف ومقابلات تقييم الأداء وتكوين التحالفات والصداقات والعلاقات الشخصية مع العديد من الآخرين، وقد أظهرت كثير من الدراسات أنَّ هذه العلاقات هي أغنى مصادر المعلومات بالنسبة للمديرين بسبب طبيعتها المباشرة والشخصية.</w:t>
      </w:r>
    </w:p>
    <w:p w:rsidR="000D0CA1" w:rsidRDefault="000D0CA1" w:rsidP="000D0CA1">
      <w:pPr>
        <w:rPr>
          <w:rtl/>
        </w:rPr>
      </w:pPr>
      <w:r w:rsidRPr="00B75BFA">
        <w:rPr>
          <w:noProof/>
          <w:rtl/>
        </w:rPr>
        <mc:AlternateContent>
          <mc:Choice Requires="wps">
            <w:drawing>
              <wp:anchor distT="0" distB="0" distL="114300" distR="114300" simplePos="0" relativeHeight="252268544" behindDoc="0" locked="0" layoutInCell="1" allowOverlap="1" wp14:anchorId="42DAF04E" wp14:editId="6441C27D">
                <wp:simplePos x="0" y="0"/>
                <wp:positionH relativeFrom="margin">
                  <wp:posOffset>3552751</wp:posOffset>
                </wp:positionH>
                <wp:positionV relativeFrom="paragraph">
                  <wp:posOffset>220221</wp:posOffset>
                </wp:positionV>
                <wp:extent cx="2024892" cy="421718"/>
                <wp:effectExtent l="0" t="0" r="0" b="0"/>
                <wp:wrapNone/>
                <wp:docPr id="3647" name="Rectangle 3647"/>
                <wp:cNvGraphicFramePr/>
                <a:graphic xmlns:a="http://schemas.openxmlformats.org/drawingml/2006/main">
                  <a:graphicData uri="http://schemas.microsoft.com/office/word/2010/wordprocessingShape">
                    <wps:wsp>
                      <wps:cNvSpPr/>
                      <wps:spPr>
                        <a:xfrm>
                          <a:off x="0" y="0"/>
                          <a:ext cx="2024892" cy="421718"/>
                        </a:xfrm>
                        <a:prstGeom prst="rect">
                          <a:avLst/>
                        </a:prstGeom>
                      </wps:spPr>
                      <wps:txbx>
                        <w:txbxContent>
                          <w:p w:rsidR="00FC7E58" w:rsidRPr="00B75BFA" w:rsidRDefault="00FC7E58" w:rsidP="000D0CA1">
                            <w:pPr>
                              <w:jc w:val="center"/>
                              <w:rPr>
                                <w:rFonts w:ascii="Adobe Arabic" w:eastAsia="Calibri" w:hAnsi="Adobe Arabic" w:cs="Adobe Arabic"/>
                                <w:color w:val="FFFFFF" w:themeColor="background1"/>
                                <w:kern w:val="24"/>
                                <w:sz w:val="40"/>
                                <w:szCs w:val="40"/>
                                <w:lang w:bidi="ar-EG"/>
                              </w:rPr>
                            </w:pPr>
                            <w:r w:rsidRPr="00B75BFA">
                              <w:rPr>
                                <w:rFonts w:ascii="Adobe Arabic" w:eastAsia="Calibri" w:hAnsi="Adobe Arabic" w:cs="Adobe Arabic"/>
                                <w:color w:val="FFFFFF" w:themeColor="background1"/>
                                <w:kern w:val="24"/>
                                <w:sz w:val="40"/>
                                <w:szCs w:val="40"/>
                                <w:rtl/>
                                <w:lang w:bidi="ar-EG"/>
                              </w:rPr>
                              <w:t>ثانياً الأدوار المعلوماتية:</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id="Rectangle 3647" o:spid="_x0000_s1227" style="position:absolute;left:0;text-align:left;margin-left:279.75pt;margin-top:17.35pt;width:159.45pt;height:33.2pt;z-index:2522685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" filled="f" stroked="f">
                <v:textbox>
                  <w:txbxContent>
                    <w:p w:rsidR="00FC7E58" w:rsidRPr="00B75BFA" w:rsidRDefault="00FC7E58" w:rsidP="000D0CA1">
                      <w:pPr>
                        <w:jc w:val="center"/>
                        <w:rPr>
                          <w:rFonts w:ascii="Adobe Arabic" w:eastAsia="Calibri" w:hAnsi="Adobe Arabic" w:cs="Adobe Arabic"/>
                          <w:color w:val="FFFFFF" w:themeColor="background1"/>
                          <w:kern w:val="24"/>
                          <w:sz w:val="40"/>
                          <w:szCs w:val="40"/>
                          <w:lang w:bidi="ar-EG"/>
                        </w:rPr>
                      </w:pPr>
                      <w:r w:rsidRPr="00B75BFA">
                        <w:rPr>
                          <w:rFonts w:ascii="Adobe Arabic" w:eastAsia="Calibri" w:hAnsi="Adobe Arabic" w:cs="Adobe Arabic"/>
                          <w:color w:val="FFFFFF" w:themeColor="background1"/>
                          <w:kern w:val="24"/>
                          <w:sz w:val="40"/>
                          <w:szCs w:val="40"/>
                          <w:rtl/>
                          <w:lang w:bidi="ar-EG"/>
                        </w:rPr>
                        <w:t>ثانياً الأدوار المعلوماتية:</w:t>
                      </w:r>
                    </w:p>
                  </w:txbxContent>
                </v:textbox>
                <w10:wrap anchorx="margin"/>
              </v:rect>
            </w:pict>
          </mc:Fallback>
        </mc:AlternateContent>
      </w:r>
      <w:r w:rsidRPr="00B75BFA">
        <w:rPr>
          <w:noProof/>
          <w:rtl/>
        </w:rPr>
        <w:drawing>
          <wp:inline distT="0" distB="0" distL="0" distR="0" wp14:anchorId="49CF33AA" wp14:editId="2CFDDD12">
            <wp:extent cx="2372995" cy="788670"/>
            <wp:effectExtent l="0" t="0" r="8255" b="0"/>
            <wp:docPr id="3646" name="Picture 3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6" name="Picture 3646"/>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372995" cy="788670"/>
                    </a:xfrm>
                    <a:prstGeom prst="rect">
                      <a:avLst/>
                    </a:prstGeom>
                  </pic:spPr>
                </pic:pic>
              </a:graphicData>
            </a:graphic>
          </wp:inline>
        </w:drawing>
      </w:r>
    </w:p>
    <w:p w:rsidR="000D0CA1" w:rsidRPr="00591C98" w:rsidRDefault="000D0CA1" w:rsidP="000D0CA1">
      <w:pPr>
        <w:rPr>
          <w:rtl/>
        </w:rPr>
      </w:pPr>
      <w:r w:rsidRPr="00591C98">
        <w:rPr>
          <w:rtl/>
        </w:rPr>
        <w:t>يتوجَّب على المديرين جمع أنواع عديدة من المعلومات وترتيبها وتحليلها وتخزينها وتناقلها، وبذلك يصبحون مصادرًا للمعلومات وغالبًا ما يحتفظون بكمية هائلة من المعلومات داخل رؤوسهم وسرعان ما ينتقلون من دور جامع المعلومات إلى دور ناقلها في غضون دقائق. مع أنَّ العديد من المنظَّمات التجارية لديها أنظمة ضخمة وباهظة الثمن، إلا أنَّه لا شيء يضاهي سرعة بديهة دماغ مدير مدرَّب تدريبًا جيِّدًا وقدرته على معالجة المعلومات، ومن غير المستغرب أنَّ المديرين يفضِّلون هذه الطريقة.</w:t>
      </w:r>
    </w:p>
    <w:p w:rsidR="000D0CA1" w:rsidRDefault="000D0CA1" w:rsidP="000D0CA1">
      <w:pPr>
        <w:rPr>
          <w:rtl/>
        </w:rPr>
      </w:pPr>
      <w:r w:rsidRPr="00591C98">
        <w:rPr>
          <w:rtl/>
        </w:rPr>
        <w:t xml:space="preserve"> يؤدِّي المديرون دور المراقب (أو الراصد</w:t>
      </w:r>
      <w:r w:rsidRPr="00591C98">
        <w:rPr>
          <w:rFonts w:hint="cs"/>
          <w:rtl/>
        </w:rPr>
        <w:t>)،</w:t>
      </w:r>
      <w:r>
        <w:rPr>
          <w:rFonts w:hint="cs"/>
          <w:rtl/>
        </w:rPr>
        <w:t xml:space="preserve"> و</w:t>
      </w:r>
      <w:r w:rsidRPr="00591C98">
        <w:rPr>
          <w:rFonts w:hint="cs"/>
          <w:rtl/>
        </w:rPr>
        <w:t>دور ناقل</w:t>
      </w:r>
      <w:r w:rsidRPr="00591C98">
        <w:rPr>
          <w:rtl/>
        </w:rPr>
        <w:t xml:space="preserve"> المعلومات (أو المِرسال)، </w:t>
      </w:r>
      <w:r>
        <w:rPr>
          <w:rFonts w:hint="cs"/>
          <w:rtl/>
        </w:rPr>
        <w:t>ودور الناطق</w:t>
      </w:r>
      <w:r>
        <w:rPr>
          <w:rtl/>
        </w:rPr>
        <w:t xml:space="preserve"> الرسمي للمؤسسة</w:t>
      </w:r>
    </w:p>
    <w:p w:rsidR="000D0CA1" w:rsidRDefault="000D0CA1" w:rsidP="000D0CA1">
      <w:pPr>
        <w:rPr>
          <w:rtl/>
        </w:rPr>
      </w:pPr>
      <w:r w:rsidRPr="00B75BFA">
        <w:rPr>
          <w:noProof/>
          <w:rtl/>
        </w:rPr>
        <mc:AlternateContent>
          <mc:Choice Requires="wps">
            <w:drawing>
              <wp:anchor distT="0" distB="0" distL="114300" distR="114300" simplePos="0" relativeHeight="252269568" behindDoc="0" locked="0" layoutInCell="1" allowOverlap="1" wp14:anchorId="2216CCFD" wp14:editId="5FC2CA65">
                <wp:simplePos x="0" y="0"/>
                <wp:positionH relativeFrom="margin">
                  <wp:posOffset>3716458</wp:posOffset>
                </wp:positionH>
                <wp:positionV relativeFrom="paragraph">
                  <wp:posOffset>161678</wp:posOffset>
                </wp:positionV>
                <wp:extent cx="1902946" cy="368135"/>
                <wp:effectExtent l="0" t="0" r="0" b="0"/>
                <wp:wrapNone/>
                <wp:docPr id="32426" name="Rectangle 1030"/>
                <wp:cNvGraphicFramePr/>
                <a:graphic xmlns:a="http://schemas.openxmlformats.org/drawingml/2006/main">
                  <a:graphicData uri="http://schemas.microsoft.com/office/word/2010/wordprocessingShape">
                    <wps:wsp>
                      <wps:cNvSpPr/>
                      <wps:spPr>
                        <a:xfrm>
                          <a:off x="0" y="0"/>
                          <a:ext cx="1902946" cy="368135"/>
                        </a:xfrm>
                        <a:prstGeom prst="rect">
                          <a:avLst/>
                        </a:prstGeom>
                      </wps:spPr>
                      <wps:txbx>
                        <w:txbxContent>
                          <w:p w:rsidR="00FC7E58" w:rsidRPr="00BE3649" w:rsidRDefault="00FC7E58" w:rsidP="000D0CA1">
                            <w:pPr>
                              <w:jc w:val="center"/>
                              <w:rPr>
                                <w:rFonts w:ascii="Adobe Arabic" w:eastAsia="Calibri" w:hAnsi="Adobe Arabic" w:cs="Adobe Arabic"/>
                                <w:color w:val="FFFFFF" w:themeColor="background1"/>
                                <w:kern w:val="24"/>
                                <w:sz w:val="40"/>
                                <w:szCs w:val="40"/>
                                <w:lang w:bidi="ar-EG"/>
                              </w:rPr>
                            </w:pPr>
                            <w:r w:rsidRPr="00BE3649">
                              <w:rPr>
                                <w:rFonts w:ascii="Adobe Arabic" w:eastAsia="Calibri" w:hAnsi="Adobe Arabic" w:cs="Adobe Arabic"/>
                                <w:color w:val="FFFFFF" w:themeColor="background1"/>
                                <w:kern w:val="24"/>
                                <w:sz w:val="40"/>
                                <w:szCs w:val="40"/>
                                <w:rtl/>
                                <w:lang w:bidi="ar-EG"/>
                              </w:rPr>
                              <w:t>ثالثاً: الأدوار</w:t>
                            </w:r>
                            <w:r>
                              <w:rPr>
                                <w:rFonts w:ascii="Adobe Arabic" w:eastAsia="Calibri" w:hAnsi="Adobe Arabic" w:cs="Adobe Arabic" w:hint="cs"/>
                                <w:color w:val="FFFFFF" w:themeColor="background1"/>
                                <w:kern w:val="24"/>
                                <w:sz w:val="40"/>
                                <w:szCs w:val="40"/>
                                <w:rtl/>
                                <w:lang w:bidi="ar-EG"/>
                              </w:rPr>
                              <w:t xml:space="preserve"> </w:t>
                            </w:r>
                            <w:r w:rsidRPr="00BE3649">
                              <w:rPr>
                                <w:rFonts w:ascii="Adobe Arabic" w:eastAsia="Calibri" w:hAnsi="Adobe Arabic" w:cs="Adobe Arabic"/>
                                <w:color w:val="FFFFFF" w:themeColor="background1"/>
                                <w:kern w:val="24"/>
                                <w:sz w:val="40"/>
                                <w:szCs w:val="40"/>
                                <w:rtl/>
                                <w:lang w:bidi="ar-EG"/>
                              </w:rPr>
                              <w:t>القرارية:</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id="Rectangle 1030" o:spid="_x0000_s1228" style="position:absolute;left:0;text-align:left;margin-left:292.65pt;margin-top:12.75pt;width:149.85pt;height:29pt;z-index:2522695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" filled="f" stroked="f">
                <v:textbox>
                  <w:txbxContent>
                    <w:p w:rsidR="00FC7E58" w:rsidRPr="00BE3649" w:rsidRDefault="00FC7E58" w:rsidP="000D0CA1">
                      <w:pPr>
                        <w:jc w:val="center"/>
                        <w:rPr>
                          <w:rFonts w:ascii="Adobe Arabic" w:eastAsia="Calibri" w:hAnsi="Adobe Arabic" w:cs="Adobe Arabic"/>
                          <w:color w:val="FFFFFF" w:themeColor="background1"/>
                          <w:kern w:val="24"/>
                          <w:sz w:val="40"/>
                          <w:szCs w:val="40"/>
                          <w:lang w:bidi="ar-EG"/>
                        </w:rPr>
                      </w:pPr>
                      <w:r w:rsidRPr="00BE3649">
                        <w:rPr>
                          <w:rFonts w:ascii="Adobe Arabic" w:eastAsia="Calibri" w:hAnsi="Adobe Arabic" w:cs="Adobe Arabic"/>
                          <w:color w:val="FFFFFF" w:themeColor="background1"/>
                          <w:kern w:val="24"/>
                          <w:sz w:val="40"/>
                          <w:szCs w:val="40"/>
                          <w:rtl/>
                          <w:lang w:bidi="ar-EG"/>
                        </w:rPr>
                        <w:t>ثالثاً: الأدوار</w:t>
                      </w:r>
                      <w:r>
                        <w:rPr>
                          <w:rFonts w:ascii="Adobe Arabic" w:eastAsia="Calibri" w:hAnsi="Adobe Arabic" w:cs="Adobe Arabic" w:hint="cs"/>
                          <w:color w:val="FFFFFF" w:themeColor="background1"/>
                          <w:kern w:val="24"/>
                          <w:sz w:val="40"/>
                          <w:szCs w:val="40"/>
                          <w:rtl/>
                          <w:lang w:bidi="ar-EG"/>
                        </w:rPr>
                        <w:t xml:space="preserve"> </w:t>
                      </w:r>
                      <w:r w:rsidRPr="00BE3649">
                        <w:rPr>
                          <w:rFonts w:ascii="Adobe Arabic" w:eastAsia="Calibri" w:hAnsi="Adobe Arabic" w:cs="Adobe Arabic"/>
                          <w:color w:val="FFFFFF" w:themeColor="background1"/>
                          <w:kern w:val="24"/>
                          <w:sz w:val="40"/>
                          <w:szCs w:val="40"/>
                          <w:rtl/>
                          <w:lang w:bidi="ar-EG"/>
                        </w:rPr>
                        <w:t>القرارية:</w:t>
                      </w:r>
                    </w:p>
                  </w:txbxContent>
                </v:textbox>
                <w10:wrap anchorx="margin"/>
              </v:rect>
            </w:pict>
          </mc:Fallback>
        </mc:AlternateContent>
      </w:r>
      <w:r w:rsidRPr="00B75BFA">
        <w:rPr>
          <w:noProof/>
          <w:rtl/>
        </w:rPr>
        <w:drawing>
          <wp:inline distT="0" distB="0" distL="0" distR="0" wp14:anchorId="4EDB5F47" wp14:editId="50E317C9">
            <wp:extent cx="2228215" cy="740410"/>
            <wp:effectExtent l="0" t="0" r="635" b="2540"/>
            <wp:docPr id="32425"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25" name="Picture 1029"/>
                    <pic:cNvPicPr>
                      <a:picLocks noChangeAspect="1"/>
                    </pic:cNvPicPr>
                  </pic:nvPicPr>
                  <pic:blipFill>
                    <a:blip r:embed="rId24" cstate="print">
                      <a:duotone>
                        <a:prstClr val="black"/>
                        <a:schemeClr val="accent6">
                          <a:tint val="45000"/>
                          <a:satMod val="400000"/>
                        </a:schemeClr>
                      </a:duotone>
                      <a:extLst>
                        <a:ext uri="{28A0092B-C50C-407E-A947-70E740481C1C}">
                          <a14:useLocalDpi xmlns:a14="http://schemas.microsoft.com/office/drawing/2010/main" val="0"/>
                        </a:ext>
                      </a:extLst>
                    </a:blip>
                    <a:stretch>
                      <a:fillRect/>
                    </a:stretch>
                  </pic:blipFill>
                  <pic:spPr>
                    <a:xfrm>
                      <a:off x="0" y="0"/>
                      <a:ext cx="2228215" cy="740410"/>
                    </a:xfrm>
                    <a:prstGeom prst="rect">
                      <a:avLst/>
                    </a:prstGeom>
                  </pic:spPr>
                </pic:pic>
              </a:graphicData>
            </a:graphic>
          </wp:inline>
        </w:drawing>
      </w:r>
    </w:p>
    <w:p w:rsidR="000D0CA1" w:rsidRPr="00591C98" w:rsidRDefault="000D0CA1" w:rsidP="000D0CA1">
      <w:pPr>
        <w:rPr>
          <w:rtl/>
        </w:rPr>
      </w:pPr>
      <w:r w:rsidRPr="00591C98">
        <w:rPr>
          <w:rtl/>
        </w:rPr>
        <w:t xml:space="preserve">تقع على عاتق المديرين مسؤولية اتخاذ القرارات بالنيابة عن المؤسسة وأصحاب رؤوس الأموال. تُتخذ هذه القرارات في كثير من الأحيان في ظل وجود غموض كبير وعدم توفر معلومات كافية، وغالبًا ما ستساعد الفئتان السابقتان من الأدوار الإدارية -الأدوار التفاعلية والأدوار </w:t>
      </w:r>
      <w:r w:rsidRPr="00591C98">
        <w:rPr>
          <w:rFonts w:hint="cs"/>
          <w:rtl/>
        </w:rPr>
        <w:t>المعلوماتية-المدير</w:t>
      </w:r>
      <w:r w:rsidRPr="00591C98">
        <w:rPr>
          <w:rtl/>
        </w:rPr>
        <w:t xml:space="preserve"> في اتخاذ القرارات الصعبة في الحالات التي تكون فيها النتائج غير واضحة والمصالح متضاربة.</w:t>
      </w:r>
    </w:p>
    <w:p w:rsidR="000D0CA1" w:rsidRPr="007A2F08" w:rsidRDefault="000D0CA1" w:rsidP="000D0CA1">
      <w:pPr>
        <w:rPr>
          <w:rtl/>
        </w:rPr>
      </w:pPr>
    </w:p>
    <w:p w:rsidR="000D0CA1" w:rsidRDefault="000D0CA1" w:rsidP="000D0CA1">
      <w:pPr>
        <w:rPr>
          <w:rtl/>
        </w:rPr>
      </w:pPr>
      <w:r>
        <w:rPr>
          <w:noProof/>
          <w:rtl/>
        </w:rPr>
        <w:lastRenderedPageBreak/>
        <mc:AlternateContent>
          <mc:Choice Requires="wpg">
            <w:drawing>
              <wp:inline distT="0" distB="0" distL="0" distR="0" wp14:anchorId="33145090" wp14:editId="2D637649">
                <wp:extent cx="5727700" cy="471805"/>
                <wp:effectExtent l="0" t="0" r="6350" b="61595"/>
                <wp:docPr id="3414" name="Group 3324"/>
                <wp:cNvGraphicFramePr/>
                <a:graphic xmlns:a="http://schemas.openxmlformats.org/drawingml/2006/main">
                  <a:graphicData uri="http://schemas.microsoft.com/office/word/2010/wordprocessingGroup">
                    <wpg:wgp>
                      <wpg:cNvGrpSpPr/>
                      <wpg:grpSpPr>
                        <a:xfrm>
                          <a:off x="0" y="0"/>
                          <a:ext cx="5727700" cy="471805"/>
                          <a:chOff x="0" y="0"/>
                          <a:chExt cx="5727700" cy="471805"/>
                        </a:xfrm>
                      </wpg:grpSpPr>
                      <wpg:grpSp>
                        <wpg:cNvPr id="3418" name="Group 256571"/>
                        <wpg:cNvGrpSpPr/>
                        <wpg:grpSpPr>
                          <a:xfrm>
                            <a:off x="0" y="0"/>
                            <a:ext cx="5727700" cy="471805"/>
                            <a:chOff x="0" y="0"/>
                            <a:chExt cx="6131268" cy="505879"/>
                          </a:xfrm>
                        </wpg:grpSpPr>
                        <wpg:grpSp>
                          <wpg:cNvPr id="3419" name="Group 3653"/>
                          <wpg:cNvGrpSpPr/>
                          <wpg:grpSpPr>
                            <a:xfrm>
                              <a:off x="3701192" y="0"/>
                              <a:ext cx="2430076" cy="505839"/>
                              <a:chOff x="3701192" y="0"/>
                              <a:chExt cx="3545227" cy="711023"/>
                            </a:xfrm>
                          </wpg:grpSpPr>
                          <wps:wsp>
                            <wps:cNvPr id="3420" name="Rectangle: Rounded Corners 36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3701192" y="0"/>
                                <a:ext cx="3545227"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C7E58" w:rsidRDefault="00FC7E58" w:rsidP="000D0CA1">
                                  <w:pPr>
                                    <w:jc w:val="center"/>
                                    <w:rPr>
                                      <w:bCs/>
                                    </w:rPr>
                                  </w:pPr>
                                  <w:r>
                                    <w:rPr>
                                      <w:rFonts w:ascii="Adobe Arabic" w:hAnsi="Adobe Arabic" w:cs="Adobe Arabic" w:hint="cs"/>
                                      <w:bCs/>
                                      <w:color w:val="auto"/>
                                      <w:sz w:val="36"/>
                                      <w:szCs w:val="36"/>
                                      <w:rtl/>
                                      <w:lang w:bidi="ar-SY"/>
                                    </w:rPr>
                                    <w:t>القيادة ونظرياتها:</w:t>
                                  </w:r>
                                </w:p>
                              </w:txbxContent>
                            </wps:txbx>
                            <wps:bodyPr tIns="36000" bIns="36000" rtlCol="0" anchor="ctr"/>
                          </wps:wsp>
                          <wps:wsp>
                            <wps:cNvPr id="3421" name="Oval 3656">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422" name="Rectangle 365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3423" name="Group 3323"/>
                        <wpg:cNvGrpSpPr/>
                        <wpg:grpSpPr>
                          <a:xfrm>
                            <a:off x="5343525" y="104775"/>
                            <a:ext cx="209550" cy="249555"/>
                            <a:chOff x="0" y="0"/>
                            <a:chExt cx="273780" cy="327013"/>
                          </a:xfrm>
                          <a:solidFill>
                            <a:schemeClr val="bg1"/>
                          </a:solidFill>
                        </wpg:grpSpPr>
                        <wps:wsp>
                          <wps:cNvPr id="96"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97"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98"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99" name="Google Shape;204;p17"/>
                          <wpg:cNvGrpSpPr/>
                          <wpg:grpSpPr>
                            <a:xfrm>
                              <a:off x="0" y="0"/>
                              <a:ext cx="273780" cy="105078"/>
                              <a:chOff x="0" y="0"/>
                              <a:chExt cx="273780" cy="105078"/>
                            </a:xfrm>
                            <a:grpFill/>
                          </wpg:grpSpPr>
                          <wps:wsp>
                            <wps:cNvPr id="100"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104"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110"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111"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112"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1229"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">
                <v:group id="Group 256571" o:spid="_x0000_s1230" style="position:absolute;width:57277;height:4718" coordsize="61312,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gvZCcQAAADdAAAADwAAAGRycy9kb3ducmV2LnhtbERPy2rCQBTdF/yH4Qru&#10;6iSmLRIdRUItXYRCVRB3l8w1CWbuhMw0j7/vLApdHs57ux9NI3rqXG1ZQbyMQBAXVtdcKricj89r&#10;EM4ja2wsk4KJHOx3s6ctptoO/E39yZcihLBLUUHlfZtK6YqKDLqlbYkDd7edQR9gV0rd4RDCTSNX&#10;UfQmDdYcGipsKauoeJx+jIKPAYdDEr/3+eOeTbfz69c1j0mpxXw8bEB4Gv2/+M/9qRUkL3GYG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gvZCcQAAADdAAAA&#10;DwAAAAAAAAAAAAAAAACqAgAAZHJzL2Rvd25yZXYueG1sUEsFBgAAAAAEAAQA+gAAAJsDAAAAAA==&#10;">
                  <v:group id="Group 3653" o:spid="_x0000_s1231" style="position:absolute;left:37011;width:24301;height:5058" coordorigin="37011" coordsize="35452,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Ud8ksYAAADdAAAADwAAAGRycy9kb3ducmV2LnhtbESPQWvCQBSE7wX/w/IE&#10;b7qJWrHRVURUPEihWii9PbLPJJh9G7JrEv+9WxB6HGbmG2a57kwpGqpdYVlBPIpAEKdWF5wp+L7s&#10;h3MQziNrLC2Tggc5WK96b0tMtG35i5qzz0SAsEtQQe59lUjp0pwMupGtiIN3tbVBH2SdSV1jG+Cm&#10;lOMomkmDBYeFHCva5pTeznej4NBiu5nEu+Z0u24fv5f3z59TTEoN+t1mAcJT5//Dr/ZRK5hM4w/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R3ySxgAAAN0A&#10;AAAPAAAAAAAAAAAAAAAAAKoCAABkcnMvZG93bnJldi54bWxQSwUGAAAAAAQABAD6AAAAnQMAAAAA&#10;">
                    <v:roundrect id="Rectangle: Rounded Corners 3655" o:spid="_x0000_s1232" style="position:absolute;left:37011;width:35453;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cY/MEA&#10;AADdAAAADwAAAGRycy9kb3ducmV2LnhtbERPTW+CQBC9N/E/bMbEW1nEtiHoaoy2iUeFevA2YUcg&#10;srOE3QL9992DSY8v73uzm0wrBupdY1nBMopBEJdWN1wp+C6+XlMQziNrbC2Tgl9ysNvOXjaYaTvy&#10;hYbcVyKEsMtQQe19l0npypoMush2xIG7296gD7CvpO5xDOGmlUkcf0iDDYeGGjs61FQ+8h+jID4d&#10;Pwu+JXTVqb/QOxbn9FgotZhP+zUIT5P/Fz/dJ61g9ZaE/eFNeAJy+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3GPzBAAAA3QAAAA8AAAAAAAAAAAAAAAAAmAIAAGRycy9kb3du&#10;cmV2LnhtbFBLBQYAAAAABAAEAPUAAACGAwAAAAA=&#10;" fillcolor="#0070c0" stroked="f" strokeweight="1pt">
                      <v:stroke joinstyle="miter"/>
                      <v:textbox inset=",1mm,,1mm">
                        <w:txbxContent>
                          <w:p w:rsidR="00FC7E58" w:rsidRDefault="00FC7E58" w:rsidP="000D0CA1">
                            <w:pPr>
                              <w:jc w:val="center"/>
                              <w:rPr>
                                <w:bCs/>
                              </w:rPr>
                            </w:pPr>
                            <w:r>
                              <w:rPr>
                                <w:rFonts w:ascii="Adobe Arabic" w:hAnsi="Adobe Arabic" w:cs="Adobe Arabic" w:hint="cs"/>
                                <w:bCs/>
                                <w:color w:val="auto"/>
                                <w:sz w:val="36"/>
                                <w:szCs w:val="36"/>
                                <w:rtl/>
                                <w:lang w:bidi="ar-SY"/>
                              </w:rPr>
                              <w:t>القيادة ونظرياتها:</w:t>
                            </w:r>
                          </w:p>
                        </w:txbxContent>
                      </v:textbox>
                    </v:roundrect>
                    <v:oval id="Oval 3656" o:spid="_x0000_s1233" style="position:absolute;left:65321;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faWMUA&#10;AADdAAAADwAAAGRycy9kb3ducmV2LnhtbESP0UoDMRRE3wv+Q7iCb222VYqsTYsogtRC6a4fcNlc&#10;N4vJTUhiu/XrjVDo4zAzZ5jVZnRWHCmmwbOC+awCQdx5PXCv4LN9mz6CSBlZo/VMCs6UYLO+mayw&#10;1v7EBzo2uRcFwqlGBSbnUEuZOkMO08wH4uJ9+egwFxl7qSOeCtxZuaiqpXQ4cFkwGOjFUPfd/DgF&#10;2yqYFHcfv+edbPbta7DbHK1Sd7fj8xOITGO+hi/td63g/mExh/835Qn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Z9pYxQAAAN0AAAAPAAAAAAAAAAAAAAAAAJgCAABkcnMv&#10;ZG93bnJldi54bWxQSwUGAAAAAAQABAD1AAAAigMAAAAA&#10;" fillcolor="#272727 [2749]" stroked="f" strokeweight="1pt">
                      <v:stroke joinstyle="miter"/>
                      <v:shadow on="t" color="black" opacity="26214f" origin=",-.5" offset="0,3pt"/>
                    </v:oval>
                  </v:group>
                  <v:rect id="Rectangle 3654" o:spid="_x0000_s1234"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A8WMgA&#10;AADdAAAADwAAAGRycy9kb3ducmV2LnhtbESPT2sCMRTE74LfITyhl6LZriKyGqUttPVQK/5BPD42&#10;z91tNy9Lkur67Ruh4HGYmd8ws0VranEm5yvLCp4GCQji3OqKCwX73Vt/AsIHZI21ZVJwJQ+Lebcz&#10;w0zbC2/ovA2FiBD2GSooQ2gyKX1ekkE/sA1x9E7WGQxRukJqh5cIN7VMk2QsDVYcF0ps6LWk/Gf7&#10;axQc97vV6MWtv4+n98/D2H7Rhy8elXrotc9TEIHacA//t5dawXCUpnB7E5+AnP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KQDxYyAAAAN0AAAAPAAAAAAAAAAAAAAAAAJgCAABk&#10;cnMvZG93bnJldi54bWxQSwUGAAAAAAQABAD1AAAAjQMAAAAA&#10;" fillcolor="#0070c0" stroked="f" strokeweight="1pt"/>
                </v:group>
                <v:group id="Group 3323" o:spid="_x0000_s1235" style="position:absolute;left:53435;top:1047;width:2095;height:2496"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sOBxcYAAADdAAAADwAAAGRycy9kb3ducmV2LnhtbESPQWvCQBSE7wX/w/KE&#10;3uompi0SXUVESw8iVAXx9sg+k2D2bciuSfz3riD0OMzMN8xs0ZtKtNS40rKCeBSBIM6sLjlXcDxs&#10;PiYgnEfWWFkmBXdysJgP3maYatvxH7V7n4sAYZeigsL7OpXSZQUZdCNbEwfvYhuDPsgml7rBLsBN&#10;JcdR9C0NlhwWCqxpVVB23d+Mgp8Ou2USr9vt9bK6nw9fu9M2JqXeh/1yCsJT7//Dr/avVpB8jh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w4HFxgAAAN0A&#10;AAAPAAAAAAAAAAAAAAAAAKoCAABkcnMvZG93bnJldi54bWxQSwUGAAAAAAQABAD6AAAAnQMAAAAA&#10;">
                  <v:shape id="Google Shape;201;p17" o:spid="_x0000_s1236"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9mEMUA&#10;AADbAAAADwAAAGRycy9kb3ducmV2LnhtbESPQWuDQBSE74X8h+UFcmvW9GCNzUZCoCA5FGrEXB/u&#10;q9q6b427ifbfdwuFHoeZ+YbZZbPpxZ1G11lWsFlHIIhrqztuFJTn18cEhPPIGnvLpOCbHGT7xcMO&#10;U20nfqd74RsRIOxSVNB6P6RSurolg25tB+LgfdjRoA9ybKQecQpw08unKIqlwY7DQosDHVuqv4qb&#10;UfB2S3yuq2tyer5U8ed2Kspz3Sm1Ws6HFxCeZv8f/mvnWsE2ht8v4QfI/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z2YQxQAAANsAAAAPAAAAAAAAAAAAAAAAAJgCAABkcnMv&#10;ZG93bnJldi54bWxQSwUGAAAAAAQABAD1AAAAigM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237"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pbh8QA&#10;AADbAAAADwAAAGRycy9kb3ducmV2LnhtbESPQWsCMRSE70L/Q3gFL6LZKla7NUopCqKU4ip4fWxe&#10;N4ubl2UTdf33Rih4HGbmG2a2aG0lLtT40rGCt0ECgjh3uuRCwWG/6k9B+ICssXJMCm7kYTF/6cww&#10;1e7KO7pkoRARwj5FBSaEOpXS54Ys+oGriaP35xqLIcqmkLrBa4TbSg6T5F1aLDkuGKzp21B+ys5W&#10;QbX//dkue+Ps2MNsOPJmc9oWG6W6r+3XJ4hAbXiG/9trreBjAo8v8Qf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KW4fEAAAA2wAAAA8AAAAAAAAAAAAAAAAAmAIAAGRycy9k&#10;b3ducmV2LnhtbFBLBQYAAAAABAAEAPUAAACJAwAAAAA=&#10;" path="m2643,1l417,1c191,1,,143,,370,,608,191,751,417,751r2214,c2870,751,3060,608,3060,370,3060,143,2870,1,2643,1xe" filled="f" strokecolor="white [3212]">
                    <v:path arrowok="t" o:extrusionok="f"/>
                  </v:shape>
                  <v:shape id="Google Shape;203;p17" o:spid="_x0000_s1238"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CbFMEA&#10;AADbAAAADwAAAGRycy9kb3ducmV2LnhtbERPz2vCMBS+D/wfwhO8zVQrw9WmIqIi7LROwd2ezVtT&#10;1ryUJmr33y+HwY4f3+98PdhW3Kn3jWMFs2kCgrhyuuFawelj/7wE4QOyxtYxKfghD+ti9JRjpt2D&#10;3+lehlrEEPYZKjAhdJmUvjJk0U9dRxy5L9dbDBH2tdQ9PmK4beU8SV6kxYZjg8GOtoaq7/JmFaT+&#10;Yj7Tw/6q6zlf3nanc1ouZkpNxsNmBSLQEP7Ff+6jVvAax8Yv8QfI4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UgmxTBAAAA2wAAAA8AAAAAAAAAAAAAAAAAmAIAAGRycy9kb3du&#10;cmV2LnhtbFBLBQYAAAAABAAEAPUAAACGAwAAAAA=&#10;" path="m1976,l417,c191,,,131,,369,,596,191,739,417,739r1559,c2203,739,2393,596,2393,369,2393,131,2203,,1976,xe" filled="f" strokecolor="white [3212]">
                    <v:path arrowok="t" o:extrusionok="f"/>
                  </v:shape>
                  <v:group id="Google Shape;204;p17" o:spid="_x0000_s1239"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Ro3cQAAADbAAAADwAAAGRycy9kb3ducmV2LnhtbESPQYvCMBSE78L+h/CE&#10;vWnaXZS1GkXEXTyIoC6It0fzbIvNS2liW/+9EQSPw8x8w8wWnSlFQ7UrLCuIhxEI4tTqgjMF/8ff&#10;wQ8I55E1lpZJwZ0cLOYfvRkm2ra8p+bgMxEg7BJUkHtfJVK6NCeDbmgr4uBdbG3QB1lnUtfYBrgp&#10;5VcUjaXBgsNCjhWtckqvh5tR8Ndiu/yO1832elndz8fR7rSNSanPfrecgvDU+Xf41d5oBZMJ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dRo3cQAAADbAAAA&#10;DwAAAAAAAAAAAAAAAACqAgAAZHJzL2Rvd25yZXYueG1sUEsFBgAAAAAEAAQA+gAAAJsDAAAAAA==&#10;">
                    <v:shape id="Google Shape;205;p17" o:spid="_x0000_s1240"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07fMQA&#10;AADcAAAADwAAAGRycy9kb3ducmV2LnhtbESPQW/CMAyF75P2HyJP2mWCdGMapRDQNGnSjlDY3TSm&#10;LWucKslK9+/xAWk3W+/5vc+rzeg6NVCIrWcDz9MMFHHlbcu1gcP+c5KDignZYueZDPxRhM36/m6F&#10;hfUX3tFQplpJCMcCDTQp9YXWsWrIYZz6nli0kw8Ok6yh1jbgRcJdp1+y7E07bFkaGuzpo6Hqp/x1&#10;Bs7zMQ9Pu+3iOCvz79f6MPRJn4x5fBjfl6ASjenffLv+soKfCb48IxPo9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dO3zEAAAA3AAAAA8AAAAAAAAAAAAAAAAAmAIAAGRycy9k&#10;b3ducmV2LnhtbFBLBQYAAAAABAAEAPUAAACJAwAAAAA=&#10;" path="m227,1501v107,,226,-72,226,-167l453,167c453,84,322,1,227,1,144,1,1,84,1,167r,1167c1,1429,144,1501,227,1501xe" filled="f" stroked="f">
                      <v:path arrowok="t" o:extrusionok="f"/>
                    </v:shape>
                    <v:shape id="Google Shape;206;p17" o:spid="_x0000_s1241"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Rn2cEA&#10;AADcAAAADwAAAGRycy9kb3ducmV2LnhtbERPTWvCQBC9F/wPyxR6qxulSEldpVEsejR66HGanSZp&#10;s7Nhd6rx37uC0Ns83ufMl4Pr1IlCbD0bmIwzUMSVty3XBo6HzfMrqCjIFjvPZOBCEZaL0cMcc+vP&#10;vKdTKbVKIRxzNNCI9LnWsWrIYRz7njhx3z44lARDrW3Acwp3nZ5m2Uw7bDk1NNjTqqHqt/xzBopy&#10;Wuw+cTcJ8hPXW1eI+/iyxjw9Du9voIQG+Rff3Vub5mcvcHsmXaA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0UZ9nBAAAA3AAAAA8AAAAAAAAAAAAAAAAAmAIAAGRycy9kb3du&#10;cmV2LnhtbFBLBQYAAAAABAAEAPUAAACGAwAAAAA=&#10;" path="m929,60c846,,750,36,703,108l60,1060c,1143,24,1251,95,1310v36,12,60,24,96,24c250,1334,298,1310,334,1251l976,298v60,-71,36,-178,-47,-238xe" filled="f" stroked="f">
                      <v:path arrowok="t" o:extrusionok="f"/>
                    </v:shape>
                    <v:shape id="Google Shape;207;p17" o:spid="_x0000_s1242"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1fMUA&#10;AADcAAAADwAAAGRycy9kb3ducmV2LnhtbESPQW/CMAyF70j7D5EncYMUNiHUEdAEm4TgMFH4Aabx&#10;2mqNU5oMwr+fD0i72XrP731erJJr1ZX60Hg2MBlnoIhLbxuuDJyOn6M5qBCRLbaeycCdAqyWT4MF&#10;5tbf+EDXIlZKQjjkaKCOscu1DmVNDsPYd8SiffveYZS1r7Tt8SbhrtXTLJtphw1LQ40drWsqf4pf&#10;Z4D2/uPcpuJ1w7N1On5tdv7ldDFm+Jze30BFSvHf/LjeWsGfCL48IxPo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j/V8xQAAANwAAAAPAAAAAAAAAAAAAAAAAJgCAABkcnMv&#10;ZG93bnJldi54bWxQSwUGAAAAAAQABAD1AAAAigMAAAAA&#10;" path="m822,1346v24,,60,-12,83,-35c989,1263,1013,1156,953,1072l334,108c286,25,179,1,96,48,12,108,1,215,48,298r619,965c703,1322,763,1346,822,1346xe" filled="f" stroked="f">
                      <v:path arrowok="t" o:extrusionok="f"/>
                    </v:shape>
                    <v:shape id="Google Shape;208;p17" o:spid="_x0000_s1243"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7T68AA&#10;AADcAAAADwAAAGRycy9kb3ducmV2LnhtbERPzYrCMBC+C75DGMGLrEkV1qUaZdmi6HHVBxibsa02&#10;k9JErW9vhIW9zcf3O4tVZ2txp9ZXjjUkYwWCOHem4kLD8bD++ALhA7LB2jFpeJKH1bLfW2Bq3IN/&#10;6b4PhYgh7FPUUIbQpFL6vCSLfuwa4sidXWsxRNgW0rT4iOG2lhOlPqXFimNDiQ39lJRf9zer4URy&#10;Gig/Z2q2rTO1S7LRYXPRejjovucgAnXhX/zn3po4P0ng/Uy8QC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n7T68AAAADcAAAADwAAAAAAAAAAAAAAAACYAgAAZHJzL2Rvd25y&#10;ZXYueG1sUEsFBgAAAAAEAAQA9QAAAIUDAAAAAA==&#10;" path="m1287,596l275,48c191,1,84,36,48,120,1,191,25,310,120,346l1132,894v24,11,48,23,71,23c1263,917,1322,882,1358,822v36,-71,12,-190,-71,-226xe" filled="f" stroked="f">
                      <v:path arrowok="t" o:extrusionok="f"/>
                    </v:shape>
                    <v:shape id="Google Shape;209;p17" o:spid="_x0000_s1244"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RgsQA&#10;AADcAAAADwAAAGRycy9kb3ducmV2LnhtbERPTWvCQBC9C/0PyxR6EbOJBwmpG7GFghRBGkvrccyO&#10;SWh2NmRXE/vruwXB2zze5yxXo2nFhXrXWFaQRDEI4tLqhisFn/u3WQrCeWSNrWVScCUHq/xhssRM&#10;24E/6FL4SoQQdhkqqL3vMildWZNBF9mOOHAn2xv0AfaV1D0OIdy0ch7HC2mw4dBQY0evNZU/xdko&#10;2JH8HXb++HJ4/7qm2yJNvg/TRKmnx3H9DMLT6O/im3ujw/xkDv/PhAt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5kYLEAAAA3AAAAA8AAAAAAAAAAAAAAAAAmAIAAGRycy9k&#10;b3ducmV2LnhtbFBLBQYAAAAABAAEAPUAAACJAw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Default="000D0CA1" w:rsidP="000D0CA1">
      <w:pPr>
        <w:rPr>
          <w:rtl/>
        </w:rPr>
      </w:pPr>
      <w:r>
        <w:rPr>
          <w:noProof/>
        </w:rPr>
        <mc:AlternateContent>
          <mc:Choice Requires="wpg">
            <w:drawing>
              <wp:anchor distT="0" distB="0" distL="114300" distR="114300" simplePos="0" relativeHeight="252270592" behindDoc="0" locked="0" layoutInCell="1" allowOverlap="1" wp14:anchorId="5BBD9D6B" wp14:editId="144CF5FA">
                <wp:simplePos x="0" y="0"/>
                <wp:positionH relativeFrom="margin">
                  <wp:align>right</wp:align>
                </wp:positionH>
                <wp:positionV relativeFrom="paragraph">
                  <wp:posOffset>1725254</wp:posOffset>
                </wp:positionV>
                <wp:extent cx="5731510" cy="3098165"/>
                <wp:effectExtent l="0" t="0" r="2540" b="6985"/>
                <wp:wrapSquare wrapText="bothSides"/>
                <wp:docPr id="114" name="Group 71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3098165"/>
                          <a:chOff x="0" y="1322"/>
                          <a:chExt cx="106290" cy="57449"/>
                        </a:xfrm>
                      </wpg:grpSpPr>
                      <wps:wsp>
                        <wps:cNvPr id="115" name="TextBox 134"/>
                        <wps:cNvSpPr txBox="1">
                          <a:spLocks noChangeArrowheads="1"/>
                        </wps:cNvSpPr>
                        <wps:spPr bwMode="auto">
                          <a:xfrm>
                            <a:off x="0" y="19708"/>
                            <a:ext cx="24835" cy="70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Default="00FC7E58" w:rsidP="000D0CA1">
                              <w:pPr>
                                <w:bidi w:val="0"/>
                                <w:jc w:val="right"/>
                                <w:rPr>
                                  <w:rFonts w:ascii="Adobe Arabic" w:hAnsi="Adobe Arabic" w:cs="Adobe Arabic"/>
                                  <w:b/>
                                  <w:bCs/>
                                  <w:noProof/>
                                  <w:color w:val="FF0000"/>
                                  <w:kern w:val="24"/>
                                  <w:sz w:val="36"/>
                                  <w:szCs w:val="36"/>
                                </w:rPr>
                              </w:pPr>
                              <w:r>
                                <w:rPr>
                                  <w:rFonts w:ascii="Adobe Arabic" w:hAnsi="Adobe Arabic" w:cs="Adobe Arabic" w:hint="cs"/>
                                  <w:b/>
                                  <w:bCs/>
                                  <w:noProof/>
                                  <w:color w:val="FF0000"/>
                                  <w:kern w:val="24"/>
                                  <w:sz w:val="36"/>
                                  <w:szCs w:val="36"/>
                                  <w:rtl/>
                                </w:rPr>
                                <w:t>نظرية العلاقة</w:t>
                              </w:r>
                            </w:p>
                          </w:txbxContent>
                        </wps:txbx>
                        <wps:bodyPr rot="0" vert="horz" wrap="square" lIns="0" tIns="45720" rIns="0" bIns="45720" anchor="b" anchorCtr="0" upright="1">
                          <a:spAutoFit/>
                        </wps:bodyPr>
                      </wps:wsp>
                      <wps:wsp>
                        <wps:cNvPr id="116" name="TextBox 132"/>
                        <wps:cNvSpPr txBox="1">
                          <a:spLocks noChangeArrowheads="1"/>
                        </wps:cNvSpPr>
                        <wps:spPr bwMode="auto">
                          <a:xfrm>
                            <a:off x="0" y="45562"/>
                            <a:ext cx="24835" cy="12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Default="00FC7E58" w:rsidP="000D0CA1">
                              <w:pPr>
                                <w:bidi w:val="0"/>
                                <w:jc w:val="center"/>
                                <w:rPr>
                                  <w:rFonts w:ascii="Adobe Arabic" w:hAnsi="Adobe Arabic" w:cs="Adobe Arabic"/>
                                  <w:b/>
                                  <w:bCs/>
                                  <w:noProof/>
                                  <w:color w:val="00B0F0"/>
                                  <w:kern w:val="24"/>
                                  <w:sz w:val="36"/>
                                  <w:szCs w:val="36"/>
                                  <w:lang w:bidi="ar-SY"/>
                                </w:rPr>
                              </w:pPr>
                              <w:r>
                                <w:rPr>
                                  <w:rFonts w:ascii="Adobe Arabic" w:hAnsi="Adobe Arabic" w:cs="Adobe Arabic" w:hint="cs"/>
                                  <w:b/>
                                  <w:bCs/>
                                  <w:noProof/>
                                  <w:color w:val="00B0F0"/>
                                  <w:kern w:val="24"/>
                                  <w:sz w:val="36"/>
                                  <w:szCs w:val="36"/>
                                  <w:rtl/>
                                  <w:lang w:bidi="ar-SY"/>
                                </w:rPr>
                                <w:t>النظرية التشاركية أو القيادة الديموقراطية</w:t>
                              </w:r>
                            </w:p>
                          </w:txbxContent>
                        </wps:txbx>
                        <wps:bodyPr rot="0" vert="horz" wrap="square" lIns="0" tIns="45720" rIns="0" bIns="45720" anchor="b" anchorCtr="0" upright="1">
                          <a:spAutoFit/>
                        </wps:bodyPr>
                      </wps:wsp>
                      <wps:wsp>
                        <wps:cNvPr id="117" name="TextBox 130"/>
                        <wps:cNvSpPr txBox="1">
                          <a:spLocks noChangeArrowheads="1"/>
                        </wps:cNvSpPr>
                        <wps:spPr bwMode="auto">
                          <a:xfrm>
                            <a:off x="0" y="6782"/>
                            <a:ext cx="24835" cy="12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Default="00FC7E58" w:rsidP="000D0CA1">
                              <w:pPr>
                                <w:bidi w:val="0"/>
                                <w:jc w:val="center"/>
                                <w:rPr>
                                  <w:rFonts w:ascii="Adobe Arabic" w:hAnsi="Adobe Arabic" w:cs="Adobe Arabic"/>
                                  <w:b/>
                                  <w:bCs/>
                                  <w:noProof/>
                                  <w:color w:val="002060"/>
                                  <w:kern w:val="24"/>
                                  <w:sz w:val="36"/>
                                  <w:szCs w:val="36"/>
                                  <w:lang w:bidi="ar-SY"/>
                                </w:rPr>
                              </w:pPr>
                              <w:r>
                                <w:rPr>
                                  <w:rFonts w:ascii="Adobe Arabic" w:hAnsi="Adobe Arabic" w:cs="Adobe Arabic" w:hint="cs"/>
                                  <w:b/>
                                  <w:bCs/>
                                  <w:noProof/>
                                  <w:color w:val="002060"/>
                                  <w:kern w:val="24"/>
                                  <w:sz w:val="36"/>
                                  <w:szCs w:val="36"/>
                                  <w:rtl/>
                                  <w:lang w:bidi="ar-SY"/>
                                </w:rPr>
                                <w:t>نظرية الشبكة الإدارية في القيادة</w:t>
                              </w:r>
                            </w:p>
                          </w:txbxContent>
                        </wps:txbx>
                        <wps:bodyPr rot="0" vert="horz" wrap="square" lIns="0" tIns="45720" rIns="0" bIns="45720" anchor="b" anchorCtr="0" upright="1">
                          <a:spAutoFit/>
                        </wps:bodyPr>
                      </wps:wsp>
                      <wps:wsp>
                        <wps:cNvPr id="118" name="TextBox 128"/>
                        <wps:cNvSpPr txBox="1">
                          <a:spLocks noChangeArrowheads="1"/>
                        </wps:cNvSpPr>
                        <wps:spPr bwMode="auto">
                          <a:xfrm>
                            <a:off x="0" y="32639"/>
                            <a:ext cx="24835" cy="70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Default="00FC7E58" w:rsidP="000D0CA1">
                              <w:pPr>
                                <w:bidi w:val="0"/>
                                <w:jc w:val="right"/>
                                <w:rPr>
                                  <w:rFonts w:ascii="Adobe Arabic" w:hAnsi="Adobe Arabic" w:cs="Adobe Arabic"/>
                                  <w:b/>
                                  <w:bCs/>
                                  <w:noProof/>
                                  <w:color w:val="808080" w:themeColor="background1" w:themeShade="80"/>
                                  <w:kern w:val="24"/>
                                  <w:sz w:val="36"/>
                                  <w:szCs w:val="36"/>
                                  <w:lang w:bidi="ar-SY"/>
                                </w:rPr>
                              </w:pPr>
                              <w:r>
                                <w:rPr>
                                  <w:rFonts w:ascii="Adobe Arabic" w:hAnsi="Adobe Arabic" w:cs="Adobe Arabic" w:hint="cs"/>
                                  <w:b/>
                                  <w:bCs/>
                                  <w:noProof/>
                                  <w:color w:val="808080" w:themeColor="background1" w:themeShade="80"/>
                                  <w:kern w:val="24"/>
                                  <w:sz w:val="36"/>
                                  <w:szCs w:val="36"/>
                                  <w:rtl/>
                                  <w:lang w:bidi="ar-SY"/>
                                </w:rPr>
                                <w:t>نظرية القوة</w:t>
                              </w:r>
                            </w:p>
                          </w:txbxContent>
                        </wps:txbx>
                        <wps:bodyPr rot="0" vert="horz" wrap="square" lIns="0" tIns="45720" rIns="0" bIns="45720" anchor="b" anchorCtr="0" upright="1">
                          <a:spAutoFit/>
                        </wps:bodyPr>
                      </wps:wsp>
                      <wpg:grpSp>
                        <wpg:cNvPr id="119" name="Group 1770"/>
                        <wpg:cNvGrpSpPr>
                          <a:grpSpLocks/>
                        </wpg:cNvGrpSpPr>
                        <wpg:grpSpPr bwMode="auto">
                          <a:xfrm>
                            <a:off x="28458" y="1322"/>
                            <a:ext cx="77832" cy="57449"/>
                            <a:chOff x="28458" y="1322"/>
                            <a:chExt cx="77832" cy="57449"/>
                          </a:xfrm>
                        </wpg:grpSpPr>
                        <wpg:grpSp>
                          <wpg:cNvPr id="120" name="Group 1771"/>
                          <wpg:cNvGrpSpPr>
                            <a:grpSpLocks/>
                          </wpg:cNvGrpSpPr>
                          <wpg:grpSpPr bwMode="auto">
                            <a:xfrm>
                              <a:off x="47200" y="1322"/>
                              <a:ext cx="12601" cy="22520"/>
                              <a:chOff x="47200" y="1322"/>
                              <a:chExt cx="12601" cy="22520"/>
                            </a:xfrm>
                          </wpg:grpSpPr>
                          <wps:wsp>
                            <wps:cNvPr id="121" name="Freeform: Shape 1772"/>
                            <wps:cNvSpPr>
                              <a:spLocks/>
                            </wps:cNvSpPr>
                            <wps:spPr bwMode="auto">
                              <a:xfrm>
                                <a:off x="47200" y="1322"/>
                                <a:ext cx="12601" cy="22520"/>
                              </a:xfrm>
                              <a:custGeom>
                                <a:avLst/>
                                <a:gdLst>
                                  <a:gd name="T0" fmla="*/ 5654 w 1404144"/>
                                  <a:gd name="T1" fmla="*/ 0 h 2509440"/>
                                  <a:gd name="T2" fmla="*/ 11309 w 1404144"/>
                                  <a:gd name="T3" fmla="*/ 5654 h 2509440"/>
                                  <a:gd name="T4" fmla="*/ 11194 w 1404144"/>
                                  <a:gd name="T5" fmla="*/ 6794 h 2509440"/>
                                  <a:gd name="T6" fmla="*/ 11060 w 1404144"/>
                                  <a:gd name="T7" fmla="*/ 7224 h 2509440"/>
                                  <a:gd name="T8" fmla="*/ 11082 w 1404144"/>
                                  <a:gd name="T9" fmla="*/ 7232 h 2509440"/>
                                  <a:gd name="T10" fmla="*/ 11002 w 1404144"/>
                                  <a:gd name="T11" fmla="*/ 7412 h 2509440"/>
                                  <a:gd name="T12" fmla="*/ 10864 w 1404144"/>
                                  <a:gd name="T13" fmla="*/ 7855 h 2509440"/>
                                  <a:gd name="T14" fmla="*/ 5310 w 1404144"/>
                                  <a:gd name="T15" fmla="*/ 20210 h 2509440"/>
                                  <a:gd name="T16" fmla="*/ 444 w 1404144"/>
                                  <a:gd name="T17" fmla="*/ 7855 h 2509440"/>
                                  <a:gd name="T18" fmla="*/ 0 w 1404144"/>
                                  <a:gd name="T19" fmla="*/ 5654 h 2509440"/>
                                  <a:gd name="T20" fmla="*/ 5654 w 1404144"/>
                                  <a:gd name="T21" fmla="*/ 0 h 250944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404144" h="2509440">
                                    <a:moveTo>
                                      <a:pt x="702072" y="0"/>
                                    </a:moveTo>
                                    <a:cubicBezTo>
                                      <a:pt x="1089816" y="0"/>
                                      <a:pt x="1404144" y="314328"/>
                                      <a:pt x="1404144" y="702072"/>
                                    </a:cubicBezTo>
                                    <a:cubicBezTo>
                                      <a:pt x="1404144" y="750540"/>
                                      <a:pt x="1399233" y="797861"/>
                                      <a:pt x="1389881" y="843564"/>
                                    </a:cubicBezTo>
                                    <a:lnTo>
                                      <a:pt x="1373294" y="896996"/>
                                    </a:lnTo>
                                    <a:lnTo>
                                      <a:pt x="1375965" y="898031"/>
                                    </a:lnTo>
                                    <a:lnTo>
                                      <a:pt x="1366057" y="920310"/>
                                    </a:lnTo>
                                    <a:lnTo>
                                      <a:pt x="1348972" y="975350"/>
                                    </a:lnTo>
                                    <a:lnTo>
                                      <a:pt x="659334" y="2509440"/>
                                    </a:lnTo>
                                    <a:lnTo>
                                      <a:pt x="55172" y="975350"/>
                                    </a:lnTo>
                                    <a:cubicBezTo>
                                      <a:pt x="19645" y="891355"/>
                                      <a:pt x="0" y="799008"/>
                                      <a:pt x="0" y="702072"/>
                                    </a:cubicBezTo>
                                    <a:cubicBezTo>
                                      <a:pt x="0" y="314328"/>
                                      <a:pt x="314328" y="0"/>
                                      <a:pt x="702072" y="0"/>
                                    </a:cubicBezTo>
                                    <a:close/>
                                  </a:path>
                                </a:pathLst>
                              </a:custGeom>
                              <a:solidFill>
                                <a:srgbClr val="063951"/>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22" name="Freeform: Shape 1773"/>
                            <wps:cNvSpPr>
                              <a:spLocks/>
                            </wps:cNvSpPr>
                            <wps:spPr bwMode="auto">
                              <a:xfrm>
                                <a:off x="48971" y="3092"/>
                                <a:ext cx="9060" cy="9060"/>
                              </a:xfrm>
                              <a:custGeom>
                                <a:avLst/>
                                <a:gdLst>
                                  <a:gd name="T0" fmla="*/ 3473 w 1121726"/>
                                  <a:gd name="T1" fmla="*/ 5 h 1121727"/>
                                  <a:gd name="T2" fmla="*/ 6952 w 1121726"/>
                                  <a:gd name="T3" fmla="*/ 2066 h 1121727"/>
                                  <a:gd name="T4" fmla="*/ 5252 w 1121726"/>
                                  <a:gd name="T5" fmla="*/ 6952 h 1121727"/>
                                  <a:gd name="T6" fmla="*/ 366 w 1121726"/>
                                  <a:gd name="T7" fmla="*/ 5252 h 1121727"/>
                                  <a:gd name="T8" fmla="*/ 2066 w 1121726"/>
                                  <a:gd name="T9" fmla="*/ 366 h 1121727"/>
                                  <a:gd name="T10" fmla="*/ 3473 w 1121726"/>
                                  <a:gd name="T11" fmla="*/ 5 h 112172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121726" h="1121727">
                                    <a:moveTo>
                                      <a:pt x="532312" y="711"/>
                                    </a:moveTo>
                                    <a:cubicBezTo>
                                      <a:pt x="750552" y="-10316"/>
                                      <a:pt x="964464" y="107568"/>
                                      <a:pt x="1065622" y="316646"/>
                                    </a:cubicBezTo>
                                    <a:cubicBezTo>
                                      <a:pt x="1200500" y="595416"/>
                                      <a:pt x="1083852" y="930745"/>
                                      <a:pt x="805081" y="1065623"/>
                                    </a:cubicBezTo>
                                    <a:cubicBezTo>
                                      <a:pt x="526311" y="1200500"/>
                                      <a:pt x="190982" y="1083852"/>
                                      <a:pt x="56105" y="805082"/>
                                    </a:cubicBezTo>
                                    <a:cubicBezTo>
                                      <a:pt x="-78773" y="526312"/>
                                      <a:pt x="37875" y="190983"/>
                                      <a:pt x="316645" y="56105"/>
                                    </a:cubicBezTo>
                                    <a:cubicBezTo>
                                      <a:pt x="386338" y="22386"/>
                                      <a:pt x="459565" y="4387"/>
                                      <a:pt x="532312" y="711"/>
                                    </a:cubicBezTo>
                                    <a:close/>
                                  </a:path>
                                </a:pathLst>
                              </a:custGeom>
                              <a:gradFill rotWithShape="1">
                                <a:gsLst>
                                  <a:gs pos="0">
                                    <a:srgbClr val="FFFFFF"/>
                                  </a:gs>
                                  <a:gs pos="50000">
                                    <a:srgbClr val="F2F2F2"/>
                                  </a:gs>
                                  <a:gs pos="100000">
                                    <a:srgbClr val="D9D9D9"/>
                                  </a:gs>
                                </a:gsLst>
                                <a:lin ang="5400000"/>
                              </a:gradFill>
                              <a:ln>
                                <a:noFill/>
                              </a:ln>
                              <a:effectLst>
                                <a:outerShdw dist="38100" dir="2700000" algn="tl" rotWithShape="0">
                                  <a:srgbClr val="000000">
                                    <a:alpha val="39998"/>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23" name="Freeform: Shape 1774"/>
                            <wps:cNvSpPr>
                              <a:spLocks/>
                            </wps:cNvSpPr>
                            <wps:spPr bwMode="auto">
                              <a:xfrm>
                                <a:off x="51064" y="18312"/>
                                <a:ext cx="4362" cy="5530"/>
                              </a:xfrm>
                              <a:custGeom>
                                <a:avLst/>
                                <a:gdLst>
                                  <a:gd name="T0" fmla="*/ 1846 w 486150"/>
                                  <a:gd name="T1" fmla="*/ 0 h 616207"/>
                                  <a:gd name="T2" fmla="*/ 3228 w 486150"/>
                                  <a:gd name="T3" fmla="*/ 139 h 616207"/>
                                  <a:gd name="T4" fmla="*/ 3915 w 486150"/>
                                  <a:gd name="T5" fmla="*/ 353 h 616207"/>
                                  <a:gd name="T6" fmla="*/ 1842 w 486150"/>
                                  <a:gd name="T7" fmla="*/ 4963 h 616207"/>
                                  <a:gd name="T8" fmla="*/ 0 w 486150"/>
                                  <a:gd name="T9" fmla="*/ 283 h 616207"/>
                                  <a:gd name="T10" fmla="*/ 464 w 486150"/>
                                  <a:gd name="T11" fmla="*/ 139 h 616207"/>
                                  <a:gd name="T12" fmla="*/ 1846 w 486150"/>
                                  <a:gd name="T13" fmla="*/ 0 h 616207"/>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86150" h="616207">
                                    <a:moveTo>
                                      <a:pt x="229267" y="0"/>
                                    </a:moveTo>
                                    <a:cubicBezTo>
                                      <a:pt x="288051" y="0"/>
                                      <a:pt x="345444" y="5957"/>
                                      <a:pt x="400874" y="17300"/>
                                    </a:cubicBezTo>
                                    <a:lnTo>
                                      <a:pt x="486150" y="43770"/>
                                    </a:lnTo>
                                    <a:lnTo>
                                      <a:pt x="228815" y="616207"/>
                                    </a:lnTo>
                                    <a:lnTo>
                                      <a:pt x="0" y="35198"/>
                                    </a:lnTo>
                                    <a:lnTo>
                                      <a:pt x="57660" y="17300"/>
                                    </a:lnTo>
                                    <a:cubicBezTo>
                                      <a:pt x="113091" y="5957"/>
                                      <a:pt x="170483" y="0"/>
                                      <a:pt x="229267" y="0"/>
                                    </a:cubicBezTo>
                                    <a:close/>
                                  </a:path>
                                </a:pathLst>
                              </a:custGeom>
                              <a:solidFill>
                                <a:srgbClr val="000000">
                                  <a:alpha val="20000"/>
                                </a:srgb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124" name="Group 1775"/>
                          <wpg:cNvGrpSpPr>
                            <a:grpSpLocks/>
                          </wpg:cNvGrpSpPr>
                          <wpg:grpSpPr bwMode="auto">
                            <a:xfrm>
                              <a:off x="54825" y="7025"/>
                              <a:ext cx="18041" cy="17500"/>
                              <a:chOff x="54825" y="7025"/>
                              <a:chExt cx="18041" cy="17499"/>
                            </a:xfrm>
                          </wpg:grpSpPr>
                          <wps:wsp>
                            <wps:cNvPr id="125" name="Freeform: Shape 1776"/>
                            <wps:cNvSpPr>
                              <a:spLocks/>
                            </wps:cNvSpPr>
                            <wps:spPr bwMode="auto">
                              <a:xfrm>
                                <a:off x="54825" y="7025"/>
                                <a:ext cx="18041" cy="17499"/>
                              </a:xfrm>
                              <a:custGeom>
                                <a:avLst/>
                                <a:gdLst>
                                  <a:gd name="T0" fmla="*/ 10536 w 2010296"/>
                                  <a:gd name="T1" fmla="*/ 0 h 1949854"/>
                                  <a:gd name="T2" fmla="*/ 14534 w 2010296"/>
                                  <a:gd name="T3" fmla="*/ 1656 h 1949854"/>
                                  <a:gd name="T4" fmla="*/ 14534 w 2010296"/>
                                  <a:gd name="T5" fmla="*/ 9653 h 1949854"/>
                                  <a:gd name="T6" fmla="*/ 13647 w 2010296"/>
                                  <a:gd name="T7" fmla="*/ 10377 h 1949854"/>
                                  <a:gd name="T8" fmla="*/ 13249 w 2010296"/>
                                  <a:gd name="T9" fmla="*/ 10587 h 1949854"/>
                                  <a:gd name="T10" fmla="*/ 13258 w 2010296"/>
                                  <a:gd name="T11" fmla="*/ 10608 h 1949854"/>
                                  <a:gd name="T12" fmla="*/ 13075 w 2010296"/>
                                  <a:gd name="T13" fmla="*/ 10679 h 1949854"/>
                                  <a:gd name="T14" fmla="*/ 12664 w 2010296"/>
                                  <a:gd name="T15" fmla="*/ 10895 h 1949854"/>
                                  <a:gd name="T16" fmla="*/ 0 w 2010296"/>
                                  <a:gd name="T17" fmla="*/ 15704 h 1949854"/>
                                  <a:gd name="T18" fmla="*/ 5296 w 2010296"/>
                                  <a:gd name="T19" fmla="*/ 3527 h 1949854"/>
                                  <a:gd name="T20" fmla="*/ 6538 w 2010296"/>
                                  <a:gd name="T21" fmla="*/ 1656 h 1949854"/>
                                  <a:gd name="T22" fmla="*/ 10536 w 2010296"/>
                                  <a:gd name="T23" fmla="*/ 0 h 1949854"/>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2010296" h="1949854">
                                    <a:moveTo>
                                      <a:pt x="1308224" y="0"/>
                                    </a:moveTo>
                                    <a:cubicBezTo>
                                      <a:pt x="1487900" y="0"/>
                                      <a:pt x="1667576" y="68544"/>
                                      <a:pt x="1804664" y="205632"/>
                                    </a:cubicBezTo>
                                    <a:cubicBezTo>
                                      <a:pt x="2078840" y="479809"/>
                                      <a:pt x="2078840" y="924336"/>
                                      <a:pt x="1804664" y="1198512"/>
                                    </a:cubicBezTo>
                                    <a:cubicBezTo>
                                      <a:pt x="1770392" y="1232784"/>
                                      <a:pt x="1733458" y="1262772"/>
                                      <a:pt x="1694528" y="1288476"/>
                                    </a:cubicBezTo>
                                    <a:lnTo>
                                      <a:pt x="1645017" y="1314530"/>
                                    </a:lnTo>
                                    <a:lnTo>
                                      <a:pt x="1646173" y="1317151"/>
                                    </a:lnTo>
                                    <a:lnTo>
                                      <a:pt x="1623416" y="1325898"/>
                                    </a:lnTo>
                                    <a:lnTo>
                                      <a:pt x="1572414" y="1352736"/>
                                    </a:lnTo>
                                    <a:lnTo>
                                      <a:pt x="0" y="1949854"/>
                                    </a:lnTo>
                                    <a:lnTo>
                                      <a:pt x="657560" y="437882"/>
                                    </a:lnTo>
                                    <a:cubicBezTo>
                                      <a:pt x="691832" y="353367"/>
                                      <a:pt x="743240" y="274176"/>
                                      <a:pt x="811784" y="205632"/>
                                    </a:cubicBezTo>
                                    <a:cubicBezTo>
                                      <a:pt x="948872" y="68544"/>
                                      <a:pt x="1128548" y="0"/>
                                      <a:pt x="1308224" y="0"/>
                                    </a:cubicBezTo>
                                    <a:close/>
                                  </a:path>
                                </a:pathLst>
                              </a:custGeom>
                              <a:solidFill>
                                <a:srgbClr val="F7931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26" name="Freeform: Shape 1777"/>
                            <wps:cNvSpPr>
                              <a:spLocks/>
                            </wps:cNvSpPr>
                            <wps:spPr bwMode="auto">
                              <a:xfrm>
                                <a:off x="62035" y="8796"/>
                                <a:ext cx="9060" cy="9060"/>
                              </a:xfrm>
                              <a:custGeom>
                                <a:avLst/>
                                <a:gdLst>
                                  <a:gd name="T0" fmla="*/ 3473 w 1121726"/>
                                  <a:gd name="T1" fmla="*/ 5 h 1121727"/>
                                  <a:gd name="T2" fmla="*/ 6952 w 1121726"/>
                                  <a:gd name="T3" fmla="*/ 2066 h 1121727"/>
                                  <a:gd name="T4" fmla="*/ 5252 w 1121726"/>
                                  <a:gd name="T5" fmla="*/ 6952 h 1121727"/>
                                  <a:gd name="T6" fmla="*/ 366 w 1121726"/>
                                  <a:gd name="T7" fmla="*/ 5252 h 1121727"/>
                                  <a:gd name="T8" fmla="*/ 2066 w 1121726"/>
                                  <a:gd name="T9" fmla="*/ 366 h 1121727"/>
                                  <a:gd name="T10" fmla="*/ 3473 w 1121726"/>
                                  <a:gd name="T11" fmla="*/ 5 h 112172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121726" h="1121727">
                                    <a:moveTo>
                                      <a:pt x="532312" y="711"/>
                                    </a:moveTo>
                                    <a:cubicBezTo>
                                      <a:pt x="750552" y="-10316"/>
                                      <a:pt x="964464" y="107568"/>
                                      <a:pt x="1065622" y="316646"/>
                                    </a:cubicBezTo>
                                    <a:cubicBezTo>
                                      <a:pt x="1200500" y="595416"/>
                                      <a:pt x="1083852" y="930745"/>
                                      <a:pt x="805081" y="1065623"/>
                                    </a:cubicBezTo>
                                    <a:cubicBezTo>
                                      <a:pt x="526311" y="1200500"/>
                                      <a:pt x="190982" y="1083852"/>
                                      <a:pt x="56105" y="805082"/>
                                    </a:cubicBezTo>
                                    <a:cubicBezTo>
                                      <a:pt x="-78773" y="526312"/>
                                      <a:pt x="37875" y="190983"/>
                                      <a:pt x="316645" y="56105"/>
                                    </a:cubicBezTo>
                                    <a:cubicBezTo>
                                      <a:pt x="386338" y="22386"/>
                                      <a:pt x="459565" y="4387"/>
                                      <a:pt x="532312" y="711"/>
                                    </a:cubicBezTo>
                                    <a:close/>
                                  </a:path>
                                </a:pathLst>
                              </a:custGeom>
                              <a:gradFill rotWithShape="1">
                                <a:gsLst>
                                  <a:gs pos="0">
                                    <a:srgbClr val="FFFFFF"/>
                                  </a:gs>
                                  <a:gs pos="50000">
                                    <a:srgbClr val="F2F2F2"/>
                                  </a:gs>
                                  <a:gs pos="100000">
                                    <a:srgbClr val="D9D9D9"/>
                                  </a:gs>
                                </a:gsLst>
                                <a:lin ang="5400000"/>
                              </a:gradFill>
                              <a:ln>
                                <a:noFill/>
                              </a:ln>
                              <a:effectLst>
                                <a:outerShdw dist="38100" dir="2700000" algn="tl" rotWithShape="0">
                                  <a:srgbClr val="000000">
                                    <a:alpha val="39998"/>
                                  </a:srgbClr>
                                </a:outerShdw>
                              </a:effectLst>
                              <a:extLst>
                                <a:ext uri="{91240B29-F687-4F45-9708-019B960494DF}">
                                  <a14:hiddenLine xmlns:a14="http://schemas.microsoft.com/office/drawing/2010/main" w="9525">
                                    <a:solidFill>
                                      <a:srgbClr val="000000"/>
                                    </a:solidFill>
                                    <a:round/>
                                    <a:headEnd/>
                                    <a:tailEnd/>
                                  </a14:hiddenLine>
                                </a:ext>
                              </a:extLst>
                            </wps:spPr>
                            <wps:txbx>
                              <w:txbxContent>
                                <w:p w:rsidR="00FC7E58" w:rsidRDefault="00FC7E58" w:rsidP="000D0CA1">
                                  <w:pPr>
                                    <w:jc w:val="center"/>
                                    <w:rPr>
                                      <w:lang w:bidi="ar-SY"/>
                                    </w:rPr>
                                  </w:pPr>
                                </w:p>
                              </w:txbxContent>
                            </wps:txbx>
                            <wps:bodyPr rot="0" vert="horz" wrap="square" lIns="91440" tIns="45720" rIns="91440" bIns="45720" anchor="ctr" anchorCtr="0" upright="1">
                              <a:noAutofit/>
                            </wps:bodyPr>
                          </wps:wsp>
                          <wps:wsp>
                            <wps:cNvPr id="3488" name="Freeform: Shape 1778"/>
                            <wps:cNvSpPr>
                              <a:spLocks/>
                            </wps:cNvSpPr>
                            <wps:spPr bwMode="auto">
                              <a:xfrm>
                                <a:off x="54825" y="19426"/>
                                <a:ext cx="5120" cy="5098"/>
                              </a:xfrm>
                              <a:custGeom>
                                <a:avLst/>
                                <a:gdLst>
                                  <a:gd name="T0" fmla="*/ 1989 w 570584"/>
                                  <a:gd name="T1" fmla="*/ 0 h 568055"/>
                                  <a:gd name="T2" fmla="*/ 2305 w 570584"/>
                                  <a:gd name="T3" fmla="*/ 171 h 568055"/>
                                  <a:gd name="T4" fmla="*/ 4157 w 570584"/>
                                  <a:gd name="T5" fmla="*/ 2024 h 568055"/>
                                  <a:gd name="T6" fmla="*/ 4595 w 570584"/>
                                  <a:gd name="T7" fmla="*/ 2830 h 568055"/>
                                  <a:gd name="T8" fmla="*/ 0 w 570584"/>
                                  <a:gd name="T9" fmla="*/ 4575 h 56805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70584" h="568055">
                                    <a:moveTo>
                                      <a:pt x="247049" y="0"/>
                                    </a:moveTo>
                                    <a:lnTo>
                                      <a:pt x="286255" y="21280"/>
                                    </a:lnTo>
                                    <a:cubicBezTo>
                                      <a:pt x="376855" y="82489"/>
                                      <a:pt x="455042" y="160676"/>
                                      <a:pt x="516250" y="251276"/>
                                    </a:cubicBezTo>
                                    <a:lnTo>
                                      <a:pt x="570584" y="351378"/>
                                    </a:lnTo>
                                    <a:lnTo>
                                      <a:pt x="0" y="568055"/>
                                    </a:lnTo>
                                    <a:lnTo>
                                      <a:pt x="247049" y="0"/>
                                    </a:lnTo>
                                    <a:close/>
                                  </a:path>
                                </a:pathLst>
                              </a:custGeom>
                              <a:solidFill>
                                <a:srgbClr val="000000">
                                  <a:alpha val="20000"/>
                                </a:srgb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3489" name="Group 1779"/>
                          <wpg:cNvGrpSpPr>
                            <a:grpSpLocks/>
                          </wpg:cNvGrpSpPr>
                          <wpg:grpSpPr bwMode="auto">
                            <a:xfrm>
                              <a:off x="55315" y="20066"/>
                              <a:ext cx="22521" cy="12602"/>
                              <a:chOff x="55315" y="20066"/>
                              <a:chExt cx="22520" cy="12601"/>
                            </a:xfrm>
                          </wpg:grpSpPr>
                          <wps:wsp>
                            <wps:cNvPr id="3490" name="Freeform: Shape 1780"/>
                            <wps:cNvSpPr>
                              <a:spLocks/>
                            </wps:cNvSpPr>
                            <wps:spPr bwMode="auto">
                              <a:xfrm>
                                <a:off x="55315" y="20066"/>
                                <a:ext cx="22521" cy="12602"/>
                              </a:xfrm>
                              <a:custGeom>
                                <a:avLst/>
                                <a:gdLst>
                                  <a:gd name="T0" fmla="*/ 14557 w 2509441"/>
                                  <a:gd name="T1" fmla="*/ 0 h 1404144"/>
                                  <a:gd name="T2" fmla="*/ 20211 w 2509441"/>
                                  <a:gd name="T3" fmla="*/ 5655 h 1404144"/>
                                  <a:gd name="T4" fmla="*/ 14557 w 2509441"/>
                                  <a:gd name="T5" fmla="*/ 11309 h 1404144"/>
                                  <a:gd name="T6" fmla="*/ 13417 w 2509441"/>
                                  <a:gd name="T7" fmla="*/ 11195 h 1404144"/>
                                  <a:gd name="T8" fmla="*/ 12987 w 2509441"/>
                                  <a:gd name="T9" fmla="*/ 11061 h 1404144"/>
                                  <a:gd name="T10" fmla="*/ 12978 w 2509441"/>
                                  <a:gd name="T11" fmla="*/ 11082 h 1404144"/>
                                  <a:gd name="T12" fmla="*/ 12799 w 2509441"/>
                                  <a:gd name="T13" fmla="*/ 11003 h 1404144"/>
                                  <a:gd name="T14" fmla="*/ 12356 w 2509441"/>
                                  <a:gd name="T15" fmla="*/ 10865 h 1404144"/>
                                  <a:gd name="T16" fmla="*/ 0 w 2509441"/>
                                  <a:gd name="T17" fmla="*/ 5310 h 1404144"/>
                                  <a:gd name="T18" fmla="*/ 12356 w 2509441"/>
                                  <a:gd name="T19" fmla="*/ 444 h 1404144"/>
                                  <a:gd name="T20" fmla="*/ 14557 w 2509441"/>
                                  <a:gd name="T21" fmla="*/ 0 h 1404144"/>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09441" h="1404144">
                                    <a:moveTo>
                                      <a:pt x="1807369" y="0"/>
                                    </a:moveTo>
                                    <a:cubicBezTo>
                                      <a:pt x="2195113" y="0"/>
                                      <a:pt x="2509441" y="314328"/>
                                      <a:pt x="2509441" y="702072"/>
                                    </a:cubicBezTo>
                                    <a:cubicBezTo>
                                      <a:pt x="2509441" y="1089816"/>
                                      <a:pt x="2195113" y="1404144"/>
                                      <a:pt x="1807369" y="1404144"/>
                                    </a:cubicBezTo>
                                    <a:cubicBezTo>
                                      <a:pt x="1758901" y="1404144"/>
                                      <a:pt x="1711580" y="1399233"/>
                                      <a:pt x="1665877" y="1389881"/>
                                    </a:cubicBezTo>
                                    <a:lnTo>
                                      <a:pt x="1612445" y="1373294"/>
                                    </a:lnTo>
                                    <a:lnTo>
                                      <a:pt x="1611409" y="1375965"/>
                                    </a:lnTo>
                                    <a:lnTo>
                                      <a:pt x="1589133" y="1366058"/>
                                    </a:lnTo>
                                    <a:lnTo>
                                      <a:pt x="1534091" y="1348972"/>
                                    </a:lnTo>
                                    <a:lnTo>
                                      <a:pt x="0" y="659334"/>
                                    </a:lnTo>
                                    <a:lnTo>
                                      <a:pt x="1534091" y="55172"/>
                                    </a:lnTo>
                                    <a:cubicBezTo>
                                      <a:pt x="1618086" y="19645"/>
                                      <a:pt x="1710433" y="0"/>
                                      <a:pt x="1807369" y="0"/>
                                    </a:cubicBezTo>
                                    <a:close/>
                                  </a:path>
                                </a:pathLst>
                              </a:custGeom>
                              <a:solidFill>
                                <a:srgbClr val="A2B96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491" name="Freeform: Shape 1781"/>
                            <wps:cNvSpPr>
                              <a:spLocks/>
                            </wps:cNvSpPr>
                            <wps:spPr bwMode="auto">
                              <a:xfrm>
                                <a:off x="67005" y="21837"/>
                                <a:ext cx="9060" cy="9060"/>
                              </a:xfrm>
                              <a:custGeom>
                                <a:avLst/>
                                <a:gdLst>
                                  <a:gd name="T0" fmla="*/ 3473 w 1121726"/>
                                  <a:gd name="T1" fmla="*/ 5 h 1121727"/>
                                  <a:gd name="T2" fmla="*/ 6952 w 1121726"/>
                                  <a:gd name="T3" fmla="*/ 2066 h 1121727"/>
                                  <a:gd name="T4" fmla="*/ 5252 w 1121726"/>
                                  <a:gd name="T5" fmla="*/ 6952 h 1121727"/>
                                  <a:gd name="T6" fmla="*/ 366 w 1121726"/>
                                  <a:gd name="T7" fmla="*/ 5252 h 1121727"/>
                                  <a:gd name="T8" fmla="*/ 2066 w 1121726"/>
                                  <a:gd name="T9" fmla="*/ 366 h 1121727"/>
                                  <a:gd name="T10" fmla="*/ 3473 w 1121726"/>
                                  <a:gd name="T11" fmla="*/ 5 h 112172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121726" h="1121727">
                                    <a:moveTo>
                                      <a:pt x="532312" y="711"/>
                                    </a:moveTo>
                                    <a:cubicBezTo>
                                      <a:pt x="750552" y="-10316"/>
                                      <a:pt x="964464" y="107568"/>
                                      <a:pt x="1065622" y="316646"/>
                                    </a:cubicBezTo>
                                    <a:cubicBezTo>
                                      <a:pt x="1200500" y="595416"/>
                                      <a:pt x="1083852" y="930745"/>
                                      <a:pt x="805081" y="1065623"/>
                                    </a:cubicBezTo>
                                    <a:cubicBezTo>
                                      <a:pt x="526311" y="1200500"/>
                                      <a:pt x="190982" y="1083852"/>
                                      <a:pt x="56105" y="805082"/>
                                    </a:cubicBezTo>
                                    <a:cubicBezTo>
                                      <a:pt x="-78773" y="526312"/>
                                      <a:pt x="37875" y="190983"/>
                                      <a:pt x="316645" y="56105"/>
                                    </a:cubicBezTo>
                                    <a:cubicBezTo>
                                      <a:pt x="386338" y="22386"/>
                                      <a:pt x="459565" y="4387"/>
                                      <a:pt x="532312" y="711"/>
                                    </a:cubicBezTo>
                                    <a:close/>
                                  </a:path>
                                </a:pathLst>
                              </a:custGeom>
                              <a:gradFill rotWithShape="1">
                                <a:gsLst>
                                  <a:gs pos="0">
                                    <a:srgbClr val="FFFFFF"/>
                                  </a:gs>
                                  <a:gs pos="50000">
                                    <a:srgbClr val="F2F2F2"/>
                                  </a:gs>
                                  <a:gs pos="100000">
                                    <a:srgbClr val="D9D9D9"/>
                                  </a:gs>
                                </a:gsLst>
                                <a:lin ang="5400000"/>
                              </a:gradFill>
                              <a:ln>
                                <a:noFill/>
                              </a:ln>
                              <a:effectLst>
                                <a:outerShdw dist="38100" dir="2700000" algn="tl" rotWithShape="0">
                                  <a:srgbClr val="000000">
                                    <a:alpha val="39998"/>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492" name="Freeform: Shape 1782"/>
                            <wps:cNvSpPr>
                              <a:spLocks/>
                            </wps:cNvSpPr>
                            <wps:spPr bwMode="auto">
                              <a:xfrm>
                                <a:off x="55315" y="23955"/>
                                <a:ext cx="5448" cy="4301"/>
                              </a:xfrm>
                              <a:custGeom>
                                <a:avLst/>
                                <a:gdLst>
                                  <a:gd name="T0" fmla="*/ 4622 w 606990"/>
                                  <a:gd name="T1" fmla="*/ 0 h 479228"/>
                                  <a:gd name="T2" fmla="*/ 4750 w 606990"/>
                                  <a:gd name="T3" fmla="*/ 411 h 479228"/>
                                  <a:gd name="T4" fmla="*/ 4889 w 606990"/>
                                  <a:gd name="T5" fmla="*/ 1793 h 479228"/>
                                  <a:gd name="T6" fmla="*/ 4750 w 606990"/>
                                  <a:gd name="T7" fmla="*/ 3176 h 479228"/>
                                  <a:gd name="T8" fmla="*/ 4537 w 606990"/>
                                  <a:gd name="T9" fmla="*/ 3860 h 479228"/>
                                  <a:gd name="T10" fmla="*/ 0 w 606990"/>
                                  <a:gd name="T11" fmla="*/ 1820 h 47922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606990" h="479228">
                                    <a:moveTo>
                                      <a:pt x="573840" y="0"/>
                                    </a:moveTo>
                                    <a:lnTo>
                                      <a:pt x="589691" y="51064"/>
                                    </a:lnTo>
                                    <a:cubicBezTo>
                                      <a:pt x="601034" y="106495"/>
                                      <a:pt x="606990" y="163887"/>
                                      <a:pt x="606990" y="222671"/>
                                    </a:cubicBezTo>
                                    <a:cubicBezTo>
                                      <a:pt x="606990" y="281455"/>
                                      <a:pt x="601034" y="338848"/>
                                      <a:pt x="589691" y="394278"/>
                                    </a:cubicBezTo>
                                    <a:lnTo>
                                      <a:pt x="563321" y="479228"/>
                                    </a:lnTo>
                                    <a:lnTo>
                                      <a:pt x="0" y="225992"/>
                                    </a:lnTo>
                                    <a:lnTo>
                                      <a:pt x="573840" y="0"/>
                                    </a:lnTo>
                                    <a:close/>
                                  </a:path>
                                </a:pathLst>
                              </a:custGeom>
                              <a:solidFill>
                                <a:srgbClr val="000000">
                                  <a:alpha val="20000"/>
                                </a:srgb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3493" name="Group 1783"/>
                          <wpg:cNvGrpSpPr>
                            <a:grpSpLocks/>
                          </wpg:cNvGrpSpPr>
                          <wpg:grpSpPr bwMode="auto">
                            <a:xfrm>
                              <a:off x="54653" y="27530"/>
                              <a:ext cx="17498" cy="18041"/>
                              <a:chOff x="54653" y="27530"/>
                              <a:chExt cx="17498" cy="18041"/>
                            </a:xfrm>
                          </wpg:grpSpPr>
                          <wps:wsp>
                            <wps:cNvPr id="3494" name="Freeform: Shape 1784"/>
                            <wps:cNvSpPr>
                              <a:spLocks/>
                            </wps:cNvSpPr>
                            <wps:spPr bwMode="auto">
                              <a:xfrm>
                                <a:off x="54653" y="27530"/>
                                <a:ext cx="17498" cy="18041"/>
                              </a:xfrm>
                              <a:custGeom>
                                <a:avLst/>
                                <a:gdLst>
                                  <a:gd name="T0" fmla="*/ 0 w 1949855"/>
                                  <a:gd name="T1" fmla="*/ 0 h 2010296"/>
                                  <a:gd name="T2" fmla="*/ 12177 w 1949855"/>
                                  <a:gd name="T3" fmla="*/ 5296 h 2010296"/>
                                  <a:gd name="T4" fmla="*/ 14047 w 1949855"/>
                                  <a:gd name="T5" fmla="*/ 6538 h 2010296"/>
                                  <a:gd name="T6" fmla="*/ 14047 w 1949855"/>
                                  <a:gd name="T7" fmla="*/ 14534 h 2010296"/>
                                  <a:gd name="T8" fmla="*/ 6051 w 1949855"/>
                                  <a:gd name="T9" fmla="*/ 14534 h 2010296"/>
                                  <a:gd name="T10" fmla="*/ 5326 w 1949855"/>
                                  <a:gd name="T11" fmla="*/ 13647 h 2010296"/>
                                  <a:gd name="T12" fmla="*/ 5117 w 1949855"/>
                                  <a:gd name="T13" fmla="*/ 13249 h 2010296"/>
                                  <a:gd name="T14" fmla="*/ 5096 w 1949855"/>
                                  <a:gd name="T15" fmla="*/ 13258 h 2010296"/>
                                  <a:gd name="T16" fmla="*/ 5025 w 1949855"/>
                                  <a:gd name="T17" fmla="*/ 13075 h 2010296"/>
                                  <a:gd name="T18" fmla="*/ 4809 w 1949855"/>
                                  <a:gd name="T19" fmla="*/ 12664 h 2010296"/>
                                  <a:gd name="T20" fmla="*/ 0 w 1949855"/>
                                  <a:gd name="T21" fmla="*/ 0 h 2010296"/>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949855" h="2010296">
                                    <a:moveTo>
                                      <a:pt x="0" y="0"/>
                                    </a:moveTo>
                                    <a:lnTo>
                                      <a:pt x="1511973" y="657560"/>
                                    </a:lnTo>
                                    <a:cubicBezTo>
                                      <a:pt x="1596488" y="691832"/>
                                      <a:pt x="1675679" y="743240"/>
                                      <a:pt x="1744223" y="811784"/>
                                    </a:cubicBezTo>
                                    <a:cubicBezTo>
                                      <a:pt x="2018399" y="1085960"/>
                                      <a:pt x="2018399" y="1530487"/>
                                      <a:pt x="1744223" y="1804664"/>
                                    </a:cubicBezTo>
                                    <a:cubicBezTo>
                                      <a:pt x="1470047" y="2078840"/>
                                      <a:pt x="1025520" y="2078840"/>
                                      <a:pt x="751343" y="1804664"/>
                                    </a:cubicBezTo>
                                    <a:cubicBezTo>
                                      <a:pt x="717071" y="1770392"/>
                                      <a:pt x="687083" y="1733458"/>
                                      <a:pt x="661379" y="1694528"/>
                                    </a:cubicBezTo>
                                    <a:lnTo>
                                      <a:pt x="635325" y="1645017"/>
                                    </a:lnTo>
                                    <a:lnTo>
                                      <a:pt x="632703" y="1646174"/>
                                    </a:lnTo>
                                    <a:lnTo>
                                      <a:pt x="623954" y="1623410"/>
                                    </a:lnTo>
                                    <a:lnTo>
                                      <a:pt x="597118" y="1572414"/>
                                    </a:lnTo>
                                    <a:lnTo>
                                      <a:pt x="0" y="0"/>
                                    </a:lnTo>
                                    <a:close/>
                                  </a:path>
                                </a:pathLst>
                              </a:custGeom>
                              <a:solidFill>
                                <a:srgbClr val="3A5C84"/>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495" name="Freeform: Shape 1785"/>
                            <wps:cNvSpPr>
                              <a:spLocks/>
                            </wps:cNvSpPr>
                            <wps:spPr bwMode="auto">
                              <a:xfrm>
                                <a:off x="61321" y="34741"/>
                                <a:ext cx="9060" cy="9060"/>
                              </a:xfrm>
                              <a:custGeom>
                                <a:avLst/>
                                <a:gdLst>
                                  <a:gd name="T0" fmla="*/ 3473 w 1121726"/>
                                  <a:gd name="T1" fmla="*/ 5 h 1121727"/>
                                  <a:gd name="T2" fmla="*/ 6952 w 1121726"/>
                                  <a:gd name="T3" fmla="*/ 2066 h 1121727"/>
                                  <a:gd name="T4" fmla="*/ 5252 w 1121726"/>
                                  <a:gd name="T5" fmla="*/ 6952 h 1121727"/>
                                  <a:gd name="T6" fmla="*/ 366 w 1121726"/>
                                  <a:gd name="T7" fmla="*/ 5252 h 1121727"/>
                                  <a:gd name="T8" fmla="*/ 2066 w 1121726"/>
                                  <a:gd name="T9" fmla="*/ 366 h 1121727"/>
                                  <a:gd name="T10" fmla="*/ 3473 w 1121726"/>
                                  <a:gd name="T11" fmla="*/ 5 h 112172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121726" h="1121727">
                                    <a:moveTo>
                                      <a:pt x="532312" y="711"/>
                                    </a:moveTo>
                                    <a:cubicBezTo>
                                      <a:pt x="750552" y="-10316"/>
                                      <a:pt x="964464" y="107568"/>
                                      <a:pt x="1065622" y="316646"/>
                                    </a:cubicBezTo>
                                    <a:cubicBezTo>
                                      <a:pt x="1200500" y="595416"/>
                                      <a:pt x="1083852" y="930745"/>
                                      <a:pt x="805081" y="1065623"/>
                                    </a:cubicBezTo>
                                    <a:cubicBezTo>
                                      <a:pt x="526311" y="1200500"/>
                                      <a:pt x="190982" y="1083852"/>
                                      <a:pt x="56105" y="805082"/>
                                    </a:cubicBezTo>
                                    <a:cubicBezTo>
                                      <a:pt x="-78773" y="526312"/>
                                      <a:pt x="37875" y="190983"/>
                                      <a:pt x="316645" y="56105"/>
                                    </a:cubicBezTo>
                                    <a:cubicBezTo>
                                      <a:pt x="386338" y="22386"/>
                                      <a:pt x="459565" y="4387"/>
                                      <a:pt x="532312" y="711"/>
                                    </a:cubicBezTo>
                                    <a:close/>
                                  </a:path>
                                </a:pathLst>
                              </a:custGeom>
                              <a:gradFill rotWithShape="1">
                                <a:gsLst>
                                  <a:gs pos="0">
                                    <a:srgbClr val="FFFFFF"/>
                                  </a:gs>
                                  <a:gs pos="50000">
                                    <a:srgbClr val="F2F2F2"/>
                                  </a:gs>
                                  <a:gs pos="100000">
                                    <a:srgbClr val="D9D9D9"/>
                                  </a:gs>
                                </a:gsLst>
                                <a:lin ang="5400000"/>
                              </a:gradFill>
                              <a:ln>
                                <a:noFill/>
                              </a:ln>
                              <a:effectLst>
                                <a:outerShdw dist="38100" dir="2700000" algn="tl" rotWithShape="0">
                                  <a:srgbClr val="000000">
                                    <a:alpha val="39998"/>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496" name="Freeform: Shape 1786"/>
                            <wps:cNvSpPr>
                              <a:spLocks/>
                            </wps:cNvSpPr>
                            <wps:spPr bwMode="auto">
                              <a:xfrm>
                                <a:off x="54653" y="27530"/>
                                <a:ext cx="5071" cy="5180"/>
                              </a:xfrm>
                              <a:custGeom>
                                <a:avLst/>
                                <a:gdLst>
                                  <a:gd name="T0" fmla="*/ 0 w 565096"/>
                                  <a:gd name="T1" fmla="*/ 0 h 577223"/>
                                  <a:gd name="T2" fmla="*/ 4551 w 565096"/>
                                  <a:gd name="T3" fmla="*/ 1979 h 577223"/>
                                  <a:gd name="T4" fmla="*/ 4312 w 565096"/>
                                  <a:gd name="T5" fmla="*/ 2419 h 577223"/>
                                  <a:gd name="T6" fmla="*/ 2460 w 565096"/>
                                  <a:gd name="T7" fmla="*/ 4272 h 577223"/>
                                  <a:gd name="T8" fmla="*/ 1765 w 565096"/>
                                  <a:gd name="T9" fmla="*/ 4649 h 57722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65096" h="577223">
                                    <a:moveTo>
                                      <a:pt x="0" y="0"/>
                                    </a:moveTo>
                                    <a:lnTo>
                                      <a:pt x="565096" y="245761"/>
                                    </a:lnTo>
                                    <a:lnTo>
                                      <a:pt x="535428" y="300420"/>
                                    </a:lnTo>
                                    <a:cubicBezTo>
                                      <a:pt x="474220" y="391021"/>
                                      <a:pt x="396033" y="469208"/>
                                      <a:pt x="305433" y="530416"/>
                                    </a:cubicBezTo>
                                    <a:lnTo>
                                      <a:pt x="219198" y="577223"/>
                                    </a:lnTo>
                                    <a:lnTo>
                                      <a:pt x="0" y="0"/>
                                    </a:lnTo>
                                    <a:close/>
                                  </a:path>
                                </a:pathLst>
                              </a:custGeom>
                              <a:solidFill>
                                <a:srgbClr val="000000">
                                  <a:alpha val="20000"/>
                                </a:srgb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3497" name="Group 1787"/>
                          <wpg:cNvGrpSpPr>
                            <a:grpSpLocks/>
                          </wpg:cNvGrpSpPr>
                          <wpg:grpSpPr bwMode="auto">
                            <a:xfrm>
                              <a:off x="46495" y="28148"/>
                              <a:ext cx="12601" cy="22521"/>
                              <a:chOff x="46495" y="28148"/>
                              <a:chExt cx="12601" cy="22520"/>
                            </a:xfrm>
                          </wpg:grpSpPr>
                          <wps:wsp>
                            <wps:cNvPr id="3498" name="Freeform: Shape 1788"/>
                            <wps:cNvSpPr>
                              <a:spLocks/>
                            </wps:cNvSpPr>
                            <wps:spPr bwMode="auto">
                              <a:xfrm>
                                <a:off x="46495" y="28148"/>
                                <a:ext cx="12601" cy="22521"/>
                              </a:xfrm>
                              <a:custGeom>
                                <a:avLst/>
                                <a:gdLst>
                                  <a:gd name="T0" fmla="*/ 5998 w 1404144"/>
                                  <a:gd name="T1" fmla="*/ 0 h 2509440"/>
                                  <a:gd name="T2" fmla="*/ 10751 w 1404144"/>
                                  <a:gd name="T3" fmla="*/ 12105 h 2509440"/>
                                  <a:gd name="T4" fmla="*/ 11309 w 1404144"/>
                                  <a:gd name="T5" fmla="*/ 14557 h 2509440"/>
                                  <a:gd name="T6" fmla="*/ 5654 w 1404144"/>
                                  <a:gd name="T7" fmla="*/ 20211 h 2509440"/>
                                  <a:gd name="T8" fmla="*/ 0 w 1404144"/>
                                  <a:gd name="T9" fmla="*/ 14557 h 2509440"/>
                                  <a:gd name="T10" fmla="*/ 88 w 1404144"/>
                                  <a:gd name="T11" fmla="*/ 13556 h 2509440"/>
                                  <a:gd name="T12" fmla="*/ 243 w 1404144"/>
                                  <a:gd name="T13" fmla="*/ 12984 h 2509440"/>
                                  <a:gd name="T14" fmla="*/ 227 w 1404144"/>
                                  <a:gd name="T15" fmla="*/ 12978 h 2509440"/>
                                  <a:gd name="T16" fmla="*/ 271 w 1404144"/>
                                  <a:gd name="T17" fmla="*/ 12879 h 2509440"/>
                                  <a:gd name="T18" fmla="*/ 343 w 1404144"/>
                                  <a:gd name="T19" fmla="*/ 12612 h 2509440"/>
                                  <a:gd name="T20" fmla="*/ 749 w 1404144"/>
                                  <a:gd name="T21" fmla="*/ 11742 h 2509440"/>
                                  <a:gd name="T22" fmla="*/ 5998 w 1404144"/>
                                  <a:gd name="T23" fmla="*/ 0 h 2509440"/>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1404144" h="2509440">
                                    <a:moveTo>
                                      <a:pt x="744810" y="0"/>
                                    </a:moveTo>
                                    <a:lnTo>
                                      <a:pt x="1334912" y="1502991"/>
                                    </a:lnTo>
                                    <a:cubicBezTo>
                                      <a:pt x="1379280" y="1595070"/>
                                      <a:pt x="1404144" y="1698315"/>
                                      <a:pt x="1404144" y="1807368"/>
                                    </a:cubicBezTo>
                                    <a:cubicBezTo>
                                      <a:pt x="1404144" y="2195112"/>
                                      <a:pt x="1089816" y="2509440"/>
                                      <a:pt x="702072" y="2509440"/>
                                    </a:cubicBezTo>
                                    <a:cubicBezTo>
                                      <a:pt x="314328" y="2509440"/>
                                      <a:pt x="0" y="2195112"/>
                                      <a:pt x="0" y="1807368"/>
                                    </a:cubicBezTo>
                                    <a:cubicBezTo>
                                      <a:pt x="0" y="1764959"/>
                                      <a:pt x="3760" y="1723428"/>
                                      <a:pt x="10965" y="1683090"/>
                                    </a:cubicBezTo>
                                    <a:lnTo>
                                      <a:pt x="30124" y="1612163"/>
                                    </a:lnTo>
                                    <a:lnTo>
                                      <a:pt x="28179" y="1611409"/>
                                    </a:lnTo>
                                    <a:lnTo>
                                      <a:pt x="33653" y="1599100"/>
                                    </a:lnTo>
                                    <a:lnTo>
                                      <a:pt x="42601" y="1565972"/>
                                    </a:lnTo>
                                    <a:cubicBezTo>
                                      <a:pt x="56382" y="1528337"/>
                                      <a:pt x="73292" y="1492210"/>
                                      <a:pt x="93016" y="1457907"/>
                                    </a:cubicBezTo>
                                    <a:lnTo>
                                      <a:pt x="744810" y="0"/>
                                    </a:lnTo>
                                    <a:close/>
                                  </a:path>
                                </a:pathLst>
                              </a:custGeom>
                              <a:solidFill>
                                <a:srgbClr val="C13018"/>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499" name="Freeform: Shape 1789"/>
                            <wps:cNvSpPr>
                              <a:spLocks/>
                            </wps:cNvSpPr>
                            <wps:spPr bwMode="auto">
                              <a:xfrm>
                                <a:off x="48265" y="39838"/>
                                <a:ext cx="9060" cy="9060"/>
                              </a:xfrm>
                              <a:custGeom>
                                <a:avLst/>
                                <a:gdLst>
                                  <a:gd name="T0" fmla="*/ 3473 w 1121726"/>
                                  <a:gd name="T1" fmla="*/ 5 h 1121727"/>
                                  <a:gd name="T2" fmla="*/ 6952 w 1121726"/>
                                  <a:gd name="T3" fmla="*/ 2066 h 1121727"/>
                                  <a:gd name="T4" fmla="*/ 5252 w 1121726"/>
                                  <a:gd name="T5" fmla="*/ 6952 h 1121727"/>
                                  <a:gd name="T6" fmla="*/ 366 w 1121726"/>
                                  <a:gd name="T7" fmla="*/ 5252 h 1121727"/>
                                  <a:gd name="T8" fmla="*/ 2066 w 1121726"/>
                                  <a:gd name="T9" fmla="*/ 366 h 1121727"/>
                                  <a:gd name="T10" fmla="*/ 3473 w 1121726"/>
                                  <a:gd name="T11" fmla="*/ 5 h 112172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121726" h="1121727">
                                    <a:moveTo>
                                      <a:pt x="532312" y="711"/>
                                    </a:moveTo>
                                    <a:cubicBezTo>
                                      <a:pt x="750552" y="-10316"/>
                                      <a:pt x="964464" y="107568"/>
                                      <a:pt x="1065622" y="316646"/>
                                    </a:cubicBezTo>
                                    <a:cubicBezTo>
                                      <a:pt x="1200500" y="595416"/>
                                      <a:pt x="1083852" y="930745"/>
                                      <a:pt x="805081" y="1065623"/>
                                    </a:cubicBezTo>
                                    <a:cubicBezTo>
                                      <a:pt x="526311" y="1200500"/>
                                      <a:pt x="190982" y="1083852"/>
                                      <a:pt x="56105" y="805082"/>
                                    </a:cubicBezTo>
                                    <a:cubicBezTo>
                                      <a:pt x="-78773" y="526312"/>
                                      <a:pt x="37875" y="190983"/>
                                      <a:pt x="316645" y="56105"/>
                                    </a:cubicBezTo>
                                    <a:cubicBezTo>
                                      <a:pt x="386338" y="22386"/>
                                      <a:pt x="459565" y="4387"/>
                                      <a:pt x="532312" y="711"/>
                                    </a:cubicBezTo>
                                    <a:close/>
                                  </a:path>
                                </a:pathLst>
                              </a:custGeom>
                              <a:gradFill rotWithShape="1">
                                <a:gsLst>
                                  <a:gs pos="0">
                                    <a:srgbClr val="FFFFFF"/>
                                  </a:gs>
                                  <a:gs pos="50000">
                                    <a:srgbClr val="F2F2F2"/>
                                  </a:gs>
                                  <a:gs pos="100000">
                                    <a:srgbClr val="D9D9D9"/>
                                  </a:gs>
                                </a:gsLst>
                                <a:lin ang="5400000"/>
                              </a:gradFill>
                              <a:ln>
                                <a:noFill/>
                              </a:ln>
                              <a:effectLst>
                                <a:outerShdw dist="38100" dir="2700000" algn="tl" rotWithShape="0">
                                  <a:srgbClr val="000000">
                                    <a:alpha val="39998"/>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500" name="Freeform: Shape 1790"/>
                            <wps:cNvSpPr>
                              <a:spLocks/>
                            </wps:cNvSpPr>
                            <wps:spPr bwMode="auto">
                              <a:xfrm>
                                <a:off x="50907" y="28148"/>
                                <a:ext cx="4285" cy="5447"/>
                              </a:xfrm>
                              <a:custGeom>
                                <a:avLst/>
                                <a:gdLst>
                                  <a:gd name="T0" fmla="*/ 2039 w 477520"/>
                                  <a:gd name="T1" fmla="*/ 0 h 606989"/>
                                  <a:gd name="T2" fmla="*/ 3845 w 477520"/>
                                  <a:gd name="T3" fmla="*/ 4601 h 606989"/>
                                  <a:gd name="T4" fmla="*/ 3369 w 477520"/>
                                  <a:gd name="T5" fmla="*/ 4749 h 606989"/>
                                  <a:gd name="T6" fmla="*/ 1987 w 477520"/>
                                  <a:gd name="T7" fmla="*/ 4888 h 606989"/>
                                  <a:gd name="T8" fmla="*/ 605 w 477520"/>
                                  <a:gd name="T9" fmla="*/ 4749 h 606989"/>
                                  <a:gd name="T10" fmla="*/ 0 w 477520"/>
                                  <a:gd name="T11" fmla="*/ 4561 h 606989"/>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77520" h="606989">
                                    <a:moveTo>
                                      <a:pt x="253205" y="0"/>
                                    </a:moveTo>
                                    <a:lnTo>
                                      <a:pt x="477520" y="571329"/>
                                    </a:lnTo>
                                    <a:lnTo>
                                      <a:pt x="418371" y="589690"/>
                                    </a:lnTo>
                                    <a:cubicBezTo>
                                      <a:pt x="362941" y="601033"/>
                                      <a:pt x="305548" y="606989"/>
                                      <a:pt x="246764" y="606989"/>
                                    </a:cubicBezTo>
                                    <a:cubicBezTo>
                                      <a:pt x="187980" y="606989"/>
                                      <a:pt x="130588" y="601033"/>
                                      <a:pt x="75157" y="589690"/>
                                    </a:cubicBezTo>
                                    <a:lnTo>
                                      <a:pt x="0" y="566360"/>
                                    </a:lnTo>
                                    <a:lnTo>
                                      <a:pt x="253205" y="0"/>
                                    </a:lnTo>
                                    <a:close/>
                                  </a:path>
                                </a:pathLst>
                              </a:custGeom>
                              <a:solidFill>
                                <a:srgbClr val="000000">
                                  <a:alpha val="20000"/>
                                </a:srgb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3501" name="Group 1791"/>
                          <wpg:cNvGrpSpPr>
                            <a:grpSpLocks/>
                          </wpg:cNvGrpSpPr>
                          <wpg:grpSpPr bwMode="auto">
                            <a:xfrm>
                              <a:off x="33516" y="27542"/>
                              <a:ext cx="18041" cy="17498"/>
                              <a:chOff x="33516" y="27542"/>
                              <a:chExt cx="18041" cy="17498"/>
                            </a:xfrm>
                          </wpg:grpSpPr>
                          <wps:wsp>
                            <wps:cNvPr id="3502" name="Freeform: Shape 7296"/>
                            <wps:cNvSpPr>
                              <a:spLocks/>
                            </wps:cNvSpPr>
                            <wps:spPr bwMode="auto">
                              <a:xfrm>
                                <a:off x="33516" y="27542"/>
                                <a:ext cx="18041" cy="17498"/>
                              </a:xfrm>
                              <a:custGeom>
                                <a:avLst/>
                                <a:gdLst>
                                  <a:gd name="T0" fmla="*/ 16191 w 2010295"/>
                                  <a:gd name="T1" fmla="*/ 0 h 1949854"/>
                                  <a:gd name="T2" fmla="*/ 10992 w 2010295"/>
                                  <a:gd name="T3" fmla="*/ 11920 h 1949854"/>
                                  <a:gd name="T4" fmla="*/ 9653 w 2010295"/>
                                  <a:gd name="T5" fmla="*/ 14047 h 1949854"/>
                                  <a:gd name="T6" fmla="*/ 1656 w 2010295"/>
                                  <a:gd name="T7" fmla="*/ 14047 h 1949854"/>
                                  <a:gd name="T8" fmla="*/ 1656 w 2010295"/>
                                  <a:gd name="T9" fmla="*/ 6051 h 1949854"/>
                                  <a:gd name="T10" fmla="*/ 2543 w 2010295"/>
                                  <a:gd name="T11" fmla="*/ 5326 h 1949854"/>
                                  <a:gd name="T12" fmla="*/ 2942 w 2010295"/>
                                  <a:gd name="T13" fmla="*/ 5117 h 1949854"/>
                                  <a:gd name="T14" fmla="*/ 2933 w 2010295"/>
                                  <a:gd name="T15" fmla="*/ 5096 h 1949854"/>
                                  <a:gd name="T16" fmla="*/ 3116 w 2010295"/>
                                  <a:gd name="T17" fmla="*/ 5025 h 1949854"/>
                                  <a:gd name="T18" fmla="*/ 3527 w 2010295"/>
                                  <a:gd name="T19" fmla="*/ 4809 h 1949854"/>
                                  <a:gd name="T20" fmla="*/ 16191 w 2010295"/>
                                  <a:gd name="T21" fmla="*/ 0 h 1949854"/>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010295" h="1949854">
                                    <a:moveTo>
                                      <a:pt x="2010295" y="0"/>
                                    </a:moveTo>
                                    <a:lnTo>
                                      <a:pt x="1364785" y="1480040"/>
                                    </a:lnTo>
                                    <a:cubicBezTo>
                                      <a:pt x="1331048" y="1576523"/>
                                      <a:pt x="1275624" y="1667110"/>
                                      <a:pt x="1198512" y="1744222"/>
                                    </a:cubicBezTo>
                                    <a:cubicBezTo>
                                      <a:pt x="924335" y="2018398"/>
                                      <a:pt x="479808" y="2018398"/>
                                      <a:pt x="205632" y="1744222"/>
                                    </a:cubicBezTo>
                                    <a:cubicBezTo>
                                      <a:pt x="-68545" y="1470046"/>
                                      <a:pt x="-68545" y="1025519"/>
                                      <a:pt x="205632" y="751342"/>
                                    </a:cubicBezTo>
                                    <a:cubicBezTo>
                                      <a:pt x="239904" y="717070"/>
                                      <a:pt x="276837" y="687082"/>
                                      <a:pt x="315767" y="661378"/>
                                    </a:cubicBezTo>
                                    <a:lnTo>
                                      <a:pt x="365278" y="635324"/>
                                    </a:lnTo>
                                    <a:lnTo>
                                      <a:pt x="364122" y="632703"/>
                                    </a:lnTo>
                                    <a:lnTo>
                                      <a:pt x="386882" y="623955"/>
                                    </a:lnTo>
                                    <a:lnTo>
                                      <a:pt x="437881" y="597118"/>
                                    </a:lnTo>
                                    <a:lnTo>
                                      <a:pt x="2010295" y="0"/>
                                    </a:lnTo>
                                    <a:close/>
                                  </a:path>
                                </a:pathLst>
                              </a:custGeom>
                              <a:solidFill>
                                <a:srgbClr val="4CC1E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503" name="Freeform: Shape 7297"/>
                            <wps:cNvSpPr>
                              <a:spLocks/>
                            </wps:cNvSpPr>
                            <wps:spPr bwMode="auto">
                              <a:xfrm>
                                <a:off x="35286" y="34210"/>
                                <a:ext cx="9060" cy="9060"/>
                              </a:xfrm>
                              <a:custGeom>
                                <a:avLst/>
                                <a:gdLst>
                                  <a:gd name="T0" fmla="*/ 3473 w 1121726"/>
                                  <a:gd name="T1" fmla="*/ 5 h 1121727"/>
                                  <a:gd name="T2" fmla="*/ 6952 w 1121726"/>
                                  <a:gd name="T3" fmla="*/ 2066 h 1121727"/>
                                  <a:gd name="T4" fmla="*/ 5252 w 1121726"/>
                                  <a:gd name="T5" fmla="*/ 6952 h 1121727"/>
                                  <a:gd name="T6" fmla="*/ 366 w 1121726"/>
                                  <a:gd name="T7" fmla="*/ 5252 h 1121727"/>
                                  <a:gd name="T8" fmla="*/ 2066 w 1121726"/>
                                  <a:gd name="T9" fmla="*/ 366 h 1121727"/>
                                  <a:gd name="T10" fmla="*/ 3473 w 1121726"/>
                                  <a:gd name="T11" fmla="*/ 5 h 112172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121726" h="1121727">
                                    <a:moveTo>
                                      <a:pt x="532312" y="711"/>
                                    </a:moveTo>
                                    <a:cubicBezTo>
                                      <a:pt x="750552" y="-10316"/>
                                      <a:pt x="964464" y="107568"/>
                                      <a:pt x="1065622" y="316646"/>
                                    </a:cubicBezTo>
                                    <a:cubicBezTo>
                                      <a:pt x="1200500" y="595416"/>
                                      <a:pt x="1083852" y="930745"/>
                                      <a:pt x="805081" y="1065623"/>
                                    </a:cubicBezTo>
                                    <a:cubicBezTo>
                                      <a:pt x="526311" y="1200500"/>
                                      <a:pt x="190982" y="1083852"/>
                                      <a:pt x="56105" y="805082"/>
                                    </a:cubicBezTo>
                                    <a:cubicBezTo>
                                      <a:pt x="-78773" y="526312"/>
                                      <a:pt x="37875" y="190983"/>
                                      <a:pt x="316645" y="56105"/>
                                    </a:cubicBezTo>
                                    <a:cubicBezTo>
                                      <a:pt x="386338" y="22386"/>
                                      <a:pt x="459565" y="4387"/>
                                      <a:pt x="532312" y="711"/>
                                    </a:cubicBezTo>
                                    <a:close/>
                                  </a:path>
                                </a:pathLst>
                              </a:custGeom>
                              <a:gradFill rotWithShape="1">
                                <a:gsLst>
                                  <a:gs pos="0">
                                    <a:srgbClr val="FFFFFF"/>
                                  </a:gs>
                                  <a:gs pos="50000">
                                    <a:srgbClr val="F2F2F2"/>
                                  </a:gs>
                                  <a:gs pos="100000">
                                    <a:srgbClr val="D9D9D9"/>
                                  </a:gs>
                                </a:gsLst>
                                <a:lin ang="5400000"/>
                              </a:gradFill>
                              <a:ln>
                                <a:noFill/>
                              </a:ln>
                              <a:effectLst>
                                <a:outerShdw dist="38100" dir="2700000" algn="tl" rotWithShape="0">
                                  <a:srgbClr val="000000">
                                    <a:alpha val="39998"/>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504" name="Freeform: Shape 7298"/>
                            <wps:cNvSpPr>
                              <a:spLocks/>
                            </wps:cNvSpPr>
                            <wps:spPr bwMode="auto">
                              <a:xfrm>
                                <a:off x="46392" y="27542"/>
                                <a:ext cx="5165" cy="5028"/>
                              </a:xfrm>
                              <a:custGeom>
                                <a:avLst/>
                                <a:gdLst>
                                  <a:gd name="T0" fmla="*/ 4635 w 575509"/>
                                  <a:gd name="T1" fmla="*/ 0 h 560296"/>
                                  <a:gd name="T2" fmla="*/ 2667 w 575509"/>
                                  <a:gd name="T3" fmla="*/ 4512 h 560296"/>
                                  <a:gd name="T4" fmla="*/ 2205 w 575509"/>
                                  <a:gd name="T5" fmla="*/ 4261 h 560296"/>
                                  <a:gd name="T6" fmla="*/ 352 w 575509"/>
                                  <a:gd name="T7" fmla="*/ 2409 h 560296"/>
                                  <a:gd name="T8" fmla="*/ 0 w 575509"/>
                                  <a:gd name="T9" fmla="*/ 1760 h 56029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75509" h="560296">
                                    <a:moveTo>
                                      <a:pt x="575509" y="0"/>
                                    </a:moveTo>
                                    <a:lnTo>
                                      <a:pt x="331140" y="560296"/>
                                    </a:lnTo>
                                    <a:lnTo>
                                      <a:pt x="273744" y="529143"/>
                                    </a:lnTo>
                                    <a:cubicBezTo>
                                      <a:pt x="183144" y="467935"/>
                                      <a:pt x="104957" y="389748"/>
                                      <a:pt x="43748" y="299147"/>
                                    </a:cubicBezTo>
                                    <a:lnTo>
                                      <a:pt x="0" y="218547"/>
                                    </a:lnTo>
                                    <a:lnTo>
                                      <a:pt x="575509" y="0"/>
                                    </a:lnTo>
                                    <a:close/>
                                  </a:path>
                                </a:pathLst>
                              </a:custGeom>
                              <a:solidFill>
                                <a:srgbClr val="000000">
                                  <a:alpha val="20000"/>
                                </a:srgb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3505" name="Group 7299"/>
                          <wpg:cNvGrpSpPr>
                            <a:grpSpLocks/>
                          </wpg:cNvGrpSpPr>
                          <wpg:grpSpPr bwMode="auto">
                            <a:xfrm>
                              <a:off x="28458" y="19361"/>
                              <a:ext cx="22521" cy="12601"/>
                              <a:chOff x="28458" y="19361"/>
                              <a:chExt cx="22520" cy="12601"/>
                            </a:xfrm>
                          </wpg:grpSpPr>
                          <wps:wsp>
                            <wps:cNvPr id="3506" name="Freeform: Shape 7300"/>
                            <wps:cNvSpPr>
                              <a:spLocks/>
                            </wps:cNvSpPr>
                            <wps:spPr bwMode="auto">
                              <a:xfrm>
                                <a:off x="28458" y="19361"/>
                                <a:ext cx="22521" cy="12601"/>
                              </a:xfrm>
                              <a:custGeom>
                                <a:avLst/>
                                <a:gdLst>
                                  <a:gd name="T0" fmla="*/ 5654 w 2509440"/>
                                  <a:gd name="T1" fmla="*/ 0 h 1404144"/>
                                  <a:gd name="T2" fmla="*/ 6516 w 2509440"/>
                                  <a:gd name="T3" fmla="*/ 65 h 1404144"/>
                                  <a:gd name="T4" fmla="*/ 7232 w 2509440"/>
                                  <a:gd name="T5" fmla="*/ 230 h 1404144"/>
                                  <a:gd name="T6" fmla="*/ 7233 w 2509440"/>
                                  <a:gd name="T7" fmla="*/ 227 h 1404144"/>
                                  <a:gd name="T8" fmla="*/ 7249 w 2509440"/>
                                  <a:gd name="T9" fmla="*/ 234 h 1404144"/>
                                  <a:gd name="T10" fmla="*/ 7336 w 2509440"/>
                                  <a:gd name="T11" fmla="*/ 254 h 1404144"/>
                                  <a:gd name="T12" fmla="*/ 8106 w 2509440"/>
                                  <a:gd name="T13" fmla="*/ 558 h 1404144"/>
                                  <a:gd name="T14" fmla="*/ 20211 w 2509440"/>
                                  <a:gd name="T15" fmla="*/ 5998 h 1404144"/>
                                  <a:gd name="T16" fmla="*/ 8469 w 2509440"/>
                                  <a:gd name="T17" fmla="*/ 10559 h 1404144"/>
                                  <a:gd name="T18" fmla="*/ 5654 w 2509440"/>
                                  <a:gd name="T19" fmla="*/ 11309 h 1404144"/>
                                  <a:gd name="T20" fmla="*/ 0 w 2509440"/>
                                  <a:gd name="T21" fmla="*/ 5654 h 1404144"/>
                                  <a:gd name="T22" fmla="*/ 5654 w 2509440"/>
                                  <a:gd name="T23" fmla="*/ 0 h 1404144"/>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2509440" h="1404144">
                                    <a:moveTo>
                                      <a:pt x="702072" y="0"/>
                                    </a:moveTo>
                                    <a:cubicBezTo>
                                      <a:pt x="738423" y="0"/>
                                      <a:pt x="774129" y="2763"/>
                                      <a:pt x="808991" y="8089"/>
                                    </a:cubicBezTo>
                                    <a:lnTo>
                                      <a:pt x="897877" y="28575"/>
                                    </a:lnTo>
                                    <a:cubicBezTo>
                                      <a:pt x="897928" y="28443"/>
                                      <a:pt x="897980" y="28310"/>
                                      <a:pt x="898031" y="28178"/>
                                    </a:cubicBezTo>
                                    <a:lnTo>
                                      <a:pt x="900045" y="29074"/>
                                    </a:lnTo>
                                    <a:lnTo>
                                      <a:pt x="910847" y="31564"/>
                                    </a:lnTo>
                                    <a:cubicBezTo>
                                      <a:pt x="943823" y="41820"/>
                                      <a:pt x="975756" y="54442"/>
                                      <a:pt x="1006449" y="69232"/>
                                    </a:cubicBezTo>
                                    <a:lnTo>
                                      <a:pt x="2509440" y="744810"/>
                                    </a:lnTo>
                                    <a:lnTo>
                                      <a:pt x="1051533" y="1311128"/>
                                    </a:lnTo>
                                    <a:cubicBezTo>
                                      <a:pt x="948624" y="1370302"/>
                                      <a:pt x="829300" y="1404144"/>
                                      <a:pt x="702072" y="1404144"/>
                                    </a:cubicBezTo>
                                    <a:cubicBezTo>
                                      <a:pt x="314328" y="1404144"/>
                                      <a:pt x="0" y="1089816"/>
                                      <a:pt x="0" y="702072"/>
                                    </a:cubicBezTo>
                                    <a:cubicBezTo>
                                      <a:pt x="0" y="314328"/>
                                      <a:pt x="314328" y="0"/>
                                      <a:pt x="702072" y="0"/>
                                    </a:cubicBezTo>
                                    <a:close/>
                                  </a:path>
                                </a:pathLst>
                              </a:custGeom>
                              <a:solidFill>
                                <a:srgbClr val="9E9E9E"/>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507" name="Freeform: Shape 7301"/>
                            <wps:cNvSpPr>
                              <a:spLocks/>
                            </wps:cNvSpPr>
                            <wps:spPr bwMode="auto">
                              <a:xfrm>
                                <a:off x="30229" y="21132"/>
                                <a:ext cx="9060" cy="9060"/>
                              </a:xfrm>
                              <a:custGeom>
                                <a:avLst/>
                                <a:gdLst>
                                  <a:gd name="T0" fmla="*/ 3473 w 1121726"/>
                                  <a:gd name="T1" fmla="*/ 5 h 1121727"/>
                                  <a:gd name="T2" fmla="*/ 6952 w 1121726"/>
                                  <a:gd name="T3" fmla="*/ 2066 h 1121727"/>
                                  <a:gd name="T4" fmla="*/ 5252 w 1121726"/>
                                  <a:gd name="T5" fmla="*/ 6952 h 1121727"/>
                                  <a:gd name="T6" fmla="*/ 366 w 1121726"/>
                                  <a:gd name="T7" fmla="*/ 5252 h 1121727"/>
                                  <a:gd name="T8" fmla="*/ 2066 w 1121726"/>
                                  <a:gd name="T9" fmla="*/ 366 h 1121727"/>
                                  <a:gd name="T10" fmla="*/ 3473 w 1121726"/>
                                  <a:gd name="T11" fmla="*/ 5 h 112172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121726" h="1121727">
                                    <a:moveTo>
                                      <a:pt x="532312" y="711"/>
                                    </a:moveTo>
                                    <a:cubicBezTo>
                                      <a:pt x="750552" y="-10316"/>
                                      <a:pt x="964464" y="107568"/>
                                      <a:pt x="1065622" y="316646"/>
                                    </a:cubicBezTo>
                                    <a:cubicBezTo>
                                      <a:pt x="1200500" y="595416"/>
                                      <a:pt x="1083852" y="930745"/>
                                      <a:pt x="805081" y="1065623"/>
                                    </a:cubicBezTo>
                                    <a:cubicBezTo>
                                      <a:pt x="526311" y="1200500"/>
                                      <a:pt x="190982" y="1083852"/>
                                      <a:pt x="56105" y="805082"/>
                                    </a:cubicBezTo>
                                    <a:cubicBezTo>
                                      <a:pt x="-78773" y="526312"/>
                                      <a:pt x="37875" y="190983"/>
                                      <a:pt x="316645" y="56105"/>
                                    </a:cubicBezTo>
                                    <a:cubicBezTo>
                                      <a:pt x="386338" y="22386"/>
                                      <a:pt x="459565" y="4387"/>
                                      <a:pt x="532312" y="711"/>
                                    </a:cubicBezTo>
                                    <a:close/>
                                  </a:path>
                                </a:pathLst>
                              </a:custGeom>
                              <a:gradFill rotWithShape="1">
                                <a:gsLst>
                                  <a:gs pos="0">
                                    <a:srgbClr val="FFFFFF"/>
                                  </a:gs>
                                  <a:gs pos="50000">
                                    <a:srgbClr val="F2F2F2"/>
                                  </a:gs>
                                  <a:gs pos="100000">
                                    <a:srgbClr val="D9D9D9"/>
                                  </a:gs>
                                </a:gsLst>
                                <a:lin ang="5400000"/>
                              </a:gradFill>
                              <a:ln>
                                <a:noFill/>
                              </a:ln>
                              <a:effectLst>
                                <a:outerShdw dist="38100" dir="2700000" algn="tl" rotWithShape="0">
                                  <a:srgbClr val="000000">
                                    <a:alpha val="39998"/>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508" name="Freeform: Shape 7302"/>
                            <wps:cNvSpPr>
                              <a:spLocks/>
                            </wps:cNvSpPr>
                            <wps:spPr bwMode="auto">
                              <a:xfrm>
                                <a:off x="45479" y="23738"/>
                                <a:ext cx="5500" cy="4316"/>
                              </a:xfrm>
                              <a:custGeom>
                                <a:avLst/>
                                <a:gdLst>
                                  <a:gd name="T0" fmla="*/ 328 w 612795"/>
                                  <a:gd name="T1" fmla="*/ 0 h 480951"/>
                                  <a:gd name="T2" fmla="*/ 4936 w 612795"/>
                                  <a:gd name="T3" fmla="*/ 2071 h 480951"/>
                                  <a:gd name="T4" fmla="*/ 295 w 612795"/>
                                  <a:gd name="T5" fmla="*/ 3873 h 480951"/>
                                  <a:gd name="T6" fmla="*/ 139 w 612795"/>
                                  <a:gd name="T7" fmla="*/ 3371 h 480951"/>
                                  <a:gd name="T8" fmla="*/ 0 w 612795"/>
                                  <a:gd name="T9" fmla="*/ 1989 h 480951"/>
                                  <a:gd name="T10" fmla="*/ 139 w 612795"/>
                                  <a:gd name="T11" fmla="*/ 607 h 480951"/>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612795" h="480951">
                                    <a:moveTo>
                                      <a:pt x="40686" y="0"/>
                                    </a:moveTo>
                                    <a:lnTo>
                                      <a:pt x="612795" y="257157"/>
                                    </a:lnTo>
                                    <a:lnTo>
                                      <a:pt x="36669" y="480951"/>
                                    </a:lnTo>
                                    <a:lnTo>
                                      <a:pt x="17300" y="418552"/>
                                    </a:lnTo>
                                    <a:cubicBezTo>
                                      <a:pt x="5957" y="363122"/>
                                      <a:pt x="0" y="305729"/>
                                      <a:pt x="0" y="246945"/>
                                    </a:cubicBezTo>
                                    <a:cubicBezTo>
                                      <a:pt x="0" y="188161"/>
                                      <a:pt x="5957" y="130769"/>
                                      <a:pt x="17300" y="75338"/>
                                    </a:cubicBezTo>
                                    <a:lnTo>
                                      <a:pt x="40686" y="0"/>
                                    </a:lnTo>
                                    <a:close/>
                                  </a:path>
                                </a:pathLst>
                              </a:custGeom>
                              <a:solidFill>
                                <a:srgbClr val="000000">
                                  <a:alpha val="20000"/>
                                </a:srgb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3509" name="Group 7303"/>
                          <wpg:cNvGrpSpPr>
                            <a:grpSpLocks/>
                          </wpg:cNvGrpSpPr>
                          <wpg:grpSpPr bwMode="auto">
                            <a:xfrm>
                              <a:off x="33906" y="6470"/>
                              <a:ext cx="17498" cy="18042"/>
                              <a:chOff x="33906" y="6470"/>
                              <a:chExt cx="17498" cy="18041"/>
                            </a:xfrm>
                          </wpg:grpSpPr>
                          <wps:wsp>
                            <wps:cNvPr id="3510" name="Freeform: Shape 7304"/>
                            <wps:cNvSpPr>
                              <a:spLocks/>
                            </wps:cNvSpPr>
                            <wps:spPr bwMode="auto">
                              <a:xfrm>
                                <a:off x="33906" y="6470"/>
                                <a:ext cx="17498" cy="18042"/>
                              </a:xfrm>
                              <a:custGeom>
                                <a:avLst/>
                                <a:gdLst>
                                  <a:gd name="T0" fmla="*/ 5654 w 1949855"/>
                                  <a:gd name="T1" fmla="*/ 0 h 2010296"/>
                                  <a:gd name="T2" fmla="*/ 9652 w 1949855"/>
                                  <a:gd name="T3" fmla="*/ 1656 h 2010296"/>
                                  <a:gd name="T4" fmla="*/ 10377 w 1949855"/>
                                  <a:gd name="T5" fmla="*/ 2543 h 2010296"/>
                                  <a:gd name="T6" fmla="*/ 10587 w 1949855"/>
                                  <a:gd name="T7" fmla="*/ 2942 h 2010296"/>
                                  <a:gd name="T8" fmla="*/ 10608 w 1949855"/>
                                  <a:gd name="T9" fmla="*/ 2933 h 2010296"/>
                                  <a:gd name="T10" fmla="*/ 10678 w 1949855"/>
                                  <a:gd name="T11" fmla="*/ 3116 h 2010296"/>
                                  <a:gd name="T12" fmla="*/ 10894 w 1949855"/>
                                  <a:gd name="T13" fmla="*/ 3527 h 2010296"/>
                                  <a:gd name="T14" fmla="*/ 15703 w 1949855"/>
                                  <a:gd name="T15" fmla="*/ 16191 h 2010296"/>
                                  <a:gd name="T16" fmla="*/ 3527 w 1949855"/>
                                  <a:gd name="T17" fmla="*/ 10895 h 2010296"/>
                                  <a:gd name="T18" fmla="*/ 1656 w 1949855"/>
                                  <a:gd name="T19" fmla="*/ 9653 h 2010296"/>
                                  <a:gd name="T20" fmla="*/ 1656 w 1949855"/>
                                  <a:gd name="T21" fmla="*/ 1656 h 2010296"/>
                                  <a:gd name="T22" fmla="*/ 5654 w 1949855"/>
                                  <a:gd name="T23" fmla="*/ 0 h 201029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1949855" h="2010296">
                                    <a:moveTo>
                                      <a:pt x="702072" y="0"/>
                                    </a:moveTo>
                                    <a:cubicBezTo>
                                      <a:pt x="881748" y="0"/>
                                      <a:pt x="1061424" y="68544"/>
                                      <a:pt x="1198512" y="205633"/>
                                    </a:cubicBezTo>
                                    <a:cubicBezTo>
                                      <a:pt x="1232784" y="239905"/>
                                      <a:pt x="1262772" y="276838"/>
                                      <a:pt x="1288476" y="315768"/>
                                    </a:cubicBezTo>
                                    <a:lnTo>
                                      <a:pt x="1314531" y="365279"/>
                                    </a:lnTo>
                                    <a:lnTo>
                                      <a:pt x="1317152" y="364123"/>
                                    </a:lnTo>
                                    <a:lnTo>
                                      <a:pt x="1325901" y="386886"/>
                                    </a:lnTo>
                                    <a:lnTo>
                                      <a:pt x="1352737" y="437882"/>
                                    </a:lnTo>
                                    <a:lnTo>
                                      <a:pt x="1949855" y="2010296"/>
                                    </a:lnTo>
                                    <a:lnTo>
                                      <a:pt x="437882" y="1352737"/>
                                    </a:lnTo>
                                    <a:cubicBezTo>
                                      <a:pt x="353367" y="1318465"/>
                                      <a:pt x="274176" y="1267056"/>
                                      <a:pt x="205632" y="1198512"/>
                                    </a:cubicBezTo>
                                    <a:cubicBezTo>
                                      <a:pt x="-68544" y="924336"/>
                                      <a:pt x="-68544" y="479809"/>
                                      <a:pt x="205632" y="205633"/>
                                    </a:cubicBezTo>
                                    <a:cubicBezTo>
                                      <a:pt x="342720" y="68544"/>
                                      <a:pt x="522396" y="0"/>
                                      <a:pt x="702072" y="0"/>
                                    </a:cubicBezTo>
                                    <a:close/>
                                  </a:path>
                                </a:pathLst>
                              </a:custGeom>
                              <a:solidFill>
                                <a:srgbClr val="EB1E42"/>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511" name="Freeform: Shape 7305"/>
                            <wps:cNvSpPr>
                              <a:spLocks/>
                            </wps:cNvSpPr>
                            <wps:spPr bwMode="auto">
                              <a:xfrm>
                                <a:off x="35676" y="8241"/>
                                <a:ext cx="9060" cy="9060"/>
                              </a:xfrm>
                              <a:custGeom>
                                <a:avLst/>
                                <a:gdLst>
                                  <a:gd name="T0" fmla="*/ 3473 w 1121726"/>
                                  <a:gd name="T1" fmla="*/ 5 h 1121727"/>
                                  <a:gd name="T2" fmla="*/ 6952 w 1121726"/>
                                  <a:gd name="T3" fmla="*/ 2066 h 1121727"/>
                                  <a:gd name="T4" fmla="*/ 5252 w 1121726"/>
                                  <a:gd name="T5" fmla="*/ 6952 h 1121727"/>
                                  <a:gd name="T6" fmla="*/ 366 w 1121726"/>
                                  <a:gd name="T7" fmla="*/ 5252 h 1121727"/>
                                  <a:gd name="T8" fmla="*/ 2066 w 1121726"/>
                                  <a:gd name="T9" fmla="*/ 366 h 1121727"/>
                                  <a:gd name="T10" fmla="*/ 3473 w 1121726"/>
                                  <a:gd name="T11" fmla="*/ 5 h 112172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121726" h="1121727">
                                    <a:moveTo>
                                      <a:pt x="532312" y="711"/>
                                    </a:moveTo>
                                    <a:cubicBezTo>
                                      <a:pt x="750552" y="-10316"/>
                                      <a:pt x="964464" y="107568"/>
                                      <a:pt x="1065622" y="316646"/>
                                    </a:cubicBezTo>
                                    <a:cubicBezTo>
                                      <a:pt x="1200500" y="595416"/>
                                      <a:pt x="1083852" y="930745"/>
                                      <a:pt x="805081" y="1065623"/>
                                    </a:cubicBezTo>
                                    <a:cubicBezTo>
                                      <a:pt x="526311" y="1200500"/>
                                      <a:pt x="190982" y="1083852"/>
                                      <a:pt x="56105" y="805082"/>
                                    </a:cubicBezTo>
                                    <a:cubicBezTo>
                                      <a:pt x="-78773" y="526312"/>
                                      <a:pt x="37875" y="190983"/>
                                      <a:pt x="316645" y="56105"/>
                                    </a:cubicBezTo>
                                    <a:cubicBezTo>
                                      <a:pt x="386338" y="22386"/>
                                      <a:pt x="459565" y="4387"/>
                                      <a:pt x="532312" y="711"/>
                                    </a:cubicBezTo>
                                    <a:close/>
                                  </a:path>
                                </a:pathLst>
                              </a:custGeom>
                              <a:gradFill rotWithShape="1">
                                <a:gsLst>
                                  <a:gs pos="0">
                                    <a:srgbClr val="FFFFFF"/>
                                  </a:gs>
                                  <a:gs pos="50000">
                                    <a:srgbClr val="F2F2F2"/>
                                  </a:gs>
                                  <a:gs pos="100000">
                                    <a:srgbClr val="D9D9D9"/>
                                  </a:gs>
                                </a:gsLst>
                                <a:lin ang="5400000"/>
                              </a:gradFill>
                              <a:ln>
                                <a:noFill/>
                              </a:ln>
                              <a:effectLst>
                                <a:outerShdw dist="38100" dir="2700000" algn="tl" rotWithShape="0">
                                  <a:srgbClr val="000000">
                                    <a:alpha val="39998"/>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512" name="Freeform: Shape 7306"/>
                            <wps:cNvSpPr>
                              <a:spLocks/>
                            </wps:cNvSpPr>
                            <wps:spPr bwMode="auto">
                              <a:xfrm>
                                <a:off x="46424" y="19303"/>
                                <a:ext cx="4980" cy="5209"/>
                              </a:xfrm>
                              <a:custGeom>
                                <a:avLst/>
                                <a:gdLst>
                                  <a:gd name="T0" fmla="*/ 2694 w 554961"/>
                                  <a:gd name="T1" fmla="*/ 0 h 580333"/>
                                  <a:gd name="T2" fmla="*/ 4469 w 554961"/>
                                  <a:gd name="T3" fmla="*/ 4675 h 580333"/>
                                  <a:gd name="T4" fmla="*/ 0 w 554961"/>
                                  <a:gd name="T5" fmla="*/ 2731 h 580333"/>
                                  <a:gd name="T6" fmla="*/ 324 w 554961"/>
                                  <a:gd name="T7" fmla="*/ 2134 h 580333"/>
                                  <a:gd name="T8" fmla="*/ 2176 w 554961"/>
                                  <a:gd name="T9" fmla="*/ 282 h 58033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54961" h="580333">
                                    <a:moveTo>
                                      <a:pt x="334582" y="0"/>
                                    </a:moveTo>
                                    <a:lnTo>
                                      <a:pt x="554961" y="580333"/>
                                    </a:lnTo>
                                    <a:lnTo>
                                      <a:pt x="0" y="338980"/>
                                    </a:lnTo>
                                    <a:lnTo>
                                      <a:pt x="40178" y="264956"/>
                                    </a:lnTo>
                                    <a:cubicBezTo>
                                      <a:pt x="101387" y="174356"/>
                                      <a:pt x="179574" y="96169"/>
                                      <a:pt x="270174" y="34960"/>
                                    </a:cubicBezTo>
                                    <a:lnTo>
                                      <a:pt x="334582" y="0"/>
                                    </a:lnTo>
                                    <a:close/>
                                  </a:path>
                                </a:pathLst>
                              </a:custGeom>
                              <a:solidFill>
                                <a:srgbClr val="000000">
                                  <a:alpha val="20000"/>
                                </a:srgb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3513" name="TextBox 121"/>
                          <wps:cNvSpPr txBox="1">
                            <a:spLocks noChangeArrowheads="1"/>
                          </wps:cNvSpPr>
                          <wps:spPr bwMode="auto">
                            <a:xfrm>
                              <a:off x="81455" y="20601"/>
                              <a:ext cx="24835" cy="70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Default="00FC7E58" w:rsidP="000D0CA1">
                                <w:pPr>
                                  <w:bidi w:val="0"/>
                                  <w:rPr>
                                    <w:rFonts w:ascii="Adobe Arabic" w:hAnsi="Adobe Arabic" w:cs="Adobe Arabic"/>
                                    <w:b/>
                                    <w:bCs/>
                                    <w:noProof/>
                                    <w:color w:val="538135" w:themeColor="accent6" w:themeShade="BF"/>
                                    <w:kern w:val="24"/>
                                    <w:sz w:val="36"/>
                                    <w:szCs w:val="36"/>
                                    <w:lang w:bidi="ar-SY"/>
                                  </w:rPr>
                                </w:pPr>
                                <w:r>
                                  <w:rPr>
                                    <w:rFonts w:ascii="Adobe Arabic" w:hAnsi="Adobe Arabic" w:cs="Adobe Arabic" w:hint="cs"/>
                                    <w:b/>
                                    <w:bCs/>
                                    <w:noProof/>
                                    <w:color w:val="538135" w:themeColor="accent6" w:themeShade="BF"/>
                                    <w:kern w:val="24"/>
                                    <w:sz w:val="36"/>
                                    <w:szCs w:val="36"/>
                                    <w:rtl/>
                                    <w:lang w:bidi="ar-SY"/>
                                  </w:rPr>
                                  <w:t>النظرية السلوكية</w:t>
                                </w:r>
                              </w:p>
                            </w:txbxContent>
                          </wps:txbx>
                          <wps:bodyPr rot="0" vert="horz" wrap="square" lIns="0" tIns="45720" rIns="0" bIns="45720" anchor="b" anchorCtr="0" upright="1">
                            <a:spAutoFit/>
                          </wps:bodyPr>
                        </wps:wsp>
                        <wps:wsp>
                          <wps:cNvPr id="3514" name="TextBox 119"/>
                          <wps:cNvSpPr txBox="1">
                            <a:spLocks noChangeArrowheads="1"/>
                          </wps:cNvSpPr>
                          <wps:spPr bwMode="auto">
                            <a:xfrm>
                              <a:off x="81451" y="46455"/>
                              <a:ext cx="24835" cy="12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Default="00FC7E58" w:rsidP="000D0CA1">
                                <w:pPr>
                                  <w:bidi w:val="0"/>
                                  <w:jc w:val="center"/>
                                  <w:rPr>
                                    <w:rFonts w:ascii="Adobe Arabic" w:hAnsi="Adobe Arabic" w:cs="Adobe Arabic"/>
                                    <w:b/>
                                    <w:bCs/>
                                    <w:noProof/>
                                    <w:color w:val="C00000"/>
                                    <w:kern w:val="24"/>
                                    <w:sz w:val="36"/>
                                    <w:szCs w:val="36"/>
                                    <w:lang w:bidi="ar-SY"/>
                                  </w:rPr>
                                </w:pPr>
                                <w:r>
                                  <w:rPr>
                                    <w:rFonts w:ascii="Adobe Arabic" w:hAnsi="Adobe Arabic" w:cs="Adobe Arabic" w:hint="cs"/>
                                    <w:b/>
                                    <w:bCs/>
                                    <w:noProof/>
                                    <w:color w:val="C00000"/>
                                    <w:kern w:val="24"/>
                                    <w:sz w:val="36"/>
                                    <w:szCs w:val="36"/>
                                    <w:rtl/>
                                    <w:lang w:bidi="ar-SY"/>
                                  </w:rPr>
                                  <w:t>نظرية الرجل العظيم أو السمات</w:t>
                                </w:r>
                              </w:p>
                            </w:txbxContent>
                          </wps:txbx>
                          <wps:bodyPr rot="0" vert="horz" wrap="square" lIns="0" tIns="45720" rIns="0" bIns="45720" anchor="b" anchorCtr="0" upright="1">
                            <a:spAutoFit/>
                          </wps:bodyPr>
                        </wps:wsp>
                        <wps:wsp>
                          <wps:cNvPr id="3515" name="TextBox 117"/>
                          <wps:cNvSpPr txBox="1">
                            <a:spLocks noChangeArrowheads="1"/>
                          </wps:cNvSpPr>
                          <wps:spPr bwMode="auto">
                            <a:xfrm>
                              <a:off x="81453" y="7671"/>
                              <a:ext cx="24835" cy="70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Default="00FC7E58" w:rsidP="000D0CA1">
                                <w:pPr>
                                  <w:jc w:val="right"/>
                                  <w:rPr>
                                    <w:rFonts w:ascii="Adobe Arabic" w:hAnsi="Adobe Arabic" w:cs="Adobe Arabic"/>
                                    <w:b/>
                                    <w:bCs/>
                                    <w:noProof/>
                                    <w:color w:val="C45911" w:themeColor="accent2" w:themeShade="BF"/>
                                    <w:kern w:val="24"/>
                                    <w:sz w:val="36"/>
                                    <w:szCs w:val="36"/>
                                  </w:rPr>
                                </w:pPr>
                                <w:r>
                                  <w:rPr>
                                    <w:rFonts w:ascii="Adobe Arabic" w:hAnsi="Adobe Arabic" w:cs="Adobe Arabic" w:hint="cs"/>
                                    <w:b/>
                                    <w:bCs/>
                                    <w:noProof/>
                                    <w:color w:val="C45911" w:themeColor="accent2" w:themeShade="BF"/>
                                    <w:kern w:val="24"/>
                                    <w:sz w:val="36"/>
                                    <w:szCs w:val="36"/>
                                    <w:rtl/>
                                  </w:rPr>
                                  <w:t>نظرية القيادة الإدارية</w:t>
                                </w:r>
                              </w:p>
                            </w:txbxContent>
                          </wps:txbx>
                          <wps:bodyPr rot="0" vert="horz" wrap="square" lIns="0" tIns="45720" rIns="0" bIns="45720" anchor="b" anchorCtr="0" upright="1">
                            <a:spAutoFit/>
                          </wps:bodyPr>
                        </wps:wsp>
                        <wps:wsp>
                          <wps:cNvPr id="131" name="TextBox 115"/>
                          <wps:cNvSpPr txBox="1">
                            <a:spLocks noChangeArrowheads="1"/>
                          </wps:cNvSpPr>
                          <wps:spPr bwMode="auto">
                            <a:xfrm>
                              <a:off x="81451" y="33525"/>
                              <a:ext cx="24835" cy="12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Default="00FC7E58" w:rsidP="000D0CA1">
                                <w:pPr>
                                  <w:bidi w:val="0"/>
                                  <w:jc w:val="center"/>
                                  <w:rPr>
                                    <w:rFonts w:ascii="Adobe Arabic" w:hAnsi="Adobe Arabic" w:cs="Adobe Arabic"/>
                                    <w:b/>
                                    <w:bCs/>
                                    <w:noProof/>
                                    <w:color w:val="4472C4" w:themeColor="accent1"/>
                                    <w:kern w:val="24"/>
                                    <w:sz w:val="36"/>
                                    <w:szCs w:val="36"/>
                                    <w:lang w:bidi="ar-SY"/>
                                  </w:rPr>
                                </w:pPr>
                                <w:r>
                                  <w:rPr>
                                    <w:rFonts w:ascii="Adobe Arabic" w:hAnsi="Adobe Arabic" w:cs="Adobe Arabic" w:hint="cs"/>
                                    <w:b/>
                                    <w:bCs/>
                                    <w:noProof/>
                                    <w:color w:val="4472C4" w:themeColor="accent1"/>
                                    <w:kern w:val="24"/>
                                    <w:sz w:val="36"/>
                                    <w:szCs w:val="36"/>
                                    <w:rtl/>
                                    <w:lang w:bidi="ar-SY"/>
                                  </w:rPr>
                                  <w:t>نظرية القيادة الطارئة أو الموقف</w:t>
                                </w:r>
                              </w:p>
                            </w:txbxContent>
                          </wps:txbx>
                          <wps:bodyPr rot="0" vert="horz" wrap="square" lIns="0" tIns="45720" rIns="0" bIns="45720" anchor="b" anchorCtr="0" upright="1">
                            <a:spAutoFit/>
                          </wps:bodyPr>
                        </wps:wsp>
                        <wpg:grpSp>
                          <wpg:cNvPr id="132" name="Graphic 143" descr="Database"/>
                          <wpg:cNvGrpSpPr>
                            <a:grpSpLocks/>
                          </wpg:cNvGrpSpPr>
                          <wpg:grpSpPr bwMode="auto">
                            <a:xfrm>
                              <a:off x="64209" y="37043"/>
                              <a:ext cx="3283" cy="4455"/>
                              <a:chOff x="64209" y="37043"/>
                              <a:chExt cx="3282" cy="4455"/>
                            </a:xfrm>
                          </wpg:grpSpPr>
                          <wps:wsp>
                            <wps:cNvPr id="133" name="Freeform: Shape 7312"/>
                            <wps:cNvSpPr>
                              <a:spLocks/>
                            </wps:cNvSpPr>
                            <wps:spPr bwMode="auto">
                              <a:xfrm>
                                <a:off x="64209" y="37043"/>
                                <a:ext cx="3283" cy="938"/>
                              </a:xfrm>
                              <a:custGeom>
                                <a:avLst/>
                                <a:gdLst>
                                  <a:gd name="T0" fmla="*/ 3283 w 328291"/>
                                  <a:gd name="T1" fmla="*/ 469 h 93797"/>
                                  <a:gd name="T2" fmla="*/ 1642 w 328291"/>
                                  <a:gd name="T3" fmla="*/ 938 h 93797"/>
                                  <a:gd name="T4" fmla="*/ 0 w 328291"/>
                                  <a:gd name="T5" fmla="*/ 469 h 93797"/>
                                  <a:gd name="T6" fmla="*/ 1642 w 328291"/>
                                  <a:gd name="T7" fmla="*/ 0 h 93797"/>
                                  <a:gd name="T8" fmla="*/ 3283 w 328291"/>
                                  <a:gd name="T9" fmla="*/ 469 h 9379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28291" h="93797">
                                    <a:moveTo>
                                      <a:pt x="328291" y="46899"/>
                                    </a:moveTo>
                                    <a:cubicBezTo>
                                      <a:pt x="328291" y="72800"/>
                                      <a:pt x="254801" y="93798"/>
                                      <a:pt x="164146" y="93798"/>
                                    </a:cubicBezTo>
                                    <a:cubicBezTo>
                                      <a:pt x="73490" y="93798"/>
                                      <a:pt x="0" y="72800"/>
                                      <a:pt x="0" y="46899"/>
                                    </a:cubicBezTo>
                                    <a:cubicBezTo>
                                      <a:pt x="0" y="20997"/>
                                      <a:pt x="73490" y="0"/>
                                      <a:pt x="164146" y="0"/>
                                    </a:cubicBezTo>
                                    <a:cubicBezTo>
                                      <a:pt x="254801" y="0"/>
                                      <a:pt x="328291" y="20997"/>
                                      <a:pt x="328291" y="46899"/>
                                    </a:cubicBez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s:wsp>
                            <wps:cNvPr id="134" name="Freeform: Shape 7313"/>
                            <wps:cNvSpPr>
                              <a:spLocks/>
                            </wps:cNvSpPr>
                            <wps:spPr bwMode="auto">
                              <a:xfrm>
                                <a:off x="64209" y="37746"/>
                                <a:ext cx="3283" cy="1407"/>
                              </a:xfrm>
                              <a:custGeom>
                                <a:avLst/>
                                <a:gdLst>
                                  <a:gd name="T0" fmla="*/ 2814 w 328291"/>
                                  <a:gd name="T1" fmla="*/ 938 h 140696"/>
                                  <a:gd name="T2" fmla="*/ 2697 w 328291"/>
                                  <a:gd name="T3" fmla="*/ 821 h 140696"/>
                                  <a:gd name="T4" fmla="*/ 2814 w 328291"/>
                                  <a:gd name="T5" fmla="*/ 704 h 140696"/>
                                  <a:gd name="T6" fmla="*/ 2931 w 328291"/>
                                  <a:gd name="T7" fmla="*/ 821 h 140696"/>
                                  <a:gd name="T8" fmla="*/ 2814 w 328291"/>
                                  <a:gd name="T9" fmla="*/ 938 h 140696"/>
                                  <a:gd name="T10" fmla="*/ 1642 w 328291"/>
                                  <a:gd name="T11" fmla="*/ 469 h 140696"/>
                                  <a:gd name="T12" fmla="*/ 0 w 328291"/>
                                  <a:gd name="T13" fmla="*/ 0 h 140696"/>
                                  <a:gd name="T14" fmla="*/ 0 w 328291"/>
                                  <a:gd name="T15" fmla="*/ 938 h 140696"/>
                                  <a:gd name="T16" fmla="*/ 1642 w 328291"/>
                                  <a:gd name="T17" fmla="*/ 1407 h 140696"/>
                                  <a:gd name="T18" fmla="*/ 3283 w 328291"/>
                                  <a:gd name="T19" fmla="*/ 938 h 140696"/>
                                  <a:gd name="T20" fmla="*/ 3283 w 328291"/>
                                  <a:gd name="T21" fmla="*/ 0 h 140696"/>
                                  <a:gd name="T22" fmla="*/ 1642 w 328291"/>
                                  <a:gd name="T23" fmla="*/ 469 h 14069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328291" h="140696">
                                    <a:moveTo>
                                      <a:pt x="281393" y="93798"/>
                                    </a:moveTo>
                                    <a:cubicBezTo>
                                      <a:pt x="274358" y="93798"/>
                                      <a:pt x="269668" y="89108"/>
                                      <a:pt x="269668" y="82073"/>
                                    </a:cubicBezTo>
                                    <a:cubicBezTo>
                                      <a:pt x="269668" y="75038"/>
                                      <a:pt x="274358" y="70348"/>
                                      <a:pt x="281393" y="70348"/>
                                    </a:cubicBezTo>
                                    <a:cubicBezTo>
                                      <a:pt x="288427" y="70348"/>
                                      <a:pt x="293117" y="75038"/>
                                      <a:pt x="293117" y="82073"/>
                                    </a:cubicBezTo>
                                    <a:cubicBezTo>
                                      <a:pt x="293117" y="89108"/>
                                      <a:pt x="288427" y="93798"/>
                                      <a:pt x="281393" y="93798"/>
                                    </a:cubicBezTo>
                                    <a:close/>
                                    <a:moveTo>
                                      <a:pt x="164146" y="46899"/>
                                    </a:moveTo>
                                    <a:cubicBezTo>
                                      <a:pt x="73866" y="46899"/>
                                      <a:pt x="0" y="25794"/>
                                      <a:pt x="0" y="0"/>
                                    </a:cubicBezTo>
                                    <a:lnTo>
                                      <a:pt x="0" y="93798"/>
                                    </a:lnTo>
                                    <a:cubicBezTo>
                                      <a:pt x="0" y="119592"/>
                                      <a:pt x="73866" y="140696"/>
                                      <a:pt x="164146" y="140696"/>
                                    </a:cubicBezTo>
                                    <a:cubicBezTo>
                                      <a:pt x="254426" y="140696"/>
                                      <a:pt x="328291" y="119592"/>
                                      <a:pt x="328291" y="93798"/>
                                    </a:cubicBezTo>
                                    <a:lnTo>
                                      <a:pt x="328291" y="0"/>
                                    </a:lnTo>
                                    <a:cubicBezTo>
                                      <a:pt x="328291" y="25794"/>
                                      <a:pt x="254426" y="46899"/>
                                      <a:pt x="164146" y="46899"/>
                                    </a:cubicBez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s:wsp>
                            <wps:cNvPr id="135" name="Freeform: Shape 7314"/>
                            <wps:cNvSpPr>
                              <a:spLocks/>
                            </wps:cNvSpPr>
                            <wps:spPr bwMode="auto">
                              <a:xfrm>
                                <a:off x="64209" y="38919"/>
                                <a:ext cx="3283" cy="1407"/>
                              </a:xfrm>
                              <a:custGeom>
                                <a:avLst/>
                                <a:gdLst>
                                  <a:gd name="T0" fmla="*/ 2814 w 328291"/>
                                  <a:gd name="T1" fmla="*/ 938 h 140696"/>
                                  <a:gd name="T2" fmla="*/ 2697 w 328291"/>
                                  <a:gd name="T3" fmla="*/ 821 h 140696"/>
                                  <a:gd name="T4" fmla="*/ 2814 w 328291"/>
                                  <a:gd name="T5" fmla="*/ 704 h 140696"/>
                                  <a:gd name="T6" fmla="*/ 2931 w 328291"/>
                                  <a:gd name="T7" fmla="*/ 821 h 140696"/>
                                  <a:gd name="T8" fmla="*/ 2814 w 328291"/>
                                  <a:gd name="T9" fmla="*/ 938 h 140696"/>
                                  <a:gd name="T10" fmla="*/ 1642 w 328291"/>
                                  <a:gd name="T11" fmla="*/ 469 h 140696"/>
                                  <a:gd name="T12" fmla="*/ 0 w 328291"/>
                                  <a:gd name="T13" fmla="*/ 0 h 140696"/>
                                  <a:gd name="T14" fmla="*/ 0 w 328291"/>
                                  <a:gd name="T15" fmla="*/ 938 h 140696"/>
                                  <a:gd name="T16" fmla="*/ 1642 w 328291"/>
                                  <a:gd name="T17" fmla="*/ 1407 h 140696"/>
                                  <a:gd name="T18" fmla="*/ 3283 w 328291"/>
                                  <a:gd name="T19" fmla="*/ 938 h 140696"/>
                                  <a:gd name="T20" fmla="*/ 3283 w 328291"/>
                                  <a:gd name="T21" fmla="*/ 0 h 140696"/>
                                  <a:gd name="T22" fmla="*/ 1642 w 328291"/>
                                  <a:gd name="T23" fmla="*/ 469 h 14069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328291" h="140696">
                                    <a:moveTo>
                                      <a:pt x="281393" y="93798"/>
                                    </a:moveTo>
                                    <a:cubicBezTo>
                                      <a:pt x="274358" y="93798"/>
                                      <a:pt x="269668" y="89108"/>
                                      <a:pt x="269668" y="82073"/>
                                    </a:cubicBezTo>
                                    <a:cubicBezTo>
                                      <a:pt x="269668" y="75038"/>
                                      <a:pt x="274358" y="70348"/>
                                      <a:pt x="281393" y="70348"/>
                                    </a:cubicBezTo>
                                    <a:cubicBezTo>
                                      <a:pt x="288427" y="70348"/>
                                      <a:pt x="293117" y="75038"/>
                                      <a:pt x="293117" y="82073"/>
                                    </a:cubicBezTo>
                                    <a:cubicBezTo>
                                      <a:pt x="293117" y="89108"/>
                                      <a:pt x="288427" y="93798"/>
                                      <a:pt x="281393" y="93798"/>
                                    </a:cubicBezTo>
                                    <a:close/>
                                    <a:moveTo>
                                      <a:pt x="164146" y="46899"/>
                                    </a:moveTo>
                                    <a:cubicBezTo>
                                      <a:pt x="73866" y="46899"/>
                                      <a:pt x="0" y="25794"/>
                                      <a:pt x="0" y="0"/>
                                    </a:cubicBezTo>
                                    <a:lnTo>
                                      <a:pt x="0" y="93798"/>
                                    </a:lnTo>
                                    <a:cubicBezTo>
                                      <a:pt x="0" y="119592"/>
                                      <a:pt x="73866" y="140696"/>
                                      <a:pt x="164146" y="140696"/>
                                    </a:cubicBezTo>
                                    <a:cubicBezTo>
                                      <a:pt x="254426" y="140696"/>
                                      <a:pt x="328291" y="119592"/>
                                      <a:pt x="328291" y="93798"/>
                                    </a:cubicBezTo>
                                    <a:lnTo>
                                      <a:pt x="328291" y="0"/>
                                    </a:lnTo>
                                    <a:cubicBezTo>
                                      <a:pt x="328291" y="25794"/>
                                      <a:pt x="254426" y="46899"/>
                                      <a:pt x="164146" y="46899"/>
                                    </a:cubicBez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s:wsp>
                            <wps:cNvPr id="136" name="Freeform: Shape 7315"/>
                            <wps:cNvSpPr>
                              <a:spLocks/>
                            </wps:cNvSpPr>
                            <wps:spPr bwMode="auto">
                              <a:xfrm>
                                <a:off x="64209" y="40091"/>
                                <a:ext cx="3283" cy="1407"/>
                              </a:xfrm>
                              <a:custGeom>
                                <a:avLst/>
                                <a:gdLst>
                                  <a:gd name="T0" fmla="*/ 2814 w 328291"/>
                                  <a:gd name="T1" fmla="*/ 938 h 140696"/>
                                  <a:gd name="T2" fmla="*/ 2697 w 328291"/>
                                  <a:gd name="T3" fmla="*/ 821 h 140696"/>
                                  <a:gd name="T4" fmla="*/ 2814 w 328291"/>
                                  <a:gd name="T5" fmla="*/ 704 h 140696"/>
                                  <a:gd name="T6" fmla="*/ 2931 w 328291"/>
                                  <a:gd name="T7" fmla="*/ 821 h 140696"/>
                                  <a:gd name="T8" fmla="*/ 2814 w 328291"/>
                                  <a:gd name="T9" fmla="*/ 938 h 140696"/>
                                  <a:gd name="T10" fmla="*/ 1642 w 328291"/>
                                  <a:gd name="T11" fmla="*/ 469 h 140696"/>
                                  <a:gd name="T12" fmla="*/ 0 w 328291"/>
                                  <a:gd name="T13" fmla="*/ 0 h 140696"/>
                                  <a:gd name="T14" fmla="*/ 0 w 328291"/>
                                  <a:gd name="T15" fmla="*/ 938 h 140696"/>
                                  <a:gd name="T16" fmla="*/ 1642 w 328291"/>
                                  <a:gd name="T17" fmla="*/ 1407 h 140696"/>
                                  <a:gd name="T18" fmla="*/ 3283 w 328291"/>
                                  <a:gd name="T19" fmla="*/ 938 h 140696"/>
                                  <a:gd name="T20" fmla="*/ 3283 w 328291"/>
                                  <a:gd name="T21" fmla="*/ 0 h 140696"/>
                                  <a:gd name="T22" fmla="*/ 1642 w 328291"/>
                                  <a:gd name="T23" fmla="*/ 469 h 14069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328291" h="140696">
                                    <a:moveTo>
                                      <a:pt x="281393" y="93798"/>
                                    </a:moveTo>
                                    <a:cubicBezTo>
                                      <a:pt x="274358" y="93798"/>
                                      <a:pt x="269668" y="89108"/>
                                      <a:pt x="269668" y="82073"/>
                                    </a:cubicBezTo>
                                    <a:cubicBezTo>
                                      <a:pt x="269668" y="75038"/>
                                      <a:pt x="274358" y="70348"/>
                                      <a:pt x="281393" y="70348"/>
                                    </a:cubicBezTo>
                                    <a:cubicBezTo>
                                      <a:pt x="288427" y="70348"/>
                                      <a:pt x="293117" y="75038"/>
                                      <a:pt x="293117" y="82073"/>
                                    </a:cubicBezTo>
                                    <a:cubicBezTo>
                                      <a:pt x="293117" y="89108"/>
                                      <a:pt x="288427" y="93798"/>
                                      <a:pt x="281393" y="93798"/>
                                    </a:cubicBezTo>
                                    <a:close/>
                                    <a:moveTo>
                                      <a:pt x="164146" y="46899"/>
                                    </a:moveTo>
                                    <a:cubicBezTo>
                                      <a:pt x="73866" y="46899"/>
                                      <a:pt x="0" y="25794"/>
                                      <a:pt x="0" y="0"/>
                                    </a:cubicBezTo>
                                    <a:lnTo>
                                      <a:pt x="0" y="93798"/>
                                    </a:lnTo>
                                    <a:cubicBezTo>
                                      <a:pt x="0" y="119592"/>
                                      <a:pt x="73866" y="140696"/>
                                      <a:pt x="164146" y="140696"/>
                                    </a:cubicBezTo>
                                    <a:cubicBezTo>
                                      <a:pt x="254426" y="140696"/>
                                      <a:pt x="328291" y="119592"/>
                                      <a:pt x="328291" y="93798"/>
                                    </a:cubicBezTo>
                                    <a:lnTo>
                                      <a:pt x="328291" y="0"/>
                                    </a:lnTo>
                                    <a:cubicBezTo>
                                      <a:pt x="328291" y="25794"/>
                                      <a:pt x="254426" y="46899"/>
                                      <a:pt x="164146" y="46899"/>
                                    </a:cubicBez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g:grpSp>
                        <wpg:grpSp>
                          <wpg:cNvPr id="137" name="Graphic 149" descr="Research"/>
                          <wpg:cNvGrpSpPr>
                            <a:grpSpLocks/>
                          </wpg:cNvGrpSpPr>
                          <wpg:grpSpPr bwMode="auto">
                            <a:xfrm>
                              <a:off x="50439" y="42041"/>
                              <a:ext cx="4638" cy="4644"/>
                              <a:chOff x="50439" y="42041"/>
                              <a:chExt cx="4638" cy="4644"/>
                            </a:xfrm>
                          </wpg:grpSpPr>
                          <wps:wsp>
                            <wps:cNvPr id="138" name="Freeform: Shape 7317"/>
                            <wps:cNvSpPr>
                              <a:spLocks/>
                            </wps:cNvSpPr>
                            <wps:spPr bwMode="auto">
                              <a:xfrm>
                                <a:off x="50439" y="42041"/>
                                <a:ext cx="4638" cy="4644"/>
                              </a:xfrm>
                              <a:custGeom>
                                <a:avLst/>
                                <a:gdLst>
                                  <a:gd name="T0" fmla="*/ 3792 w 463861"/>
                                  <a:gd name="T1" fmla="*/ 3212 h 464447"/>
                                  <a:gd name="T2" fmla="*/ 3429 w 463861"/>
                                  <a:gd name="T3" fmla="*/ 3101 h 464447"/>
                                  <a:gd name="T4" fmla="*/ 3165 w 463861"/>
                                  <a:gd name="T5" fmla="*/ 2843 h 464447"/>
                                  <a:gd name="T6" fmla="*/ 3529 w 463861"/>
                                  <a:gd name="T7" fmla="*/ 1776 h 464447"/>
                                  <a:gd name="T8" fmla="*/ 1770 w 463861"/>
                                  <a:gd name="T9" fmla="*/ 0 h 464447"/>
                                  <a:gd name="T10" fmla="*/ 0 w 463861"/>
                                  <a:gd name="T11" fmla="*/ 1759 h 464447"/>
                                  <a:gd name="T12" fmla="*/ 1759 w 463861"/>
                                  <a:gd name="T13" fmla="*/ 3529 h 464447"/>
                                  <a:gd name="T14" fmla="*/ 2837 w 463861"/>
                                  <a:gd name="T15" fmla="*/ 3165 h 464447"/>
                                  <a:gd name="T16" fmla="*/ 3095 w 463861"/>
                                  <a:gd name="T17" fmla="*/ 3423 h 464447"/>
                                  <a:gd name="T18" fmla="*/ 3206 w 463861"/>
                                  <a:gd name="T19" fmla="*/ 3793 h 464447"/>
                                  <a:gd name="T20" fmla="*/ 3939 w 463861"/>
                                  <a:gd name="T21" fmla="*/ 4525 h 464447"/>
                                  <a:gd name="T22" fmla="*/ 4519 w 463861"/>
                                  <a:gd name="T23" fmla="*/ 4525 h 464447"/>
                                  <a:gd name="T24" fmla="*/ 4519 w 463861"/>
                                  <a:gd name="T25" fmla="*/ 3945 h 464447"/>
                                  <a:gd name="T26" fmla="*/ 3792 w 463861"/>
                                  <a:gd name="T27" fmla="*/ 3212 h 464447"/>
                                  <a:gd name="T28" fmla="*/ 1770 w 463861"/>
                                  <a:gd name="T29" fmla="*/ 3177 h 464447"/>
                                  <a:gd name="T30" fmla="*/ 363 w 463861"/>
                                  <a:gd name="T31" fmla="*/ 1770 h 464447"/>
                                  <a:gd name="T32" fmla="*/ 1770 w 463861"/>
                                  <a:gd name="T33" fmla="*/ 363 h 464447"/>
                                  <a:gd name="T34" fmla="*/ 3177 w 463861"/>
                                  <a:gd name="T35" fmla="*/ 1770 h 464447"/>
                                  <a:gd name="T36" fmla="*/ 1770 w 463861"/>
                                  <a:gd name="T37" fmla="*/ 3177 h 464447"/>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Lst>
                                <a:ahLst/>
                                <a:cxnLst>
                                  <a:cxn ang="T38">
                                    <a:pos x="T0" y="T1"/>
                                  </a:cxn>
                                  <a:cxn ang="T39">
                                    <a:pos x="T2" y="T3"/>
                                  </a:cxn>
                                  <a:cxn ang="T40">
                                    <a:pos x="T4" y="T5"/>
                                  </a:cxn>
                                  <a:cxn ang="T41">
                                    <a:pos x="T6" y="T7"/>
                                  </a:cxn>
                                  <a:cxn ang="T42">
                                    <a:pos x="T8" y="T9"/>
                                  </a:cxn>
                                  <a:cxn ang="T43">
                                    <a:pos x="T10" y="T11"/>
                                  </a:cxn>
                                  <a:cxn ang="T44">
                                    <a:pos x="T12" y="T13"/>
                                  </a:cxn>
                                  <a:cxn ang="T45">
                                    <a:pos x="T14" y="T15"/>
                                  </a:cxn>
                                  <a:cxn ang="T46">
                                    <a:pos x="T16" y="T17"/>
                                  </a:cxn>
                                  <a:cxn ang="T47">
                                    <a:pos x="T18" y="T19"/>
                                  </a:cxn>
                                  <a:cxn ang="T48">
                                    <a:pos x="T20" y="T21"/>
                                  </a:cxn>
                                  <a:cxn ang="T49">
                                    <a:pos x="T22" y="T23"/>
                                  </a:cxn>
                                  <a:cxn ang="T50">
                                    <a:pos x="T24" y="T25"/>
                                  </a:cxn>
                                  <a:cxn ang="T51">
                                    <a:pos x="T26" y="T27"/>
                                  </a:cxn>
                                  <a:cxn ang="T52">
                                    <a:pos x="T28" y="T29"/>
                                  </a:cxn>
                                  <a:cxn ang="T53">
                                    <a:pos x="T30" y="T31"/>
                                  </a:cxn>
                                  <a:cxn ang="T54">
                                    <a:pos x="T32" y="T33"/>
                                  </a:cxn>
                                  <a:cxn ang="T55">
                                    <a:pos x="T34" y="T35"/>
                                  </a:cxn>
                                  <a:cxn ang="T56">
                                    <a:pos x="T36" y="T37"/>
                                  </a:cxn>
                                </a:cxnLst>
                                <a:rect l="0" t="0" r="r" b="b"/>
                                <a:pathLst>
                                  <a:path w="463861" h="464447">
                                    <a:moveTo>
                                      <a:pt x="379297" y="321260"/>
                                    </a:moveTo>
                                    <a:cubicBezTo>
                                      <a:pt x="369917" y="311880"/>
                                      <a:pt x="355848" y="307190"/>
                                      <a:pt x="342950" y="310121"/>
                                    </a:cubicBezTo>
                                    <a:lnTo>
                                      <a:pt x="316570" y="284327"/>
                                    </a:lnTo>
                                    <a:cubicBezTo>
                                      <a:pt x="340019" y="253843"/>
                                      <a:pt x="352916" y="216324"/>
                                      <a:pt x="352916" y="177632"/>
                                    </a:cubicBezTo>
                                    <a:cubicBezTo>
                                      <a:pt x="353503" y="79731"/>
                                      <a:pt x="274361" y="589"/>
                                      <a:pt x="177046" y="3"/>
                                    </a:cubicBezTo>
                                    <a:cubicBezTo>
                                      <a:pt x="79731" y="-583"/>
                                      <a:pt x="589" y="78559"/>
                                      <a:pt x="3" y="175874"/>
                                    </a:cubicBezTo>
                                    <a:cubicBezTo>
                                      <a:pt x="-583" y="273188"/>
                                      <a:pt x="78559" y="352330"/>
                                      <a:pt x="175874" y="352916"/>
                                    </a:cubicBezTo>
                                    <a:cubicBezTo>
                                      <a:pt x="214565" y="352916"/>
                                      <a:pt x="252670" y="340019"/>
                                      <a:pt x="283741" y="316570"/>
                                    </a:cubicBezTo>
                                    <a:lnTo>
                                      <a:pt x="309535" y="342364"/>
                                    </a:lnTo>
                                    <a:cubicBezTo>
                                      <a:pt x="307190" y="355848"/>
                                      <a:pt x="311294" y="369331"/>
                                      <a:pt x="320673" y="379297"/>
                                    </a:cubicBezTo>
                                    <a:lnTo>
                                      <a:pt x="393953" y="452576"/>
                                    </a:lnTo>
                                    <a:cubicBezTo>
                                      <a:pt x="409781" y="468404"/>
                                      <a:pt x="436162" y="468404"/>
                                      <a:pt x="451990" y="452576"/>
                                    </a:cubicBezTo>
                                    <a:cubicBezTo>
                                      <a:pt x="467818" y="436748"/>
                                      <a:pt x="467818" y="410367"/>
                                      <a:pt x="451990" y="394539"/>
                                    </a:cubicBezTo>
                                    <a:lnTo>
                                      <a:pt x="379297" y="321260"/>
                                    </a:lnTo>
                                    <a:close/>
                                    <a:moveTo>
                                      <a:pt x="177046" y="317742"/>
                                    </a:moveTo>
                                    <a:cubicBezTo>
                                      <a:pt x="99077" y="317742"/>
                                      <a:pt x="36350" y="255015"/>
                                      <a:pt x="36350" y="177046"/>
                                    </a:cubicBezTo>
                                    <a:cubicBezTo>
                                      <a:pt x="36350" y="99077"/>
                                      <a:pt x="99077" y="36350"/>
                                      <a:pt x="177046" y="36350"/>
                                    </a:cubicBezTo>
                                    <a:cubicBezTo>
                                      <a:pt x="255015" y="36350"/>
                                      <a:pt x="317742" y="99077"/>
                                      <a:pt x="317742" y="177046"/>
                                    </a:cubicBezTo>
                                    <a:cubicBezTo>
                                      <a:pt x="317742" y="254429"/>
                                      <a:pt x="254429" y="317742"/>
                                      <a:pt x="177046" y="317742"/>
                                    </a:cubicBez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s:wsp>
                            <wps:cNvPr id="139" name="Freeform: Shape 7318"/>
                            <wps:cNvSpPr>
                              <a:spLocks/>
                            </wps:cNvSpPr>
                            <wps:spPr bwMode="auto">
                              <a:xfrm>
                                <a:off x="50949" y="42912"/>
                                <a:ext cx="2526" cy="1855"/>
                              </a:xfrm>
                              <a:custGeom>
                                <a:avLst/>
                                <a:gdLst>
                                  <a:gd name="T0" fmla="*/ 2520 w 252667"/>
                                  <a:gd name="T1" fmla="*/ 811 h 185474"/>
                                  <a:gd name="T2" fmla="*/ 2186 w 252667"/>
                                  <a:gd name="T3" fmla="*/ 811 h 185474"/>
                                  <a:gd name="T4" fmla="*/ 2110 w 252667"/>
                                  <a:gd name="T5" fmla="*/ 858 h 185474"/>
                                  <a:gd name="T6" fmla="*/ 1887 w 252667"/>
                                  <a:gd name="T7" fmla="*/ 1099 h 185474"/>
                                  <a:gd name="T8" fmla="*/ 1700 w 252667"/>
                                  <a:gd name="T9" fmla="*/ 448 h 185474"/>
                                  <a:gd name="T10" fmla="*/ 1571 w 252667"/>
                                  <a:gd name="T11" fmla="*/ 377 h 185474"/>
                                  <a:gd name="T12" fmla="*/ 1500 w 252667"/>
                                  <a:gd name="T13" fmla="*/ 442 h 185474"/>
                                  <a:gd name="T14" fmla="*/ 1149 w 252667"/>
                                  <a:gd name="T15" fmla="*/ 1374 h 185474"/>
                                  <a:gd name="T16" fmla="*/ 908 w 252667"/>
                                  <a:gd name="T17" fmla="*/ 84 h 185474"/>
                                  <a:gd name="T18" fmla="*/ 791 w 252667"/>
                                  <a:gd name="T19" fmla="*/ 2 h 185474"/>
                                  <a:gd name="T20" fmla="*/ 709 w 252667"/>
                                  <a:gd name="T21" fmla="*/ 73 h 185474"/>
                                  <a:gd name="T22" fmla="*/ 457 w 252667"/>
                                  <a:gd name="T23" fmla="*/ 811 h 185474"/>
                                  <a:gd name="T24" fmla="*/ 0 w 252667"/>
                                  <a:gd name="T25" fmla="*/ 811 h 185474"/>
                                  <a:gd name="T26" fmla="*/ 0 w 252667"/>
                                  <a:gd name="T27" fmla="*/ 1046 h 185474"/>
                                  <a:gd name="T28" fmla="*/ 533 w 252667"/>
                                  <a:gd name="T29" fmla="*/ 1046 h 185474"/>
                                  <a:gd name="T30" fmla="*/ 633 w 252667"/>
                                  <a:gd name="T31" fmla="*/ 958 h 185474"/>
                                  <a:gd name="T32" fmla="*/ 779 w 252667"/>
                                  <a:gd name="T33" fmla="*/ 512 h 185474"/>
                                  <a:gd name="T34" fmla="*/ 1014 w 252667"/>
                                  <a:gd name="T35" fmla="*/ 1773 h 185474"/>
                                  <a:gd name="T36" fmla="*/ 1108 w 252667"/>
                                  <a:gd name="T37" fmla="*/ 1855 h 185474"/>
                                  <a:gd name="T38" fmla="*/ 1119 w 252667"/>
                                  <a:gd name="T39" fmla="*/ 1855 h 185474"/>
                                  <a:gd name="T40" fmla="*/ 1219 w 252667"/>
                                  <a:gd name="T41" fmla="*/ 1791 h 185474"/>
                                  <a:gd name="T42" fmla="*/ 1594 w 252667"/>
                                  <a:gd name="T43" fmla="*/ 806 h 185474"/>
                                  <a:gd name="T44" fmla="*/ 1747 w 252667"/>
                                  <a:gd name="T45" fmla="*/ 1333 h 185474"/>
                                  <a:gd name="T46" fmla="*/ 1875 w 252667"/>
                                  <a:gd name="T47" fmla="*/ 1404 h 185474"/>
                                  <a:gd name="T48" fmla="*/ 1922 w 252667"/>
                                  <a:gd name="T49" fmla="*/ 1374 h 185474"/>
                                  <a:gd name="T50" fmla="*/ 2239 w 252667"/>
                                  <a:gd name="T51" fmla="*/ 1046 h 185474"/>
                                  <a:gd name="T52" fmla="*/ 2526 w 252667"/>
                                  <a:gd name="T53" fmla="*/ 1046 h 185474"/>
                                  <a:gd name="T54" fmla="*/ 2526 w 252667"/>
                                  <a:gd name="T55" fmla="*/ 811 h 185474"/>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252667" h="185474">
                                    <a:moveTo>
                                      <a:pt x="252081" y="81125"/>
                                    </a:moveTo>
                                    <a:lnTo>
                                      <a:pt x="218665" y="81125"/>
                                    </a:lnTo>
                                    <a:cubicBezTo>
                                      <a:pt x="215734" y="81711"/>
                                      <a:pt x="212803" y="83470"/>
                                      <a:pt x="211044" y="85815"/>
                                    </a:cubicBezTo>
                                    <a:lnTo>
                                      <a:pt x="188767" y="109850"/>
                                    </a:lnTo>
                                    <a:lnTo>
                                      <a:pt x="170008" y="44778"/>
                                    </a:lnTo>
                                    <a:cubicBezTo>
                                      <a:pt x="168249" y="39502"/>
                                      <a:pt x="162387" y="35985"/>
                                      <a:pt x="157111" y="37744"/>
                                    </a:cubicBezTo>
                                    <a:cubicBezTo>
                                      <a:pt x="154180" y="38916"/>
                                      <a:pt x="151248" y="40675"/>
                                      <a:pt x="150076" y="44192"/>
                                    </a:cubicBezTo>
                                    <a:lnTo>
                                      <a:pt x="114902" y="137403"/>
                                    </a:lnTo>
                                    <a:lnTo>
                                      <a:pt x="90866" y="8432"/>
                                    </a:lnTo>
                                    <a:cubicBezTo>
                                      <a:pt x="89694" y="2570"/>
                                      <a:pt x="84418" y="-948"/>
                                      <a:pt x="79142" y="225"/>
                                    </a:cubicBezTo>
                                    <a:cubicBezTo>
                                      <a:pt x="75624" y="811"/>
                                      <a:pt x="72693" y="3742"/>
                                      <a:pt x="70934" y="7259"/>
                                    </a:cubicBezTo>
                                    <a:lnTo>
                                      <a:pt x="45726" y="81125"/>
                                    </a:lnTo>
                                    <a:lnTo>
                                      <a:pt x="0" y="81125"/>
                                    </a:lnTo>
                                    <a:lnTo>
                                      <a:pt x="0" y="104574"/>
                                    </a:lnTo>
                                    <a:lnTo>
                                      <a:pt x="53347" y="104574"/>
                                    </a:lnTo>
                                    <a:cubicBezTo>
                                      <a:pt x="58037" y="103988"/>
                                      <a:pt x="62141" y="100471"/>
                                      <a:pt x="63313" y="95781"/>
                                    </a:cubicBezTo>
                                    <a:lnTo>
                                      <a:pt x="77969" y="51227"/>
                                    </a:lnTo>
                                    <a:lnTo>
                                      <a:pt x="101419" y="177267"/>
                                    </a:lnTo>
                                    <a:cubicBezTo>
                                      <a:pt x="102005" y="181957"/>
                                      <a:pt x="106108" y="185475"/>
                                      <a:pt x="110798" y="185475"/>
                                    </a:cubicBezTo>
                                    <a:lnTo>
                                      <a:pt x="111971" y="185475"/>
                                    </a:lnTo>
                                    <a:cubicBezTo>
                                      <a:pt x="116074" y="185475"/>
                                      <a:pt x="120178" y="183130"/>
                                      <a:pt x="121937" y="179026"/>
                                    </a:cubicBezTo>
                                    <a:lnTo>
                                      <a:pt x="159456" y="80539"/>
                                    </a:lnTo>
                                    <a:lnTo>
                                      <a:pt x="174698" y="133300"/>
                                    </a:lnTo>
                                    <a:cubicBezTo>
                                      <a:pt x="176457" y="138576"/>
                                      <a:pt x="181733" y="142093"/>
                                      <a:pt x="187595" y="140335"/>
                                    </a:cubicBezTo>
                                    <a:cubicBezTo>
                                      <a:pt x="189354" y="139748"/>
                                      <a:pt x="191112" y="138576"/>
                                      <a:pt x="192285" y="137403"/>
                                    </a:cubicBezTo>
                                    <a:lnTo>
                                      <a:pt x="223942" y="104574"/>
                                    </a:lnTo>
                                    <a:lnTo>
                                      <a:pt x="252667" y="104574"/>
                                    </a:lnTo>
                                    <a:lnTo>
                                      <a:pt x="252667" y="81125"/>
                                    </a:lnTo>
                                    <a:lnTo>
                                      <a:pt x="252081" y="81125"/>
                                    </a:ln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g:grpSp>
                        <wpg:grpSp>
                          <wpg:cNvPr id="140" name="Graphic 141" descr="Chat"/>
                          <wpg:cNvGrpSpPr>
                            <a:grpSpLocks/>
                          </wpg:cNvGrpSpPr>
                          <wpg:grpSpPr bwMode="auto">
                            <a:xfrm>
                              <a:off x="37471" y="37098"/>
                              <a:ext cx="4690" cy="3283"/>
                              <a:chOff x="37471" y="37098"/>
                              <a:chExt cx="4689" cy="3282"/>
                            </a:xfrm>
                          </wpg:grpSpPr>
                          <wps:wsp>
                            <wps:cNvPr id="141" name="Freeform: Shape 7320"/>
                            <wps:cNvSpPr>
                              <a:spLocks/>
                            </wps:cNvSpPr>
                            <wps:spPr bwMode="auto">
                              <a:xfrm>
                                <a:off x="37471" y="37098"/>
                                <a:ext cx="2932" cy="2638"/>
                              </a:xfrm>
                              <a:custGeom>
                                <a:avLst/>
                                <a:gdLst>
                                  <a:gd name="T0" fmla="*/ 1994 w 293117"/>
                                  <a:gd name="T1" fmla="*/ 410 h 263805"/>
                                  <a:gd name="T2" fmla="*/ 2932 w 293117"/>
                                  <a:gd name="T3" fmla="*/ 410 h 263805"/>
                                  <a:gd name="T4" fmla="*/ 2932 w 293117"/>
                                  <a:gd name="T5" fmla="*/ 234 h 263805"/>
                                  <a:gd name="T6" fmla="*/ 2697 w 293117"/>
                                  <a:gd name="T7" fmla="*/ 0 h 263805"/>
                                  <a:gd name="T8" fmla="*/ 235 w 293117"/>
                                  <a:gd name="T9" fmla="*/ 0 h 263805"/>
                                  <a:gd name="T10" fmla="*/ 0 w 293117"/>
                                  <a:gd name="T11" fmla="*/ 234 h 263805"/>
                                  <a:gd name="T12" fmla="*/ 0 w 293117"/>
                                  <a:gd name="T13" fmla="*/ 1817 h 263805"/>
                                  <a:gd name="T14" fmla="*/ 235 w 293117"/>
                                  <a:gd name="T15" fmla="*/ 2052 h 263805"/>
                                  <a:gd name="T16" fmla="*/ 586 w 293117"/>
                                  <a:gd name="T17" fmla="*/ 2052 h 263805"/>
                                  <a:gd name="T18" fmla="*/ 586 w 293117"/>
                                  <a:gd name="T19" fmla="*/ 2638 h 263805"/>
                                  <a:gd name="T20" fmla="*/ 1173 w 293117"/>
                                  <a:gd name="T21" fmla="*/ 2052 h 263805"/>
                                  <a:gd name="T22" fmla="*/ 1525 w 293117"/>
                                  <a:gd name="T23" fmla="*/ 2052 h 263805"/>
                                  <a:gd name="T24" fmla="*/ 1525 w 293117"/>
                                  <a:gd name="T25" fmla="*/ 879 h 263805"/>
                                  <a:gd name="T26" fmla="*/ 1994 w 293117"/>
                                  <a:gd name="T27" fmla="*/ 410 h 2638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293117" h="263805">
                                    <a:moveTo>
                                      <a:pt x="199320" y="41036"/>
                                    </a:moveTo>
                                    <a:lnTo>
                                      <a:pt x="293117" y="41036"/>
                                    </a:lnTo>
                                    <a:lnTo>
                                      <a:pt x="293117" y="23449"/>
                                    </a:lnTo>
                                    <a:cubicBezTo>
                                      <a:pt x="293117" y="10552"/>
                                      <a:pt x="282565" y="0"/>
                                      <a:pt x="269668" y="0"/>
                                    </a:cubicBezTo>
                                    <a:lnTo>
                                      <a:pt x="23449" y="0"/>
                                    </a:lnTo>
                                    <a:cubicBezTo>
                                      <a:pt x="10552" y="0"/>
                                      <a:pt x="0" y="10552"/>
                                      <a:pt x="0" y="23449"/>
                                    </a:cubicBezTo>
                                    <a:lnTo>
                                      <a:pt x="0" y="181733"/>
                                    </a:lnTo>
                                    <a:cubicBezTo>
                                      <a:pt x="0" y="194630"/>
                                      <a:pt x="10552" y="205182"/>
                                      <a:pt x="23449" y="205182"/>
                                    </a:cubicBezTo>
                                    <a:lnTo>
                                      <a:pt x="58623" y="205182"/>
                                    </a:lnTo>
                                    <a:lnTo>
                                      <a:pt x="58623" y="263805"/>
                                    </a:lnTo>
                                    <a:lnTo>
                                      <a:pt x="117247" y="205182"/>
                                    </a:lnTo>
                                    <a:lnTo>
                                      <a:pt x="152421" y="205182"/>
                                    </a:lnTo>
                                    <a:lnTo>
                                      <a:pt x="152421" y="87935"/>
                                    </a:lnTo>
                                    <a:cubicBezTo>
                                      <a:pt x="152421" y="62141"/>
                                      <a:pt x="173525" y="41036"/>
                                      <a:pt x="199320" y="41036"/>
                                    </a:cubicBez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s:wsp>
                            <wps:cNvPr id="142" name="Freeform: Shape 7321"/>
                            <wps:cNvSpPr>
                              <a:spLocks/>
                            </wps:cNvSpPr>
                            <wps:spPr bwMode="auto">
                              <a:xfrm>
                                <a:off x="39230" y="37743"/>
                                <a:ext cx="2931" cy="2638"/>
                              </a:xfrm>
                              <a:custGeom>
                                <a:avLst/>
                                <a:gdLst>
                                  <a:gd name="T0" fmla="*/ 2697 w 293117"/>
                                  <a:gd name="T1" fmla="*/ 0 h 263805"/>
                                  <a:gd name="T2" fmla="*/ 234 w 293117"/>
                                  <a:gd name="T3" fmla="*/ 0 h 263805"/>
                                  <a:gd name="T4" fmla="*/ 0 w 293117"/>
                                  <a:gd name="T5" fmla="*/ 234 h 263805"/>
                                  <a:gd name="T6" fmla="*/ 0 w 293117"/>
                                  <a:gd name="T7" fmla="*/ 1817 h 263805"/>
                                  <a:gd name="T8" fmla="*/ 234 w 293117"/>
                                  <a:gd name="T9" fmla="*/ 2052 h 263805"/>
                                  <a:gd name="T10" fmla="*/ 1759 w 293117"/>
                                  <a:gd name="T11" fmla="*/ 2052 h 263805"/>
                                  <a:gd name="T12" fmla="*/ 2345 w 293117"/>
                                  <a:gd name="T13" fmla="*/ 2638 h 263805"/>
                                  <a:gd name="T14" fmla="*/ 2345 w 293117"/>
                                  <a:gd name="T15" fmla="*/ 2052 h 263805"/>
                                  <a:gd name="T16" fmla="*/ 2697 w 293117"/>
                                  <a:gd name="T17" fmla="*/ 2052 h 263805"/>
                                  <a:gd name="T18" fmla="*/ 2931 w 293117"/>
                                  <a:gd name="T19" fmla="*/ 1817 h 263805"/>
                                  <a:gd name="T20" fmla="*/ 2931 w 293117"/>
                                  <a:gd name="T21" fmla="*/ 234 h 263805"/>
                                  <a:gd name="T22" fmla="*/ 2697 w 293117"/>
                                  <a:gd name="T23" fmla="*/ 0 h 263805"/>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293117" h="263805">
                                    <a:moveTo>
                                      <a:pt x="269668" y="0"/>
                                    </a:moveTo>
                                    <a:lnTo>
                                      <a:pt x="23449" y="0"/>
                                    </a:lnTo>
                                    <a:cubicBezTo>
                                      <a:pt x="10552" y="0"/>
                                      <a:pt x="0" y="10552"/>
                                      <a:pt x="0" y="23449"/>
                                    </a:cubicBezTo>
                                    <a:lnTo>
                                      <a:pt x="0" y="181733"/>
                                    </a:lnTo>
                                    <a:cubicBezTo>
                                      <a:pt x="0" y="194630"/>
                                      <a:pt x="10552" y="205182"/>
                                      <a:pt x="23449" y="205182"/>
                                    </a:cubicBezTo>
                                    <a:lnTo>
                                      <a:pt x="175870" y="205182"/>
                                    </a:lnTo>
                                    <a:lnTo>
                                      <a:pt x="234494" y="263805"/>
                                    </a:lnTo>
                                    <a:lnTo>
                                      <a:pt x="234494" y="205182"/>
                                    </a:lnTo>
                                    <a:lnTo>
                                      <a:pt x="269668" y="205182"/>
                                    </a:lnTo>
                                    <a:cubicBezTo>
                                      <a:pt x="282565" y="205182"/>
                                      <a:pt x="293117" y="194630"/>
                                      <a:pt x="293117" y="181733"/>
                                    </a:cubicBezTo>
                                    <a:lnTo>
                                      <a:pt x="293117" y="23449"/>
                                    </a:lnTo>
                                    <a:cubicBezTo>
                                      <a:pt x="293117" y="10552"/>
                                      <a:pt x="282565" y="0"/>
                                      <a:pt x="269668" y="0"/>
                                    </a:cubicBez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g:grpSp>
                        <wps:wsp>
                          <wps:cNvPr id="143" name="Graphic 147" descr="Puzzle"/>
                          <wps:cNvSpPr>
                            <a:spLocks/>
                          </wps:cNvSpPr>
                          <wps:spPr bwMode="auto">
                            <a:xfrm>
                              <a:off x="32414" y="23200"/>
                              <a:ext cx="4690" cy="4690"/>
                            </a:xfrm>
                            <a:custGeom>
                              <a:avLst/>
                              <a:gdLst>
                                <a:gd name="T0" fmla="*/ 3031 w 468987"/>
                                <a:gd name="T1" fmla="*/ 3559 h 468987"/>
                                <a:gd name="T2" fmla="*/ 2779 w 468987"/>
                                <a:gd name="T3" fmla="*/ 2785 h 468987"/>
                                <a:gd name="T4" fmla="*/ 2820 w 468987"/>
                                <a:gd name="T5" fmla="*/ 2744 h 468987"/>
                                <a:gd name="T6" fmla="*/ 3605 w 468987"/>
                                <a:gd name="T7" fmla="*/ 2984 h 468987"/>
                                <a:gd name="T8" fmla="*/ 4022 w 468987"/>
                                <a:gd name="T9" fmla="*/ 3318 h 468987"/>
                                <a:gd name="T10" fmla="*/ 4690 w 468987"/>
                                <a:gd name="T11" fmla="*/ 2650 h 468987"/>
                                <a:gd name="T12" fmla="*/ 3693 w 468987"/>
                                <a:gd name="T13" fmla="*/ 1653 h 468987"/>
                                <a:gd name="T14" fmla="*/ 4028 w 468987"/>
                                <a:gd name="T15" fmla="*/ 1237 h 468987"/>
                                <a:gd name="T16" fmla="*/ 4268 w 468987"/>
                                <a:gd name="T17" fmla="*/ 451 h 468987"/>
                                <a:gd name="T18" fmla="*/ 4227 w 468987"/>
                                <a:gd name="T19" fmla="*/ 410 h 468987"/>
                                <a:gd name="T20" fmla="*/ 3453 w 468987"/>
                                <a:gd name="T21" fmla="*/ 662 h 468987"/>
                                <a:gd name="T22" fmla="*/ 3037 w 468987"/>
                                <a:gd name="T23" fmla="*/ 997 h 468987"/>
                                <a:gd name="T24" fmla="*/ 2040 w 468987"/>
                                <a:gd name="T25" fmla="*/ 0 h 468987"/>
                                <a:gd name="T26" fmla="*/ 1366 w 468987"/>
                                <a:gd name="T27" fmla="*/ 668 h 468987"/>
                                <a:gd name="T28" fmla="*/ 1700 w 468987"/>
                                <a:gd name="T29" fmla="*/ 1085 h 468987"/>
                                <a:gd name="T30" fmla="*/ 1952 w 468987"/>
                                <a:gd name="T31" fmla="*/ 1858 h 468987"/>
                                <a:gd name="T32" fmla="*/ 1911 w 468987"/>
                                <a:gd name="T33" fmla="*/ 1899 h 468987"/>
                                <a:gd name="T34" fmla="*/ 1126 w 468987"/>
                                <a:gd name="T35" fmla="*/ 1659 h 468987"/>
                                <a:gd name="T36" fmla="*/ 709 w 468987"/>
                                <a:gd name="T37" fmla="*/ 1325 h 468987"/>
                                <a:gd name="T38" fmla="*/ 0 w 468987"/>
                                <a:gd name="T39" fmla="*/ 2040 h 468987"/>
                                <a:gd name="T40" fmla="*/ 997 w 468987"/>
                                <a:gd name="T41" fmla="*/ 3037 h 468987"/>
                                <a:gd name="T42" fmla="*/ 662 w 468987"/>
                                <a:gd name="T43" fmla="*/ 3453 h 468987"/>
                                <a:gd name="T44" fmla="*/ 422 w 468987"/>
                                <a:gd name="T45" fmla="*/ 4239 h 468987"/>
                                <a:gd name="T46" fmla="*/ 463 w 468987"/>
                                <a:gd name="T47" fmla="*/ 4280 h 468987"/>
                                <a:gd name="T48" fmla="*/ 1237 w 468987"/>
                                <a:gd name="T49" fmla="*/ 4028 h 468987"/>
                                <a:gd name="T50" fmla="*/ 1653 w 468987"/>
                                <a:gd name="T51" fmla="*/ 3693 h 468987"/>
                                <a:gd name="T52" fmla="*/ 2650 w 468987"/>
                                <a:gd name="T53" fmla="*/ 4690 h 468987"/>
                                <a:gd name="T54" fmla="*/ 3365 w 468987"/>
                                <a:gd name="T55" fmla="*/ 3975 h 468987"/>
                                <a:gd name="T56" fmla="*/ 3031 w 468987"/>
                                <a:gd name="T57" fmla="*/ 3559 h 468987"/>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Lst>
                              <a:ahLst/>
                              <a:cxnLst>
                                <a:cxn ang="T58">
                                  <a:pos x="T0" y="T1"/>
                                </a:cxn>
                                <a:cxn ang="T59">
                                  <a:pos x="T2" y="T3"/>
                                </a:cxn>
                                <a:cxn ang="T60">
                                  <a:pos x="T4" y="T5"/>
                                </a:cxn>
                                <a:cxn ang="T61">
                                  <a:pos x="T6" y="T7"/>
                                </a:cxn>
                                <a:cxn ang="T62">
                                  <a:pos x="T8" y="T9"/>
                                </a:cxn>
                                <a:cxn ang="T63">
                                  <a:pos x="T10" y="T11"/>
                                </a:cxn>
                                <a:cxn ang="T64">
                                  <a:pos x="T12" y="T13"/>
                                </a:cxn>
                                <a:cxn ang="T65">
                                  <a:pos x="T14" y="T15"/>
                                </a:cxn>
                                <a:cxn ang="T66">
                                  <a:pos x="T16" y="T17"/>
                                </a:cxn>
                                <a:cxn ang="T67">
                                  <a:pos x="T18" y="T19"/>
                                </a:cxn>
                                <a:cxn ang="T68">
                                  <a:pos x="T20" y="T21"/>
                                </a:cxn>
                                <a:cxn ang="T69">
                                  <a:pos x="T22" y="T23"/>
                                </a:cxn>
                                <a:cxn ang="T70">
                                  <a:pos x="T24" y="T25"/>
                                </a:cxn>
                                <a:cxn ang="T71">
                                  <a:pos x="T26" y="T27"/>
                                </a:cxn>
                                <a:cxn ang="T72">
                                  <a:pos x="T28" y="T29"/>
                                </a:cxn>
                                <a:cxn ang="T73">
                                  <a:pos x="T30" y="T31"/>
                                </a:cxn>
                                <a:cxn ang="T74">
                                  <a:pos x="T32" y="T33"/>
                                </a:cxn>
                                <a:cxn ang="T75">
                                  <a:pos x="T34" y="T35"/>
                                </a:cxn>
                                <a:cxn ang="T76">
                                  <a:pos x="T36" y="T37"/>
                                </a:cxn>
                                <a:cxn ang="T77">
                                  <a:pos x="T38" y="T39"/>
                                </a:cxn>
                                <a:cxn ang="T78">
                                  <a:pos x="T40" y="T41"/>
                                </a:cxn>
                                <a:cxn ang="T79">
                                  <a:pos x="T42" y="T43"/>
                                </a:cxn>
                                <a:cxn ang="T80">
                                  <a:pos x="T44" y="T45"/>
                                </a:cxn>
                                <a:cxn ang="T81">
                                  <a:pos x="T46" y="T47"/>
                                </a:cxn>
                                <a:cxn ang="T82">
                                  <a:pos x="T48" y="T49"/>
                                </a:cxn>
                                <a:cxn ang="T83">
                                  <a:pos x="T50" y="T51"/>
                                </a:cxn>
                                <a:cxn ang="T84">
                                  <a:pos x="T52" y="T53"/>
                                </a:cxn>
                                <a:cxn ang="T85">
                                  <a:pos x="T54" y="T55"/>
                                </a:cxn>
                                <a:cxn ang="T86">
                                  <a:pos x="T56" y="T57"/>
                                </a:cxn>
                              </a:cxnLst>
                              <a:rect l="0" t="0" r="r" b="b"/>
                              <a:pathLst>
                                <a:path w="468987" h="468987">
                                  <a:moveTo>
                                    <a:pt x="303083" y="355844"/>
                                  </a:moveTo>
                                  <a:cubicBezTo>
                                    <a:pt x="264392" y="357017"/>
                                    <a:pt x="250322" y="307187"/>
                                    <a:pt x="277875" y="278461"/>
                                  </a:cubicBezTo>
                                  <a:lnTo>
                                    <a:pt x="281979" y="274358"/>
                                  </a:lnTo>
                                  <a:cubicBezTo>
                                    <a:pt x="310704" y="246805"/>
                                    <a:pt x="361707" y="259702"/>
                                    <a:pt x="360534" y="298393"/>
                                  </a:cubicBezTo>
                                  <a:cubicBezTo>
                                    <a:pt x="359948" y="320670"/>
                                    <a:pt x="386328" y="347637"/>
                                    <a:pt x="402157" y="331809"/>
                                  </a:cubicBezTo>
                                  <a:lnTo>
                                    <a:pt x="468988" y="264978"/>
                                  </a:lnTo>
                                  <a:lnTo>
                                    <a:pt x="369328" y="165318"/>
                                  </a:lnTo>
                                  <a:cubicBezTo>
                                    <a:pt x="353499" y="149490"/>
                                    <a:pt x="380466" y="123109"/>
                                    <a:pt x="402743" y="123695"/>
                                  </a:cubicBezTo>
                                  <a:cubicBezTo>
                                    <a:pt x="441435" y="124868"/>
                                    <a:pt x="454332" y="73866"/>
                                    <a:pt x="426779" y="45140"/>
                                  </a:cubicBezTo>
                                  <a:lnTo>
                                    <a:pt x="422675" y="41036"/>
                                  </a:lnTo>
                                  <a:cubicBezTo>
                                    <a:pt x="393949" y="13483"/>
                                    <a:pt x="344120" y="27553"/>
                                    <a:pt x="345292" y="66244"/>
                                  </a:cubicBezTo>
                                  <a:cubicBezTo>
                                    <a:pt x="345878" y="88521"/>
                                    <a:pt x="319498" y="115488"/>
                                    <a:pt x="303669" y="99660"/>
                                  </a:cubicBezTo>
                                  <a:lnTo>
                                    <a:pt x="204010" y="0"/>
                                  </a:lnTo>
                                  <a:lnTo>
                                    <a:pt x="136593" y="66831"/>
                                  </a:lnTo>
                                  <a:cubicBezTo>
                                    <a:pt x="120764" y="82659"/>
                                    <a:pt x="147731" y="109040"/>
                                    <a:pt x="170008" y="108453"/>
                                  </a:cubicBezTo>
                                  <a:cubicBezTo>
                                    <a:pt x="208699" y="107281"/>
                                    <a:pt x="222769" y="157111"/>
                                    <a:pt x="195216" y="185836"/>
                                  </a:cubicBezTo>
                                  <a:lnTo>
                                    <a:pt x="191112" y="189940"/>
                                  </a:lnTo>
                                  <a:cubicBezTo>
                                    <a:pt x="162387" y="217493"/>
                                    <a:pt x="111385" y="204596"/>
                                    <a:pt x="112557" y="165904"/>
                                  </a:cubicBezTo>
                                  <a:cubicBezTo>
                                    <a:pt x="113143" y="143627"/>
                                    <a:pt x="86763" y="116661"/>
                                    <a:pt x="70934" y="132489"/>
                                  </a:cubicBezTo>
                                  <a:lnTo>
                                    <a:pt x="0" y="204010"/>
                                  </a:lnTo>
                                  <a:lnTo>
                                    <a:pt x="99660" y="303669"/>
                                  </a:lnTo>
                                  <a:cubicBezTo>
                                    <a:pt x="115488" y="319498"/>
                                    <a:pt x="88521" y="345878"/>
                                    <a:pt x="66244" y="345292"/>
                                  </a:cubicBezTo>
                                  <a:cubicBezTo>
                                    <a:pt x="27553" y="344120"/>
                                    <a:pt x="14656" y="395122"/>
                                    <a:pt x="42209" y="423847"/>
                                  </a:cubicBezTo>
                                  <a:lnTo>
                                    <a:pt x="46313" y="427951"/>
                                  </a:lnTo>
                                  <a:cubicBezTo>
                                    <a:pt x="75038" y="455504"/>
                                    <a:pt x="124868" y="441435"/>
                                    <a:pt x="123695" y="402743"/>
                                  </a:cubicBezTo>
                                  <a:cubicBezTo>
                                    <a:pt x="123109" y="380466"/>
                                    <a:pt x="149490" y="353499"/>
                                    <a:pt x="165318" y="369328"/>
                                  </a:cubicBezTo>
                                  <a:lnTo>
                                    <a:pt x="264978" y="468988"/>
                                  </a:lnTo>
                                  <a:lnTo>
                                    <a:pt x="336499" y="397467"/>
                                  </a:lnTo>
                                  <a:cubicBezTo>
                                    <a:pt x="352327" y="381639"/>
                                    <a:pt x="325946" y="355258"/>
                                    <a:pt x="303083" y="355844"/>
                                  </a:cubicBez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g:grpSp>
                          <wpg:cNvPr id="144" name="Graphic 151" descr="Shopping cart"/>
                          <wpg:cNvGrpSpPr>
                            <a:grpSpLocks/>
                          </wpg:cNvGrpSpPr>
                          <wpg:grpSpPr bwMode="auto">
                            <a:xfrm>
                              <a:off x="37861" y="10426"/>
                              <a:ext cx="4339" cy="4690"/>
                              <a:chOff x="37861" y="10426"/>
                              <a:chExt cx="4338" cy="4689"/>
                            </a:xfrm>
                          </wpg:grpSpPr>
                          <wps:wsp>
                            <wps:cNvPr id="145" name="Freeform: Shape 7324"/>
                            <wps:cNvSpPr>
                              <a:spLocks/>
                            </wps:cNvSpPr>
                            <wps:spPr bwMode="auto">
                              <a:xfrm>
                                <a:off x="37861" y="10426"/>
                                <a:ext cx="4339" cy="3987"/>
                              </a:xfrm>
                              <a:custGeom>
                                <a:avLst/>
                                <a:gdLst>
                                  <a:gd name="T0" fmla="*/ 70348 w 433813"/>
                                  <a:gd name="T1" fmla="*/ 134834 h 398639"/>
                                  <a:gd name="T2" fmla="*/ 134834 w 433813"/>
                                  <a:gd name="T3" fmla="*/ 93798 h 398639"/>
                                  <a:gd name="T4" fmla="*/ 222769 w 433813"/>
                                  <a:gd name="T5" fmla="*/ 93798 h 398639"/>
                                  <a:gd name="T6" fmla="*/ 158283 w 433813"/>
                                  <a:gd name="T7" fmla="*/ 134834 h 398639"/>
                                  <a:gd name="T8" fmla="*/ 222769 w 433813"/>
                                  <a:gd name="T9" fmla="*/ 93798 h 398639"/>
                                  <a:gd name="T10" fmla="*/ 310704 w 433813"/>
                                  <a:gd name="T11" fmla="*/ 134834 h 398639"/>
                                  <a:gd name="T12" fmla="*/ 246218 w 433813"/>
                                  <a:gd name="T13" fmla="*/ 93798 h 398639"/>
                                  <a:gd name="T14" fmla="*/ 398639 w 433813"/>
                                  <a:gd name="T15" fmla="*/ 93798 h 398639"/>
                                  <a:gd name="T16" fmla="*/ 334154 w 433813"/>
                                  <a:gd name="T17" fmla="*/ 134834 h 398639"/>
                                  <a:gd name="T18" fmla="*/ 398639 w 433813"/>
                                  <a:gd name="T19" fmla="*/ 93798 h 398639"/>
                                  <a:gd name="T20" fmla="*/ 334154 w 433813"/>
                                  <a:gd name="T21" fmla="*/ 199320 h 398639"/>
                                  <a:gd name="T22" fmla="*/ 398639 w 433813"/>
                                  <a:gd name="T23" fmla="*/ 158283 h 398639"/>
                                  <a:gd name="T24" fmla="*/ 398639 w 433813"/>
                                  <a:gd name="T25" fmla="*/ 249150 h 398639"/>
                                  <a:gd name="T26" fmla="*/ 334154 w 433813"/>
                                  <a:gd name="T27" fmla="*/ 222769 h 398639"/>
                                  <a:gd name="T28" fmla="*/ 398639 w 433813"/>
                                  <a:gd name="T29" fmla="*/ 249150 h 398639"/>
                                  <a:gd name="T30" fmla="*/ 134834 w 433813"/>
                                  <a:gd name="T31" fmla="*/ 272599 h 398639"/>
                                  <a:gd name="T32" fmla="*/ 70348 w 433813"/>
                                  <a:gd name="T33" fmla="*/ 222769 h 398639"/>
                                  <a:gd name="T34" fmla="*/ 134834 w 433813"/>
                                  <a:gd name="T35" fmla="*/ 199320 h 398639"/>
                                  <a:gd name="T36" fmla="*/ 70348 w 433813"/>
                                  <a:gd name="T37" fmla="*/ 158283 h 398639"/>
                                  <a:gd name="T38" fmla="*/ 134834 w 433813"/>
                                  <a:gd name="T39" fmla="*/ 199320 h 398639"/>
                                  <a:gd name="T40" fmla="*/ 158283 w 433813"/>
                                  <a:gd name="T41" fmla="*/ 199320 h 398639"/>
                                  <a:gd name="T42" fmla="*/ 222769 w 433813"/>
                                  <a:gd name="T43" fmla="*/ 158283 h 398639"/>
                                  <a:gd name="T44" fmla="*/ 246218 w 433813"/>
                                  <a:gd name="T45" fmla="*/ 199320 h 398639"/>
                                  <a:gd name="T46" fmla="*/ 310704 w 433813"/>
                                  <a:gd name="T47" fmla="*/ 158283 h 398639"/>
                                  <a:gd name="T48" fmla="*/ 246218 w 433813"/>
                                  <a:gd name="T49" fmla="*/ 199320 h 398639"/>
                                  <a:gd name="T50" fmla="*/ 158283 w 433813"/>
                                  <a:gd name="T51" fmla="*/ 270840 h 398639"/>
                                  <a:gd name="T52" fmla="*/ 222769 w 433813"/>
                                  <a:gd name="T53" fmla="*/ 222769 h 398639"/>
                                  <a:gd name="T54" fmla="*/ 246218 w 433813"/>
                                  <a:gd name="T55" fmla="*/ 222769 h 398639"/>
                                  <a:gd name="T56" fmla="*/ 310704 w 433813"/>
                                  <a:gd name="T57" fmla="*/ 256771 h 398639"/>
                                  <a:gd name="T58" fmla="*/ 246218 w 433813"/>
                                  <a:gd name="T59" fmla="*/ 222769 h 398639"/>
                                  <a:gd name="T60" fmla="*/ 433813 w 433813"/>
                                  <a:gd name="T61" fmla="*/ 58623 h 398639"/>
                                  <a:gd name="T62" fmla="*/ 70348 w 433813"/>
                                  <a:gd name="T63" fmla="*/ 52761 h 398639"/>
                                  <a:gd name="T64" fmla="*/ 0 w 433813"/>
                                  <a:gd name="T65" fmla="*/ 17587 h 398639"/>
                                  <a:gd name="T66" fmla="*/ 35174 w 433813"/>
                                  <a:gd name="T67" fmla="*/ 52761 h 398639"/>
                                  <a:gd name="T68" fmla="*/ 87935 w 433813"/>
                                  <a:gd name="T69" fmla="*/ 398639 h 398639"/>
                                  <a:gd name="T70" fmla="*/ 363465 w 433813"/>
                                  <a:gd name="T71" fmla="*/ 398639 h 398639"/>
                                  <a:gd name="T72" fmla="*/ 433813 w 433813"/>
                                  <a:gd name="T73" fmla="*/ 381052 h 398639"/>
                                  <a:gd name="T74" fmla="*/ 87935 w 433813"/>
                                  <a:gd name="T75" fmla="*/ 363465 h 398639"/>
                                  <a:gd name="T76" fmla="*/ 70348 w 433813"/>
                                  <a:gd name="T77" fmla="*/ 313635 h 3986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Lst>
                                <a:rect l="0" t="0" r="r" b="b"/>
                                <a:pathLst>
                                  <a:path w="433813" h="398639">
                                    <a:moveTo>
                                      <a:pt x="134834" y="134834"/>
                                    </a:moveTo>
                                    <a:lnTo>
                                      <a:pt x="70348" y="134834"/>
                                    </a:lnTo>
                                    <a:lnTo>
                                      <a:pt x="70348" y="93798"/>
                                    </a:lnTo>
                                    <a:lnTo>
                                      <a:pt x="134834" y="93798"/>
                                    </a:lnTo>
                                    <a:lnTo>
                                      <a:pt x="134834" y="134834"/>
                                    </a:lnTo>
                                    <a:close/>
                                    <a:moveTo>
                                      <a:pt x="222769" y="93798"/>
                                    </a:moveTo>
                                    <a:lnTo>
                                      <a:pt x="222769" y="134834"/>
                                    </a:lnTo>
                                    <a:lnTo>
                                      <a:pt x="158283" y="134834"/>
                                    </a:lnTo>
                                    <a:lnTo>
                                      <a:pt x="158283" y="93798"/>
                                    </a:lnTo>
                                    <a:lnTo>
                                      <a:pt x="222769" y="93798"/>
                                    </a:lnTo>
                                    <a:close/>
                                    <a:moveTo>
                                      <a:pt x="310704" y="93798"/>
                                    </a:moveTo>
                                    <a:lnTo>
                                      <a:pt x="310704" y="134834"/>
                                    </a:lnTo>
                                    <a:lnTo>
                                      <a:pt x="246218" y="134834"/>
                                    </a:lnTo>
                                    <a:lnTo>
                                      <a:pt x="246218" y="93798"/>
                                    </a:lnTo>
                                    <a:lnTo>
                                      <a:pt x="310704" y="93798"/>
                                    </a:lnTo>
                                    <a:close/>
                                    <a:moveTo>
                                      <a:pt x="398639" y="93798"/>
                                    </a:moveTo>
                                    <a:lnTo>
                                      <a:pt x="398639" y="134834"/>
                                    </a:lnTo>
                                    <a:lnTo>
                                      <a:pt x="334154" y="134834"/>
                                    </a:lnTo>
                                    <a:lnTo>
                                      <a:pt x="334154" y="93798"/>
                                    </a:lnTo>
                                    <a:lnTo>
                                      <a:pt x="398639" y="93798"/>
                                    </a:lnTo>
                                    <a:close/>
                                    <a:moveTo>
                                      <a:pt x="398639" y="199320"/>
                                    </a:moveTo>
                                    <a:lnTo>
                                      <a:pt x="334154" y="199320"/>
                                    </a:lnTo>
                                    <a:lnTo>
                                      <a:pt x="334154" y="158283"/>
                                    </a:lnTo>
                                    <a:lnTo>
                                      <a:pt x="398639" y="158283"/>
                                    </a:lnTo>
                                    <a:lnTo>
                                      <a:pt x="398639" y="199320"/>
                                    </a:lnTo>
                                    <a:close/>
                                    <a:moveTo>
                                      <a:pt x="398639" y="249150"/>
                                    </a:moveTo>
                                    <a:lnTo>
                                      <a:pt x="334154" y="255012"/>
                                    </a:lnTo>
                                    <a:lnTo>
                                      <a:pt x="334154" y="222769"/>
                                    </a:lnTo>
                                    <a:lnTo>
                                      <a:pt x="398639" y="222769"/>
                                    </a:lnTo>
                                    <a:lnTo>
                                      <a:pt x="398639" y="249150"/>
                                    </a:lnTo>
                                    <a:close/>
                                    <a:moveTo>
                                      <a:pt x="134834" y="222769"/>
                                    </a:moveTo>
                                    <a:lnTo>
                                      <a:pt x="134834" y="272599"/>
                                    </a:lnTo>
                                    <a:lnTo>
                                      <a:pt x="70348" y="278461"/>
                                    </a:lnTo>
                                    <a:lnTo>
                                      <a:pt x="70348" y="222769"/>
                                    </a:lnTo>
                                    <a:lnTo>
                                      <a:pt x="134834" y="222769"/>
                                    </a:lnTo>
                                    <a:close/>
                                    <a:moveTo>
                                      <a:pt x="134834" y="199320"/>
                                    </a:moveTo>
                                    <a:lnTo>
                                      <a:pt x="70348" y="199320"/>
                                    </a:lnTo>
                                    <a:lnTo>
                                      <a:pt x="70348" y="158283"/>
                                    </a:lnTo>
                                    <a:lnTo>
                                      <a:pt x="134834" y="158283"/>
                                    </a:lnTo>
                                    <a:lnTo>
                                      <a:pt x="134834" y="199320"/>
                                    </a:lnTo>
                                    <a:close/>
                                    <a:moveTo>
                                      <a:pt x="222769" y="199320"/>
                                    </a:moveTo>
                                    <a:lnTo>
                                      <a:pt x="158283" y="199320"/>
                                    </a:lnTo>
                                    <a:lnTo>
                                      <a:pt x="158283" y="158283"/>
                                    </a:lnTo>
                                    <a:lnTo>
                                      <a:pt x="222769" y="158283"/>
                                    </a:lnTo>
                                    <a:lnTo>
                                      <a:pt x="222769" y="199320"/>
                                    </a:lnTo>
                                    <a:close/>
                                    <a:moveTo>
                                      <a:pt x="246218" y="199320"/>
                                    </a:moveTo>
                                    <a:lnTo>
                                      <a:pt x="246218" y="158283"/>
                                    </a:lnTo>
                                    <a:lnTo>
                                      <a:pt x="310704" y="158283"/>
                                    </a:lnTo>
                                    <a:lnTo>
                                      <a:pt x="310704" y="199320"/>
                                    </a:lnTo>
                                    <a:lnTo>
                                      <a:pt x="246218" y="199320"/>
                                    </a:lnTo>
                                    <a:close/>
                                    <a:moveTo>
                                      <a:pt x="222769" y="264978"/>
                                    </a:moveTo>
                                    <a:lnTo>
                                      <a:pt x="158283" y="270840"/>
                                    </a:lnTo>
                                    <a:lnTo>
                                      <a:pt x="158283" y="222769"/>
                                    </a:lnTo>
                                    <a:lnTo>
                                      <a:pt x="222769" y="222769"/>
                                    </a:lnTo>
                                    <a:lnTo>
                                      <a:pt x="222769" y="264978"/>
                                    </a:lnTo>
                                    <a:close/>
                                    <a:moveTo>
                                      <a:pt x="246218" y="222769"/>
                                    </a:moveTo>
                                    <a:lnTo>
                                      <a:pt x="310704" y="222769"/>
                                    </a:lnTo>
                                    <a:lnTo>
                                      <a:pt x="310704" y="256771"/>
                                    </a:lnTo>
                                    <a:lnTo>
                                      <a:pt x="246218" y="262633"/>
                                    </a:lnTo>
                                    <a:lnTo>
                                      <a:pt x="246218" y="222769"/>
                                    </a:lnTo>
                                    <a:close/>
                                    <a:moveTo>
                                      <a:pt x="433813" y="281393"/>
                                    </a:moveTo>
                                    <a:lnTo>
                                      <a:pt x="433813" y="58623"/>
                                    </a:lnTo>
                                    <a:lnTo>
                                      <a:pt x="70348" y="58623"/>
                                    </a:lnTo>
                                    <a:lnTo>
                                      <a:pt x="70348" y="52761"/>
                                    </a:lnTo>
                                    <a:cubicBezTo>
                                      <a:pt x="70348" y="23449"/>
                                      <a:pt x="46899" y="0"/>
                                      <a:pt x="17587" y="0"/>
                                    </a:cubicBezTo>
                                    <a:cubicBezTo>
                                      <a:pt x="7621" y="0"/>
                                      <a:pt x="0" y="7621"/>
                                      <a:pt x="0" y="17587"/>
                                    </a:cubicBezTo>
                                    <a:cubicBezTo>
                                      <a:pt x="0" y="27553"/>
                                      <a:pt x="7621" y="35174"/>
                                      <a:pt x="17587" y="35174"/>
                                    </a:cubicBezTo>
                                    <a:cubicBezTo>
                                      <a:pt x="27553" y="35174"/>
                                      <a:pt x="35174" y="42795"/>
                                      <a:pt x="35174" y="52761"/>
                                    </a:cubicBezTo>
                                    <a:lnTo>
                                      <a:pt x="35174" y="345878"/>
                                    </a:lnTo>
                                    <a:cubicBezTo>
                                      <a:pt x="35174" y="375190"/>
                                      <a:pt x="58623" y="398639"/>
                                      <a:pt x="87935" y="398639"/>
                                    </a:cubicBezTo>
                                    <a:lnTo>
                                      <a:pt x="105522" y="398639"/>
                                    </a:lnTo>
                                    <a:lnTo>
                                      <a:pt x="363465" y="398639"/>
                                    </a:lnTo>
                                    <a:lnTo>
                                      <a:pt x="416226" y="398639"/>
                                    </a:lnTo>
                                    <a:cubicBezTo>
                                      <a:pt x="426192" y="398639"/>
                                      <a:pt x="433813" y="391018"/>
                                      <a:pt x="433813" y="381052"/>
                                    </a:cubicBezTo>
                                    <a:cubicBezTo>
                                      <a:pt x="433813" y="371086"/>
                                      <a:pt x="426192" y="363465"/>
                                      <a:pt x="416226" y="363465"/>
                                    </a:cubicBezTo>
                                    <a:lnTo>
                                      <a:pt x="87935" y="363465"/>
                                    </a:lnTo>
                                    <a:cubicBezTo>
                                      <a:pt x="77969" y="363465"/>
                                      <a:pt x="70348" y="355844"/>
                                      <a:pt x="70348" y="345878"/>
                                    </a:cubicBezTo>
                                    <a:lnTo>
                                      <a:pt x="70348" y="313635"/>
                                    </a:lnTo>
                                    <a:lnTo>
                                      <a:pt x="433813" y="281393"/>
                                    </a:ln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s:wsp>
                            <wps:cNvPr id="146" name="Freeform: Shape 7325"/>
                            <wps:cNvSpPr>
                              <a:spLocks/>
                            </wps:cNvSpPr>
                            <wps:spPr bwMode="auto">
                              <a:xfrm>
                                <a:off x="38565" y="14413"/>
                                <a:ext cx="703" cy="703"/>
                              </a:xfrm>
                              <a:custGeom>
                                <a:avLst/>
                                <a:gdLst>
                                  <a:gd name="T0" fmla="*/ 703 w 70348"/>
                                  <a:gd name="T1" fmla="*/ 352 h 70348"/>
                                  <a:gd name="T2" fmla="*/ 352 w 70348"/>
                                  <a:gd name="T3" fmla="*/ 703 h 70348"/>
                                  <a:gd name="T4" fmla="*/ 0 w 70348"/>
                                  <a:gd name="T5" fmla="*/ 352 h 70348"/>
                                  <a:gd name="T6" fmla="*/ 352 w 70348"/>
                                  <a:gd name="T7" fmla="*/ 0 h 70348"/>
                                  <a:gd name="T8" fmla="*/ 703 w 70348"/>
                                  <a:gd name="T9" fmla="*/ 352 h 7034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70348" h="70348">
                                    <a:moveTo>
                                      <a:pt x="70348" y="35174"/>
                                    </a:moveTo>
                                    <a:cubicBezTo>
                                      <a:pt x="70348" y="54600"/>
                                      <a:pt x="54600" y="70348"/>
                                      <a:pt x="35174" y="70348"/>
                                    </a:cubicBezTo>
                                    <a:cubicBezTo>
                                      <a:pt x="15748" y="70348"/>
                                      <a:pt x="0" y="54600"/>
                                      <a:pt x="0" y="35174"/>
                                    </a:cubicBezTo>
                                    <a:cubicBezTo>
                                      <a:pt x="0" y="15748"/>
                                      <a:pt x="15748" y="0"/>
                                      <a:pt x="35174" y="0"/>
                                    </a:cubicBezTo>
                                    <a:cubicBezTo>
                                      <a:pt x="54600" y="0"/>
                                      <a:pt x="70348" y="15748"/>
                                      <a:pt x="70348" y="35174"/>
                                    </a:cubicBez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s:wsp>
                            <wps:cNvPr id="147" name="Freeform: Shape 7326"/>
                            <wps:cNvSpPr>
                              <a:spLocks/>
                            </wps:cNvSpPr>
                            <wps:spPr bwMode="auto">
                              <a:xfrm>
                                <a:off x="41144" y="14413"/>
                                <a:ext cx="704" cy="703"/>
                              </a:xfrm>
                              <a:custGeom>
                                <a:avLst/>
                                <a:gdLst>
                                  <a:gd name="T0" fmla="*/ 704 w 70348"/>
                                  <a:gd name="T1" fmla="*/ 352 h 70348"/>
                                  <a:gd name="T2" fmla="*/ 352 w 70348"/>
                                  <a:gd name="T3" fmla="*/ 703 h 70348"/>
                                  <a:gd name="T4" fmla="*/ 0 w 70348"/>
                                  <a:gd name="T5" fmla="*/ 352 h 70348"/>
                                  <a:gd name="T6" fmla="*/ 352 w 70348"/>
                                  <a:gd name="T7" fmla="*/ 0 h 70348"/>
                                  <a:gd name="T8" fmla="*/ 704 w 70348"/>
                                  <a:gd name="T9" fmla="*/ 352 h 7034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70348" h="70348">
                                    <a:moveTo>
                                      <a:pt x="70348" y="35174"/>
                                    </a:moveTo>
                                    <a:cubicBezTo>
                                      <a:pt x="70348" y="54600"/>
                                      <a:pt x="54600" y="70348"/>
                                      <a:pt x="35174" y="70348"/>
                                    </a:cubicBezTo>
                                    <a:cubicBezTo>
                                      <a:pt x="15748" y="70348"/>
                                      <a:pt x="0" y="54600"/>
                                      <a:pt x="0" y="35174"/>
                                    </a:cubicBezTo>
                                    <a:cubicBezTo>
                                      <a:pt x="0" y="15748"/>
                                      <a:pt x="15748" y="0"/>
                                      <a:pt x="35174" y="0"/>
                                    </a:cubicBezTo>
                                    <a:cubicBezTo>
                                      <a:pt x="54600" y="0"/>
                                      <a:pt x="70348" y="15748"/>
                                      <a:pt x="70348" y="35174"/>
                                    </a:cubicBez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g:grpSp>
                        <wpg:grpSp>
                          <wpg:cNvPr id="148" name="Graphic 137" descr="Bonfire"/>
                          <wpg:cNvGrpSpPr>
                            <a:grpSpLocks/>
                          </wpg:cNvGrpSpPr>
                          <wpg:grpSpPr bwMode="auto">
                            <a:xfrm>
                              <a:off x="51570" y="5166"/>
                              <a:ext cx="3861" cy="4912"/>
                              <a:chOff x="51570" y="5166"/>
                              <a:chExt cx="3861" cy="4912"/>
                            </a:xfrm>
                          </wpg:grpSpPr>
                          <wps:wsp>
                            <wps:cNvPr id="149" name="Freeform: Shape 7328"/>
                            <wps:cNvSpPr>
                              <a:spLocks/>
                            </wps:cNvSpPr>
                            <wps:spPr bwMode="auto">
                              <a:xfrm>
                                <a:off x="52424" y="5166"/>
                                <a:ext cx="2167" cy="3171"/>
                              </a:xfrm>
                              <a:custGeom>
                                <a:avLst/>
                                <a:gdLst>
                                  <a:gd name="T0" fmla="*/ 2038 w 216613"/>
                                  <a:gd name="T1" fmla="*/ 1629 h 317152"/>
                                  <a:gd name="T2" fmla="*/ 1558 w 216613"/>
                                  <a:gd name="T3" fmla="*/ 2051 h 317152"/>
                                  <a:gd name="T4" fmla="*/ 1399 w 216613"/>
                                  <a:gd name="T5" fmla="*/ 1477 h 317152"/>
                                  <a:gd name="T6" fmla="*/ 901 w 216613"/>
                                  <a:gd name="T7" fmla="*/ 0 h 317152"/>
                                  <a:gd name="T8" fmla="*/ 519 w 216613"/>
                                  <a:gd name="T9" fmla="*/ 1172 h 317152"/>
                                  <a:gd name="T10" fmla="*/ 80 w 216613"/>
                                  <a:gd name="T11" fmla="*/ 1688 h 317152"/>
                                  <a:gd name="T12" fmla="*/ 443 w 216613"/>
                                  <a:gd name="T13" fmla="*/ 2960 h 317152"/>
                                  <a:gd name="T14" fmla="*/ 666 w 216613"/>
                                  <a:gd name="T15" fmla="*/ 1782 h 317152"/>
                                  <a:gd name="T16" fmla="*/ 813 w 216613"/>
                                  <a:gd name="T17" fmla="*/ 2591 h 317152"/>
                                  <a:gd name="T18" fmla="*/ 1082 w 216613"/>
                                  <a:gd name="T19" fmla="*/ 3171 h 317152"/>
                                  <a:gd name="T20" fmla="*/ 2079 w 216613"/>
                                  <a:gd name="T21" fmla="*/ 2503 h 317152"/>
                                  <a:gd name="T22" fmla="*/ 2038 w 216613"/>
                                  <a:gd name="T23" fmla="*/ 1629 h 317152"/>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216613" h="317152">
                                    <a:moveTo>
                                      <a:pt x="203762" y="162973"/>
                                    </a:moveTo>
                                    <a:cubicBezTo>
                                      <a:pt x="210210" y="189940"/>
                                      <a:pt x="182657" y="216320"/>
                                      <a:pt x="155690" y="205182"/>
                                    </a:cubicBezTo>
                                    <a:cubicBezTo>
                                      <a:pt x="132827" y="196975"/>
                                      <a:pt x="124034" y="170594"/>
                                      <a:pt x="139862" y="147731"/>
                                    </a:cubicBezTo>
                                    <a:cubicBezTo>
                                      <a:pt x="175622" y="100246"/>
                                      <a:pt x="149242" y="25794"/>
                                      <a:pt x="90032" y="0"/>
                                    </a:cubicBezTo>
                                    <a:cubicBezTo>
                                      <a:pt x="116999" y="51002"/>
                                      <a:pt x="75963" y="97315"/>
                                      <a:pt x="51927" y="117247"/>
                                    </a:cubicBezTo>
                                    <a:cubicBezTo>
                                      <a:pt x="28478" y="136593"/>
                                      <a:pt x="12649" y="157111"/>
                                      <a:pt x="7959" y="168836"/>
                                    </a:cubicBezTo>
                                    <a:cubicBezTo>
                                      <a:pt x="-16076" y="226873"/>
                                      <a:pt x="19684" y="282565"/>
                                      <a:pt x="44306" y="296048"/>
                                    </a:cubicBezTo>
                                    <a:cubicBezTo>
                                      <a:pt x="33167" y="270840"/>
                                      <a:pt x="23201" y="223355"/>
                                      <a:pt x="66583" y="178215"/>
                                    </a:cubicBezTo>
                                    <a:cubicBezTo>
                                      <a:pt x="66583" y="178215"/>
                                      <a:pt x="54272" y="226286"/>
                                      <a:pt x="81239" y="259116"/>
                                    </a:cubicBezTo>
                                    <a:cubicBezTo>
                                      <a:pt x="108205" y="292531"/>
                                      <a:pt x="108205" y="317153"/>
                                      <a:pt x="108205" y="317153"/>
                                    </a:cubicBezTo>
                                    <a:cubicBezTo>
                                      <a:pt x="150414" y="317153"/>
                                      <a:pt x="190865" y="291945"/>
                                      <a:pt x="207865" y="250322"/>
                                    </a:cubicBezTo>
                                    <a:cubicBezTo>
                                      <a:pt x="219590" y="225114"/>
                                      <a:pt x="220762" y="185836"/>
                                      <a:pt x="203762" y="162973"/>
                                    </a:cubicBezTo>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s:wsp>
                            <wps:cNvPr id="150" name="Freeform: Shape 7329"/>
                            <wps:cNvSpPr>
                              <a:spLocks/>
                            </wps:cNvSpPr>
                            <wps:spPr bwMode="auto">
                              <a:xfrm>
                                <a:off x="51570" y="8098"/>
                                <a:ext cx="3847" cy="1980"/>
                              </a:xfrm>
                              <a:custGeom>
                                <a:avLst/>
                                <a:gdLst>
                                  <a:gd name="T0" fmla="*/ 3713 w 384707"/>
                                  <a:gd name="T1" fmla="*/ 1365 h 198020"/>
                                  <a:gd name="T2" fmla="*/ 412 w 384707"/>
                                  <a:gd name="T3" fmla="*/ 17 h 198020"/>
                                  <a:gd name="T4" fmla="*/ 90 w 384707"/>
                                  <a:gd name="T5" fmla="*/ 146 h 198020"/>
                                  <a:gd name="T6" fmla="*/ 19 w 384707"/>
                                  <a:gd name="T7" fmla="*/ 310 h 198020"/>
                                  <a:gd name="T8" fmla="*/ 148 w 384707"/>
                                  <a:gd name="T9" fmla="*/ 615 h 198020"/>
                                  <a:gd name="T10" fmla="*/ 1075 w 384707"/>
                                  <a:gd name="T11" fmla="*/ 990 h 198020"/>
                                  <a:gd name="T12" fmla="*/ 160 w 384707"/>
                                  <a:gd name="T13" fmla="*/ 1365 h 198020"/>
                                  <a:gd name="T14" fmla="*/ 31 w 384707"/>
                                  <a:gd name="T15" fmla="*/ 1670 h 198020"/>
                                  <a:gd name="T16" fmla="*/ 101 w 384707"/>
                                  <a:gd name="T17" fmla="*/ 1834 h 198020"/>
                                  <a:gd name="T18" fmla="*/ 412 w 384707"/>
                                  <a:gd name="T19" fmla="*/ 1963 h 198020"/>
                                  <a:gd name="T20" fmla="*/ 1931 w 384707"/>
                                  <a:gd name="T21" fmla="*/ 1342 h 198020"/>
                                  <a:gd name="T22" fmla="*/ 3449 w 384707"/>
                                  <a:gd name="T23" fmla="*/ 1963 h 198020"/>
                                  <a:gd name="T24" fmla="*/ 3760 w 384707"/>
                                  <a:gd name="T25" fmla="*/ 1834 h 198020"/>
                                  <a:gd name="T26" fmla="*/ 3830 w 384707"/>
                                  <a:gd name="T27" fmla="*/ 1670 h 198020"/>
                                  <a:gd name="T28" fmla="*/ 3713 w 384707"/>
                                  <a:gd name="T29" fmla="*/ 1365 h 198020"/>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84707" h="198020">
                                    <a:moveTo>
                                      <a:pt x="371270" y="136529"/>
                                    </a:moveTo>
                                    <a:lnTo>
                                      <a:pt x="41220" y="1696"/>
                                    </a:lnTo>
                                    <a:cubicBezTo>
                                      <a:pt x="27736" y="-2994"/>
                                      <a:pt x="14253" y="2282"/>
                                      <a:pt x="8977" y="14593"/>
                                    </a:cubicBezTo>
                                    <a:lnTo>
                                      <a:pt x="1942" y="31007"/>
                                    </a:lnTo>
                                    <a:cubicBezTo>
                                      <a:pt x="-3334" y="42732"/>
                                      <a:pt x="2528" y="56802"/>
                                      <a:pt x="14839" y="61491"/>
                                    </a:cubicBezTo>
                                    <a:lnTo>
                                      <a:pt x="107464" y="99010"/>
                                    </a:lnTo>
                                    <a:lnTo>
                                      <a:pt x="16012" y="136529"/>
                                    </a:lnTo>
                                    <a:cubicBezTo>
                                      <a:pt x="3701" y="141219"/>
                                      <a:pt x="-2162" y="155289"/>
                                      <a:pt x="3114" y="167014"/>
                                    </a:cubicBezTo>
                                    <a:lnTo>
                                      <a:pt x="10149" y="183428"/>
                                    </a:lnTo>
                                    <a:cubicBezTo>
                                      <a:pt x="15425" y="195153"/>
                                      <a:pt x="28909" y="201015"/>
                                      <a:pt x="41220" y="196325"/>
                                    </a:cubicBezTo>
                                    <a:lnTo>
                                      <a:pt x="193054" y="134185"/>
                                    </a:lnTo>
                                    <a:lnTo>
                                      <a:pt x="344889" y="196325"/>
                                    </a:lnTo>
                                    <a:cubicBezTo>
                                      <a:pt x="357200" y="201015"/>
                                      <a:pt x="370683" y="195739"/>
                                      <a:pt x="375959" y="183428"/>
                                    </a:cubicBezTo>
                                    <a:lnTo>
                                      <a:pt x="382994" y="167014"/>
                                    </a:lnTo>
                                    <a:cubicBezTo>
                                      <a:pt x="387684" y="155289"/>
                                      <a:pt x="382408" y="141219"/>
                                      <a:pt x="371270" y="136529"/>
                                    </a:cubicBezTo>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s:wsp>
                            <wps:cNvPr id="151" name="Freeform: Shape 7330"/>
                            <wps:cNvSpPr>
                              <a:spLocks/>
                            </wps:cNvSpPr>
                            <wps:spPr bwMode="auto">
                              <a:xfrm>
                                <a:off x="53817" y="8098"/>
                                <a:ext cx="1614" cy="867"/>
                              </a:xfrm>
                              <a:custGeom>
                                <a:avLst/>
                                <a:gdLst>
                                  <a:gd name="T0" fmla="*/ 1466 w 161397"/>
                                  <a:gd name="T1" fmla="*/ 615 h 86622"/>
                                  <a:gd name="T2" fmla="*/ 1595 w 161397"/>
                                  <a:gd name="T3" fmla="*/ 310 h 86622"/>
                                  <a:gd name="T4" fmla="*/ 1524 w 161397"/>
                                  <a:gd name="T5" fmla="*/ 145 h 86622"/>
                                  <a:gd name="T6" fmla="*/ 1214 w 161397"/>
                                  <a:gd name="T7" fmla="*/ 16 h 86622"/>
                                  <a:gd name="T8" fmla="*/ 0 w 161397"/>
                                  <a:gd name="T9" fmla="*/ 515 h 86622"/>
                                  <a:gd name="T10" fmla="*/ 856 w 161397"/>
                                  <a:gd name="T11" fmla="*/ 867 h 86622"/>
                                  <a:gd name="T12" fmla="*/ 1466 w 161397"/>
                                  <a:gd name="T13" fmla="*/ 615 h 8662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161397" h="86622">
                                    <a:moveTo>
                                      <a:pt x="146559" y="61415"/>
                                    </a:moveTo>
                                    <a:cubicBezTo>
                                      <a:pt x="158870" y="56725"/>
                                      <a:pt x="164732" y="42655"/>
                                      <a:pt x="159456" y="30931"/>
                                    </a:cubicBezTo>
                                    <a:lnTo>
                                      <a:pt x="152421" y="14516"/>
                                    </a:lnTo>
                                    <a:cubicBezTo>
                                      <a:pt x="147145" y="2791"/>
                                      <a:pt x="133661" y="-3071"/>
                                      <a:pt x="121351" y="1619"/>
                                    </a:cubicBezTo>
                                    <a:lnTo>
                                      <a:pt x="0" y="51449"/>
                                    </a:lnTo>
                                    <a:lnTo>
                                      <a:pt x="85590" y="86623"/>
                                    </a:lnTo>
                                    <a:lnTo>
                                      <a:pt x="146559" y="61415"/>
                                    </a:ln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g:grpSp>
                        <wpg:grpSp>
                          <wpg:cNvPr id="152" name="Graphic 139" descr="Box trolley"/>
                          <wpg:cNvGrpSpPr>
                            <a:grpSpLocks/>
                          </wpg:cNvGrpSpPr>
                          <wpg:grpSpPr bwMode="auto">
                            <a:xfrm>
                              <a:off x="64703" y="11280"/>
                              <a:ext cx="3990" cy="4450"/>
                              <a:chOff x="64703" y="11280"/>
                              <a:chExt cx="3989" cy="4449"/>
                            </a:xfrm>
                          </wpg:grpSpPr>
                          <wps:wsp>
                            <wps:cNvPr id="153" name="Freeform: Shape 7332"/>
                            <wps:cNvSpPr>
                              <a:spLocks/>
                            </wps:cNvSpPr>
                            <wps:spPr bwMode="auto">
                              <a:xfrm>
                                <a:off x="65205" y="14030"/>
                                <a:ext cx="1700" cy="1700"/>
                              </a:xfrm>
                              <a:custGeom>
                                <a:avLst/>
                                <a:gdLst>
                                  <a:gd name="T0" fmla="*/ 850 w 170007"/>
                                  <a:gd name="T1" fmla="*/ 1143 h 170007"/>
                                  <a:gd name="T2" fmla="*/ 557 w 170007"/>
                                  <a:gd name="T3" fmla="*/ 850 h 170007"/>
                                  <a:gd name="T4" fmla="*/ 850 w 170007"/>
                                  <a:gd name="T5" fmla="*/ 557 h 170007"/>
                                  <a:gd name="T6" fmla="*/ 1143 w 170007"/>
                                  <a:gd name="T7" fmla="*/ 850 h 170007"/>
                                  <a:gd name="T8" fmla="*/ 850 w 170007"/>
                                  <a:gd name="T9" fmla="*/ 1143 h 170007"/>
                                  <a:gd name="T10" fmla="*/ 850 w 170007"/>
                                  <a:gd name="T11" fmla="*/ 0 h 170007"/>
                                  <a:gd name="T12" fmla="*/ 0 w 170007"/>
                                  <a:gd name="T13" fmla="*/ 850 h 170007"/>
                                  <a:gd name="T14" fmla="*/ 850 w 170007"/>
                                  <a:gd name="T15" fmla="*/ 1700 h 170007"/>
                                  <a:gd name="T16" fmla="*/ 1700 w 170007"/>
                                  <a:gd name="T17" fmla="*/ 850 h 170007"/>
                                  <a:gd name="T18" fmla="*/ 850 w 170007"/>
                                  <a:gd name="T19" fmla="*/ 0 h 170007"/>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70007" h="170007">
                                    <a:moveTo>
                                      <a:pt x="85004" y="114316"/>
                                    </a:moveTo>
                                    <a:cubicBezTo>
                                      <a:pt x="68589" y="114316"/>
                                      <a:pt x="55692" y="101419"/>
                                      <a:pt x="55692" y="85004"/>
                                    </a:cubicBezTo>
                                    <a:cubicBezTo>
                                      <a:pt x="55692" y="68589"/>
                                      <a:pt x="68589" y="55692"/>
                                      <a:pt x="85004" y="55692"/>
                                    </a:cubicBezTo>
                                    <a:cubicBezTo>
                                      <a:pt x="101419" y="55692"/>
                                      <a:pt x="114316" y="68589"/>
                                      <a:pt x="114316" y="85004"/>
                                    </a:cubicBezTo>
                                    <a:cubicBezTo>
                                      <a:pt x="114316" y="101419"/>
                                      <a:pt x="100832" y="114316"/>
                                      <a:pt x="85004" y="114316"/>
                                    </a:cubicBezTo>
                                    <a:close/>
                                    <a:moveTo>
                                      <a:pt x="85004" y="0"/>
                                    </a:moveTo>
                                    <a:cubicBezTo>
                                      <a:pt x="38105" y="0"/>
                                      <a:pt x="0" y="38105"/>
                                      <a:pt x="0" y="85004"/>
                                    </a:cubicBezTo>
                                    <a:cubicBezTo>
                                      <a:pt x="0" y="131903"/>
                                      <a:pt x="38105" y="170008"/>
                                      <a:pt x="85004" y="170008"/>
                                    </a:cubicBezTo>
                                    <a:cubicBezTo>
                                      <a:pt x="131903" y="170008"/>
                                      <a:pt x="170008" y="131903"/>
                                      <a:pt x="170008" y="85004"/>
                                    </a:cubicBezTo>
                                    <a:cubicBezTo>
                                      <a:pt x="170008" y="38105"/>
                                      <a:pt x="131903" y="0"/>
                                      <a:pt x="85004" y="0"/>
                                    </a:cubicBez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s:wsp>
                            <wps:cNvPr id="154" name="Freeform: Shape 7333"/>
                            <wps:cNvSpPr>
                              <a:spLocks/>
                            </wps:cNvSpPr>
                            <wps:spPr bwMode="auto">
                              <a:xfrm rot="-6750026">
                                <a:off x="66963" y="12645"/>
                                <a:ext cx="1525" cy="1935"/>
                              </a:xfrm>
                              <a:custGeom>
                                <a:avLst/>
                                <a:gdLst>
                                  <a:gd name="T0" fmla="*/ 0 w 152424"/>
                                  <a:gd name="T1" fmla="*/ 0 h 193462"/>
                                  <a:gd name="T2" fmla="*/ 1525 w 152424"/>
                                  <a:gd name="T3" fmla="*/ 0 h 193462"/>
                                  <a:gd name="T4" fmla="*/ 1525 w 152424"/>
                                  <a:gd name="T5" fmla="*/ 1935 h 193462"/>
                                  <a:gd name="T6" fmla="*/ 0 w 152424"/>
                                  <a:gd name="T7" fmla="*/ 1935 h 193462"/>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52424" h="193462">
                                    <a:moveTo>
                                      <a:pt x="0" y="0"/>
                                    </a:moveTo>
                                    <a:lnTo>
                                      <a:pt x="152425" y="0"/>
                                    </a:lnTo>
                                    <a:lnTo>
                                      <a:pt x="152425" y="193462"/>
                                    </a:lnTo>
                                    <a:lnTo>
                                      <a:pt x="0" y="193462"/>
                                    </a:lnTo>
                                    <a:lnTo>
                                      <a:pt x="0" y="0"/>
                                    </a:ln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s:wsp>
                            <wps:cNvPr id="155" name="Freeform: Shape 7334"/>
                            <wps:cNvSpPr>
                              <a:spLocks/>
                            </wps:cNvSpPr>
                            <wps:spPr bwMode="auto">
                              <a:xfrm>
                                <a:off x="64703" y="11280"/>
                                <a:ext cx="1850" cy="2644"/>
                              </a:xfrm>
                              <a:custGeom>
                                <a:avLst/>
                                <a:gdLst>
                                  <a:gd name="T0" fmla="*/ 1422 w 184993"/>
                                  <a:gd name="T1" fmla="*/ 2521 h 264391"/>
                                  <a:gd name="T2" fmla="*/ 1850 w 184993"/>
                                  <a:gd name="T3" fmla="*/ 2644 h 264391"/>
                                  <a:gd name="T4" fmla="*/ 783 w 184993"/>
                                  <a:gd name="T5" fmla="*/ 18 h 264391"/>
                                  <a:gd name="T6" fmla="*/ 777 w 184993"/>
                                  <a:gd name="T7" fmla="*/ 0 h 264391"/>
                                  <a:gd name="T8" fmla="*/ 449 w 184993"/>
                                  <a:gd name="T9" fmla="*/ 135 h 264391"/>
                                  <a:gd name="T10" fmla="*/ 455 w 184993"/>
                                  <a:gd name="T11" fmla="*/ 152 h 264391"/>
                                  <a:gd name="T12" fmla="*/ 590 w 184993"/>
                                  <a:gd name="T13" fmla="*/ 487 h 264391"/>
                                  <a:gd name="T14" fmla="*/ 109 w 184993"/>
                                  <a:gd name="T15" fmla="*/ 686 h 264391"/>
                                  <a:gd name="T16" fmla="*/ 15 w 184993"/>
                                  <a:gd name="T17" fmla="*/ 915 h 264391"/>
                                  <a:gd name="T18" fmla="*/ 179 w 184993"/>
                                  <a:gd name="T19" fmla="*/ 1026 h 264391"/>
                                  <a:gd name="T20" fmla="*/ 244 w 184993"/>
                                  <a:gd name="T21" fmla="*/ 1014 h 264391"/>
                                  <a:gd name="T22" fmla="*/ 724 w 184993"/>
                                  <a:gd name="T23" fmla="*/ 815 h 264391"/>
                                  <a:gd name="T24" fmla="*/ 1422 w 184993"/>
                                  <a:gd name="T25" fmla="*/ 2521 h 264391"/>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184993" h="264391">
                                    <a:moveTo>
                                      <a:pt x="142198" y="252081"/>
                                    </a:moveTo>
                                    <a:cubicBezTo>
                                      <a:pt x="157441" y="253253"/>
                                      <a:pt x="172096" y="257357"/>
                                      <a:pt x="184994" y="264392"/>
                                    </a:cubicBezTo>
                                    <a:lnTo>
                                      <a:pt x="78299" y="1759"/>
                                    </a:lnTo>
                                    <a:cubicBezTo>
                                      <a:pt x="78299" y="1172"/>
                                      <a:pt x="77713" y="586"/>
                                      <a:pt x="77713" y="0"/>
                                    </a:cubicBezTo>
                                    <a:lnTo>
                                      <a:pt x="44884" y="13483"/>
                                    </a:lnTo>
                                    <a:cubicBezTo>
                                      <a:pt x="44884" y="14070"/>
                                      <a:pt x="45470" y="14656"/>
                                      <a:pt x="45470" y="15242"/>
                                    </a:cubicBezTo>
                                    <a:lnTo>
                                      <a:pt x="58953" y="48657"/>
                                    </a:lnTo>
                                    <a:lnTo>
                                      <a:pt x="10882" y="68589"/>
                                    </a:lnTo>
                                    <a:cubicBezTo>
                                      <a:pt x="2088" y="72107"/>
                                      <a:pt x="-2601" y="82659"/>
                                      <a:pt x="1502" y="91453"/>
                                    </a:cubicBezTo>
                                    <a:cubicBezTo>
                                      <a:pt x="4433" y="98487"/>
                                      <a:pt x="10882" y="102591"/>
                                      <a:pt x="17917" y="102591"/>
                                    </a:cubicBezTo>
                                    <a:cubicBezTo>
                                      <a:pt x="20262" y="102591"/>
                                      <a:pt x="22607" y="102005"/>
                                      <a:pt x="24365" y="101419"/>
                                    </a:cubicBezTo>
                                    <a:lnTo>
                                      <a:pt x="72437" y="81487"/>
                                    </a:lnTo>
                                    <a:lnTo>
                                      <a:pt x="142198" y="252081"/>
                                    </a:ln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s:wsp>
                            <wps:cNvPr id="156" name="Freeform: Shape 7335"/>
                            <wps:cNvSpPr>
                              <a:spLocks/>
                            </wps:cNvSpPr>
                            <wps:spPr bwMode="auto">
                              <a:xfrm>
                                <a:off x="67022" y="14434"/>
                                <a:ext cx="1554" cy="938"/>
                              </a:xfrm>
                              <a:custGeom>
                                <a:avLst/>
                                <a:gdLst>
                                  <a:gd name="T0" fmla="*/ 1378 w 155352"/>
                                  <a:gd name="T1" fmla="*/ 0 h 93797"/>
                                  <a:gd name="T2" fmla="*/ 1308 w 155352"/>
                                  <a:gd name="T3" fmla="*/ 12 h 93797"/>
                                  <a:gd name="T4" fmla="*/ 117 w 155352"/>
                                  <a:gd name="T5" fmla="*/ 504 h 93797"/>
                                  <a:gd name="T6" fmla="*/ 0 w 155352"/>
                                  <a:gd name="T7" fmla="*/ 932 h 93797"/>
                                  <a:gd name="T8" fmla="*/ 0 w 155352"/>
                                  <a:gd name="T9" fmla="*/ 938 h 93797"/>
                                  <a:gd name="T10" fmla="*/ 1431 w 155352"/>
                                  <a:gd name="T11" fmla="*/ 340 h 93797"/>
                                  <a:gd name="T12" fmla="*/ 1554 w 155352"/>
                                  <a:gd name="T13" fmla="*/ 176 h 93797"/>
                                  <a:gd name="T14" fmla="*/ 1378 w 155352"/>
                                  <a:gd name="T15" fmla="*/ 0 h 93797"/>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55352" h="93797">
                                    <a:moveTo>
                                      <a:pt x="137765" y="0"/>
                                    </a:moveTo>
                                    <a:cubicBezTo>
                                      <a:pt x="135420" y="0"/>
                                      <a:pt x="133075" y="586"/>
                                      <a:pt x="130730" y="1172"/>
                                    </a:cubicBezTo>
                                    <a:lnTo>
                                      <a:pt x="11725" y="50416"/>
                                    </a:lnTo>
                                    <a:cubicBezTo>
                                      <a:pt x="10552" y="65658"/>
                                      <a:pt x="7035" y="80314"/>
                                      <a:pt x="0" y="93211"/>
                                    </a:cubicBezTo>
                                    <a:lnTo>
                                      <a:pt x="0" y="93798"/>
                                    </a:lnTo>
                                    <a:lnTo>
                                      <a:pt x="143041" y="34002"/>
                                    </a:lnTo>
                                    <a:cubicBezTo>
                                      <a:pt x="150076" y="31657"/>
                                      <a:pt x="155352" y="25208"/>
                                      <a:pt x="155352" y="17587"/>
                                    </a:cubicBezTo>
                                    <a:cubicBezTo>
                                      <a:pt x="155352" y="8207"/>
                                      <a:pt x="147145" y="0"/>
                                      <a:pt x="137765" y="0"/>
                                    </a:cubicBez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g:grpSp>
                        <wpg:grpSp>
                          <wpg:cNvPr id="157" name="Graphic 145" descr="Lightbulb and gear"/>
                          <wpg:cNvGrpSpPr>
                            <a:grpSpLocks/>
                          </wpg:cNvGrpSpPr>
                          <wpg:grpSpPr bwMode="auto">
                            <a:xfrm>
                              <a:off x="69146" y="23788"/>
                              <a:ext cx="4676" cy="5061"/>
                              <a:chOff x="69146" y="23788"/>
                              <a:chExt cx="4675" cy="5060"/>
                            </a:xfrm>
                          </wpg:grpSpPr>
                          <wps:wsp>
                            <wps:cNvPr id="158" name="Freeform: Shape 7337"/>
                            <wps:cNvSpPr>
                              <a:spLocks/>
                            </wps:cNvSpPr>
                            <wps:spPr bwMode="auto">
                              <a:xfrm>
                                <a:off x="70811" y="25451"/>
                                <a:ext cx="1342" cy="1335"/>
                              </a:xfrm>
                              <a:custGeom>
                                <a:avLst/>
                                <a:gdLst>
                                  <a:gd name="T0" fmla="*/ 1154 w 134247"/>
                                  <a:gd name="T1" fmla="*/ 398 h 133426"/>
                                  <a:gd name="T2" fmla="*/ 1204 w 134247"/>
                                  <a:gd name="T3" fmla="*/ 250 h 133426"/>
                                  <a:gd name="T4" fmla="*/ 1091 w 134247"/>
                                  <a:gd name="T5" fmla="*/ 138 h 133426"/>
                                  <a:gd name="T6" fmla="*/ 944 w 134247"/>
                                  <a:gd name="T7" fmla="*/ 188 h 133426"/>
                                  <a:gd name="T8" fmla="*/ 822 w 134247"/>
                                  <a:gd name="T9" fmla="*/ 138 h 133426"/>
                                  <a:gd name="T10" fmla="*/ 752 w 134247"/>
                                  <a:gd name="T11" fmla="*/ 0 h 133426"/>
                                  <a:gd name="T12" fmla="*/ 595 w 134247"/>
                                  <a:gd name="T13" fmla="*/ 0 h 133426"/>
                                  <a:gd name="T14" fmla="*/ 526 w 134247"/>
                                  <a:gd name="T15" fmla="*/ 138 h 133426"/>
                                  <a:gd name="T16" fmla="*/ 403 w 134247"/>
                                  <a:gd name="T17" fmla="*/ 188 h 133426"/>
                                  <a:gd name="T18" fmla="*/ 256 w 134247"/>
                                  <a:gd name="T19" fmla="*/ 138 h 133426"/>
                                  <a:gd name="T20" fmla="*/ 143 w 134247"/>
                                  <a:gd name="T21" fmla="*/ 251 h 133426"/>
                                  <a:gd name="T22" fmla="*/ 190 w 134247"/>
                                  <a:gd name="T23" fmla="*/ 399 h 133426"/>
                                  <a:gd name="T24" fmla="*/ 138 w 134247"/>
                                  <a:gd name="T25" fmla="*/ 521 h 133426"/>
                                  <a:gd name="T26" fmla="*/ 0 w 134247"/>
                                  <a:gd name="T27" fmla="*/ 590 h 133426"/>
                                  <a:gd name="T28" fmla="*/ 0 w 134247"/>
                                  <a:gd name="T29" fmla="*/ 745 h 133426"/>
                                  <a:gd name="T30" fmla="*/ 138 w 134247"/>
                                  <a:gd name="T31" fmla="*/ 815 h 133426"/>
                                  <a:gd name="T32" fmla="*/ 188 w 134247"/>
                                  <a:gd name="T33" fmla="*/ 937 h 133426"/>
                                  <a:gd name="T34" fmla="*/ 138 w 134247"/>
                                  <a:gd name="T35" fmla="*/ 1085 h 133426"/>
                                  <a:gd name="T36" fmla="*/ 256 w 134247"/>
                                  <a:gd name="T37" fmla="*/ 1197 h 133426"/>
                                  <a:gd name="T38" fmla="*/ 403 w 134247"/>
                                  <a:gd name="T39" fmla="*/ 1147 h 133426"/>
                                  <a:gd name="T40" fmla="*/ 525 w 134247"/>
                                  <a:gd name="T41" fmla="*/ 1197 h 133426"/>
                                  <a:gd name="T42" fmla="*/ 594 w 134247"/>
                                  <a:gd name="T43" fmla="*/ 1335 h 133426"/>
                                  <a:gd name="T44" fmla="*/ 751 w 134247"/>
                                  <a:gd name="T45" fmla="*/ 1335 h 133426"/>
                                  <a:gd name="T46" fmla="*/ 821 w 134247"/>
                                  <a:gd name="T47" fmla="*/ 1200 h 133426"/>
                                  <a:gd name="T48" fmla="*/ 941 w 134247"/>
                                  <a:gd name="T49" fmla="*/ 1151 h 133426"/>
                                  <a:gd name="T50" fmla="*/ 1088 w 134247"/>
                                  <a:gd name="T51" fmla="*/ 1201 h 133426"/>
                                  <a:gd name="T52" fmla="*/ 1201 w 134247"/>
                                  <a:gd name="T53" fmla="*/ 1088 h 133426"/>
                                  <a:gd name="T54" fmla="*/ 1151 w 134247"/>
                                  <a:gd name="T55" fmla="*/ 941 h 133426"/>
                                  <a:gd name="T56" fmla="*/ 1204 w 134247"/>
                                  <a:gd name="T57" fmla="*/ 818 h 133426"/>
                                  <a:gd name="T58" fmla="*/ 1342 w 134247"/>
                                  <a:gd name="T59" fmla="*/ 749 h 133426"/>
                                  <a:gd name="T60" fmla="*/ 1342 w 134247"/>
                                  <a:gd name="T61" fmla="*/ 590 h 133426"/>
                                  <a:gd name="T62" fmla="*/ 1204 w 134247"/>
                                  <a:gd name="T63" fmla="*/ 520 h 133426"/>
                                  <a:gd name="T64" fmla="*/ 1154 w 134247"/>
                                  <a:gd name="T65" fmla="*/ 398 h 133426"/>
                                  <a:gd name="T66" fmla="*/ 673 w 134247"/>
                                  <a:gd name="T67" fmla="*/ 904 h 133426"/>
                                  <a:gd name="T68" fmla="*/ 439 w 134247"/>
                                  <a:gd name="T69" fmla="*/ 670 h 133426"/>
                                  <a:gd name="T70" fmla="*/ 673 w 134247"/>
                                  <a:gd name="T71" fmla="*/ 435 h 133426"/>
                                  <a:gd name="T72" fmla="*/ 908 w 134247"/>
                                  <a:gd name="T73" fmla="*/ 670 h 133426"/>
                                  <a:gd name="T74" fmla="*/ 673 w 134247"/>
                                  <a:gd name="T75" fmla="*/ 904 h 13342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134247" h="133426">
                                    <a:moveTo>
                                      <a:pt x="115430" y="39805"/>
                                    </a:moveTo>
                                    <a:lnTo>
                                      <a:pt x="120413" y="25032"/>
                                    </a:lnTo>
                                    <a:lnTo>
                                      <a:pt x="109157" y="13776"/>
                                    </a:lnTo>
                                    <a:lnTo>
                                      <a:pt x="94384" y="18760"/>
                                    </a:lnTo>
                                    <a:cubicBezTo>
                                      <a:pt x="90543" y="16596"/>
                                      <a:pt x="86447" y="14921"/>
                                      <a:pt x="82190" y="13776"/>
                                    </a:cubicBezTo>
                                    <a:lnTo>
                                      <a:pt x="75272" y="0"/>
                                    </a:lnTo>
                                    <a:lnTo>
                                      <a:pt x="59561" y="0"/>
                                    </a:lnTo>
                                    <a:lnTo>
                                      <a:pt x="52585" y="13835"/>
                                    </a:lnTo>
                                    <a:cubicBezTo>
                                      <a:pt x="48313" y="14991"/>
                                      <a:pt x="44199" y="16664"/>
                                      <a:pt x="40333" y="18818"/>
                                    </a:cubicBezTo>
                                    <a:lnTo>
                                      <a:pt x="25560" y="13835"/>
                                    </a:lnTo>
                                    <a:lnTo>
                                      <a:pt x="14304" y="25091"/>
                                    </a:lnTo>
                                    <a:lnTo>
                                      <a:pt x="18994" y="39864"/>
                                    </a:lnTo>
                                    <a:cubicBezTo>
                                      <a:pt x="16745" y="43683"/>
                                      <a:pt x="15010" y="47783"/>
                                      <a:pt x="13835" y="52058"/>
                                    </a:cubicBezTo>
                                    <a:lnTo>
                                      <a:pt x="0" y="58975"/>
                                    </a:lnTo>
                                    <a:lnTo>
                                      <a:pt x="0" y="74452"/>
                                    </a:lnTo>
                                    <a:lnTo>
                                      <a:pt x="13835" y="81428"/>
                                    </a:lnTo>
                                    <a:cubicBezTo>
                                      <a:pt x="14975" y="85686"/>
                                      <a:pt x="16650" y="89784"/>
                                      <a:pt x="18818" y="93622"/>
                                    </a:cubicBezTo>
                                    <a:lnTo>
                                      <a:pt x="13835" y="108395"/>
                                    </a:lnTo>
                                    <a:lnTo>
                                      <a:pt x="25560" y="119650"/>
                                    </a:lnTo>
                                    <a:lnTo>
                                      <a:pt x="40333" y="114609"/>
                                    </a:lnTo>
                                    <a:cubicBezTo>
                                      <a:pt x="44170" y="116793"/>
                                      <a:pt x="48267" y="118487"/>
                                      <a:pt x="52527" y="119650"/>
                                    </a:cubicBezTo>
                                    <a:lnTo>
                                      <a:pt x="59444" y="133427"/>
                                    </a:lnTo>
                                    <a:lnTo>
                                      <a:pt x="75155" y="133427"/>
                                    </a:lnTo>
                                    <a:lnTo>
                                      <a:pt x="82131" y="119885"/>
                                    </a:lnTo>
                                    <a:cubicBezTo>
                                      <a:pt x="86317" y="118747"/>
                                      <a:pt x="90351" y="117113"/>
                                      <a:pt x="94149" y="115019"/>
                                    </a:cubicBezTo>
                                    <a:lnTo>
                                      <a:pt x="108864" y="120061"/>
                                    </a:lnTo>
                                    <a:lnTo>
                                      <a:pt x="120119" y="108746"/>
                                    </a:lnTo>
                                    <a:lnTo>
                                      <a:pt x="115136" y="94032"/>
                                    </a:lnTo>
                                    <a:cubicBezTo>
                                      <a:pt x="117376" y="90165"/>
                                      <a:pt x="119166" y="86054"/>
                                      <a:pt x="120471" y="81780"/>
                                    </a:cubicBezTo>
                                    <a:lnTo>
                                      <a:pt x="134248" y="74862"/>
                                    </a:lnTo>
                                    <a:lnTo>
                                      <a:pt x="134248" y="58975"/>
                                    </a:lnTo>
                                    <a:lnTo>
                                      <a:pt x="120413" y="51999"/>
                                    </a:lnTo>
                                    <a:cubicBezTo>
                                      <a:pt x="119293" y="47734"/>
                                      <a:pt x="117618" y="43634"/>
                                      <a:pt x="115430" y="39805"/>
                                    </a:cubicBezTo>
                                    <a:close/>
                                    <a:moveTo>
                                      <a:pt x="67358" y="90397"/>
                                    </a:moveTo>
                                    <a:cubicBezTo>
                                      <a:pt x="54408" y="90397"/>
                                      <a:pt x="43909" y="79898"/>
                                      <a:pt x="43909" y="66948"/>
                                    </a:cubicBezTo>
                                    <a:cubicBezTo>
                                      <a:pt x="43909" y="53997"/>
                                      <a:pt x="54408" y="43499"/>
                                      <a:pt x="67358" y="43499"/>
                                    </a:cubicBezTo>
                                    <a:cubicBezTo>
                                      <a:pt x="80230" y="43687"/>
                                      <a:pt x="90619" y="54076"/>
                                      <a:pt x="90808" y="66948"/>
                                    </a:cubicBezTo>
                                    <a:cubicBezTo>
                                      <a:pt x="90808" y="79898"/>
                                      <a:pt x="80309" y="90397"/>
                                      <a:pt x="67358" y="90397"/>
                                    </a:cubicBez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s:wsp>
                            <wps:cNvPr id="159" name="Freeform: Shape 7338"/>
                            <wps:cNvSpPr>
                              <a:spLocks/>
                            </wps:cNvSpPr>
                            <wps:spPr bwMode="auto">
                              <a:xfrm>
                                <a:off x="70820" y="27938"/>
                                <a:ext cx="1327" cy="338"/>
                              </a:xfrm>
                              <a:custGeom>
                                <a:avLst/>
                                <a:gdLst>
                                  <a:gd name="T0" fmla="*/ 1168 w 132784"/>
                                  <a:gd name="T1" fmla="*/ 0 h 33825"/>
                                  <a:gd name="T2" fmla="*/ 159 w 132784"/>
                                  <a:gd name="T3" fmla="*/ 0 h 33825"/>
                                  <a:gd name="T4" fmla="*/ 0 w 132784"/>
                                  <a:gd name="T5" fmla="*/ 179 h 33825"/>
                                  <a:gd name="T6" fmla="*/ 159 w 132784"/>
                                  <a:gd name="T7" fmla="*/ 338 h 33825"/>
                                  <a:gd name="T8" fmla="*/ 1168 w 132784"/>
                                  <a:gd name="T9" fmla="*/ 338 h 33825"/>
                                  <a:gd name="T10" fmla="*/ 1327 w 132784"/>
                                  <a:gd name="T11" fmla="*/ 159 h 33825"/>
                                  <a:gd name="T12" fmla="*/ 1168 w 132784"/>
                                  <a:gd name="T13" fmla="*/ 0 h 338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132784" h="33825">
                                    <a:moveTo>
                                      <a:pt x="116838" y="0"/>
                                    </a:moveTo>
                                    <a:lnTo>
                                      <a:pt x="15947" y="0"/>
                                    </a:lnTo>
                                    <a:cubicBezTo>
                                      <a:pt x="6606" y="550"/>
                                      <a:pt x="-520" y="8568"/>
                                      <a:pt x="30" y="17909"/>
                                    </a:cubicBezTo>
                                    <a:cubicBezTo>
                                      <a:pt x="535" y="26482"/>
                                      <a:pt x="7374" y="33321"/>
                                      <a:pt x="15947" y="33826"/>
                                    </a:cubicBezTo>
                                    <a:lnTo>
                                      <a:pt x="116838" y="33826"/>
                                    </a:lnTo>
                                    <a:cubicBezTo>
                                      <a:pt x="126178" y="33275"/>
                                      <a:pt x="133304" y="25257"/>
                                      <a:pt x="132754" y="15917"/>
                                    </a:cubicBezTo>
                                    <a:cubicBezTo>
                                      <a:pt x="132249" y="7344"/>
                                      <a:pt x="125410" y="505"/>
                                      <a:pt x="116838" y="0"/>
                                    </a:cubicBez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s:wsp>
                            <wps:cNvPr id="160" name="Freeform: Shape 7339"/>
                            <wps:cNvSpPr>
                              <a:spLocks/>
                            </wps:cNvSpPr>
                            <wps:spPr bwMode="auto">
                              <a:xfrm>
                                <a:off x="71117" y="28510"/>
                                <a:ext cx="733" cy="339"/>
                              </a:xfrm>
                              <a:custGeom>
                                <a:avLst/>
                                <a:gdLst>
                                  <a:gd name="T0" fmla="*/ 367 w 73220"/>
                                  <a:gd name="T1" fmla="*/ 339 h 33825"/>
                                  <a:gd name="T2" fmla="*/ 733 w 73220"/>
                                  <a:gd name="T3" fmla="*/ 0 h 33825"/>
                                  <a:gd name="T4" fmla="*/ 0 w 73220"/>
                                  <a:gd name="T5" fmla="*/ 0 h 33825"/>
                                  <a:gd name="T6" fmla="*/ 367 w 73220"/>
                                  <a:gd name="T7" fmla="*/ 339 h 33825"/>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73220" h="33825">
                                    <a:moveTo>
                                      <a:pt x="36640" y="33826"/>
                                    </a:moveTo>
                                    <a:cubicBezTo>
                                      <a:pt x="55781" y="33795"/>
                                      <a:pt x="71694" y="19080"/>
                                      <a:pt x="73221" y="0"/>
                                    </a:cubicBezTo>
                                    <a:lnTo>
                                      <a:pt x="0" y="0"/>
                                    </a:lnTo>
                                    <a:cubicBezTo>
                                      <a:pt x="1555" y="19090"/>
                                      <a:pt x="17487" y="33798"/>
                                      <a:pt x="36640" y="33826"/>
                                    </a:cubicBez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s:wsp>
                            <wps:cNvPr id="161" name="Freeform: Shape 7340"/>
                            <wps:cNvSpPr>
                              <a:spLocks/>
                            </wps:cNvSpPr>
                            <wps:spPr bwMode="auto">
                              <a:xfrm>
                                <a:off x="70016" y="24662"/>
                                <a:ext cx="2932" cy="3041"/>
                              </a:xfrm>
                              <a:custGeom>
                                <a:avLst/>
                                <a:gdLst>
                                  <a:gd name="T0" fmla="*/ 2932 w 293117"/>
                                  <a:gd name="T1" fmla="*/ 1498 h 304079"/>
                                  <a:gd name="T2" fmla="*/ 2932 w 293117"/>
                                  <a:gd name="T3" fmla="*/ 1448 h 304079"/>
                                  <a:gd name="T4" fmla="*/ 1466 w 293117"/>
                                  <a:gd name="T5" fmla="*/ 0 h 304079"/>
                                  <a:gd name="T6" fmla="*/ 1466 w 293117"/>
                                  <a:gd name="T7" fmla="*/ 0 h 304079"/>
                                  <a:gd name="T8" fmla="*/ 0 w 293117"/>
                                  <a:gd name="T9" fmla="*/ 1448 h 304079"/>
                                  <a:gd name="T10" fmla="*/ 0 w 293117"/>
                                  <a:gd name="T11" fmla="*/ 1498 h 304079"/>
                                  <a:gd name="T12" fmla="*/ 102 w 293117"/>
                                  <a:gd name="T13" fmla="*/ 2005 h 304079"/>
                                  <a:gd name="T14" fmla="*/ 357 w 293117"/>
                                  <a:gd name="T15" fmla="*/ 2422 h 304079"/>
                                  <a:gd name="T16" fmla="*/ 700 w 293117"/>
                                  <a:gd name="T17" fmla="*/ 2979 h 304079"/>
                                  <a:gd name="T18" fmla="*/ 800 w 293117"/>
                                  <a:gd name="T19" fmla="*/ 3041 h 304079"/>
                                  <a:gd name="T20" fmla="*/ 2132 w 293117"/>
                                  <a:gd name="T21" fmla="*/ 3041 h 304079"/>
                                  <a:gd name="T22" fmla="*/ 2232 w 293117"/>
                                  <a:gd name="T23" fmla="*/ 2979 h 304079"/>
                                  <a:gd name="T24" fmla="*/ 2575 w 293117"/>
                                  <a:gd name="T25" fmla="*/ 2422 h 304079"/>
                                  <a:gd name="T26" fmla="*/ 2830 w 293117"/>
                                  <a:gd name="T27" fmla="*/ 2005 h 304079"/>
                                  <a:gd name="T28" fmla="*/ 2932 w 293117"/>
                                  <a:gd name="T29" fmla="*/ 1498 h 304079"/>
                                  <a:gd name="T30" fmla="*/ 2594 w 293117"/>
                                  <a:gd name="T31" fmla="*/ 1493 h 304079"/>
                                  <a:gd name="T32" fmla="*/ 2516 w 293117"/>
                                  <a:gd name="T33" fmla="*/ 1887 h 304079"/>
                                  <a:gd name="T34" fmla="*/ 2326 w 293117"/>
                                  <a:gd name="T35" fmla="*/ 2196 h 304079"/>
                                  <a:gd name="T36" fmla="*/ 1994 w 293117"/>
                                  <a:gd name="T37" fmla="*/ 2702 h 304079"/>
                                  <a:gd name="T38" fmla="*/ 938 w 293117"/>
                                  <a:gd name="T39" fmla="*/ 2702 h 304079"/>
                                  <a:gd name="T40" fmla="*/ 609 w 293117"/>
                                  <a:gd name="T41" fmla="*/ 2194 h 304079"/>
                                  <a:gd name="T42" fmla="*/ 419 w 293117"/>
                                  <a:gd name="T43" fmla="*/ 1885 h 304079"/>
                                  <a:gd name="T44" fmla="*/ 338 w 293117"/>
                                  <a:gd name="T45" fmla="*/ 1491 h 304079"/>
                                  <a:gd name="T46" fmla="*/ 338 w 293117"/>
                                  <a:gd name="T47" fmla="*/ 1449 h 304079"/>
                                  <a:gd name="T48" fmla="*/ 1464 w 293117"/>
                                  <a:gd name="T49" fmla="*/ 335 h 304079"/>
                                  <a:gd name="T50" fmla="*/ 1464 w 293117"/>
                                  <a:gd name="T51" fmla="*/ 335 h 304079"/>
                                  <a:gd name="T52" fmla="*/ 2591 w 293117"/>
                                  <a:gd name="T53" fmla="*/ 1449 h 304079"/>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Lst>
                                <a:ahLst/>
                                <a:cxnLst>
                                  <a:cxn ang="T54">
                                    <a:pos x="T0" y="T1"/>
                                  </a:cxn>
                                  <a:cxn ang="T55">
                                    <a:pos x="T2" y="T3"/>
                                  </a:cxn>
                                  <a:cxn ang="T56">
                                    <a:pos x="T4" y="T5"/>
                                  </a:cxn>
                                  <a:cxn ang="T57">
                                    <a:pos x="T6" y="T7"/>
                                  </a:cxn>
                                  <a:cxn ang="T58">
                                    <a:pos x="T8" y="T9"/>
                                  </a:cxn>
                                  <a:cxn ang="T59">
                                    <a:pos x="T10" y="T11"/>
                                  </a:cxn>
                                  <a:cxn ang="T60">
                                    <a:pos x="T12" y="T13"/>
                                  </a:cxn>
                                  <a:cxn ang="T61">
                                    <a:pos x="T14" y="T15"/>
                                  </a:cxn>
                                  <a:cxn ang="T62">
                                    <a:pos x="T16" y="T17"/>
                                  </a:cxn>
                                  <a:cxn ang="T63">
                                    <a:pos x="T18" y="T19"/>
                                  </a:cxn>
                                  <a:cxn ang="T64">
                                    <a:pos x="T20" y="T21"/>
                                  </a:cxn>
                                  <a:cxn ang="T65">
                                    <a:pos x="T22" y="T23"/>
                                  </a:cxn>
                                  <a:cxn ang="T66">
                                    <a:pos x="T24" y="T25"/>
                                  </a:cxn>
                                  <a:cxn ang="T67">
                                    <a:pos x="T26" y="T27"/>
                                  </a:cxn>
                                  <a:cxn ang="T68">
                                    <a:pos x="T28" y="T29"/>
                                  </a:cxn>
                                  <a:cxn ang="T69">
                                    <a:pos x="T30" y="T31"/>
                                  </a:cxn>
                                  <a:cxn ang="T70">
                                    <a:pos x="T32" y="T33"/>
                                  </a:cxn>
                                  <a:cxn ang="T71">
                                    <a:pos x="T34" y="T35"/>
                                  </a:cxn>
                                  <a:cxn ang="T72">
                                    <a:pos x="T36" y="T37"/>
                                  </a:cxn>
                                  <a:cxn ang="T73">
                                    <a:pos x="T38" y="T39"/>
                                  </a:cxn>
                                  <a:cxn ang="T74">
                                    <a:pos x="T40" y="T41"/>
                                  </a:cxn>
                                  <a:cxn ang="T75">
                                    <a:pos x="T42" y="T43"/>
                                  </a:cxn>
                                  <a:cxn ang="T76">
                                    <a:pos x="T44" y="T45"/>
                                  </a:cxn>
                                  <a:cxn ang="T77">
                                    <a:pos x="T46" y="T47"/>
                                  </a:cxn>
                                  <a:cxn ang="T78">
                                    <a:pos x="T48" y="T49"/>
                                  </a:cxn>
                                  <a:cxn ang="T79">
                                    <a:pos x="T50" y="T51"/>
                                  </a:cxn>
                                  <a:cxn ang="T80">
                                    <a:pos x="T52" y="T53"/>
                                  </a:cxn>
                                </a:cxnLst>
                                <a:rect l="0" t="0" r="r" b="b"/>
                                <a:pathLst>
                                  <a:path w="293117" h="304079">
                                    <a:moveTo>
                                      <a:pt x="293117" y="149783"/>
                                    </a:moveTo>
                                    <a:lnTo>
                                      <a:pt x="293117" y="144741"/>
                                    </a:lnTo>
                                    <a:cubicBezTo>
                                      <a:pt x="291623" y="64723"/>
                                      <a:pt x="226590" y="495"/>
                                      <a:pt x="146559" y="0"/>
                                    </a:cubicBezTo>
                                    <a:cubicBezTo>
                                      <a:pt x="66528" y="495"/>
                                      <a:pt x="1494" y="64723"/>
                                      <a:pt x="0" y="144741"/>
                                    </a:cubicBezTo>
                                    <a:lnTo>
                                      <a:pt x="0" y="149783"/>
                                    </a:lnTo>
                                    <a:cubicBezTo>
                                      <a:pt x="536" y="167138"/>
                                      <a:pt x="3984" y="184280"/>
                                      <a:pt x="10200" y="200492"/>
                                    </a:cubicBezTo>
                                    <a:cubicBezTo>
                                      <a:pt x="16134" y="215789"/>
                                      <a:pt x="24750" y="229904"/>
                                      <a:pt x="35643" y="242173"/>
                                    </a:cubicBezTo>
                                    <a:cubicBezTo>
                                      <a:pt x="49068" y="256771"/>
                                      <a:pt x="63724" y="285203"/>
                                      <a:pt x="69938" y="297866"/>
                                    </a:cubicBezTo>
                                    <a:cubicBezTo>
                                      <a:pt x="71838" y="301691"/>
                                      <a:pt x="75750" y="304101"/>
                                      <a:pt x="80021" y="304080"/>
                                    </a:cubicBezTo>
                                    <a:lnTo>
                                      <a:pt x="213096" y="304080"/>
                                    </a:lnTo>
                                    <a:cubicBezTo>
                                      <a:pt x="217367" y="304101"/>
                                      <a:pt x="221279" y="301691"/>
                                      <a:pt x="223179" y="297866"/>
                                    </a:cubicBezTo>
                                    <a:cubicBezTo>
                                      <a:pt x="229394" y="285203"/>
                                      <a:pt x="244049" y="256829"/>
                                      <a:pt x="257474" y="242173"/>
                                    </a:cubicBezTo>
                                    <a:cubicBezTo>
                                      <a:pt x="268368" y="229904"/>
                                      <a:pt x="276983" y="215789"/>
                                      <a:pt x="282917" y="200492"/>
                                    </a:cubicBezTo>
                                    <a:cubicBezTo>
                                      <a:pt x="289133" y="184280"/>
                                      <a:pt x="292581" y="167138"/>
                                      <a:pt x="293117" y="149783"/>
                                    </a:cubicBezTo>
                                    <a:close/>
                                    <a:moveTo>
                                      <a:pt x="259350" y="149255"/>
                                    </a:moveTo>
                                    <a:cubicBezTo>
                                      <a:pt x="258933" y="162726"/>
                                      <a:pt x="256299" y="176036"/>
                                      <a:pt x="251553" y="188650"/>
                                    </a:cubicBezTo>
                                    <a:cubicBezTo>
                                      <a:pt x="247102" y="200010"/>
                                      <a:pt x="240671" y="210490"/>
                                      <a:pt x="232559" y="219603"/>
                                    </a:cubicBezTo>
                                    <a:cubicBezTo>
                                      <a:pt x="219547" y="235094"/>
                                      <a:pt x="208390" y="252054"/>
                                      <a:pt x="199320" y="270137"/>
                                    </a:cubicBezTo>
                                    <a:lnTo>
                                      <a:pt x="93798" y="270137"/>
                                    </a:lnTo>
                                    <a:cubicBezTo>
                                      <a:pt x="84830" y="252007"/>
                                      <a:pt x="73773" y="234988"/>
                                      <a:pt x="60851" y="219428"/>
                                    </a:cubicBezTo>
                                    <a:cubicBezTo>
                                      <a:pt x="52739" y="210314"/>
                                      <a:pt x="46308" y="199834"/>
                                      <a:pt x="41857" y="188474"/>
                                    </a:cubicBezTo>
                                    <a:cubicBezTo>
                                      <a:pt x="37011" y="175877"/>
                                      <a:pt x="34278" y="162567"/>
                                      <a:pt x="33767" y="149079"/>
                                    </a:cubicBezTo>
                                    <a:lnTo>
                                      <a:pt x="33767" y="144859"/>
                                    </a:lnTo>
                                    <a:cubicBezTo>
                                      <a:pt x="34817" y="83304"/>
                                      <a:pt x="84820" y="33847"/>
                                      <a:pt x="146383" y="33474"/>
                                    </a:cubicBezTo>
                                    <a:cubicBezTo>
                                      <a:pt x="207946" y="33847"/>
                                      <a:pt x="257948" y="83304"/>
                                      <a:pt x="258998" y="144859"/>
                                    </a:cubicBezTo>
                                    <a:lnTo>
                                      <a:pt x="259350" y="149255"/>
                                    </a:ln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s:wsp>
                            <wps:cNvPr id="162" name="Freeform: Shape 7341"/>
                            <wps:cNvSpPr>
                              <a:spLocks/>
                            </wps:cNvSpPr>
                            <wps:spPr bwMode="auto">
                              <a:xfrm>
                                <a:off x="71378" y="23788"/>
                                <a:ext cx="234" cy="644"/>
                              </a:xfrm>
                              <a:custGeom>
                                <a:avLst/>
                                <a:gdLst>
                                  <a:gd name="T0" fmla="*/ 117 w 23449"/>
                                  <a:gd name="T1" fmla="*/ 644 h 64485"/>
                                  <a:gd name="T2" fmla="*/ 234 w 23449"/>
                                  <a:gd name="T3" fmla="*/ 527 h 64485"/>
                                  <a:gd name="T4" fmla="*/ 234 w 23449"/>
                                  <a:gd name="T5" fmla="*/ 117 h 64485"/>
                                  <a:gd name="T6" fmla="*/ 117 w 23449"/>
                                  <a:gd name="T7" fmla="*/ 0 h 64485"/>
                                  <a:gd name="T8" fmla="*/ 0 w 23449"/>
                                  <a:gd name="T9" fmla="*/ 117 h 64485"/>
                                  <a:gd name="T10" fmla="*/ 0 w 23449"/>
                                  <a:gd name="T11" fmla="*/ 527 h 64485"/>
                                  <a:gd name="T12" fmla="*/ 117 w 23449"/>
                                  <a:gd name="T13" fmla="*/ 644 h 6448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3449" h="64485">
                                    <a:moveTo>
                                      <a:pt x="11725" y="64486"/>
                                    </a:moveTo>
                                    <a:cubicBezTo>
                                      <a:pt x="18200" y="64486"/>
                                      <a:pt x="23449" y="59237"/>
                                      <a:pt x="23449" y="52761"/>
                                    </a:cubicBezTo>
                                    <a:lnTo>
                                      <a:pt x="23449" y="11725"/>
                                    </a:lnTo>
                                    <a:cubicBezTo>
                                      <a:pt x="23449" y="5249"/>
                                      <a:pt x="18200" y="0"/>
                                      <a:pt x="11725" y="0"/>
                                    </a:cubicBezTo>
                                    <a:cubicBezTo>
                                      <a:pt x="5249" y="0"/>
                                      <a:pt x="0" y="5249"/>
                                      <a:pt x="0" y="11725"/>
                                    </a:cubicBezTo>
                                    <a:lnTo>
                                      <a:pt x="0" y="52761"/>
                                    </a:lnTo>
                                    <a:cubicBezTo>
                                      <a:pt x="0" y="59237"/>
                                      <a:pt x="5249" y="64486"/>
                                      <a:pt x="11725" y="64486"/>
                                    </a:cubicBez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s:wsp>
                            <wps:cNvPr id="163" name="Freeform: Shape 7342"/>
                            <wps:cNvSpPr>
                              <a:spLocks/>
                            </wps:cNvSpPr>
                            <wps:spPr bwMode="auto">
                              <a:xfrm>
                                <a:off x="69783" y="24461"/>
                                <a:ext cx="520" cy="521"/>
                              </a:xfrm>
                              <a:custGeom>
                                <a:avLst/>
                                <a:gdLst>
                                  <a:gd name="T0" fmla="*/ 321 w 52009"/>
                                  <a:gd name="T1" fmla="*/ 487 h 52099"/>
                                  <a:gd name="T2" fmla="*/ 486 w 52009"/>
                                  <a:gd name="T3" fmla="*/ 487 h 52099"/>
                                  <a:gd name="T4" fmla="*/ 486 w 52009"/>
                                  <a:gd name="T5" fmla="*/ 322 h 52099"/>
                                  <a:gd name="T6" fmla="*/ 196 w 52009"/>
                                  <a:gd name="T7" fmla="*/ 30 h 52099"/>
                                  <a:gd name="T8" fmla="*/ 30 w 52009"/>
                                  <a:gd name="T9" fmla="*/ 39 h 52099"/>
                                  <a:gd name="T10" fmla="*/ 30 w 52009"/>
                                  <a:gd name="T11" fmla="*/ 196 h 52099"/>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52009" h="52099">
                                    <a:moveTo>
                                      <a:pt x="32069" y="48690"/>
                                    </a:moveTo>
                                    <a:cubicBezTo>
                                      <a:pt x="36642" y="53236"/>
                                      <a:pt x="44027" y="53236"/>
                                      <a:pt x="48601" y="48690"/>
                                    </a:cubicBezTo>
                                    <a:cubicBezTo>
                                      <a:pt x="53146" y="44117"/>
                                      <a:pt x="53146" y="36731"/>
                                      <a:pt x="48601" y="32158"/>
                                    </a:cubicBezTo>
                                    <a:lnTo>
                                      <a:pt x="19582" y="3022"/>
                                    </a:lnTo>
                                    <a:cubicBezTo>
                                      <a:pt x="14776" y="-1317"/>
                                      <a:pt x="7362" y="-939"/>
                                      <a:pt x="3022" y="3867"/>
                                    </a:cubicBezTo>
                                    <a:cubicBezTo>
                                      <a:pt x="-1018" y="8342"/>
                                      <a:pt x="-1006" y="15152"/>
                                      <a:pt x="3050" y="19613"/>
                                    </a:cubicBezTo>
                                    <a:lnTo>
                                      <a:pt x="32069" y="48690"/>
                                    </a:ln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s:wsp>
                            <wps:cNvPr id="164" name="Freeform: Shape 7343"/>
                            <wps:cNvSpPr>
                              <a:spLocks/>
                            </wps:cNvSpPr>
                            <wps:spPr bwMode="auto">
                              <a:xfrm>
                                <a:off x="72685" y="24491"/>
                                <a:ext cx="515" cy="514"/>
                              </a:xfrm>
                              <a:custGeom>
                                <a:avLst/>
                                <a:gdLst>
                                  <a:gd name="T0" fmla="*/ 120 w 51455"/>
                                  <a:gd name="T1" fmla="*/ 514 h 51346"/>
                                  <a:gd name="T2" fmla="*/ 203 w 51455"/>
                                  <a:gd name="T3" fmla="*/ 479 h 51346"/>
                                  <a:gd name="T4" fmla="*/ 493 w 51455"/>
                                  <a:gd name="T5" fmla="*/ 186 h 51346"/>
                                  <a:gd name="T6" fmla="*/ 466 w 51455"/>
                                  <a:gd name="T7" fmla="*/ 22 h 51346"/>
                                  <a:gd name="T8" fmla="*/ 327 w 51455"/>
                                  <a:gd name="T9" fmla="*/ 23 h 51346"/>
                                  <a:gd name="T10" fmla="*/ 34 w 51455"/>
                                  <a:gd name="T11" fmla="*/ 317 h 51346"/>
                                  <a:gd name="T12" fmla="*/ 34 w 51455"/>
                                  <a:gd name="T13" fmla="*/ 482 h 51346"/>
                                  <a:gd name="T14" fmla="*/ 120 w 51455"/>
                                  <a:gd name="T15" fmla="*/ 514 h 5134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51455" h="51346">
                                    <a:moveTo>
                                      <a:pt x="11968" y="51335"/>
                                    </a:moveTo>
                                    <a:cubicBezTo>
                                      <a:pt x="15093" y="51337"/>
                                      <a:pt x="18090" y="50092"/>
                                      <a:pt x="20293" y="47876"/>
                                    </a:cubicBezTo>
                                    <a:lnTo>
                                      <a:pt x="49253" y="18564"/>
                                    </a:lnTo>
                                    <a:cubicBezTo>
                                      <a:pt x="53030" y="13304"/>
                                      <a:pt x="51829" y="5979"/>
                                      <a:pt x="46569" y="2202"/>
                                    </a:cubicBezTo>
                                    <a:cubicBezTo>
                                      <a:pt x="42419" y="-779"/>
                                      <a:pt x="36817" y="-729"/>
                                      <a:pt x="32721" y="2325"/>
                                    </a:cubicBezTo>
                                    <a:lnTo>
                                      <a:pt x="3409" y="31637"/>
                                    </a:lnTo>
                                    <a:cubicBezTo>
                                      <a:pt x="-1136" y="36210"/>
                                      <a:pt x="-1136" y="43596"/>
                                      <a:pt x="3409" y="48169"/>
                                    </a:cubicBezTo>
                                    <a:cubicBezTo>
                                      <a:pt x="5718" y="50337"/>
                                      <a:pt x="8805" y="51479"/>
                                      <a:pt x="11968" y="51335"/>
                                    </a:cubicBez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s:wsp>
                            <wps:cNvPr id="165" name="Freeform: Shape 1792"/>
                            <wps:cNvSpPr>
                              <a:spLocks/>
                            </wps:cNvSpPr>
                            <wps:spPr bwMode="auto">
                              <a:xfrm>
                                <a:off x="69146" y="25986"/>
                                <a:ext cx="645" cy="235"/>
                              </a:xfrm>
                              <a:custGeom>
                                <a:avLst/>
                                <a:gdLst>
                                  <a:gd name="T0" fmla="*/ 528 w 64485"/>
                                  <a:gd name="T1" fmla="*/ 0 h 23449"/>
                                  <a:gd name="T2" fmla="*/ 117 w 64485"/>
                                  <a:gd name="T3" fmla="*/ 0 h 23449"/>
                                  <a:gd name="T4" fmla="*/ 0 w 64485"/>
                                  <a:gd name="T5" fmla="*/ 118 h 23449"/>
                                  <a:gd name="T6" fmla="*/ 117 w 64485"/>
                                  <a:gd name="T7" fmla="*/ 235 h 23449"/>
                                  <a:gd name="T8" fmla="*/ 528 w 64485"/>
                                  <a:gd name="T9" fmla="*/ 235 h 23449"/>
                                  <a:gd name="T10" fmla="*/ 645 w 64485"/>
                                  <a:gd name="T11" fmla="*/ 118 h 23449"/>
                                  <a:gd name="T12" fmla="*/ 528 w 64485"/>
                                  <a:gd name="T13" fmla="*/ 0 h 23449"/>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64485" h="23449">
                                    <a:moveTo>
                                      <a:pt x="52761" y="0"/>
                                    </a:moveTo>
                                    <a:lnTo>
                                      <a:pt x="11725" y="0"/>
                                    </a:lnTo>
                                    <a:cubicBezTo>
                                      <a:pt x="5249" y="0"/>
                                      <a:pt x="0" y="5249"/>
                                      <a:pt x="0" y="11725"/>
                                    </a:cubicBezTo>
                                    <a:cubicBezTo>
                                      <a:pt x="0" y="18200"/>
                                      <a:pt x="5249" y="23449"/>
                                      <a:pt x="11725" y="23449"/>
                                    </a:cubicBezTo>
                                    <a:lnTo>
                                      <a:pt x="52761" y="23449"/>
                                    </a:lnTo>
                                    <a:cubicBezTo>
                                      <a:pt x="59237" y="23449"/>
                                      <a:pt x="64486" y="18200"/>
                                      <a:pt x="64486" y="11725"/>
                                    </a:cubicBezTo>
                                    <a:cubicBezTo>
                                      <a:pt x="64486" y="5249"/>
                                      <a:pt x="59237" y="0"/>
                                      <a:pt x="52761" y="0"/>
                                    </a:cubicBez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s:wsp>
                            <wps:cNvPr id="166" name="Freeform: Shape 1793"/>
                            <wps:cNvSpPr>
                              <a:spLocks/>
                            </wps:cNvSpPr>
                            <wps:spPr bwMode="auto">
                              <a:xfrm>
                                <a:off x="69773" y="27226"/>
                                <a:ext cx="524" cy="528"/>
                              </a:xfrm>
                              <a:custGeom>
                                <a:avLst/>
                                <a:gdLst>
                                  <a:gd name="T0" fmla="*/ 331 w 52468"/>
                                  <a:gd name="T1" fmla="*/ 28 h 52761"/>
                                  <a:gd name="T2" fmla="*/ 41 w 52468"/>
                                  <a:gd name="T3" fmla="*/ 322 h 52761"/>
                                  <a:gd name="T4" fmla="*/ 28 w 52468"/>
                                  <a:gd name="T5" fmla="*/ 487 h 52761"/>
                                  <a:gd name="T6" fmla="*/ 193 w 52468"/>
                                  <a:gd name="T7" fmla="*/ 500 h 52761"/>
                                  <a:gd name="T8" fmla="*/ 206 w 52468"/>
                                  <a:gd name="T9" fmla="*/ 487 h 52761"/>
                                  <a:gd name="T10" fmla="*/ 496 w 52468"/>
                                  <a:gd name="T11" fmla="*/ 194 h 52761"/>
                                  <a:gd name="T12" fmla="*/ 483 w 52468"/>
                                  <a:gd name="T13" fmla="*/ 28 h 52761"/>
                                  <a:gd name="T14" fmla="*/ 331 w 52468"/>
                                  <a:gd name="T15" fmla="*/ 28 h 5276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52468" h="52761">
                                    <a:moveTo>
                                      <a:pt x="33117" y="2819"/>
                                    </a:moveTo>
                                    <a:lnTo>
                                      <a:pt x="4099" y="32131"/>
                                    </a:lnTo>
                                    <a:cubicBezTo>
                                      <a:pt x="-820" y="36343"/>
                                      <a:pt x="-1393" y="43744"/>
                                      <a:pt x="2820" y="48663"/>
                                    </a:cubicBezTo>
                                    <a:cubicBezTo>
                                      <a:pt x="7032" y="53581"/>
                                      <a:pt x="14433" y="54153"/>
                                      <a:pt x="19351" y="49942"/>
                                    </a:cubicBezTo>
                                    <a:cubicBezTo>
                                      <a:pt x="19810" y="49549"/>
                                      <a:pt x="20238" y="49121"/>
                                      <a:pt x="20631" y="48663"/>
                                    </a:cubicBezTo>
                                    <a:lnTo>
                                      <a:pt x="49649" y="19351"/>
                                    </a:lnTo>
                                    <a:cubicBezTo>
                                      <a:pt x="53861" y="14433"/>
                                      <a:pt x="53288" y="7031"/>
                                      <a:pt x="48370" y="2819"/>
                                    </a:cubicBezTo>
                                    <a:cubicBezTo>
                                      <a:pt x="43981" y="-940"/>
                                      <a:pt x="37507" y="-940"/>
                                      <a:pt x="33117" y="2819"/>
                                    </a:cubicBez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s:wsp>
                            <wps:cNvPr id="167" name="Freeform: Shape 1794"/>
                            <wps:cNvSpPr>
                              <a:spLocks/>
                            </wps:cNvSpPr>
                            <wps:spPr bwMode="auto">
                              <a:xfrm>
                                <a:off x="72684" y="27194"/>
                                <a:ext cx="539" cy="539"/>
                              </a:xfrm>
                              <a:custGeom>
                                <a:avLst/>
                                <a:gdLst>
                                  <a:gd name="T0" fmla="*/ 204 w 53881"/>
                                  <a:gd name="T1" fmla="*/ 39 h 53931"/>
                                  <a:gd name="T2" fmla="*/ 39 w 53881"/>
                                  <a:gd name="T3" fmla="*/ 30 h 53931"/>
                                  <a:gd name="T4" fmla="*/ 30 w 53881"/>
                                  <a:gd name="T5" fmla="*/ 196 h 53931"/>
                                  <a:gd name="T6" fmla="*/ 38 w 53881"/>
                                  <a:gd name="T7" fmla="*/ 204 h 53931"/>
                                  <a:gd name="T8" fmla="*/ 332 w 53881"/>
                                  <a:gd name="T9" fmla="*/ 497 h 53931"/>
                                  <a:gd name="T10" fmla="*/ 497 w 53881"/>
                                  <a:gd name="T11" fmla="*/ 512 h 53931"/>
                                  <a:gd name="T12" fmla="*/ 512 w 53881"/>
                                  <a:gd name="T13" fmla="*/ 347 h 53931"/>
                                  <a:gd name="T14" fmla="*/ 493 w 53881"/>
                                  <a:gd name="T15" fmla="*/ 329 h 5393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53881" h="53931">
                                    <a:moveTo>
                                      <a:pt x="20427" y="3867"/>
                                    </a:moveTo>
                                    <a:cubicBezTo>
                                      <a:pt x="16088" y="-939"/>
                                      <a:pt x="8674" y="-1317"/>
                                      <a:pt x="3867" y="3022"/>
                                    </a:cubicBezTo>
                                    <a:cubicBezTo>
                                      <a:pt x="-939" y="7362"/>
                                      <a:pt x="-1317" y="14776"/>
                                      <a:pt x="3022" y="19582"/>
                                    </a:cubicBezTo>
                                    <a:cubicBezTo>
                                      <a:pt x="3280" y="19867"/>
                                      <a:pt x="3552" y="20140"/>
                                      <a:pt x="3837" y="20399"/>
                                    </a:cubicBezTo>
                                    <a:lnTo>
                                      <a:pt x="33148" y="49711"/>
                                    </a:lnTo>
                                    <a:cubicBezTo>
                                      <a:pt x="37293" y="54686"/>
                                      <a:pt x="44686" y="55360"/>
                                      <a:pt x="49661" y="51215"/>
                                    </a:cubicBezTo>
                                    <a:cubicBezTo>
                                      <a:pt x="54637" y="47071"/>
                                      <a:pt x="55310" y="39678"/>
                                      <a:pt x="51166" y="34702"/>
                                    </a:cubicBezTo>
                                    <a:cubicBezTo>
                                      <a:pt x="50604" y="34028"/>
                                      <a:pt x="49968" y="33419"/>
                                      <a:pt x="49270" y="32886"/>
                                    </a:cubicBezTo>
                                    <a:lnTo>
                                      <a:pt x="20427" y="3867"/>
                                    </a:ln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s:wsp>
                            <wps:cNvPr id="168" name="Freeform: Shape 1795"/>
                            <wps:cNvSpPr>
                              <a:spLocks/>
                            </wps:cNvSpPr>
                            <wps:spPr bwMode="auto">
                              <a:xfrm>
                                <a:off x="73177" y="25982"/>
                                <a:ext cx="645" cy="234"/>
                              </a:xfrm>
                              <a:custGeom>
                                <a:avLst/>
                                <a:gdLst>
                                  <a:gd name="T0" fmla="*/ 528 w 64485"/>
                                  <a:gd name="T1" fmla="*/ 0 h 23449"/>
                                  <a:gd name="T2" fmla="*/ 117 w 64485"/>
                                  <a:gd name="T3" fmla="*/ 0 h 23449"/>
                                  <a:gd name="T4" fmla="*/ 0 w 64485"/>
                                  <a:gd name="T5" fmla="*/ 117 h 23449"/>
                                  <a:gd name="T6" fmla="*/ 117 w 64485"/>
                                  <a:gd name="T7" fmla="*/ 234 h 23449"/>
                                  <a:gd name="T8" fmla="*/ 528 w 64485"/>
                                  <a:gd name="T9" fmla="*/ 234 h 23449"/>
                                  <a:gd name="T10" fmla="*/ 645 w 64485"/>
                                  <a:gd name="T11" fmla="*/ 117 h 23449"/>
                                  <a:gd name="T12" fmla="*/ 528 w 64485"/>
                                  <a:gd name="T13" fmla="*/ 0 h 23449"/>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64485" h="23449">
                                    <a:moveTo>
                                      <a:pt x="52761" y="0"/>
                                    </a:moveTo>
                                    <a:lnTo>
                                      <a:pt x="11725" y="0"/>
                                    </a:lnTo>
                                    <a:cubicBezTo>
                                      <a:pt x="5249" y="0"/>
                                      <a:pt x="0" y="5249"/>
                                      <a:pt x="0" y="11725"/>
                                    </a:cubicBezTo>
                                    <a:cubicBezTo>
                                      <a:pt x="0" y="18200"/>
                                      <a:pt x="5249" y="23449"/>
                                      <a:pt x="11725" y="23449"/>
                                    </a:cubicBezTo>
                                    <a:lnTo>
                                      <a:pt x="52761" y="23449"/>
                                    </a:lnTo>
                                    <a:cubicBezTo>
                                      <a:pt x="59237" y="23449"/>
                                      <a:pt x="64486" y="18200"/>
                                      <a:pt x="64486" y="11725"/>
                                    </a:cubicBezTo>
                                    <a:cubicBezTo>
                                      <a:pt x="64486" y="5249"/>
                                      <a:pt x="59237" y="0"/>
                                      <a:pt x="52761" y="0"/>
                                    </a:cubicBezTo>
                                    <a:close/>
                                  </a:path>
                                </a:pathLst>
                              </a:custGeom>
                              <a:solidFill>
                                <a:srgbClr val="262626"/>
                              </a:solidFill>
                              <a:ln>
                                <a:noFill/>
                              </a:ln>
                              <a:extLst>
                                <a:ext uri="{91240B29-F687-4F45-9708-019B960494DF}">
                                  <a14:hiddenLine xmlns:a14="http://schemas.microsoft.com/office/drawing/2010/main" w="5854">
                                    <a:solidFill>
                                      <a:srgbClr val="000000"/>
                                    </a:solidFill>
                                    <a:miter lim="800000"/>
                                    <a:headEnd/>
                                    <a:tailEnd/>
                                  </a14:hiddenLine>
                                </a:ext>
                              </a:extLst>
                            </wps:spPr>
                            <wps:bodyPr rot="0" vert="horz" wrap="square" lIns="91440" tIns="45720" rIns="91440" bIns="45720" anchor="ctr" anchorCtr="0" upright="1">
                              <a:noAutofit/>
                            </wps:bodyPr>
                          </wps:wsp>
                        </wpg:grpSp>
                      </wpg:grpSp>
                    </wpg:wgp>
                  </a:graphicData>
                </a:graphic>
              </wp:anchor>
            </w:drawing>
          </mc:Choice>
          <mc:Fallback>
            <w:pict>
              <v:group id="Group 7149" o:spid="_x0000_s1245" style="position:absolute;left:0;text-align:left;margin-left:400.1pt;margin-top:135.85pt;width:451.3pt;height:243.95pt;z-index:252270592;mso-position-horizontal:right;mso-position-horizontal-relative:margin;mso-position-vertical-relative:text" coordorigin=",1322" coordsize="106290,574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">
                <v:shape id="TextBox 134" o:spid="_x0000_s1246" type="#_x0000_t202" style="position:absolute;top:19708;width:24835;height:7006;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Th7cMA&#10;AADcAAAADwAAAGRycy9kb3ducmV2LnhtbERPTWvCQBC9F/oflil4MxuVtBLdhFIQLBbE1Iu3MTtN&#10;QrOzMbuN8d93C0Jv83ifs85H04qBetdYVjCLYhDEpdUNVwqOn5vpEoTzyBpby6TgRg7y7PFhjam2&#10;Vz7QUPhKhBB2KSqove9SKV1Zk0EX2Y44cF+2N+gD7Cupe7yGcNPKeRw/S4MNh4YaO3qrqfwufoyC&#10;Nlns3Ts1y83p5XLGj8WwS4q9UpOn8XUFwtPo/8V391aH+bME/p4JF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ETh7cMAAADcAAAADwAAAAAAAAAAAAAAAACYAgAAZHJzL2Rv&#10;d25yZXYueG1sUEsFBgAAAAAEAAQA9QAAAIgDAAAAAA==&#10;" filled="f" stroked="f">
                  <v:textbox style="mso-fit-shape-to-text:t" inset="0,,0">
                    <w:txbxContent>
                      <w:p w:rsidR="00FC7E58" w:rsidRDefault="00FC7E58" w:rsidP="000D0CA1">
                        <w:pPr>
                          <w:bidi w:val="0"/>
                          <w:jc w:val="right"/>
                          <w:rPr>
                            <w:rFonts w:ascii="Adobe Arabic" w:hAnsi="Adobe Arabic" w:cs="Adobe Arabic"/>
                            <w:b/>
                            <w:bCs/>
                            <w:noProof/>
                            <w:color w:val="FF0000"/>
                            <w:kern w:val="24"/>
                            <w:sz w:val="36"/>
                            <w:szCs w:val="36"/>
                          </w:rPr>
                        </w:pPr>
                        <w:r>
                          <w:rPr>
                            <w:rFonts w:ascii="Adobe Arabic" w:hAnsi="Adobe Arabic" w:cs="Adobe Arabic" w:hint="cs"/>
                            <w:b/>
                            <w:bCs/>
                            <w:noProof/>
                            <w:color w:val="FF0000"/>
                            <w:kern w:val="24"/>
                            <w:sz w:val="36"/>
                            <w:szCs w:val="36"/>
                            <w:rtl/>
                          </w:rPr>
                          <w:t>نظرية العلاقة</w:t>
                        </w:r>
                      </w:p>
                    </w:txbxContent>
                  </v:textbox>
                </v:shape>
                <v:shape id="TextBox 132" o:spid="_x0000_s1247" type="#_x0000_t202" style="position:absolute;top:45562;width:24835;height:12316;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Z/msIA&#10;AADcAAAADwAAAGRycy9kb3ducmV2LnhtbERPS4vCMBC+C/6HMIK3NXXFB12jyIKgKIjVy95mm9m2&#10;2ExqE2v990ZY8DYf33Pmy9aUoqHaFZYVDAcRCOLU6oIzBefT+mMGwnlkjaVlUvAgB8tFtzPHWNs7&#10;H6lJfCZCCLsYFeTeV7GULs3JoBvYijhwf7Y26AOsM6lrvIdwU8rPKJpIgwWHhhwr+s4pvSQ3o6Ac&#10;jw5uS8Vs/TO9/uJ+1OzGyUGpfq9dfYHw1Pq3+N+90WH+cAKvZ8IFcvE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ln+awgAAANwAAAAPAAAAAAAAAAAAAAAAAJgCAABkcnMvZG93&#10;bnJldi54bWxQSwUGAAAAAAQABAD1AAAAhwMAAAAA&#10;" filled="f" stroked="f">
                  <v:textbox style="mso-fit-shape-to-text:t" inset="0,,0">
                    <w:txbxContent>
                      <w:p w:rsidR="00FC7E58" w:rsidRDefault="00FC7E58" w:rsidP="000D0CA1">
                        <w:pPr>
                          <w:bidi w:val="0"/>
                          <w:jc w:val="center"/>
                          <w:rPr>
                            <w:rFonts w:ascii="Adobe Arabic" w:hAnsi="Adobe Arabic" w:cs="Adobe Arabic"/>
                            <w:b/>
                            <w:bCs/>
                            <w:noProof/>
                            <w:color w:val="00B0F0"/>
                            <w:kern w:val="24"/>
                            <w:sz w:val="36"/>
                            <w:szCs w:val="36"/>
                            <w:lang w:bidi="ar-SY"/>
                          </w:rPr>
                        </w:pPr>
                        <w:r>
                          <w:rPr>
                            <w:rFonts w:ascii="Adobe Arabic" w:hAnsi="Adobe Arabic" w:cs="Adobe Arabic" w:hint="cs"/>
                            <w:b/>
                            <w:bCs/>
                            <w:noProof/>
                            <w:color w:val="00B0F0"/>
                            <w:kern w:val="24"/>
                            <w:sz w:val="36"/>
                            <w:szCs w:val="36"/>
                            <w:rtl/>
                            <w:lang w:bidi="ar-SY"/>
                          </w:rPr>
                          <w:t>النظرية التشاركية أو القيادة الديموقراطية</w:t>
                        </w:r>
                      </w:p>
                    </w:txbxContent>
                  </v:textbox>
                </v:shape>
                <v:shape id="TextBox 130" o:spid="_x0000_s1248" type="#_x0000_t202" style="position:absolute;top:6782;width:24835;height:12316;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raAcIA&#10;AADcAAAADwAAAGRycy9kb3ducmV2LnhtbERPTYvCMBC9C/6HMII3TV1xla5RZEFQFMTqZW+zzWxb&#10;bCa1ibX+eyMseJvH+5z5sjWlaKh2hWUFo2EEgji1uuBMwfm0HsxAOI+ssbRMCh7kYLnoduYYa3vn&#10;IzWJz0QIYRejgtz7KpbSpTkZdENbEQfuz9YGfYB1JnWN9xBuSvkRRZ/SYMGhIceKvnNKL8nNKCgn&#10;44PbUjFb/0yvv7gfN7tJclCq32tXXyA8tf4t/ndvdJg/msLrmXCBX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2toBwgAAANwAAAAPAAAAAAAAAAAAAAAAAJgCAABkcnMvZG93&#10;bnJldi54bWxQSwUGAAAAAAQABAD1AAAAhwMAAAAA&#10;" filled="f" stroked="f">
                  <v:textbox style="mso-fit-shape-to-text:t" inset="0,,0">
                    <w:txbxContent>
                      <w:p w:rsidR="00FC7E58" w:rsidRDefault="00FC7E58" w:rsidP="000D0CA1">
                        <w:pPr>
                          <w:bidi w:val="0"/>
                          <w:jc w:val="center"/>
                          <w:rPr>
                            <w:rFonts w:ascii="Adobe Arabic" w:hAnsi="Adobe Arabic" w:cs="Adobe Arabic"/>
                            <w:b/>
                            <w:bCs/>
                            <w:noProof/>
                            <w:color w:val="002060"/>
                            <w:kern w:val="24"/>
                            <w:sz w:val="36"/>
                            <w:szCs w:val="36"/>
                            <w:lang w:bidi="ar-SY"/>
                          </w:rPr>
                        </w:pPr>
                        <w:r>
                          <w:rPr>
                            <w:rFonts w:ascii="Adobe Arabic" w:hAnsi="Adobe Arabic" w:cs="Adobe Arabic" w:hint="cs"/>
                            <w:b/>
                            <w:bCs/>
                            <w:noProof/>
                            <w:color w:val="002060"/>
                            <w:kern w:val="24"/>
                            <w:sz w:val="36"/>
                            <w:szCs w:val="36"/>
                            <w:rtl/>
                            <w:lang w:bidi="ar-SY"/>
                          </w:rPr>
                          <w:t>نظرية الشبكة الإدارية في القيادة</w:t>
                        </w:r>
                      </w:p>
                    </w:txbxContent>
                  </v:textbox>
                </v:shape>
                <v:shape id="TextBox 128" o:spid="_x0000_s1249" type="#_x0000_t202" style="position:absolute;top:32639;width:24835;height:7006;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VOc8UA&#10;AADcAAAADwAAAGRycy9kb3ducmV2LnhtbESPQWvCQBCF74L/YRmht7qxYivRVaQgVCxIoxdvY3ZM&#10;gtnZNLuN6b/vHAreZnhv3vtmue5drTpqQ+XZwGScgCLOva24MHA6bp/noEJEtlh7JgO/FGC9Gg6W&#10;mFp/5y/qslgoCeGQooEyxibVOuQlOQxj3xCLdvWtwyhrW2jb4l3CXa1fkuRVO6xYGkps6L2k/Jb9&#10;OAP1bHoIO6rm2/Pb9wU/p91+lh2MeRr1mwWoSH18mP+vP6zgT4RWnpEJ9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RU5zxQAAANwAAAAPAAAAAAAAAAAAAAAAAJgCAABkcnMv&#10;ZG93bnJldi54bWxQSwUGAAAAAAQABAD1AAAAigMAAAAA&#10;" filled="f" stroked="f">
                  <v:textbox style="mso-fit-shape-to-text:t" inset="0,,0">
                    <w:txbxContent>
                      <w:p w:rsidR="00FC7E58" w:rsidRDefault="00FC7E58" w:rsidP="000D0CA1">
                        <w:pPr>
                          <w:bidi w:val="0"/>
                          <w:jc w:val="right"/>
                          <w:rPr>
                            <w:rFonts w:ascii="Adobe Arabic" w:hAnsi="Adobe Arabic" w:cs="Adobe Arabic"/>
                            <w:b/>
                            <w:bCs/>
                            <w:noProof/>
                            <w:color w:val="808080" w:themeColor="background1" w:themeShade="80"/>
                            <w:kern w:val="24"/>
                            <w:sz w:val="36"/>
                            <w:szCs w:val="36"/>
                            <w:lang w:bidi="ar-SY"/>
                          </w:rPr>
                        </w:pPr>
                        <w:r>
                          <w:rPr>
                            <w:rFonts w:ascii="Adobe Arabic" w:hAnsi="Adobe Arabic" w:cs="Adobe Arabic" w:hint="cs"/>
                            <w:b/>
                            <w:bCs/>
                            <w:noProof/>
                            <w:color w:val="808080" w:themeColor="background1" w:themeShade="80"/>
                            <w:kern w:val="24"/>
                            <w:sz w:val="36"/>
                            <w:szCs w:val="36"/>
                            <w:rtl/>
                            <w:lang w:bidi="ar-SY"/>
                          </w:rPr>
                          <w:t>نظرية القوة</w:t>
                        </w:r>
                      </w:p>
                    </w:txbxContent>
                  </v:textbox>
                </v:shape>
                <v:group id="Group 1770" o:spid="_x0000_s1250" style="position:absolute;left:28458;top:1322;width:77832;height:57449" coordorigin="28458,1322" coordsize="77832,574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elHMQAAADcAAAADwAAAGRycy9kb3ducmV2LnhtbERPS2vCQBC+F/wPywi9&#10;NZsoLTVmFZFaegiFqiDehuyYBLOzIbvN4993C4Xe5uN7TrYdTSN66lxtWUESxSCIC6trLhWcT4en&#10;VxDOI2tsLJOCiRxsN7OHDFNtB/6i/uhLEULYpaig8r5NpXRFRQZdZFviwN1sZ9AH2JVSdziEcNPI&#10;RRy/SIM1h4YKW9pXVNyP30bB+4DDbpm89fn9tp+up+fPS56QUo/zcbcG4Wn0/+I/94cO85MV/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yelHMQAAADcAAAA&#10;DwAAAAAAAAAAAAAAAACqAgAAZHJzL2Rvd25yZXYueG1sUEsFBgAAAAAEAAQA+gAAAJsDAAAAAA==&#10;">
                  <v:group id="Group 1771" o:spid="_x0000_s1251" style="position:absolute;left:47200;top:1322;width:12601;height:22520" coordorigin="47200,1322" coordsize="12601,2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HGPMUAAADcAAAADwAAAGRycy9kb3ducmV2LnhtbESPQWvCQBCF74L/YRmh&#10;N93EokjqKiJt6UEEtVB6G7JjEszOhuw2if++cxC8zfDevPfNeju4WnXUhsqzgXSWgCLOva24MPB9&#10;+ZiuQIWIbLH2TAbuFGC7GY/WmFnf84m6cyyUhHDI0EAZY5NpHfKSHIaZb4hFu/rWYZS1LbRtsZdw&#10;V+t5kiy1w4qlocSG9iXlt/OfM/DZY797Td+7w+26v/9eFsefQ0rGvEyG3RuoSEN8mh/XX1bw54Iv&#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BxxjzFAAAA3AAA&#10;AA8AAAAAAAAAAAAAAAAAqgIAAGRycy9kb3ducmV2LnhtbFBLBQYAAAAABAAEAPoAAACcAwAAAAA=&#10;">
                    <v:shape id="Freeform: Shape 1772" o:spid="_x0000_s1252" style="position:absolute;left:47200;top:1322;width:12601;height:22520;visibility:visible;mso-wrap-style:square;v-text-anchor:middle" coordsize="1404144,2509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W19sEA&#10;AADcAAAADwAAAGRycy9kb3ducmV2LnhtbERPTYvCMBC9L/gfwgje1rSCS61GEUF2YU/WgtehmW26&#10;NpPSRFv//UZY8DaP9zmb3WhbcafeN44VpPMEBHHldMO1gvJ8fM9A+ICssXVMCh7kYbedvG0w127g&#10;E92LUIsYwj5HBSaELpfSV4Ys+rnriCP343qLIcK+lrrHIYbbVi6S5ENabDg2GOzoYKi6FjeroCj3&#10;1yx9WL38PZSDc6uLyb4/lZpNx/0aRKAxvMT/7i8d5y9SeD4TL5Db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wFtfbBAAAA3AAAAA8AAAAAAAAAAAAAAAAAmAIAAGRycy9kb3du&#10;cmV2LnhtbFBLBQYAAAAABAAEAPUAAACGAwAAAAA=&#10;" path="m702072,v387744,,702072,314328,702072,702072c1404144,750540,1399233,797861,1389881,843564r-16587,53432l1375965,898031r-9908,22279l1348972,975350,659334,2509440,55172,975350c19645,891355,,799008,,702072,,314328,314328,,702072,xe" fillcolor="#063951" stroked="f" strokeweight="1pt">
                      <v:stroke joinstyle="miter"/>
                      <v:path arrowok="t" o:connecttype="custom" o:connectlocs="51,0;101,51;100,61;99,65;99,65;99,67;97,70;48,181;4,70;0,51;51,0" o:connectangles="0,0,0,0,0,0,0,0,0,0,0"/>
                    </v:shape>
                    <v:shape id="Freeform: Shape 1773" o:spid="_x0000_s1253" style="position:absolute;left:48971;top:3092;width:9060;height:9060;visibility:visible;mso-wrap-style:square;v-text-anchor:middle" coordsize="1121726,11217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xnDcQA&#10;AADcAAAADwAAAGRycy9kb3ducmV2LnhtbERPTWvCQBC9F/oflil4Ed0Yaampq0hBEYuHqAePY3ZM&#10;0mZnQ3aN8d+7QsHbPN7nTOedqURLjSstKxgNIxDEmdUl5woO++XgE4TzyBory6TgRg7ms9eXKSba&#10;XjmldudzEULYJaig8L5OpHRZQQbd0NbEgTvbxqAPsMmlbvAawk0l4yj6kAZLDg0F1vRdUPa3uxgF&#10;m368lf3f0c9xf3hPT5PxOV2sWqV6b93iC4Snzj/F/+61DvPjGB7PhAvk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MZw3EAAAA3AAAAA8AAAAAAAAAAAAAAAAAmAIAAGRycy9k&#10;b3ducmV2LnhtbFBLBQYAAAAABAAEAPUAAACJAwAAAAA=&#10;" path="m532312,711v218240,-11027,432152,106857,533310,315935c1200500,595416,1083852,930745,805081,1065623,526311,1200500,190982,1083852,56105,805082,-78773,526312,37875,190983,316645,56105,386338,22386,459565,4387,532312,711xe" stroked="f">
                      <v:fill color2="#d9d9d9" rotate="t" colors="0 white;.5 #f2f2f2;1 #d9d9d9" focus="100%" type="gradient">
                        <o:fill v:ext="view" type="gradientUnscaled"/>
                      </v:fill>
                      <v:shadow on="t" color="black" opacity="26213f" origin="-.5,-.5" offset=".74836mm,.74836mm"/>
                      <v:path arrowok="t" o:connecttype="custom" o:connectlocs="28,0;56,17;42,56;3,42;17,3;28,0" o:connectangles="0,0,0,0,0,0"/>
                    </v:shape>
                    <v:shape id="Freeform: Shape 1774" o:spid="_x0000_s1254" style="position:absolute;left:51064;top:18312;width:4362;height:5530;visibility:visible;mso-wrap-style:square;v-text-anchor:middle" coordsize="486150,616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eOkb8A&#10;AADcAAAADwAAAGRycy9kb3ducmV2LnhtbERPTWvCQBC9F/wPywi91U1SKja6ihaE3oq23ofsNAlm&#10;Z8PuNIn/3i0UepvH+5zNbnKdGijE1rOBfJGBIq68bbk28PV5fFqBioJssfNMBm4UYbedPWywtH7k&#10;Ew1nqVUK4ViigUakL7WOVUMO48L3xIn79sGhJBhqbQOOKdx1usiypXbYcmposKe3hqrr+ccZ6OjE&#10;0wsdrfWUL/VBXsPHRYx5nE/7NSihSf7Ff+53m+YXz/D7TLpA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Hd46RvwAAANwAAAAPAAAAAAAAAAAAAAAAAJgCAABkcnMvZG93bnJl&#10;di54bWxQSwUGAAAAAAQABAD1AAAAhAMAAAAA&#10;" path="m229267,v58784,,116177,5957,171607,17300l486150,43770,228815,616207,,35198,57660,17300c113091,5957,170483,,229267,xe" fillcolor="black" stroked="f" strokeweight="1pt">
                      <v:fill opacity="13107f"/>
                      <v:stroke joinstyle="miter"/>
                      <v:path arrowok="t" o:connecttype="custom" o:connectlocs="17,0;29,1;35,3;17,45;0,3;4,1;17,0" o:connectangles="0,0,0,0,0,0,0"/>
                    </v:shape>
                  </v:group>
                  <v:group id="Group 1775" o:spid="_x0000_s1255" style="position:absolute;left:54825;top:7025;width:18041;height:17500" coordorigin="54825,7025" coordsize="18041,174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0rAP8IAAADcAAAADwAAAGRycy9kb3ducmV2LnhtbERPTYvCMBC9C/sfwix4&#10;07SuLlKNIrIrHkRQF8Tb0IxtsZmUJtvWf28Ewds83ufMl50pRUO1KywriIcRCOLU6oIzBX+n38EU&#10;hPPIGkvLpOBODpaLj94cE21bPlBz9JkIIewSVJB7XyVSujQng25oK+LAXW1t0AdYZ1LX2IZwU8pR&#10;FH1LgwWHhhwrWueU3o7/RsGmxXb1Ff80u9t1fb+cJvvzLial+p/dagbCU+ff4pd7q8P80R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9KwD/CAAAA3AAAAA8A&#10;AAAAAAAAAAAAAAAAqgIAAGRycy9kb3ducmV2LnhtbFBLBQYAAAAABAAEAPoAAACZAwAAAAA=&#10;">
                    <v:shape id="Freeform: Shape 1776" o:spid="_x0000_s1256" style="position:absolute;left:54825;top:7025;width:18041;height:17499;visibility:visible;mso-wrap-style:square;v-text-anchor:middle" coordsize="2010296,19498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73+8EA&#10;AADcAAAADwAAAGRycy9kb3ducmV2LnhtbERP22rCQBB9F/yHZQTfdKO2ItFVJCAW2lLq7XnIjsli&#10;djZktzH9+25B8G0O5zqrTWcr0VLjjWMFk3ECgjh32nCh4HTcjRYgfEDWWDkmBb/kYbPu91aYanfn&#10;b2oPoRAxhH2KCsoQ6lRKn5dk0Y9dTRy5q2sshgibQuoG7zHcVnKaJHNp0XBsKLGmrKT8dvixCi7v&#10;H9kszNuXrP7Es2kN2/0XKzUcdNsliEBdeIof7jcd509f4f+ZeIFc/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Zu9/vBAAAA3AAAAA8AAAAAAAAAAAAAAAAAmAIAAGRycy9kb3du&#10;cmV2LnhtbFBLBQYAAAAABAAEAPUAAACGAwAAAAA=&#10;" path="m1308224,v179676,,359352,68544,496440,205632c2078840,479809,2078840,924336,1804664,1198512v-34272,34272,-71206,64260,-110136,89964l1645017,1314530r1156,2621l1623416,1325898r-51002,26838l,1949854,657560,437882c691832,353367,743240,274176,811784,205632,948872,68544,1128548,,1308224,xe" fillcolor="#f7931f" stroked="f" strokeweight="1pt">
                      <v:stroke joinstyle="miter"/>
                      <v:path arrowok="t" o:connecttype="custom" o:connectlocs="95,0;130,15;130,87;122,93;119,95;119,95;117,96;114,98;0,141;48,32;59,15;95,0" o:connectangles="0,0,0,0,0,0,0,0,0,0,0,0"/>
                    </v:shape>
                    <v:shape id="Freeform: Shape 1777" o:spid="_x0000_s1257" style="position:absolute;left:62035;top:8796;width:9060;height:9060;visibility:visible;mso-wrap-style:square;v-text-anchor:middle" coordsize="1121726,11217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pV9cEA&#10;AADcAAAADwAAAGRycy9kb3ducmV2LnhtbERPTWvCQBC9F/wPywje6sYc0hJdg0aF0luj4HXIjkkw&#10;Oxt2V5P++26h0Ns83udsisn04knOd5YVrJYJCOLa6o4bBZfz6fUdhA/IGnvLpOCbPBTb2csGc21H&#10;/qJnFRoRQ9jnqKANYcil9HVLBv3SDsSRu1lnMEToGqkdjjHc9DJNkkwa7Dg2tDhQ2VJ9rx5GwS0k&#10;17Icjp/8tj+4+/WIF3vOlFrMp90aRKAp/Iv/3B86zk8z+H0mXiC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7aVfXBAAAA3AAAAA8AAAAAAAAAAAAAAAAAmAIAAGRycy9kb3du&#10;cmV2LnhtbFBLBQYAAAAABAAEAPUAAACGAwAAAAA=&#10;" adj="-11796480,,5400" path="m532312,711v218240,-11027,432152,106857,533310,315935c1200500,595416,1083852,930745,805081,1065623,526311,1200500,190982,1083852,56105,805082,-78773,526312,37875,190983,316645,56105,386338,22386,459565,4387,532312,711xe" stroked="f">
                      <v:fill color2="#d9d9d9" rotate="t" colors="0 white;.5 #f2f2f2;1 #d9d9d9" focus="100%" type="gradient">
                        <o:fill v:ext="view" type="gradientUnscaled"/>
                      </v:fill>
                      <v:stroke joinstyle="round"/>
                      <v:shadow on="t" color="black" opacity="26213f" origin="-.5,-.5" offset=".74836mm,.74836mm"/>
                      <v:formulas/>
                      <v:path arrowok="t" o:connecttype="custom" o:connectlocs="28,0;56,17;42,56;3,42;17,3;28,0" o:connectangles="0,0,0,0,0,0" textboxrect="0,0,1121726,1121727"/>
                      <v:textbox>
                        <w:txbxContent>
                          <w:p w:rsidR="00FC7E58" w:rsidRDefault="00FC7E58" w:rsidP="000D0CA1">
                            <w:pPr>
                              <w:jc w:val="center"/>
                              <w:rPr>
                                <w:lang w:bidi="ar-SY"/>
                              </w:rPr>
                            </w:pPr>
                          </w:p>
                        </w:txbxContent>
                      </v:textbox>
                    </v:shape>
                    <v:shape id="Freeform: Shape 1778" o:spid="_x0000_s1258" style="position:absolute;left:54825;top:19426;width:5120;height:5098;visibility:visible;mso-wrap-style:square;v-text-anchor:middle" coordsize="570584,5680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fwj8EA&#10;AADdAAAADwAAAGRycy9kb3ducmV2LnhtbERPy4rCMBTdD/gP4QruxmR8UTpGEUERZiFq3V+aa9uZ&#10;5qY0sda/nywEl4fzXq57W4uOWl851vA1ViCIc2cqLjRkl91nAsIHZIO1Y9LwJA/r1eBjialxDz5R&#10;dw6FiCHsU9RQhtCkUvq8JIt+7BriyN1cazFE2BbStPiI4baWE6UW0mLFsaHEhrYl5X/nu9UwP/64&#10;LP+d79XU3i+q993xWty0Hg37zTeIQH14i1/ug9EwnSVxbnwTn4B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O38I/BAAAA3QAAAA8AAAAAAAAAAAAAAAAAmAIAAGRycy9kb3du&#10;cmV2LnhtbFBLBQYAAAAABAAEAPUAAACGAwAAAAA=&#10;" path="m247049,r39206,21280c376855,82489,455042,160676,516250,251276r54334,100102l,568055,247049,xe" fillcolor="black" stroked="f" strokeweight="1pt">
                      <v:fill opacity="13107f"/>
                      <v:stroke joinstyle="miter"/>
                      <v:path arrowok="t" o:connecttype="custom" o:connectlocs="18,0;21,2;37,18;41,25;0,41" o:connectangles="0,0,0,0,0"/>
                    </v:shape>
                  </v:group>
                  <v:group id="_x0000_s1259" style="position:absolute;left:55315;top:20066;width:22521;height:12602" coordorigin="55315,20066" coordsize="22520,126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U3pFccAAADdAAAADwAAAGRycy9kb3ducmV2LnhtbESPT2vCQBTE7wW/w/KE&#10;3nQTbUWjq4jU0oMI/gHx9sg+k2D2bciuSfz23YLQ4zAzv2EWq86UoqHaFZYVxMMIBHFqdcGZgvNp&#10;O5iCcB5ZY2mZFDzJwWrZe1tgom3LB2qOPhMBwi5BBbn3VSKlS3My6Ia2Ig7ezdYGfZB1JnWNbYCb&#10;Uo6iaCINFhwWcqxok1N6Pz6Mgu8W2/U4/mp299vmeT197i+7mJR673frOQhPnf8Pv9o/WsH4YzqD&#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U3pFccAAADd&#10;AAAADwAAAAAAAAAAAAAAAACqAgAAZHJzL2Rvd25yZXYueG1sUEsFBgAAAAAEAAQA+gAAAJ4DAAAA&#10;AA==&#10;">
                    <v:shape id="Freeform: Shape 1780" o:spid="_x0000_s1260" style="position:absolute;left:55315;top:20066;width:22521;height:12602;visibility:visible;mso-wrap-style:square;v-text-anchor:middle" coordsize="2509441,1404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oz4b0A&#10;AADdAAAADwAAAGRycy9kb3ducmV2LnhtbERPyQrCMBC9C/5DGMGbpq5oNYoIinhzwfPYjG21mZQm&#10;av17cxA8Pt4+X9amEC+qXG5ZQa8bgSBOrM45VXA+bToTEM4jaywsk4IPOVgumo05xtq++UCvo09F&#10;CGEXo4LM+zKW0iUZGXRdWxIH7mYrgz7AKpW6wncIN4XsR9FYGsw5NGRY0jqj5HF8GgWG0W+v8l70&#10;H89JctofRri/jJRqt+rVDISn2v/FP/dOKxgMp2F/eBOegFx8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Wmoz4b0AAADdAAAADwAAAAAAAAAAAAAAAACYAgAAZHJzL2Rvd25yZXYu&#10;eG1sUEsFBgAAAAAEAAQA9QAAAIIDAAAAAA==&#10;" path="m1807369,v387744,,702072,314328,702072,702072c2509441,1089816,2195113,1404144,1807369,1404144v-48468,,-95789,-4911,-141492,-14263l1612445,1373294r-1036,2671l1589133,1366058r-55042,-17086l,659334,1534091,55172c1618086,19645,1710433,,1807369,xe" fillcolor="#a2b969" stroked="f" strokeweight="1pt">
                      <v:stroke joinstyle="miter"/>
                      <v:path arrowok="t" o:connecttype="custom" o:connectlocs="131,0;181,51;131,101;120,100;117,99;116,99;115,99;111,98;0,48;111,4;131,0" o:connectangles="0,0,0,0,0,0,0,0,0,0,0"/>
                    </v:shape>
                    <v:shape id="Freeform: Shape 1781" o:spid="_x0000_s1261" style="position:absolute;left:67005;top:21837;width:9060;height:9060;visibility:visible;mso-wrap-style:square;v-text-anchor:middle" coordsize="1121726,11217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5yvcgA&#10;AADdAAAADwAAAGRycy9kb3ducmV2LnhtbESPQWvCQBSE74L/YXlCL1I30Vo0uooUWkrFQ9SDx2f2&#10;maTNvg3ZbYz/3i0UPA4z8w2zXHemEi01rrSsIB5FIIgzq0vOFRwP788zEM4ja6wsk4IbOViv+r0l&#10;JtpeOaV273MRIOwSVFB4XydSuqwgg25ka+LgXWxj0AfZ5FI3eA1wU8lxFL1KgyWHhQJreiso+9n/&#10;GgVfw/FODr/j7elwnKbn+eSSbj5apZ4G3WYBwlPnH+H/9qdWMHmZx/D3JjwBubo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bnK9yAAAAN0AAAAPAAAAAAAAAAAAAAAAAJgCAABk&#10;cnMvZG93bnJldi54bWxQSwUGAAAAAAQABAD1AAAAjQMAAAAA&#10;" path="m532312,711v218240,-11027,432152,106857,533310,315935c1200500,595416,1083852,930745,805081,1065623,526311,1200500,190982,1083852,56105,805082,-78773,526312,37875,190983,316645,56105,386338,22386,459565,4387,532312,711xe" stroked="f">
                      <v:fill color2="#d9d9d9" rotate="t" colors="0 white;.5 #f2f2f2;1 #d9d9d9" focus="100%" type="gradient">
                        <o:fill v:ext="view" type="gradientUnscaled"/>
                      </v:fill>
                      <v:shadow on="t" color="black" opacity="26213f" origin="-.5,-.5" offset=".74836mm,.74836mm"/>
                      <v:path arrowok="t" o:connecttype="custom" o:connectlocs="28,0;56,17;42,56;3,42;17,3;28,0" o:connectangles="0,0,0,0,0,0"/>
                    </v:shape>
                    <v:shape id="Freeform: Shape 1782" o:spid="_x0000_s1262" style="position:absolute;left:55315;top:23955;width:5448;height:4301;visibility:visible;mso-wrap-style:square;v-text-anchor:middle" coordsize="606990,479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2G/cQA&#10;AADdAAAADwAAAGRycy9kb3ducmV2LnhtbESP3WrCQBSE74W+w3IE73TjX6ipq1ihtDfaan2AQ/Y0&#10;CWbPht3VxLd3C4KXw8x8wyzXnanFlZyvLCsYjxIQxLnVFRcKTr8fw1cQPiBrrC2Tght5WK9eekvM&#10;tG35QNdjKESEsM9QQRlCk0np85IM+pFtiKP3Z53BEKUrpHbYRrip5SRJUmmw4rhQYkPbkvLz8WIU&#10;vPP45uafm2/dHny6lw3T7oeVGvS7zRuIQF14hh/tL61gOltM4P9NfAJyd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9hv3EAAAA3QAAAA8AAAAAAAAAAAAAAAAAmAIAAGRycy9k&#10;b3ducmV2LnhtbFBLBQYAAAAABAAEAPUAAACJAwAAAAA=&#10;" path="m573840,r15851,51064c601034,106495,606990,163887,606990,222671v,58784,-5956,116177,-17299,171607l563321,479228,,225992,573840,xe" fillcolor="black" stroked="f" strokeweight="1pt">
                      <v:fill opacity="13107f"/>
                      <v:stroke joinstyle="miter"/>
                      <v:path arrowok="t" o:connecttype="custom" o:connectlocs="41,0;43,4;44,16;43,29;41,35;0,16" o:connectangles="0,0,0,0,0,0"/>
                    </v:shape>
                  </v:group>
                  <v:group id="Group 1783" o:spid="_x0000_s1263" style="position:absolute;left:54653;top:27530;width:17498;height:18041" coordorigin="54653,27530" coordsize="17498,180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9fEgixgAAAN0A&#10;AAAPAAAAAAAAAAAAAAAAAKoCAABkcnMvZG93bnJldi54bWxQSwUGAAAAAAQABAD6AAAAnQMAAAAA&#10;">
                    <v:shape id="Freeform: Shape 1784" o:spid="_x0000_s1264" style="position:absolute;left:54653;top:27530;width:17498;height:18041;visibility:visible;mso-wrap-style:square;v-text-anchor:middle" coordsize="1949855,20102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gdLMcA&#10;AADdAAAADwAAAGRycy9kb3ducmV2LnhtbESPT2vCQBTE7wW/w/KE3urGVqVNXUVaBMGTfyoeH9ln&#10;ErP7NmRXk/rpXaHQ4zAzv2Gm884acaXGl44VDAcJCOLM6ZJzBfvd8uUdhA/IGo1jUvBLHuaz3tMU&#10;U+1a3tB1G3IRIexTVFCEUKdS+qwgi37gauLonVxjMUTZ5FI32Ea4NfI1SSbSYslxocCavgrKqu3F&#10;Khhv1ofjOFRL6txqd/m+mZ/sbJR67neLTxCBuvAf/muvtIK30ccIHm/iE5Cz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8IHSzHAAAA3QAAAA8AAAAAAAAAAAAAAAAAmAIAAGRy&#10;cy9kb3ducmV2LnhtbFBLBQYAAAAABAAEAPUAAACMAwAAAAA=&#10;" path="m,l1511973,657560v84515,34272,163706,85680,232250,154224c2018399,1085960,2018399,1530487,1744223,1804664v-274176,274176,-718703,274176,-992880,c717071,1770392,687083,1733458,661379,1694528r-26054,-49511l632703,1646174r-8749,-22764l597118,1572414,,xe" fillcolor="#3a5c84" stroked="f" strokeweight="1pt">
                      <v:stroke joinstyle="miter"/>
                      <v:path arrowok="t" o:connecttype="custom" o:connectlocs="0,0;109,48;126,59;126,130;54,130;48,122;46,119;46,119;45,117;43,114;0,0" o:connectangles="0,0,0,0,0,0,0,0,0,0,0"/>
                    </v:shape>
                    <v:shape id="Freeform: Shape 1785" o:spid="_x0000_s1265" style="position:absolute;left:61321;top:34741;width:9060;height:9060;visibility:visible;mso-wrap-style:square;v-text-anchor:middle" coordsize="1121726,11217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V0vsgA&#10;AADdAAAADwAAAGRycy9kb3ducmV2LnhtbESPT2vCQBTE74LfYXmFXkQ3/iuauooILdLSQ9SDx2f2&#10;mUSzb0N2G+O3d4VCj8PM/IZZrFpTioZqV1hWMBxEIIhTqwvOFBz2H/0ZCOeRNZaWScGdHKyW3c4C&#10;Y21vnFCz85kIEHYxKsi9r2IpXZqTQTewFXHwzrY26IOsM6lrvAW4KeUoit6kwYLDQo4VbXJKr7tf&#10;o+CrN/qRvcvw+7g/TJPTfHxO1p+NUq8v7fodhKfW/4f/2lutYDyZT+H5JjwBuX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9VXS+yAAAAN0AAAAPAAAAAAAAAAAAAAAAAJgCAABk&#10;cnMvZG93bnJldi54bWxQSwUGAAAAAAQABAD1AAAAjQMAAAAA&#10;" path="m532312,711v218240,-11027,432152,106857,533310,315935c1200500,595416,1083852,930745,805081,1065623,526311,1200500,190982,1083852,56105,805082,-78773,526312,37875,190983,316645,56105,386338,22386,459565,4387,532312,711xe" stroked="f">
                      <v:fill color2="#d9d9d9" rotate="t" colors="0 white;.5 #f2f2f2;1 #d9d9d9" focus="100%" type="gradient">
                        <o:fill v:ext="view" type="gradientUnscaled"/>
                      </v:fill>
                      <v:shadow on="t" color="black" opacity="26213f" origin="-.5,-.5" offset=".74836mm,.74836mm"/>
                      <v:path arrowok="t" o:connecttype="custom" o:connectlocs="28,0;56,17;42,56;3,42;17,3;28,0" o:connectangles="0,0,0,0,0,0"/>
                    </v:shape>
                    <v:shape id="Freeform: Shape 1786" o:spid="_x0000_s1266" style="position:absolute;left:54653;top:27530;width:5071;height:5180;visibility:visible;mso-wrap-style:square;v-text-anchor:middle" coordsize="565096,577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L6t8gA&#10;AADdAAAADwAAAGRycy9kb3ducmV2LnhtbESPQWvCQBSE74X+h+UVvNWNVtREVxGhKHixWlp7e2af&#10;STD7NmRXk/bXu0LB4zAz3zDTeWtKcaXaFZYV9LoRCOLU6oIzBZ/799cxCOeRNZaWScEvOZjPnp+m&#10;mGjb8Adddz4TAcIuQQW591UipUtzMui6tiIO3snWBn2QdSZ1jU2Am1L2o2goDRYcFnKsaJlTet5d&#10;jIJq/z3+Oh5W259RfN40h2b7F9uFUp2XdjEB4an1j/B/e60VvA3iIdzfhCcgZ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MQvq3yAAAAN0AAAAPAAAAAAAAAAAAAAAAAJgCAABk&#10;cnMvZG93bnJldi54bWxQSwUGAAAAAAQABAD1AAAAjQMAAAAA&#10;" path="m,l565096,245761r-29668,54659c474220,391021,396033,469208,305433,530416r-86235,46807l,xe" fillcolor="black" stroked="f" strokeweight="1pt">
                      <v:fill opacity="13107f"/>
                      <v:stroke joinstyle="miter"/>
                      <v:path arrowok="t" o:connecttype="custom" o:connectlocs="0,0;41,18;39,22;22,38;16,42" o:connectangles="0,0,0,0,0"/>
                    </v:shape>
                  </v:group>
                  <v:group id="Group 1787" o:spid="_x0000_s1267" style="position:absolute;left:46495;top:28148;width:12601;height:22521" coordorigin="46495,28148" coordsize="12601,2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kdOIccAAADdAAAADwAAAGRycy9kb3ducmV2LnhtbESPQWvCQBSE7wX/w/IE&#10;b3UTba1GVxFpxYMIVaH09sg+k2D2bchuk/jvXUHocZiZb5jFqjOlaKh2hWUF8TACQZxaXXCm4Hz6&#10;ep2CcB5ZY2mZFNzIwWrZe1lgom3L39QcfSYChF2CCnLvq0RKl+Zk0A1tRRy8i60N+iDrTOoa2wA3&#10;pRxF0UQaLDgs5FjRJqf0evwzCrYttutx/Nnsr5fN7ff0fvjZx6TUoN+t5yA8df4//GzvtILx2+wD&#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kdOIccAAADd&#10;AAAADwAAAAAAAAAAAAAAAACqAgAAZHJzL2Rvd25yZXYueG1sUEsFBgAAAAAEAAQA+gAAAJ4DAAAA&#10;AA==&#10;">
                    <v:shape id="Freeform: Shape 1788" o:spid="_x0000_s1268" style="position:absolute;left:46495;top:28148;width:12601;height:22521;visibility:visible;mso-wrap-style:square;v-text-anchor:middle" coordsize="1404144,2509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N0OMIA&#10;AADdAAAADwAAAGRycy9kb3ducmV2LnhtbERPz2vCMBS+D/Y/hDfYbabbRLQaSxkIngTrYHh7NM+0&#10;rnkpSap1f/1yEDx+fL9XxWg7cSEfWscK3icZCOLa6ZaNgu/D5m0OIkRkjZ1jUnCjAMX6+WmFuXZX&#10;3tOlikakEA45Kmhi7HMpQ92QxTBxPXHiTs5bjAl6I7XHawq3nfzIspm02HJqaLCnr4bq32qwCnYH&#10;05X9sfprzfBTjed6oL0npV5fxnIJItIYH+K7e6sVfE4XaW56k56AX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Q3Q4wgAAAN0AAAAPAAAAAAAAAAAAAAAAAJgCAABkcnMvZG93&#10;bnJldi54bWxQSwUGAAAAAAQABAD1AAAAhwMAAAAA&#10;" path="m744810,r590102,1502991c1379280,1595070,1404144,1698315,1404144,1807368v,387744,-314328,702072,-702072,702072c314328,2509440,,2195112,,1807368v,-42409,3760,-83940,10965,-124278l30124,1612163r-1945,-754l33653,1599100r8948,-33128c56382,1528337,73292,1492210,93016,1457907l744810,xe" fillcolor="#c13018" stroked="f" strokeweight="1pt">
                      <v:stroke joinstyle="miter"/>
                      <v:path arrowok="t" o:connecttype="custom" o:connectlocs="54,0;96,109;101,131;51,181;0,131;1,122;2,117;2,116;2,116;3,113;7,105;54,0" o:connectangles="0,0,0,0,0,0,0,0,0,0,0,0"/>
                    </v:shape>
                    <v:shape id="Freeform: Shape 1789" o:spid="_x0000_s1269" style="position:absolute;left:48265;top:39838;width:9060;height:9060;visibility:visible;mso-wrap-style:square;v-text-anchor:middle" coordsize="1121726,11217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u8gA&#10;AADdAAAADwAAAGRycy9kb3ducmV2LnhtbESPQWvCQBSE74L/YXlCL1I3ai0muooUWkrFQ9SDx2f2&#10;maTNvg3ZbYz/3i0UPA4z8w2zXHemEi01rrSsYDyKQBBnVpecKzge3p/nIJxH1lhZJgU3crBe9XtL&#10;TLS9ckrt3uciQNglqKDwvk6kdFlBBt3I1sTBu9jGoA+yyaVu8BrgppKTKHqVBksOCwXW9FZQ9rP/&#10;NQq+hpOdHH6Pt6fDcZae4+kl3Xy0Sj0Nus0ChKfOP8L/7U+tYPoSx/D3JjwBubo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8GH67yAAAAN0AAAAPAAAAAAAAAAAAAAAAAJgCAABk&#10;cnMvZG93bnJldi54bWxQSwUGAAAAAAQABAD1AAAAjQMAAAAA&#10;" path="m532312,711v218240,-11027,432152,106857,533310,315935c1200500,595416,1083852,930745,805081,1065623,526311,1200500,190982,1083852,56105,805082,-78773,526312,37875,190983,316645,56105,386338,22386,459565,4387,532312,711xe" stroked="f">
                      <v:fill color2="#d9d9d9" rotate="t" colors="0 white;.5 #f2f2f2;1 #d9d9d9" focus="100%" type="gradient">
                        <o:fill v:ext="view" type="gradientUnscaled"/>
                      </v:fill>
                      <v:shadow on="t" color="black" opacity="26213f" origin="-.5,-.5" offset=".74836mm,.74836mm"/>
                      <v:path arrowok="t" o:connecttype="custom" o:connectlocs="28,0;56,17;42,56;3,42;17,3;28,0" o:connectangles="0,0,0,0,0,0"/>
                    </v:shape>
                    <v:shape id="Freeform: Shape 1790" o:spid="_x0000_s1270" style="position:absolute;left:50907;top:28148;width:4285;height:5447;visibility:visible;mso-wrap-style:square;v-text-anchor:middle" coordsize="477520,6069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NYDsQA&#10;AADdAAAADwAAAGRycy9kb3ducmV2LnhtbERPTWvCQBC9F/wPyxS8lLpR0Up0DVIQPATaqBdvY3aa&#10;BLOzaXZj4r/vHgoeH+97kwymFndqXWVZwXQSgSDOra64UHA+7d9XIJxH1lhbJgUPcpBsRy8bjLXt&#10;OaP70RcihLCLUUHpfRNL6fKSDLqJbYgD92Nbgz7AtpC6xT6Em1rOomgpDVYcGkps6LOk/HbsjILU&#10;XD7cYpmubv21+ppm9u3y/dspNX4ddmsQngb/FP+7D1rBfBGF/eFNeAJy+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iTWA7EAAAA3QAAAA8AAAAAAAAAAAAAAAAAmAIAAGRycy9k&#10;b3ducmV2LnhtbFBLBQYAAAAABAAEAPUAAACJAwAAAAA=&#10;" path="m253205,l477520,571329r-59149,18361c362941,601033,305548,606989,246764,606989v-58784,,-116176,-5956,-171607,-17299l,566360,253205,xe" fillcolor="black" stroked="f" strokeweight="1pt">
                      <v:fill opacity="13107f"/>
                      <v:stroke joinstyle="miter"/>
                      <v:path arrowok="t" o:connecttype="custom" o:connectlocs="18,0;35,41;30,43;18,44;5,43;0,41" o:connectangles="0,0,0,0,0,0"/>
                    </v:shape>
                  </v:group>
                  <v:group id="Group 1791" o:spid="_x0000_s1271" style="position:absolute;left:33516;top:27542;width:18041;height:17498" coordorigin="33516,27542" coordsize="18041,174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J6dTFAAAA3QAA&#10;AA8AAAAAAAAAAAAAAAAAqgIAAGRycy9kb3ducmV2LnhtbFBLBQYAAAAABAAEAPoAAACcAwAAAAA=&#10;">
                    <v:shape id="Freeform: Shape 7296" o:spid="_x0000_s1272" style="position:absolute;left:33516;top:27542;width:18041;height:17498;visibility:visible;mso-wrap-style:square;v-text-anchor:middle" coordsize="2010295,19498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vDF8cA&#10;AADdAAAADwAAAGRycy9kb3ducmV2LnhtbESPS2sCQRCE70L+w9ABLxJnNUbCxlGCIBo8ZZOLt3an&#10;9xF3etad2Uf+fUYQciyq6itqtRlMJTpqXGlZwWwagSBOrS45V/D9tXt6BeE8ssbKMin4JQeb9cNo&#10;hbG2PX9Sl/hcBAi7GBUU3texlC4tyKCb2po4eJltDPogm1zqBvsAN5WcR9FSGiw5LBRY07ag9JK0&#10;RsG+vbYD/5xPS95nXfZxOi8ml6NS48fh/Q2Ep8H/h+/tg1bw/BLN4fYmPAG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MLwxfHAAAA3QAAAA8AAAAAAAAAAAAAAAAAmAIAAGRy&#10;cy9kb3ducmV2LnhtbFBLBQYAAAAABAAEAPUAAACMAwAAAAA=&#10;" path="m2010295,l1364785,1480040v-33737,96483,-89161,187070,-166273,264182c924335,2018398,479808,2018398,205632,1744222v-274177,-274176,-274177,-718703,,-992880c239904,717070,276837,687082,315767,661378r49511,-26054l364122,632703r22760,-8748l437881,597118,2010295,xe" fillcolor="#4cc1ef" stroked="f" strokeweight="1pt">
                      <v:stroke joinstyle="miter"/>
                      <v:path arrowok="t" o:connecttype="custom" o:connectlocs="145,0;99,107;87,126;15,126;15,54;23,48;26,46;26,46;28,45;32,43;145,0" o:connectangles="0,0,0,0,0,0,0,0,0,0,0"/>
                    </v:shape>
                    <v:shape id="Freeform: Shape 7297" o:spid="_x0000_s1273" style="position:absolute;left:35286;top:34210;width:9060;height:9060;visibility:visible;mso-wrap-style:square;v-text-anchor:middle" coordsize="1121726,11217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vTS8cA&#10;AADdAAAADwAAAGRycy9kb3ducmV2LnhtbESPQWvCQBSE7wX/w/IEL1I3Giw1dRURLGLxEPXQ4zP7&#10;TFKzb0N2G+O/7woFj8PMfMPMl52pREuNKy0rGI8iEMSZ1SXnCk7Hzes7COeRNVaWScGdHCwXvZc5&#10;JtreOKX24HMRIOwSVFB4XydSuqwgg25ka+LgXWxj0AfZ5FI3eAtwU8lJFL1JgyWHhQJrWheUXQ+/&#10;RsFuONnL4c/46/t4mqbnWXxJV5+tUoN+t/oA4anzz/B/e6sVxNMohseb8ATk4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Mb00vHAAAA3QAAAA8AAAAAAAAAAAAAAAAAmAIAAGRy&#10;cy9kb3ducmV2LnhtbFBLBQYAAAAABAAEAPUAAACMAwAAAAA=&#10;" path="m532312,711v218240,-11027,432152,106857,533310,315935c1200500,595416,1083852,930745,805081,1065623,526311,1200500,190982,1083852,56105,805082,-78773,526312,37875,190983,316645,56105,386338,22386,459565,4387,532312,711xe" stroked="f">
                      <v:fill color2="#d9d9d9" rotate="t" colors="0 white;.5 #f2f2f2;1 #d9d9d9" focus="100%" type="gradient">
                        <o:fill v:ext="view" type="gradientUnscaled"/>
                      </v:fill>
                      <v:shadow on="t" color="black" opacity="26213f" origin="-.5,-.5" offset=".74836mm,.74836mm"/>
                      <v:path arrowok="t" o:connecttype="custom" o:connectlocs="28,0;56,17;42,56;3,42;17,3;28,0" o:connectangles="0,0,0,0,0,0"/>
                    </v:shape>
                    <v:shape id="Freeform: Shape 7298" o:spid="_x0000_s1274" style="position:absolute;left:46392;top:27542;width:5165;height:5028;visibility:visible;mso-wrap-style:square;v-text-anchor:middle" coordsize="575509,5602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5ZJ8gA&#10;AADdAAAADwAAAGRycy9kb3ducmV2LnhtbESPW2vCQBSE3wv9D8sR+lY3plU0uootFKr44gUvb8fs&#10;MQnNnk2zq6b/visIPg4z8w0zmjSmFBeqXWFZQacdgSBOrS44U7BZf732QTiPrLG0TAr+yMFk/Pw0&#10;wkTbKy/psvKZCBB2CSrIva8SKV2ak0HXthVx8E62NuiDrDOpa7wGuCllHEU9abDgsJBjRZ85pT+r&#10;s1HQO86Pu3jR7OL9tvsxZTezg9+DUi+tZjoE4anxj/C9/a0VvHWjd7i9CU9Ajv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WLlknyAAAAN0AAAAPAAAAAAAAAAAAAAAAAJgCAABk&#10;cnMvZG93bnJldi54bWxQSwUGAAAAAAQABAD1AAAAjQMAAAAA&#10;" path="m575509,l331140,560296,273744,529143c183144,467935,104957,389748,43748,299147l,218547,575509,xe" fillcolor="black" stroked="f" strokeweight="1pt">
                      <v:fill opacity="13107f"/>
                      <v:stroke joinstyle="miter"/>
                      <v:path arrowok="t" o:connecttype="custom" o:connectlocs="42,0;24,40;20,38;3,22;0,16" o:connectangles="0,0,0,0,0"/>
                    </v:shape>
                  </v:group>
                  <v:group id="Group 7299" o:spid="_x0000_s1275" style="position:absolute;left:28458;top:19361;width:22521;height:12601" coordorigin="28458,19361" coordsize="22520,126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zLv18UAAADdAAAADwAAAGRycy9kb3ducmV2LnhtbESPQYvCMBSE7wv+h/AE&#10;b2tapYtUo4ioeJCFVUG8PZpnW2xeShPb+u/NwsIeh5n5hlmselOJlhpXWlYQjyMQxJnVJecKLufd&#10;5wyE88gaK8uk4EUOVsvBxwJTbTv+ofbkcxEg7FJUUHhfp1K6rCCDbmxr4uDdbWPQB9nkUjfYBbip&#10;5CSKvqTBksNCgTVtCsoep6dRsO+wW0/jbXt83Dev2zn5vh5jUmo07NdzEJ56/x/+ax+0gmkSJf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My79fFAAAA3QAA&#10;AA8AAAAAAAAAAAAAAAAAqgIAAGRycy9kb3ducmV2LnhtbFBLBQYAAAAABAAEAPoAAACcAwAAAAA=&#10;">
                    <v:shape id="Freeform: Shape 7300" o:spid="_x0000_s1276" style="position:absolute;left:28458;top:19361;width:22521;height:12601;visibility:visible;mso-wrap-style:square;v-text-anchor:middle" coordsize="2509440,1404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nly8YA&#10;AADdAAAADwAAAGRycy9kb3ducmV2LnhtbESPT2vCQBTE74V+h+UVepG6MaYqqaukQqDSU229P7LP&#10;JDT7NmTX/Pn2XUHocZiZ3zDb/Wga0VPnassKFvMIBHFhdc2lgp/v/GUDwnlkjY1lUjCRg/3u8WGL&#10;qbYDf1F/8qUIEHYpKqi8b1MpXVGRQTe3LXHwLrYz6IPsSqk7HALcNDKOopU0WHNYqLClQ0XF7+lq&#10;FIxSTtnn8f0YJ3QeZnmerLOZVer5aczeQHga/X/43v7QCpav0Qpub8ITkL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cnly8YAAADdAAAADwAAAAAAAAAAAAAAAACYAgAAZHJz&#10;L2Rvd25yZXYueG1sUEsFBgAAAAAEAAQA9QAAAIsDAAAAAA==&#10;" path="m702072,v36351,,72057,2763,106919,8089l897877,28575v51,-132,103,-265,154,-397l900045,29074r10802,2490c943823,41820,975756,54442,1006449,69232l2509440,744810,1051533,1311128v-102909,59174,-222233,93016,-349461,93016c314328,1404144,,1089816,,702072,,314328,314328,,702072,xe" fillcolor="#9e9e9e" stroked="f" strokeweight="1pt">
                      <v:stroke joinstyle="miter"/>
                      <v:path arrowok="t" o:connecttype="custom" o:connectlocs="51,0;58,1;65,2;65,2;65,2;66,2;73,5;181,54;76,95;51,101;0,51;51,0" o:connectangles="0,0,0,0,0,0,0,0,0,0,0,0"/>
                    </v:shape>
                    <v:shape id="Freeform: Shape 7301" o:spid="_x0000_s1277" style="position:absolute;left:30229;top:21132;width:9060;height:9060;visibility:visible;mso-wrap-style:square;v-text-anchor:middle" coordsize="1121726,11217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DVSMgA&#10;AADdAAAADwAAAGRycy9kb3ducmV2LnhtbESPQWvCQBSE74L/YXmFXkQ3KlZNXUWElqL0EPXg8Zl9&#10;JtHs25DdxvTfdwuCx2FmvmEWq9aUoqHaFZYVDAcRCOLU6oIzBcfDR38GwnlkjaVlUvBLDlbLbmeB&#10;sbZ3TqjZ+0wECLsYFeTeV7GULs3JoBvYijh4F1sb9EHWmdQ13gPclHIURW/SYMFhIceKNjmlt/2P&#10;UbDtjb5l7zrcnQ7HSXKejy/J+rNR6vWlXb+D8NT6Z/jR/tIKxpNoCv9vwhOQy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8INVIyAAAAN0AAAAPAAAAAAAAAAAAAAAAAJgCAABk&#10;cnMvZG93bnJldi54bWxQSwUGAAAAAAQABAD1AAAAjQMAAAAA&#10;" path="m532312,711v218240,-11027,432152,106857,533310,315935c1200500,595416,1083852,930745,805081,1065623,526311,1200500,190982,1083852,56105,805082,-78773,526312,37875,190983,316645,56105,386338,22386,459565,4387,532312,711xe" stroked="f">
                      <v:fill color2="#d9d9d9" rotate="t" colors="0 white;.5 #f2f2f2;1 #d9d9d9" focus="100%" type="gradient">
                        <o:fill v:ext="view" type="gradientUnscaled"/>
                      </v:fill>
                      <v:shadow on="t" color="black" opacity="26213f" origin="-.5,-.5" offset=".74836mm,.74836mm"/>
                      <v:path arrowok="t" o:connecttype="custom" o:connectlocs="28,0;56,17;42,56;3,42;17,3;28,0" o:connectangles="0,0,0,0,0,0"/>
                    </v:shape>
                    <v:shape id="Freeform: Shape 7302" o:spid="_x0000_s1278" style="position:absolute;left:45479;top:23738;width:5500;height:4316;visibility:visible;mso-wrap-style:square;v-text-anchor:middle" coordsize="612795,4809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hyVcIA&#10;AADdAAAADwAAAGRycy9kb3ducmV2LnhtbERPz2vCMBS+D/Y/hCfspqnbHFtnKrIhiCenzvOjeba1&#10;yUtJYq3//XIQdvz4fs8XgzWiJx8axwqmkwwEcel0w5WCw341fgcRIrJG45gU3CjAonh8mGOu3ZV/&#10;qN/FSqQQDjkqqGPscilDWZPFMHEdceJOzluMCfpKao/XFG6NfM6yN2mx4dRQY0dfNZXt7mIVfCw3&#10;tsX+3H9vX39vlT+ujmZjlHoaDctPEJGG+C++u9dawcssS3PTm/QEZP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SHJVwgAAAN0AAAAPAAAAAAAAAAAAAAAAAJgCAABkcnMvZG93&#10;bnJldi54bWxQSwUGAAAAAAQABAD1AAAAhwMAAAAA&#10;" path="m40686,l612795,257157,36669,480951,17300,418552c5957,363122,,305729,,246945,,188161,5957,130769,17300,75338l40686,xe" fillcolor="black" stroked="f" strokeweight="1pt">
                      <v:fill opacity="13107f"/>
                      <v:stroke joinstyle="miter"/>
                      <v:path arrowok="t" o:connecttype="custom" o:connectlocs="3,0;44,19;3,35;1,30;0,18;1,5" o:connectangles="0,0,0,0,0,0"/>
                    </v:shape>
                  </v:group>
                  <v:group id="Group 7303" o:spid="_x0000_s1279" style="position:absolute;left:33906;top:6470;width:17498;height:18042" coordorigin="33906,6470" coordsize="17498,180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l0scAAADdAAAADwAAAGRycy9kb3ducmV2LnhtbESPQWvCQBSE7wX/w/IK&#10;3ppNlJSaZhWRKh5CoSqU3h7ZZxLMvg3ZbRL/fbdQ6HGYmW+YfDOZVgzUu8aygiSKQRCXVjdcKbic&#10;908vIJxH1thaJgV3crBZzx5yzLQd+YOGk69EgLDLUEHtfZdJ6cqaDLrIdsTBu9reoA+yr6TucQxw&#10;08pFHD9Lgw2HhRo72tVU3k7fRsFhxHG7TN6G4nbd3b/O6ftnkZBS88dp+wrC0+T/w3/to1awTOMV&#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n/l0scAAADd&#10;AAAADwAAAAAAAAAAAAAAAACqAgAAZHJzL2Rvd25yZXYueG1sUEsFBgAAAAAEAAQA+gAAAJ4DAAAA&#10;AA==&#10;">
                    <v:shape id="Freeform: Shape 7304" o:spid="_x0000_s1280" style="position:absolute;left:33906;top:6470;width:17498;height:18042;visibility:visible;mso-wrap-style:square;v-text-anchor:middle" coordsize="1949855,20102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MN98EA&#10;AADdAAAADwAAAGRycy9kb3ducmV2LnhtbERPzWrCQBC+C77DMkJvukmLVqKrSKFQUJSqDzBkxySY&#10;nQ27W0379J2D4PHj+1+ue9eqG4XYeDaQTzJQxKW3DVcGzqfP8RxUTMgWW89k4JcirFfDwRIL6+/8&#10;TbdjqpSEcCzQQJ1SV2gdy5ocxonviIW7+OAwCQyVtgHvEu5a/ZplM+2wYWmosaOPmsrr8ccZCPn+&#10;sA1JPIdyP/vbTd93525rzMuo3yxAJerTU/xwf1kDb9Nc9ssbeQJ69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HDDffBAAAA3QAAAA8AAAAAAAAAAAAAAAAAmAIAAGRycy9kb3du&#10;cmV2LnhtbFBLBQYAAAAABAAEAPUAAACGAwAAAAA=&#10;" path="m702072,v179676,,359352,68544,496440,205633c1232784,239905,1262772,276838,1288476,315768r26055,49511l1317152,364123r8749,22763l1352737,437882r597118,1572414l437882,1352737c353367,1318465,274176,1267056,205632,1198512v-274176,-274176,-274176,-718703,,-992879c342720,68544,522396,,702072,xe" fillcolor="#eb1e42" stroked="f" strokeweight="1pt">
                      <v:stroke joinstyle="miter"/>
                      <v:path arrowok="t" o:connecttype="custom" o:connectlocs="51,0;87,15;93,23;95,26;95,26;96,28;98,32;141,145;32,98;15,87;15,15;51,0" o:connectangles="0,0,0,0,0,0,0,0,0,0,0,0"/>
                    </v:shape>
                    <v:shape id="Freeform: Shape 7305" o:spid="_x0000_s1281" style="position:absolute;left:35676;top:8241;width:9060;height:9060;visibility:visible;mso-wrap-style:square;v-text-anchor:middle" coordsize="1121726,11217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x+esgA&#10;AADdAAAADwAAAGRycy9kb3ducmV2LnhtbESPT2vCQBTE7wW/w/KEXqRuoigas4oILaWlh6iHHp/Z&#10;lz+afRuy25h++26h0OMwM79h0t1gGtFT52rLCuJpBII4t7rmUsH59Py0AuE8ssbGMin4Jge77egh&#10;xUTbO2fUH30pAoRdggoq79tESpdXZNBNbUscvMJ2Bn2QXSl1h/cAN42cRdFSGqw5LFTY0qGi/Hb8&#10;MgreJrMPObnG75+n8yK7rOdFtn/plXocD/sNCE+D/w//tV+1gvkijuH3TXgCcvs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ZXH56yAAAAN0AAAAPAAAAAAAAAAAAAAAAAJgCAABk&#10;cnMvZG93bnJldi54bWxQSwUGAAAAAAQABAD1AAAAjQMAAAAA&#10;" path="m532312,711v218240,-11027,432152,106857,533310,315935c1200500,595416,1083852,930745,805081,1065623,526311,1200500,190982,1083852,56105,805082,-78773,526312,37875,190983,316645,56105,386338,22386,459565,4387,532312,711xe" stroked="f">
                      <v:fill color2="#d9d9d9" rotate="t" colors="0 white;.5 #f2f2f2;1 #d9d9d9" focus="100%" type="gradient">
                        <o:fill v:ext="view" type="gradientUnscaled"/>
                      </v:fill>
                      <v:shadow on="t" color="black" opacity="26213f" origin="-.5,-.5" offset=".74836mm,.74836mm"/>
                      <v:path arrowok="t" o:connecttype="custom" o:connectlocs="28,0;56,17;42,56;3,42;17,3;28,0" o:connectangles="0,0,0,0,0,0"/>
                    </v:shape>
                    <v:shape id="Freeform: Shape 7306" o:spid="_x0000_s1282" style="position:absolute;left:46424;top:19303;width:4980;height:5209;visibility:visible;mso-wrap-style:square;v-text-anchor:middle" coordsize="554961,5803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iaGccA&#10;AADdAAAADwAAAGRycy9kb3ducmV2LnhtbESPQWsCMRSE74X+h/AEL1KzKi3L1ihtQVrqxVoRentu&#10;npvF5GXZxHX7701B6HGYmW+Y+bJ3VnTUhtqzgsk4A0Fcel1zpWD3vXrIQYSIrNF6JgW/FGC5uL+b&#10;Y6H9hb+o28ZKJAiHAhWYGJtCylAachjGviFO3tG3DmOSbSV1i5cEd1ZOs+xJOqw5LRhs6M1Qedqe&#10;nYJ3mx/t5w+/zrpqdN7npwOZzVqp4aB/eQYRqY//4Vv7QyuYPU6m8PcmPQG5u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comhnHAAAA3QAAAA8AAAAAAAAAAAAAAAAAmAIAAGRy&#10;cy9kb3ducmV2LnhtbFBLBQYAAAAABAAEAPUAAACMAwAAAAA=&#10;" path="m334582,l554961,580333,,338980,40178,264956c101387,174356,179574,96169,270174,34960l334582,xe" fillcolor="black" stroked="f" strokeweight="1pt">
                      <v:fill opacity="13107f"/>
                      <v:stroke joinstyle="miter"/>
                      <v:path arrowok="t" o:connecttype="custom" o:connectlocs="24,0;40,42;0,25;3,19;20,3" o:connectangles="0,0,0,0,0"/>
                    </v:shape>
                  </v:group>
                  <v:shape id="TextBox 121" o:spid="_x0000_s1283" type="#_x0000_t202" style="position:absolute;left:81455;top:20601;width:24835;height:7006;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Jo3cYA&#10;AADdAAAADwAAAGRycy9kb3ducmV2LnhtbESPQWvCQBSE74L/YXmCt7rRECupq5SCoCiIaS+9vWZf&#10;k9Ds25hdY/z3rlDwOMzMN8xy3ZtadNS6yrKC6SQCQZxbXXGh4Otz87IA4TyyxtoyKbiRg/VqOFhi&#10;qu2VT9RlvhABwi5FBaX3TSqly0sy6Ca2IQ7er20N+iDbQuoWrwFuajmLork0WHFYKLGhj5Lyv+xi&#10;FNRJfHQ7qhab79fzDx7ibp9kR6XGo/79DYSn3j/D/+2tVhAn0xgeb8IT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MJo3cYAAADdAAAADwAAAAAAAAAAAAAAAACYAgAAZHJz&#10;L2Rvd25yZXYueG1sUEsFBgAAAAAEAAQA9QAAAIsDAAAAAA==&#10;" filled="f" stroked="f">
                    <v:textbox style="mso-fit-shape-to-text:t" inset="0,,0">
                      <w:txbxContent>
                        <w:p w:rsidR="00FC7E58" w:rsidRDefault="00FC7E58" w:rsidP="000D0CA1">
                          <w:pPr>
                            <w:bidi w:val="0"/>
                            <w:rPr>
                              <w:rFonts w:ascii="Adobe Arabic" w:hAnsi="Adobe Arabic" w:cs="Adobe Arabic"/>
                              <w:b/>
                              <w:bCs/>
                              <w:noProof/>
                              <w:color w:val="538135" w:themeColor="accent6" w:themeShade="BF"/>
                              <w:kern w:val="24"/>
                              <w:sz w:val="36"/>
                              <w:szCs w:val="36"/>
                              <w:lang w:bidi="ar-SY"/>
                            </w:rPr>
                          </w:pPr>
                          <w:r>
                            <w:rPr>
                              <w:rFonts w:ascii="Adobe Arabic" w:hAnsi="Adobe Arabic" w:cs="Adobe Arabic" w:hint="cs"/>
                              <w:b/>
                              <w:bCs/>
                              <w:noProof/>
                              <w:color w:val="538135" w:themeColor="accent6" w:themeShade="BF"/>
                              <w:kern w:val="24"/>
                              <w:sz w:val="36"/>
                              <w:szCs w:val="36"/>
                              <w:rtl/>
                              <w:lang w:bidi="ar-SY"/>
                            </w:rPr>
                            <w:t>النظرية السلوكية</w:t>
                          </w:r>
                        </w:p>
                      </w:txbxContent>
                    </v:textbox>
                  </v:shape>
                  <v:shape id="TextBox 119" o:spid="_x0000_s1284" type="#_x0000_t202" style="position:absolute;left:81451;top:46455;width:24835;height:12316;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vwqccA&#10;AADdAAAADwAAAGRycy9kb3ducmV2LnhtbESPQWvCQBSE7wX/w/KE3szGxliJriIFoVJBjL309pp9&#10;JsHs2zS7jem/7xaEHoeZ+YZZbQbTiJ46V1tWMI1iEMSF1TWXCt7Pu8kChPPIGhvLpOCHHGzWo4cV&#10;Ztre+ER97ksRIOwyVFB532ZSuqIigy6yLXHwLrYz6IPsSqk7vAW4aeRTHM+lwZrDQoUtvVRUXPNv&#10;o6BJk6PbU73YfTx/feIh6d/S/KjU43jYLkF4Gvx/+N5+1QqSdDqDvzfhCc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Mr8KnHAAAA3QAAAA8AAAAAAAAAAAAAAAAAmAIAAGRy&#10;cy9kb3ducmV2LnhtbFBLBQYAAAAABAAEAPUAAACMAwAAAAA=&#10;" filled="f" stroked="f">
                    <v:textbox style="mso-fit-shape-to-text:t" inset="0,,0">
                      <w:txbxContent>
                        <w:p w:rsidR="00FC7E58" w:rsidRDefault="00FC7E58" w:rsidP="000D0CA1">
                          <w:pPr>
                            <w:bidi w:val="0"/>
                            <w:jc w:val="center"/>
                            <w:rPr>
                              <w:rFonts w:ascii="Adobe Arabic" w:hAnsi="Adobe Arabic" w:cs="Adobe Arabic"/>
                              <w:b/>
                              <w:bCs/>
                              <w:noProof/>
                              <w:color w:val="C00000"/>
                              <w:kern w:val="24"/>
                              <w:sz w:val="36"/>
                              <w:szCs w:val="36"/>
                              <w:lang w:bidi="ar-SY"/>
                            </w:rPr>
                          </w:pPr>
                          <w:r>
                            <w:rPr>
                              <w:rFonts w:ascii="Adobe Arabic" w:hAnsi="Adobe Arabic" w:cs="Adobe Arabic" w:hint="cs"/>
                              <w:b/>
                              <w:bCs/>
                              <w:noProof/>
                              <w:color w:val="C00000"/>
                              <w:kern w:val="24"/>
                              <w:sz w:val="36"/>
                              <w:szCs w:val="36"/>
                              <w:rtl/>
                              <w:lang w:bidi="ar-SY"/>
                            </w:rPr>
                            <w:t>نظرية الرجل العظيم أو السمات</w:t>
                          </w:r>
                        </w:p>
                      </w:txbxContent>
                    </v:textbox>
                  </v:shape>
                  <v:shape id="TextBox 117" o:spid="_x0000_s1285" type="#_x0000_t202" style="position:absolute;left:81453;top:7671;width:24835;height:7006;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dVMsYA&#10;AADdAAAADwAAAGRycy9kb3ducmV2LnhtbESPQWvCQBSE74L/YXmCt7rRECupq5SCoCiIaS+9vWZf&#10;k9Ds25hdY/z3rlDwOMzMN8xy3ZtadNS6yrKC6SQCQZxbXXGh4Otz87IA4TyyxtoyKbiRg/VqOFhi&#10;qu2VT9RlvhABwi5FBaX3TSqly0sy6Ca2IQ7er20N+iDbQuoWrwFuajmLork0WHFYKLGhj5Lyv+xi&#10;FNRJfHQ7qhab79fzDx7ibp9kR6XGo/79DYSn3j/D/+2tVhAn0wQeb8IT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GdVMsYAAADdAAAADwAAAAAAAAAAAAAAAACYAgAAZHJz&#10;L2Rvd25yZXYueG1sUEsFBgAAAAAEAAQA9QAAAIsDAAAAAA==&#10;" filled="f" stroked="f">
                    <v:textbox style="mso-fit-shape-to-text:t" inset="0,,0">
                      <w:txbxContent>
                        <w:p w:rsidR="00FC7E58" w:rsidRDefault="00FC7E58" w:rsidP="000D0CA1">
                          <w:pPr>
                            <w:jc w:val="right"/>
                            <w:rPr>
                              <w:rFonts w:ascii="Adobe Arabic" w:hAnsi="Adobe Arabic" w:cs="Adobe Arabic"/>
                              <w:b/>
                              <w:bCs/>
                              <w:noProof/>
                              <w:color w:val="C45911" w:themeColor="accent2" w:themeShade="BF"/>
                              <w:kern w:val="24"/>
                              <w:sz w:val="36"/>
                              <w:szCs w:val="36"/>
                            </w:rPr>
                          </w:pPr>
                          <w:r>
                            <w:rPr>
                              <w:rFonts w:ascii="Adobe Arabic" w:hAnsi="Adobe Arabic" w:cs="Adobe Arabic" w:hint="cs"/>
                              <w:b/>
                              <w:bCs/>
                              <w:noProof/>
                              <w:color w:val="C45911" w:themeColor="accent2" w:themeShade="BF"/>
                              <w:kern w:val="24"/>
                              <w:sz w:val="36"/>
                              <w:szCs w:val="36"/>
                              <w:rtl/>
                            </w:rPr>
                            <w:t>نظرية القيادة الإدارية</w:t>
                          </w:r>
                        </w:p>
                      </w:txbxContent>
                    </v:textbox>
                  </v:shape>
                  <v:shape id="TextBox 115" o:spid="_x0000_s1286" type="#_x0000_t202" style="position:absolute;left:81451;top:33525;width:24835;height:12316;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q7jsMA&#10;AADcAAAADwAAAGRycy9kb3ducmV2LnhtbERPTWvCQBC9F/wPywi9NRsbrBLdBBGEFgti7KW3MTsm&#10;wexsmt3G+O+7hUJv83ifs85H04qBetdYVjCLYhDEpdUNVwo+TrunJQjnkTW2lknBnRzk2eRhjam2&#10;Nz7SUPhKhBB2KSqove9SKV1Zk0EX2Y44cBfbG/QB9pXUPd5CuGnlcxy/SIMNh4YaO9rWVF6Lb6Og&#10;nScH90bNcve5+DrjezLs58VBqcfpuFmB8DT6f/Gf+1WH+ckMfp8JF8js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Mq7jsMAAADcAAAADwAAAAAAAAAAAAAAAACYAgAAZHJzL2Rv&#10;d25yZXYueG1sUEsFBgAAAAAEAAQA9QAAAIgDAAAAAA==&#10;" filled="f" stroked="f">
                    <v:textbox style="mso-fit-shape-to-text:t" inset="0,,0">
                      <w:txbxContent>
                        <w:p w:rsidR="00FC7E58" w:rsidRDefault="00FC7E58" w:rsidP="000D0CA1">
                          <w:pPr>
                            <w:bidi w:val="0"/>
                            <w:jc w:val="center"/>
                            <w:rPr>
                              <w:rFonts w:ascii="Adobe Arabic" w:hAnsi="Adobe Arabic" w:cs="Adobe Arabic"/>
                              <w:b/>
                              <w:bCs/>
                              <w:noProof/>
                              <w:color w:val="4472C4" w:themeColor="accent1"/>
                              <w:kern w:val="24"/>
                              <w:sz w:val="36"/>
                              <w:szCs w:val="36"/>
                              <w:lang w:bidi="ar-SY"/>
                            </w:rPr>
                          </w:pPr>
                          <w:r>
                            <w:rPr>
                              <w:rFonts w:ascii="Adobe Arabic" w:hAnsi="Adobe Arabic" w:cs="Adobe Arabic" w:hint="cs"/>
                              <w:b/>
                              <w:bCs/>
                              <w:noProof/>
                              <w:color w:val="4472C4" w:themeColor="accent1"/>
                              <w:kern w:val="24"/>
                              <w:sz w:val="36"/>
                              <w:szCs w:val="36"/>
                              <w:rtl/>
                              <w:lang w:bidi="ar-SY"/>
                            </w:rPr>
                            <w:t>نظرية القيادة الطارئة أو الموقف</w:t>
                          </w:r>
                        </w:p>
                      </w:txbxContent>
                    </v:textbox>
                  </v:shape>
                  <v:group id="Graphic 143" o:spid="_x0000_s1287" alt="Database" style="position:absolute;left:64209;top:37043;width:3283;height:4455" coordorigin="64209,37043" coordsize="3282,44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o2aw3CAAAA3AAAAA8A&#10;AAAAAAAAAAAAAAAAqgIAAGRycy9kb3ducmV2LnhtbFBLBQYAAAAABAAEAPoAAACZAwAAAAA=&#10;">
                    <v:shape id="Freeform: Shape 7312" o:spid="_x0000_s1288" style="position:absolute;left:64209;top:37043;width:3283;height:938;visibility:visible;mso-wrap-style:square;v-text-anchor:middle" coordsize="328291,937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QJ0cEA&#10;AADcAAAADwAAAGRycy9kb3ducmV2LnhtbERP0WoCMRB8L/gPYYW+1ZwVSrmaE1EEwSe19Hm97F0O&#10;L5szSb30702h0KfZZXZmdparZHtxJx86xwrmswIEce10x62Cz/Pu5R1EiMgae8ek4IcCrKrJ0xJL&#10;7UY+0v0UW5FNOJSowMQ4lFKG2pDFMHMDceYa5y3GvPpWao9jNre9fC2KN2mx45xgcKCNofp6+rYK&#10;tuHQXHqZfIbz+LW9JTNejFLP07T+ABEpxf/jP/Ve5/cXC/gtkyeQ1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ckCdHBAAAA3AAAAA8AAAAAAAAAAAAAAAAAmAIAAGRycy9kb3du&#10;cmV2LnhtbFBLBQYAAAAABAAEAPUAAACGAwAAAAA=&#10;" path="m328291,46899v,25901,-73490,46899,-164145,46899c73490,93798,,72800,,46899,,20997,73490,,164146,v90655,,164145,20997,164145,46899xe" fillcolor="#262626" stroked="f" strokeweight=".16261mm">
                      <v:stroke joinstyle="miter"/>
                      <v:path arrowok="t" o:connecttype="custom" o:connectlocs="33,5;16,9;0,5;16,0;33,5" o:connectangles="0,0,0,0,0"/>
                    </v:shape>
                    <v:shape id="Freeform: Shape 7313" o:spid="_x0000_s1289" style="position:absolute;left:64209;top:37746;width:3283;height:1407;visibility:visible;mso-wrap-style:square;v-text-anchor:middle" coordsize="328291,1406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gIkMIA&#10;AADcAAAADwAAAGRycy9kb3ducmV2LnhtbERPzWrCQBC+F3yHZQRvdWOrpaauIilCLiJVH2CanSbB&#10;7Gzc3cbo07tCobf5+H5nsepNIzpyvrasYDJOQBAXVtdcKjgeNs/vIHxA1thYJgVX8rBaDp4WmGp7&#10;4S/q9qEUMYR9igqqENpUSl9UZNCPbUscuR/rDIYIXSm1w0sMN418SZI3abDm2FBhS1lFxWn/axT4&#10;jDi75fn8c/69Pfdb191mZqfUaNivP0AE6sO/+M+d6zj/dQqPZ+IFcn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KAiQwgAAANwAAAAPAAAAAAAAAAAAAAAAAJgCAABkcnMvZG93&#10;bnJldi54bWxQSwUGAAAAAAQABAD1AAAAhwMAAAAA&#10;" path="m281393,93798v-7035,,-11725,-4690,-11725,-11725c269668,75038,274358,70348,281393,70348v7034,,11724,4690,11724,11725c293117,89108,288427,93798,281393,93798xm164146,46899c73866,46899,,25794,,l,93798v,25794,73866,46898,164146,46898c254426,140696,328291,119592,328291,93798l328291,v,25794,-73865,46899,-164145,46899xe" fillcolor="#262626" stroked="f" strokeweight=".16261mm">
                      <v:stroke joinstyle="miter"/>
                      <v:path arrowok="t" o:connecttype="custom" o:connectlocs="28,9;27,8;28,7;29,8;28,9;16,5;0,0;0,9;16,14;33,9;33,0;16,5" o:connectangles="0,0,0,0,0,0,0,0,0,0,0,0"/>
                    </v:shape>
                    <v:shape id="Freeform: Shape 7314" o:spid="_x0000_s1290" style="position:absolute;left:64209;top:38919;width:3283;height:1407;visibility:visible;mso-wrap-style:square;v-text-anchor:middle" coordsize="328291,1406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StC8IA&#10;AADcAAAADwAAAGRycy9kb3ducmV2LnhtbERPzWrCQBC+C77DMkJvurFF0TQbkUghFylaH2CanSah&#10;2dl0d42pT98tFHqbj+93st1oOjGQ861lBctFAoK4srrlWsHl7WW+AeEDssbOMin4Jg+7fDrJMNX2&#10;xicazqEWMYR9igqaEPpUSl81ZNAvbE8cuQ/rDIYIXS21w1sMN518TJK1NNhybGiwp6Kh6vN8NQp8&#10;QVzcy3J72L4fv8ajG+4r86rUw2zcP4MINIZ/8Z+71HH+0wp+n4kXyP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ZK0LwgAAANwAAAAPAAAAAAAAAAAAAAAAAJgCAABkcnMvZG93&#10;bnJldi54bWxQSwUGAAAAAAQABAD1AAAAhwMAAAAA&#10;" path="m281393,93798v-7035,,-11725,-4690,-11725,-11725c269668,75038,274358,70348,281393,70348v7034,,11724,4690,11724,11725c293117,89108,288427,93798,281393,93798xm164146,46899c73866,46899,,25794,,l,93798v,25794,73866,46898,164146,46898c254426,140696,328291,119592,328291,93798l328291,v,25794,-73865,46899,-164145,46899xe" fillcolor="#262626" stroked="f" strokeweight=".16261mm">
                      <v:stroke joinstyle="miter"/>
                      <v:path arrowok="t" o:connecttype="custom" o:connectlocs="28,9;27,8;28,7;29,8;28,9;16,5;0,0;0,9;16,14;33,9;33,0;16,5" o:connectangles="0,0,0,0,0,0,0,0,0,0,0,0"/>
                    </v:shape>
                    <v:shape id="Freeform: Shape 7315" o:spid="_x0000_s1291" style="position:absolute;left:64209;top:40091;width:3283;height:1407;visibility:visible;mso-wrap-style:square;v-text-anchor:middle" coordsize="328291,1406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fMIA&#10;AADcAAAADwAAAGRycy9kb3ducmV2LnhtbERPzWrCQBC+F3yHZYTe6kZLRdNsRFIKuYhofYBpdpqE&#10;Zmfj7jamPn1XEHqbj+93ss1oOjGQ861lBfNZAoK4srrlWsHp4/1pBcIHZI2dZVLwSx42+eQhw1Tb&#10;Cx9oOIZaxBD2KSpoQuhTKX3VkEE/sz1x5L6sMxgidLXUDi8x3HRykSRLabDl2NBgT0VD1ffxxyjw&#10;BXFxLcv12/pzdx53bri+mL1Sj9Nx+woi0Bj+xXd3qeP85yXcnokXyP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tjN8wgAAANwAAAAPAAAAAAAAAAAAAAAAAJgCAABkcnMvZG93&#10;bnJldi54bWxQSwUGAAAAAAQABAD1AAAAhwMAAAAA&#10;" path="m281393,93798v-7035,,-11725,-4690,-11725,-11725c269668,75038,274358,70348,281393,70348v7034,,11724,4690,11724,11725c293117,89108,288427,93798,281393,93798xm164146,46899c73866,46899,,25794,,l,93798v,25794,73866,46898,164146,46898c254426,140696,328291,119592,328291,93798l328291,v,25794,-73865,46899,-164145,46899xe" fillcolor="#262626" stroked="f" strokeweight=".16261mm">
                      <v:stroke joinstyle="miter"/>
                      <v:path arrowok="t" o:connecttype="custom" o:connectlocs="28,9;27,8;28,7;29,8;28,9;16,5;0,0;0,9;16,14;33,9;33,0;16,5" o:connectangles="0,0,0,0,0,0,0,0,0,0,0,0"/>
                    </v:shape>
                  </v:group>
                  <v:group id="Graphic 149" o:spid="_x0000_s1292" alt="Research" style="position:absolute;left:50439;top:42041;width:4638;height:4644" coordorigin="50439,42041" coordsize="4638,46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HIlcQAAADcAAAADwAAAGRycy9kb3ducmV2LnhtbERPS2vCQBC+C/0PyxR6&#10;M5s01JY0q4jU0oMU1ELpbciOSTA7G7JrHv/eFQre5uN7Tr4aTSN66lxtWUESxSCIC6trLhX8HLfz&#10;NxDOI2tsLJOCiRyslg+zHDNtB95Tf/ClCCHsMlRQed9mUrqiIoMusi1x4E62M+gD7EqpOxxCuGnk&#10;cxwvpMGaQ0OFLW0qKs6Hi1HwOeCwTpOPfnc+baa/48v37y4hpZ4ex/U7CE+jv4v/3V86zE9f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kHIlcQAAADcAAAA&#10;DwAAAAAAAAAAAAAAAACqAgAAZHJzL2Rvd25yZXYueG1sUEsFBgAAAAAEAAQA+gAAAJsDAAAAAA==&#10;">
                    <v:shape id="Freeform: Shape 7317" o:spid="_x0000_s1293" style="position:absolute;left:50439;top:42041;width:4638;height:4644;visibility:visible;mso-wrap-style:square;v-text-anchor:middle" coordsize="463861,4644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o0QsMA&#10;AADcAAAADwAAAGRycy9kb3ducmV2LnhtbESPQW/CMAyF75P2HyJP2m2kgEBTR0CIbhocge1uNV5T&#10;rXGqJJTu388HJG623vN7n1eb0XdqoJjawAamkwIUcR1sy42Br/PHyyuolJEtdoHJwB8l2KwfH1ZY&#10;2nDlIw2n3CgJ4VSiAZdzX2qdakce0yT0xKL9hOgxyxobbSNeJdx3elYUS+2xZWlw2NPOUf17ungD&#10;h8V746sufNbfOu6q5eDmh+pozPPTuH0DlWnMd/Ptem8Ffy608oxMo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go0QsMAAADcAAAADwAAAAAAAAAAAAAAAACYAgAAZHJzL2Rv&#10;d25yZXYueG1sUEsFBgAAAAAEAAQA9QAAAIgDAAAAAA==&#10;" path="m379297,321260v-9380,-9380,-23449,-14070,-36347,-11139l316570,284327v23449,-30484,36346,-68003,36346,-106695c353503,79731,274361,589,177046,3,79731,-583,589,78559,3,175874v-586,97314,78556,176456,175871,177042c214565,352916,252670,340019,283741,316570r25794,25794c307190,355848,311294,369331,320673,379297r73280,73279c409781,468404,436162,468404,451990,452576v15828,-15828,15828,-42209,,-58037l379297,321260xm177046,317742c99077,317742,36350,255015,36350,177046,36350,99077,99077,36350,177046,36350v77969,,140696,62727,140696,140696c317742,254429,254429,317742,177046,317742xe" fillcolor="#262626" stroked="f" strokeweight=".16261mm">
                      <v:stroke joinstyle="miter"/>
                      <v:path arrowok="t" o:connecttype="custom" o:connectlocs="38,32;34,31;32,28;35,18;18,0;0,18;18,35;28,32;31,34;32,38;39,45;45,45;45,39;38,32;18,32;4,18;18,4;32,18;18,32" o:connectangles="0,0,0,0,0,0,0,0,0,0,0,0,0,0,0,0,0,0,0"/>
                    </v:shape>
                    <v:shape id="Freeform: Shape 7318" o:spid="_x0000_s1294" style="position:absolute;left:50949;top:42912;width:2526;height:1855;visibility:visible;mso-wrap-style:square;v-text-anchor:middle" coordsize="252667,1854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c8G8MA&#10;AADcAAAADwAAAGRycy9kb3ducmV2LnhtbERP32vCMBB+F/Y/hBv4ZtMpTNcZZQiKw4HYzbHHo7k1&#10;Zc2lNLHW/94MBN/u4/t582Vva9FR6yvHCp6SFARx4XTFpYKvz/VoBsIHZI21Y1JwIQ/LxcNgjpl2&#10;Zz5Ql4dSxBD2GSowITSZlL4wZNEnriGO3K9rLYYI21LqFs8x3NZynKbP0mLFscFgQytDxV9+sgo+&#10;7PeOuuNxY8t+Mn7/2V/MdJYrNXzs315BBOrDXXxzb3WcP3mB/2fiBXJx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8c8G8MAAADcAAAADwAAAAAAAAAAAAAAAACYAgAAZHJzL2Rv&#10;d25yZXYueG1sUEsFBgAAAAAEAAQA9QAAAIgDAAAAAA==&#10;" path="m252081,81125r-33416,c215734,81711,212803,83470,211044,85815r-22277,24035l170008,44778v-1759,-5276,-7621,-8793,-12897,-7034c154180,38916,151248,40675,150076,44192r-35174,93211l90866,8432c89694,2570,84418,-948,79142,225,75624,811,72693,3742,70934,7259l45726,81125,,81125r,23449l53347,104574v4690,-586,8794,-4103,9966,-8793l77969,51227r23450,126040c102005,181957,106108,185475,110798,185475r1173,c116074,185475,120178,183130,121937,179026l159456,80539r15242,52761c176457,138576,181733,142093,187595,140335v1759,-587,3517,-1759,4690,-2932l223942,104574r28725,l252667,81125r-586,xe" fillcolor="#262626" stroked="f" strokeweight=".16261mm">
                      <v:stroke joinstyle="miter"/>
                      <v:path arrowok="t" o:connecttype="custom" o:connectlocs="25,8;22,8;21,9;19,11;17,4;16,4;15,4;11,14;9,1;8,0;7,1;5,8;0,8;0,10;5,10;6,10;8,5;10,18;11,19;11,19;12,18;16,8;17,13;19,14;19,14;22,10;25,10;25,8" o:connectangles="0,0,0,0,0,0,0,0,0,0,0,0,0,0,0,0,0,0,0,0,0,0,0,0,0,0,0,0"/>
                    </v:shape>
                  </v:group>
                  <v:group id="Graphic 141" o:spid="_x0000_s1295" alt="Chat" style="position:absolute;left:37471;top:37098;width:4690;height:3283" coordorigin="37471,37098" coordsize="4689,32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riOcxgAAANwA&#10;AAAPAAAAAAAAAAAAAAAAAKoCAABkcnMvZG93bnJldi54bWxQSwUGAAAAAAQABAD6AAAAnQMAAAAA&#10;">
                    <v:shape id="Freeform: Shape 7320" o:spid="_x0000_s1296" style="position:absolute;left:37471;top:37098;width:2932;height:2638;visibility:visible;mso-wrap-style:square;v-text-anchor:middle" coordsize="293117,2638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UFlsIA&#10;AADcAAAADwAAAGRycy9kb3ducmV2LnhtbERP3WrCMBS+F3yHcITd2dSyua0zFhEGDgaytg9waI5t&#10;WXNSkqidT28Gg92dj+/3bIrJDOJCzveWFaySFARxY3XPrYK6el++gPABWeNgmRT8kIdiO59tMNf2&#10;yl90KUMrYgj7HBV0IYy5lL7pyKBP7EgcuZN1BkOErpXa4TWGm0FmabqWBnuODR2OtO+o+S7PRoEu&#10;3fPxdRo/zY3d6dDsn6qs/lDqYTHt3kAEmsK/+M990HH+4wp+n4kXyO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lQWWwgAAANwAAAAPAAAAAAAAAAAAAAAAAJgCAABkcnMvZG93&#10;bnJldi54bWxQSwUGAAAAAAQABAD1AAAAhwMAAAAA&#10;" path="m199320,41036r93797,l293117,23449c293117,10552,282565,,269668,l23449,c10552,,,10552,,23449l,181733v,12897,10552,23449,23449,23449l58623,205182r,58623l117247,205182r35174,l152421,87935v,-25794,21104,-46899,46899,-46899xe" fillcolor="#262626" stroked="f" strokeweight=".16261mm">
                      <v:stroke joinstyle="miter"/>
                      <v:path arrowok="t" o:connecttype="custom" o:connectlocs="20,4;29,4;29,2;27,0;2,0;0,2;0,18;2,21;6,21;6,26;12,21;15,21;15,9;20,4" o:connectangles="0,0,0,0,0,0,0,0,0,0,0,0,0,0"/>
                    </v:shape>
                    <v:shape id="Freeform: Shape 7321" o:spid="_x0000_s1297" style="position:absolute;left:39230;top:37743;width:2931;height:2638;visibility:visible;mso-wrap-style:square;v-text-anchor:middle" coordsize="293117,2638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eb4cAA&#10;AADcAAAADwAAAGRycy9kb3ducmV2LnhtbERP24rCMBB9F/Yfwizsm6YWr9UoiyAoCGL1A4ZmbIvN&#10;pCRZ7fr1RljYtzmc6yzXnWnEnZyvLSsYDhIQxIXVNZcKLudtfwbCB2SNjWVS8Ese1quP3hIzbR98&#10;onseShFD2GeooAqhzaT0RUUG/cC2xJG7WmcwROhKqR0+YrhpZJokE2mw5thQYUubiopb/mMU6NxN&#10;j/OuPZgnu+uu2IzP6WWv1Ndn970AEagL/+I/907H+aMU3s/EC+Tq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Eeb4cAAAADcAAAADwAAAAAAAAAAAAAAAACYAgAAZHJzL2Rvd25y&#10;ZXYueG1sUEsFBgAAAAAEAAQA9QAAAIUDAAAAAA==&#10;" path="m269668,l23449,c10552,,,10552,,23449l,181733v,12897,10552,23449,23449,23449l175870,205182r58624,58623l234494,205182r35174,c282565,205182,293117,194630,293117,181733r,-158284c293117,10552,282565,,269668,xe" fillcolor="#262626" stroked="f" strokeweight=".16261mm">
                      <v:stroke joinstyle="miter"/>
                      <v:path arrowok="t" o:connecttype="custom" o:connectlocs="27,0;2,0;0,2;0,18;2,21;18,21;23,26;23,21;27,21;29,18;29,2;27,0" o:connectangles="0,0,0,0,0,0,0,0,0,0,0,0"/>
                    </v:shape>
                  </v:group>
                  <v:shape id="Graphic 147" o:spid="_x0000_s1298" alt="Puzzle" style="position:absolute;left:32414;top:23200;width:4690;height:4690;visibility:visible;mso-wrap-style:square;v-text-anchor:middle" coordsize="468987,4689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SlMcIA&#10;AADcAAAADwAAAGRycy9kb3ducmV2LnhtbERPTYvCMBC9L+x/CLPgbU21uyLVKCq4LHhaFbwOzdiW&#10;NpOaRFv//UYQvM3jfc582ZtG3Mj5yrKC0TABQZxbXXGh4HjYfk5B+ICssbFMCu7kYbl4f5tjpm3H&#10;f3Tbh0LEEPYZKihDaDMpfV6SQT+0LXHkztYZDBG6QmqHXQw3jRwnyUQarDg2lNjSpqS83l+NgsvP&#10;aLr+3nVXN1nd01N95qROT0oNPvrVDESgPrzET/evjvO/Ung8Ey+Qi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tKUxwgAAANwAAAAPAAAAAAAAAAAAAAAAAJgCAABkcnMvZG93&#10;bnJldi54bWxQSwUGAAAAAAQABAD1AAAAhwMAAAAA&#10;" path="m303083,355844v-38691,1173,-52761,-48657,-25208,-77383l281979,274358v28725,-27553,79728,-14656,78555,24035c359948,320670,386328,347637,402157,331809r66831,-66831l369328,165318v-15829,-15828,11138,-42209,33415,-41623c441435,124868,454332,73866,426779,45140r-4104,-4104c393949,13483,344120,27553,345292,66244v586,22277,-25794,49244,-41623,33416l204010,,136593,66831v-15829,15828,11138,42209,33415,41622c208699,107281,222769,157111,195216,185836r-4104,4104c162387,217493,111385,204596,112557,165904v586,-22277,-25794,-49243,-41623,-33415l,204010r99660,99659c115488,319498,88521,345878,66244,345292,27553,344120,14656,395122,42209,423847r4104,4104c75038,455504,124868,441435,123695,402743v-586,-22277,25795,-49244,41623,-33415l264978,468988r71521,-71521c352327,381639,325946,355258,303083,355844xe" fillcolor="#262626" stroked="f" strokeweight=".16261mm">
                    <v:stroke joinstyle="miter"/>
                    <v:path arrowok="t" o:connecttype="custom" o:connectlocs="30,36;28,28;28,27;36,30;40,33;47,27;37,17;40,12;43,5;42,4;35,7;30,10;20,0;14,7;17,11;20,19;19,19;11,17;7,13;0,20;10,30;7,35;4,42;5,43;12,40;17,37;27,47;34,40;30,36" o:connectangles="0,0,0,0,0,0,0,0,0,0,0,0,0,0,0,0,0,0,0,0,0,0,0,0,0,0,0,0,0"/>
                  </v:shape>
                  <v:group id="Graphic 151" o:spid="_x0000_s1299" alt="Shopping cart" style="position:absolute;left:37861;top:10426;width:4339;height:4690" coordorigin="37861,10426" coordsize="4338,46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KVJZ/CAAAA3AAAAA8A&#10;AAAAAAAAAAAAAAAAqgIAAGRycy9kb3ducmV2LnhtbFBLBQYAAAAABAAEAPoAAACZAwAAAAA=&#10;">
                    <v:shape id="Freeform: Shape 7324" o:spid="_x0000_s1300" style="position:absolute;left:37861;top:10426;width:4339;height:3987;visibility:visible;mso-wrap-style:square;v-text-anchor:middle" coordsize="433813,3986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6RxsMA&#10;AADcAAAADwAAAGRycy9kb3ducmV2LnhtbERPS2vCQBC+C/6HZYTedLe2FUmzERVtPQjFF70O2WkS&#10;zM6G7Krx33eFQm/z8T0nnXW2FldqfeVYw/NIgSDOnam40HA8rIdTED4gG6wdk4Y7eZhl/V6KiXE3&#10;3tF1HwoRQ9gnqKEMoUmk9HlJFv3INcSR+3GtxRBhW0jT4i2G21qOlZpIixXHhhIbWpaUn/cXq0HR&#10;rv5audX09KG+t8XL4nN+l6z106Cbv4MI1IV/8Z97Y+L81zd4PBMv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M6RxsMAAADcAAAADwAAAAAAAAAAAAAAAACYAgAAZHJzL2Rv&#10;d25yZXYueG1sUEsFBgAAAAAEAAQA9QAAAIgDAAAAAA==&#10;" path="m134834,134834r-64486,l70348,93798r64486,l134834,134834xm222769,93798r,41036l158283,134834r,-41036l222769,93798xm310704,93798r,41036l246218,134834r,-41036l310704,93798xm398639,93798r,41036l334154,134834r,-41036l398639,93798xm398639,199320r-64485,l334154,158283r64485,l398639,199320xm398639,249150r-64485,5862l334154,222769r64485,l398639,249150xm134834,222769r,49830l70348,278461r,-55692l134834,222769xm134834,199320r-64486,l70348,158283r64486,l134834,199320xm222769,199320r-64486,l158283,158283r64486,l222769,199320xm246218,199320r,-41037l310704,158283r,41037l246218,199320xm222769,264978r-64486,5862l158283,222769r64486,l222769,264978xm246218,222769r64486,l310704,256771r-64486,5862l246218,222769xm433813,281393r,-222770l70348,58623r,-5862c70348,23449,46899,,17587,,7621,,,7621,,17587v,9966,7621,17587,17587,17587c27553,35174,35174,42795,35174,52761r,293117c35174,375190,58623,398639,87935,398639r17587,l363465,398639r52761,c426192,398639,433813,391018,433813,381052v,-9966,-7621,-17587,-17587,-17587l87935,363465v-9966,,-17587,-7621,-17587,-17587l70348,313635,433813,281393xe" fillcolor="#262626" stroked="f" strokeweight=".16261mm">
                      <v:stroke joinstyle="miter"/>
                      <v:path arrowok="t" o:connecttype="custom" o:connectlocs="704,1349;1349,938;2228,938;1583,1349;2228,938;3108,1349;2463,938;3987,938;3342,1349;3987,938;3342,1994;3987,1583;3987,2492;3342,2228;3987,2492;1349,2726;704,2228;1349,1994;704,1583;1349,1994;1583,1994;2228,1583;2463,1994;3108,1583;2463,1994;1583,2709;2228,2228;2463,2228;3108,2568;2463,2228;4339,586;704,528;0,176;352,528;880,3987;3635,3987;4339,3811;880,3635;704,3137" o:connectangles="0,0,0,0,0,0,0,0,0,0,0,0,0,0,0,0,0,0,0,0,0,0,0,0,0,0,0,0,0,0,0,0,0,0,0,0,0,0,0"/>
                    </v:shape>
                    <v:shape id="Freeform: Shape 7325" o:spid="_x0000_s1301" style="position:absolute;left:38565;top:14413;width:703;height:703;visibility:visible;mso-wrap-style:square;v-text-anchor:middle" coordsize="70348,703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P3wsIA&#10;AADcAAAADwAAAGRycy9kb3ducmV2LnhtbERPS4vCMBC+L/gfwgjeNFVLcbtGEfF1WnzsxdtsM7bF&#10;ZlKaqPXfmwVhb/PxPWc6b00l7tS40rKC4SACQZxZXXKu4Oe07k9AOI+ssbJMCp7kYD7rfEwx1fbB&#10;B7offS5CCLsUFRTe16mULivIoBvYmjhwF9sY9AE2udQNPkK4qeQoihJpsOTQUGBNy4Ky6/FmFJQT&#10;/E6uw9XvPj7Hn1m12Z7jMSvV67aLLxCeWv8vfrt3OsyPE/h7JlwgZ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g/fCwgAAANwAAAAPAAAAAAAAAAAAAAAAAJgCAABkcnMvZG93&#10;bnJldi54bWxQSwUGAAAAAAQABAD1AAAAhwMAAAAA&#10;" path="m70348,35174v,19426,-15748,35174,-35174,35174c15748,70348,,54600,,35174,,15748,15748,,35174,,54600,,70348,15748,70348,35174xe" fillcolor="#262626" stroked="f" strokeweight=".16261mm">
                      <v:stroke joinstyle="miter"/>
                      <v:path arrowok="t" o:connecttype="custom" o:connectlocs="7,4;4,7;0,4;4,0;7,4" o:connectangles="0,0,0,0,0"/>
                    </v:shape>
                    <v:shape id="Freeform: Shape 7326" o:spid="_x0000_s1302" style="position:absolute;left:41144;top:14413;width:704;height:703;visibility:visible;mso-wrap-style:square;v-text-anchor:middle" coordsize="70348,703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SWcQA&#10;AADcAAAADwAAAGRycy9kb3ducmV2LnhtbERPS2vCQBC+F/wPywi9mU3a4CPNKqW01pOo7SW3MTtN&#10;gtnZkN1q/PddQehtPr7n5KvBtOJMvWssK0iiGARxaXXDlYLvr4/JHITzyBpby6TgSg5Wy9FDjpm2&#10;F97T+eArEULYZaig9r7LpHRlTQZdZDviwP3Y3qAPsK+k7vESwk0rn+J4Kg02HBpq7OitpvJ0+DUK&#10;mjlup6fk/bhLi3RRtuvPIn1mpR7Hw+sLCE+D/xff3Rsd5qczuD0TLp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3PUlnEAAAA3AAAAA8AAAAAAAAAAAAAAAAAmAIAAGRycy9k&#10;b3ducmV2LnhtbFBLBQYAAAAABAAEAPUAAACJAwAAAAA=&#10;" path="m70348,35174v,19426,-15748,35174,-35174,35174c15748,70348,,54600,,35174,,15748,15748,,35174,,54600,,70348,15748,70348,35174xe" fillcolor="#262626" stroked="f" strokeweight=".16261mm">
                      <v:stroke joinstyle="miter"/>
                      <v:path arrowok="t" o:connecttype="custom" o:connectlocs="7,4;4,7;0,4;4,0;7,4" o:connectangles="0,0,0,0,0"/>
                    </v:shape>
                  </v:group>
                  <v:group id="Graphic 137" o:spid="_x0000_s1303" alt="Bonfire" style="position:absolute;left:51570;top:5166;width:3861;height:4912" coordorigin="51570,5166" coordsize="3861,4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2C+axgAAANwA&#10;AAAPAAAAAAAAAAAAAAAAAKoCAABkcnMvZG93bnJldi54bWxQSwUGAAAAAAQABAD6AAAAnQMAAAAA&#10;">
                    <v:shape id="Freeform: Shape 7328" o:spid="_x0000_s1304" style="position:absolute;left:52424;top:5166;width:2167;height:3171;visibility:visible;mso-wrap-style:square;v-text-anchor:middle" coordsize="216613,317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2a5cUA&#10;AADcAAAADwAAAGRycy9kb3ducmV2LnhtbERPS2vCQBC+F/wPywheSt1Yi5joKiIt9OChPg7tbZod&#10;k2B2NuyuMfrr3ULB23x8z5kvO1OLlpyvLCsYDRMQxLnVFRcKDvuPlykIH5A11pZJwZU8LBe9pzlm&#10;2l54S+0uFCKGsM9QQRlCk0np85IM+qFtiCN3tM5giNAVUju8xHBTy9ckmUiDFceGEhtal5Sfdmej&#10;4Jk3v666rdLvtL5Ocd2+/3yNE6UG/W41AxGoCw/xv/tTx/lvKfw9Ey+Qi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rZrlxQAAANwAAAAPAAAAAAAAAAAAAAAAAJgCAABkcnMv&#10;ZG93bnJldi54bWxQSwUGAAAAAAQABAD1AAAAigMAAAAA&#10;" path="m203762,162973v6448,26967,-21105,53347,-48072,42209c132827,196975,124034,170594,139862,147731,175622,100246,149242,25794,90032,,116999,51002,75963,97315,51927,117247,28478,136593,12649,157111,7959,168836v-24035,58037,11725,113729,36347,127212c33167,270840,23201,223355,66583,178215v,,-12311,48071,14656,80901c108205,292531,108205,317153,108205,317153v42209,,82660,-25208,99660,-66831c219590,225114,220762,185836,203762,162973e" fillcolor="#262626" stroked="f" strokeweight=".16261mm">
                      <v:stroke joinstyle="miter"/>
                      <v:path arrowok="t" o:connecttype="custom" o:connectlocs="20,16;16,21;14,15;9,0;5,12;1,17;4,30;7,18;8,26;11,32;21,25;20,16" o:connectangles="0,0,0,0,0,0,0,0,0,0,0,0"/>
                    </v:shape>
                    <v:shape id="Freeform: Shape 7329" o:spid="_x0000_s1305" style="position:absolute;left:51570;top:8098;width:3847;height:1980;visibility:visible;mso-wrap-style:square;v-text-anchor:middle" coordsize="384707,198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v1PscA&#10;AADcAAAADwAAAGRycy9kb3ducmV2LnhtbESPQWvCQBCF7wX/wzKFXqRuLFTa1FVEEEUs2FgKuQ3Z&#10;aRKanQ3ZNab++s5B6G2G9+a9b+bLwTWqpy7Ung1MJwko4sLbmksDn6fN4wuoEJEtNp7JwC8FWC5G&#10;d3NMrb/wB/VZLJWEcEjRQBVjm2odioocholviUX79p3DKGtXatvhRcJdo5+SZKYd1iwNFba0rqj4&#10;yc7OwHG/nWXD6evKzfg1P/TvdZ7vMmMe7ofVG6hIQ/w33653VvCfBV+ekQn04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479T7HAAAA3AAAAA8AAAAAAAAAAAAAAAAAmAIAAGRy&#10;cy9kb3ducmV2LnhtbFBLBQYAAAAABAAEAPUAAACMAwAAAAA=&#10;" path="m371270,136529l41220,1696c27736,-2994,14253,2282,8977,14593l1942,31007v-5276,11725,586,25795,12897,30484l107464,99010,16012,136529c3701,141219,-2162,155289,3114,167014r7035,16414c15425,195153,28909,201015,41220,196325l193054,134185r151835,62140c357200,201015,370683,195739,375959,183428r7035,-16414c387684,155289,382408,141219,371270,136529e" fillcolor="#262626" stroked="f" strokeweight=".16261mm">
                      <v:stroke joinstyle="miter"/>
                      <v:path arrowok="t" o:connecttype="custom" o:connectlocs="37,14;4,0;1,1;0,3;1,6;11,10;2,14;0,17;1,18;4,20;19,13;34,20;38,18;38,17;37,14" o:connectangles="0,0,0,0,0,0,0,0,0,0,0,0,0,0,0"/>
                    </v:shape>
                    <v:shape id="Freeform: Shape 7330" o:spid="_x0000_s1306" style="position:absolute;left:53817;top:8098;width:1614;height:867;visibility:visible;mso-wrap-style:square;v-text-anchor:middle" coordsize="161397,866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9pZqsIA&#10;AADcAAAADwAAAGRycy9kb3ducmV2LnhtbERP32vCMBB+F/wfwgl700Rhw1XTMgRxMDZctwd9O5qz&#10;LWsuocm0/vfLQPDtPr6fty4G24kz9aF1rGE+UyCIK2darjV8f22nSxAhIhvsHJOGKwUo8vFojZlx&#10;F/6kcxlrkUI4ZKihidFnUoaqIYth5jxx4k6utxgT7GtperykcNvJhVJP0mLLqaFBT5uGqp/y12p4&#10;9segfLdt1WFz3b0pZ+hj/671w2R4WYGINMS7+OZ+NWn+4xz+n0kXyP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2lmqwgAAANwAAAAPAAAAAAAAAAAAAAAAAJgCAABkcnMvZG93&#10;bnJldi54bWxQSwUGAAAAAAQABAD1AAAAhwMAAAAA&#10;" path="m146559,61415v12311,-4690,18173,-18760,12897,-30484l152421,14516c147145,2791,133661,-3071,121351,1619l,51449,85590,86623,146559,61415xe" fillcolor="#262626" stroked="f" strokeweight=".16261mm">
                      <v:stroke joinstyle="miter"/>
                      <v:path arrowok="t" o:connecttype="custom" o:connectlocs="15,6;16,3;15,1;12,0;0,5;9,9;15,6" o:connectangles="0,0,0,0,0,0,0"/>
                    </v:shape>
                  </v:group>
                  <v:group id="Graphic 139" o:spid="_x0000_s1307" alt="Box trolley" style="position:absolute;left:64703;top:11280;width:3990;height:4450" coordorigin="64703,11280" coordsize="3989,44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6Y6twwAAANwAAAAP&#10;AAAAAAAAAAAAAAAAAKoCAABkcnMvZG93bnJldi54bWxQSwUGAAAAAAQABAD6AAAAmgMAAAAA&#10;">
                    <v:shape id="Freeform: Shape 7332" o:spid="_x0000_s1308" style="position:absolute;left:65205;top:14030;width:1700;height:1700;visibility:visible;mso-wrap-style:square;v-text-anchor:middle" coordsize="170007,1700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d9ocMA&#10;AADcAAAADwAAAGRycy9kb3ducmV2LnhtbERP22rCQBB9L/gPywi+FN1oUWx0FatYRBSp7QcM2TEJ&#10;ZmfT7KrRr3cFwbc5nOuMp7UpxJkql1tW0O1EIIgTq3NOFfz9LttDEM4jaywsk4IrOZhOGm9jjLW9&#10;8A+d9z4VIYRdjAoy78tYSpdkZNB1bEkcuIOtDPoAq1TqCi8h3BSyF0UDaTDn0JBhSfOMkuP+ZBRs&#10;adG9fX/abfK/3tgvnu3W7/lBqVazno1AeKr9S/x0r3SY3/+AxzPhAjm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Ad9ocMAAADcAAAADwAAAAAAAAAAAAAAAACYAgAAZHJzL2Rv&#10;d25yZXYueG1sUEsFBgAAAAAEAAQA9QAAAIgDAAAAAA==&#10;" path="m85004,114316v-16415,,-29312,-12897,-29312,-29312c55692,68589,68589,55692,85004,55692v16415,,29312,12897,29312,29312c114316,101419,100832,114316,85004,114316xm85004,c38105,,,38105,,85004v,46899,38105,85004,85004,85004c131903,170008,170008,131903,170008,85004,170008,38105,131903,,85004,xe" fillcolor="#262626" stroked="f" strokeweight=".16261mm">
                      <v:stroke joinstyle="miter"/>
                      <v:path arrowok="t" o:connecttype="custom" o:connectlocs="8,11;6,8;8,6;11,8;8,11;8,0;0,8;8,17;17,8;8,0" o:connectangles="0,0,0,0,0,0,0,0,0,0"/>
                    </v:shape>
                    <v:shape id="Freeform: Shape 7333" o:spid="_x0000_s1309" style="position:absolute;left:66963;top:12645;width:1525;height:1935;rotation:-7372828fd;visibility:visible;mso-wrap-style:square;v-text-anchor:middle" coordsize="152424,1934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gkdsIA&#10;AADcAAAADwAAAGRycy9kb3ducmV2LnhtbERPS2sCMRC+C/6HMEJvmrUvZDVKW1zwUA9aDx7HzbhZ&#10;TSbLJur23zdCwdt8fM+ZLTpnxZXaUHtWMB5lIIhLr2uuFOx+iuEERIjIGq1nUvBLARbzfm+GufY3&#10;3tB1GyuRQjjkqMDE2ORShtKQwzDyDXHijr51GBNsK6lbvKVwZ+Vzlr1LhzWnBoMNfRkqz9uLU7Ax&#10;eNm/rMbLg/5ehrX1RXH6tEo9DbqPKYhIXXyI/90rnea/vcL9mXSBn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CR2wgAAANwAAAAPAAAAAAAAAAAAAAAAAJgCAABkcnMvZG93&#10;bnJldi54bWxQSwUGAAAAAAQABAD1AAAAhwMAAAAA&#10;" path="m,l152425,r,193462l,193462,,xe" fillcolor="#262626" stroked="f" strokeweight=".16261mm">
                      <v:stroke joinstyle="miter"/>
                      <v:path arrowok="t" o:connecttype="custom" o:connectlocs="0,0;15,0;15,19;0,19" o:connectangles="0,0,0,0"/>
                    </v:shape>
                    <v:shape id="Freeform: Shape 7334" o:spid="_x0000_s1310" style="position:absolute;left:64703;top:11280;width:1850;height:2644;visibility:visible;mso-wrap-style:square;v-text-anchor:middle" coordsize="184993,2643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LL4MIA&#10;AADcAAAADwAAAGRycy9kb3ducmV2LnhtbERPTWvCQBC9C/6HZQredNOCQaOriEUoEoJG8TxkxyRt&#10;djZktyb9991Cwds83uest4NpxIM6V1tW8DqLQBAXVtdcKrheDtMFCOeRNTaWScEPOdhuxqM1Jtr2&#10;fKZH7ksRQtglqKDyvk2kdEVFBt3MtsSBu9vOoA+wK6XusA/hppFvURRLgzWHhgpb2ldUfOXfRkHa&#10;xzd7jrNs+emzJj28u+PulCo1eRl2KxCeBv8U/7s/dJg/n8PfM+ECuf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QsvgwgAAANwAAAAPAAAAAAAAAAAAAAAAAJgCAABkcnMvZG93&#10;bnJldi54bWxQSwUGAAAAAAQABAD1AAAAhwMAAAAA&#10;" path="m142198,252081v15243,1172,29898,5276,42796,12311l78299,1759c78299,1172,77713,586,77713,l44884,13483v,587,586,1173,586,1759l58953,48657,10882,68589c2088,72107,-2601,82659,1502,91453v2931,7034,9380,11138,16415,11138c20262,102591,22607,102005,24365,101419l72437,81487r69761,170594xe" fillcolor="#262626" stroked="f" strokeweight=".16261mm">
                      <v:stroke joinstyle="miter"/>
                      <v:path arrowok="t" o:connecttype="custom" o:connectlocs="14,25;19,26;8,0;8,0;4,1;5,2;6,5;1,7;0,9;2,10;2,10;7,8;14,25" o:connectangles="0,0,0,0,0,0,0,0,0,0,0,0,0"/>
                    </v:shape>
                    <v:shape id="Freeform: Shape 7335" o:spid="_x0000_s1311" style="position:absolute;left:67022;top:14434;width:1554;height:938;visibility:visible;mso-wrap-style:square;v-text-anchor:middle" coordsize="155352,937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3ubr8A&#10;AADcAAAADwAAAGRycy9kb3ducmV2LnhtbERPTYvCMBC9C/sfwizsTdMKlqUaRQRFFjxsV+9DMzbF&#10;ZlKSqPXfG0HY2zze5yxWg+3EjXxoHSvIJxkI4trplhsFx7/t+BtEiMgaO8ek4EEBVsuP0QJL7e78&#10;S7cqNiKFcChRgYmxL6UMtSGLYeJ64sSdnbcYE/SN1B7vKdx2cpplhbTYcmow2NPGUH2prlbB4fRT&#10;F4/NNXg36Jx35lTNfK7U1+ewnoOINMR/8du912n+rIDXM+kCuXw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RDe5uvwAAANwAAAAPAAAAAAAAAAAAAAAAAJgCAABkcnMvZG93bnJl&#10;di54bWxQSwUGAAAAAAQABAD1AAAAhAMAAAAA&#10;" path="m137765,v-2345,,-4690,586,-7035,1172l11725,50416c10552,65658,7035,80314,,93211r,587l143041,34002v7035,-2345,12311,-8794,12311,-16415c155352,8207,147145,,137765,xe" fillcolor="#262626" stroked="f" strokeweight=".16261mm">
                      <v:stroke joinstyle="miter"/>
                      <v:path arrowok="t" o:connecttype="custom" o:connectlocs="14,0;13,0;1,5;0,9;0,9;14,3;16,2;14,0" o:connectangles="0,0,0,0,0,0,0,0"/>
                    </v:shape>
                  </v:group>
                  <v:group id="Graphic 145" o:spid="_x0000_s1312" alt="Lightbulb and gear" style="position:absolute;left:69146;top:23788;width:4676;height:5061" coordorigin="69146,23788" coordsize="4675,50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54tNcMAAADcAAAADwAAAGRycy9kb3ducmV2LnhtbERPS4vCMBC+L/gfwgje&#10;NK2iLl2jiKh4EMEHLHsbmrEtNpPSxLb++82CsLf5+J6zWHWmFA3VrrCsIB5FIIhTqwvOFNyuu+En&#10;COeRNZaWScGLHKyWvY8FJtq2fKbm4jMRQtglqCD3vkqkdGlOBt3IVsSBu9vaoA+wzqSusQ3hppTj&#10;KJpJgwWHhhwr2uSUPi5Po2DfYruexNvm+LhvXj/X6en7GJNSg363/gLhqfP/4rf7oMP86Rz+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Xni01wwAAANwAAAAP&#10;AAAAAAAAAAAAAAAAAKoCAABkcnMvZG93bnJldi54bWxQSwUGAAAAAAQABAD6AAAAmgMAAAAA&#10;">
                    <v:shape id="Freeform: Shape 7337" o:spid="_x0000_s1313" style="position:absolute;left:70811;top:25451;width:1342;height:1335;visibility:visible;mso-wrap-style:square;v-text-anchor:middle" coordsize="134247,1334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fFm8YA&#10;AADcAAAADwAAAGRycy9kb3ducmV2LnhtbESPT2vCQBDF74LfYZmCF6mbWiw1dRUpLQiC4B/a65Cd&#10;ZkOzs2l2jfHbOwehtxnem/d+s1j1vlYdtbEKbOBpkoEiLoKtuDRwOn4+voKKCdliHZgMXCnCajkc&#10;LDC34cJ76g6pVBLCMUcDLqUm1zoWjjzGSWiIRfsJrccka1tq2+JFwn2tp1n2oj1WLA0OG3p3VPwe&#10;zt7A5mM+23+Nd9/dNutZP0//dm6Oxowe+vUbqER9+jffrzdW8GdCK8/IBHp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XfFm8YAAADcAAAADwAAAAAAAAAAAAAAAACYAgAAZHJz&#10;L2Rvd25yZXYueG1sUEsFBgAAAAAEAAQA9QAAAIsDAAAAAA==&#10;" path="m115430,39805r4983,-14773l109157,13776,94384,18760c90543,16596,86447,14921,82190,13776l75272,,59561,,52585,13835v-4272,1156,-8386,2829,-12252,4983l25560,13835,14304,25091r4690,14773c16745,43683,15010,47783,13835,52058l,58975,,74452r13835,6976c14975,85686,16650,89784,18818,93622r-4983,14773l25560,119650r14773,-5041c44170,116793,48267,118487,52527,119650r6917,13777l75155,133427r6976,-13542c86317,118747,90351,117113,94149,115019r14715,5042l120119,108746,115136,94032v2240,-3867,4030,-7978,5335,-12252l134248,74862r,-15887l120413,51999v-1120,-4265,-2795,-8365,-4983,-12194xm67358,90397c54408,90397,43909,79898,43909,66948v,-12951,10499,-23449,23449,-23449c80230,43687,90619,54076,90808,66948v,12950,-10499,23449,-23450,23449xe" fillcolor="#262626" stroked="f" strokeweight=".16261mm">
                      <v:stroke joinstyle="miter"/>
                      <v:path arrowok="t" o:connecttype="custom" o:connectlocs="12,4;12,3;11,1;9,2;8,1;8,0;6,0;5,1;4,2;3,1;1,3;2,4;1,5;0,6;0,7;1,8;2,9;1,11;3,12;4,11;5,12;6,13;8,13;8,12;9,12;11,12;12,11;12,9;12,8;13,7;13,6;12,5;12,4;7,9;4,7;7,4;9,7;7,9" o:connectangles="0,0,0,0,0,0,0,0,0,0,0,0,0,0,0,0,0,0,0,0,0,0,0,0,0,0,0,0,0,0,0,0,0,0,0,0,0,0"/>
                    </v:shape>
                    <v:shape id="Freeform: Shape 7338" o:spid="_x0000_s1314" style="position:absolute;left:70820;top:27938;width:1327;height:338;visibility:visible;mso-wrap-style:square;v-text-anchor:middle" coordsize="132784,338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KU1cAA&#10;AADcAAAADwAAAGRycy9kb3ducmV2LnhtbERP24rCMBB9F/yHMAu+aboL3rqNUgTRpxUvHzA0Y9tt&#10;MylJVuvfbwTBtzmc62Tr3rTiRs7XlhV8ThIQxIXVNZcKLufteAHCB2SNrWVS8CAP69VwkGGq7Z2P&#10;dDuFUsQQ9ikqqELoUil9UZFBP7EdceSu1hkMEbpSaof3GG5a+ZUkM2mw5thQYUebiorm9GcU2HM+&#10;5Z/mF+ehO+yc3cokXx6UGn30+TeIQH14i1/uvY7zp0t4PhMv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gKU1cAAAADcAAAADwAAAAAAAAAAAAAAAACYAgAAZHJzL2Rvd25y&#10;ZXYueG1sUEsFBgAAAAAEAAQA9QAAAIUDAAAAAA==&#10;" path="m116838,l15947,c6606,550,-520,8568,30,17909v505,8573,7344,15412,15917,15917l116838,33826v9340,-551,16466,-8569,15916,-17909c132249,7344,125410,505,116838,xe" fillcolor="#262626" stroked="f" strokeweight=".16261mm">
                      <v:stroke joinstyle="miter"/>
                      <v:path arrowok="t" o:connecttype="custom" o:connectlocs="12,0;2,0;0,2;2,3;12,3;13,2;12,0" o:connectangles="0,0,0,0,0,0,0"/>
                    </v:shape>
                    <v:shape id="Freeform: Shape 7339" o:spid="_x0000_s1315" style="position:absolute;left:71117;top:28510;width:733;height:339;visibility:visible;mso-wrap-style:square;v-text-anchor:middle" coordsize="73220,338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BcqMQA&#10;AADcAAAADwAAAGRycy9kb3ducmV2LnhtbESPQWvCQBCF7wX/wzKCt7rRgpTUVaRU6kVq1R8wZMck&#10;mJ1Nd9ck/vvOQfA2w3vz3jfL9eAa1VGItWcDs2kGirjwtubSwPm0fX0HFROyxcYzGbhThPVq9LLE&#10;3Pqef6k7plJJCMccDVQptbnWsajIYZz6lli0iw8Ok6yh1DZgL+Gu0fMsW2iHNUtDhS19VlRcjzdn&#10;oPvb3feXQ/NWf4efr95fN3M9OxgzGQ+bD1CJhvQ0P653VvAXgi/PyAR6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QAXKjEAAAA3AAAAA8AAAAAAAAAAAAAAAAAmAIAAGRycy9k&#10;b3ducmV2LnhtbFBLBQYAAAAABAAEAPUAAACJAwAAAAA=&#10;" path="m36640,33826c55781,33795,71694,19080,73221,l,c1555,19090,17487,33798,36640,33826xe" fillcolor="#262626" stroked="f" strokeweight=".16261mm">
                      <v:stroke joinstyle="miter"/>
                      <v:path arrowok="t" o:connecttype="custom" o:connectlocs="4,3;7,0;0,0;4,3" o:connectangles="0,0,0,0"/>
                    </v:shape>
                    <v:shape id="Freeform: Shape 7340" o:spid="_x0000_s1316" style="position:absolute;left:70016;top:24662;width:2932;height:3041;visibility:visible;mso-wrap-style:square;v-text-anchor:middle" coordsize="293117,3040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pZycEA&#10;AADcAAAADwAAAGRycy9kb3ducmV2LnhtbERPTWvCQBC9C/0PyxR6MxulhBCzSiu2eKxpxeuQHTfB&#10;7GzIrib++26h4G0e73PKzWQ7caPBt44VLJIUBHHtdMtGwc/3xzwH4QOyxs4xKbiTh836aVZiod3I&#10;B7pVwYgYwr5ABU0IfSGlrxuy6BPXE0fu7AaLIcLBSD3gGMNtJ5dpmkmLLceGBnvaNlRfqqtV0B0N&#10;+8/Xr12e2ZNfpu/50VxzpV6ep7cViEBTeIj/3Xsd52cL+HsmXiD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0qWcnBAAAA3AAAAA8AAAAAAAAAAAAAAAAAmAIAAGRycy9kb3du&#10;cmV2LnhtbFBLBQYAAAAABAAEAPUAAACGAwAAAAA=&#10;" path="m293117,149783r,-5042c291623,64723,226590,495,146559,,66528,495,1494,64723,,144741r,5042c536,167138,3984,184280,10200,200492v5934,15297,14550,29412,25443,41681c49068,256771,63724,285203,69938,297866v1900,3825,5812,6235,10083,6214l213096,304080v4271,21,8183,-2389,10083,-6214c229394,285203,244049,256829,257474,242173v10894,-12269,19509,-26384,25443,-41681c289133,184280,292581,167138,293117,149783xm259350,149255v-417,13471,-3051,26781,-7797,39395c247102,200010,240671,210490,232559,219603v-13012,15491,-24169,32451,-33239,50534l93798,270137c84830,252007,73773,234988,60851,219428,52739,210314,46308,199834,41857,188474,37011,175877,34278,162567,33767,149079r,-4220c34817,83304,84820,33847,146383,33474v61563,373,111565,49830,112615,111385l259350,149255xe" fillcolor="#262626" stroked="f" strokeweight=".16261mm">
                      <v:stroke joinstyle="miter"/>
                      <v:path arrowok="t" o:connecttype="custom" o:connectlocs="29,15;29,14;15,0;15,0;0,14;0,15;1,20;4,24;7,30;8,30;21,30;22,30;26,24;28,20;29,15;26,15;25,19;23,22;20,27;9,27;6,22;4,19;3,15;3,14;15,3;15,3;26,14" o:connectangles="0,0,0,0,0,0,0,0,0,0,0,0,0,0,0,0,0,0,0,0,0,0,0,0,0,0,0"/>
                    </v:shape>
                    <v:shape id="Freeform: Shape 7341" o:spid="_x0000_s1317" style="position:absolute;left:71378;top:23788;width:234;height:644;visibility:visible;mso-wrap-style:square;v-text-anchor:middle" coordsize="23449,644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jJnsIA&#10;AADcAAAADwAAAGRycy9kb3ducmV2LnhtbERPS0vDQBC+C/6HZQRvdtNQQkm7CSVa6CEemgpeh+zk&#10;QbOzMbs28d+7gtDbfHzP2eeLGcSNJtdbVrBeRSCIa6t7bhV8XI4vWxDOI2scLJOCH3KQZ48Pe0y1&#10;nflMt8q3IoSwS1FB5/2YSunqjgy6lR2JA9fYyaAPcGqlnnAO4WaQcRQl0mDPoaHDkYqO6mv1bRS8&#10;6/OmeZ1NKReLzdtnWbivY6XU89Ny2IHwtPi7+N990mF+EsPfM+ECmf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OMmewgAAANwAAAAPAAAAAAAAAAAAAAAAAJgCAABkcnMvZG93&#10;bnJldi54bWxQSwUGAAAAAAQABAD1AAAAhwMAAAAA&#10;" path="m11725,64486v6475,,11724,-5249,11724,-11725l23449,11725c23449,5249,18200,,11725,,5249,,,5249,,11725l,52761v,6476,5249,11725,11725,11725xe" fillcolor="#262626" stroked="f" strokeweight=".16261mm">
                      <v:stroke joinstyle="miter"/>
                      <v:path arrowok="t" o:connecttype="custom" o:connectlocs="1,6;2,5;2,1;1,0;0,1;0,5;1,6" o:connectangles="0,0,0,0,0,0,0"/>
                    </v:shape>
                    <v:shape id="Freeform: Shape 7342" o:spid="_x0000_s1318" style="position:absolute;left:69783;top:24461;width:520;height:521;visibility:visible;mso-wrap-style:square;v-text-anchor:middle" coordsize="52009,520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2j0cQA&#10;AADcAAAADwAAAGRycy9kb3ducmV2LnhtbESPQWvDMAyF74P+B6PBbquzDbKS1i2lMCjsUJZt0KOI&#10;1cStLYdYa9N/Xw8Gu0m89z09LVZj8OpMQ3KRDTxNC1DETbSOWwNfn2+PM1BJkC36yGTgSglWy8nd&#10;AisbL/xB51palUM4VWigE+krrVPTUcA0jT1x1g5xCCh5HVptB7zk8OD1c1GUOqDjfKHDnjYdNaf6&#10;J+Qa3+7otzXud++ifXl0Tl7bqzEP9+N6DkpolH/zH721mStf4PeZPIFe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do9HEAAAA3AAAAA8AAAAAAAAAAAAAAAAAmAIAAGRycy9k&#10;b3ducmV2LnhtbFBLBQYAAAAABAAEAPUAAACJAwAAAAA=&#10;" path="m32069,48690v4573,4546,11958,4546,16532,c53146,44117,53146,36731,48601,32158l19582,3022c14776,-1317,7362,-939,3022,3867v-4040,4475,-4028,11285,28,15746l32069,48690xe" fillcolor="#262626" stroked="f" strokeweight=".16261mm">
                      <v:stroke joinstyle="miter"/>
                      <v:path arrowok="t" o:connecttype="custom" o:connectlocs="3,5;5,5;5,3;2,0;0,0;0,2" o:connectangles="0,0,0,0,0,0"/>
                    </v:shape>
                    <v:shape id="Freeform: Shape 7343" o:spid="_x0000_s1319" style="position:absolute;left:72685;top:24491;width:515;height:514;visibility:visible;mso-wrap-style:square;v-text-anchor:middle" coordsize="51455,513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hC7MEA&#10;AADcAAAADwAAAGRycy9kb3ducmV2LnhtbERP24rCMBB9F/Yfwizsm02VxUs1iisKgiDY3Q8YmrEp&#10;20xKE2v9eyMIvs3hXGe57m0tOmp95VjBKElBEBdOV1wq+PvdD2cgfEDWWDsmBXfysF59DJaYaXfj&#10;M3V5KEUMYZ+hAhNCk0npC0MWfeIa4shdXGsxRNiWUrd4i+G2luM0nUiLFccGgw1tDRX/+dUqOHSn&#10;+S43u1OzyS/To//B66hCpb4++80CRKA+vMUv90HH+ZNveD4TL5Cr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LYQuzBAAAA3AAAAA8AAAAAAAAAAAAAAAAAmAIAAGRycy9kb3du&#10;cmV2LnhtbFBLBQYAAAAABAAEAPUAAACGAwAAAAA=&#10;" path="m11968,51335v3125,2,6122,-1243,8325,-3459l49253,18564c53030,13304,51829,5979,46569,2202,42419,-779,36817,-729,32721,2325l3409,31637v-4545,4573,-4545,11959,,16532c5718,50337,8805,51479,11968,51335xe" fillcolor="#262626" stroked="f" strokeweight=".16261mm">
                      <v:stroke joinstyle="miter"/>
                      <v:path arrowok="t" o:connecttype="custom" o:connectlocs="1,5;2,5;5,2;5,0;3,0;0,3;0,5;1,5" o:connectangles="0,0,0,0,0,0,0,0"/>
                    </v:shape>
                    <v:shape id="Freeform: Shape 1792" o:spid="_x0000_s1320" style="position:absolute;left:69146;top:25986;width:645;height:235;visibility:visible;mso-wrap-style:square;v-text-anchor:middle" coordsize="64485,234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xJCsAA&#10;AADcAAAADwAAAGRycy9kb3ducmV2LnhtbERPyWrDMBC9B/oPYgq5JXIDMcGNEkqg0F4CWS69DdbY&#10;MrVGRlIV+++rQCC3ebx1tvvR9iKRD51jBW/LAgRx7XTHrYLr5XOxAREissbeMSmYKMB+9zLbYqXd&#10;jU+UzrEVOYRDhQpMjEMlZagNWQxLNxBnrnHeYszQt1J7vOVw28tVUZTSYse5weBAB0P17/nPKjiN&#10;JVJKx6lJm8as2E/f5ueg1Px1/HgHEWmMT/HD/aXz/HIN92fyBXL3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uxJCsAAAADcAAAADwAAAAAAAAAAAAAAAACYAgAAZHJzL2Rvd25y&#10;ZXYueG1sUEsFBgAAAAAEAAQA9QAAAIUDAAAAAA==&#10;" path="m52761,l11725,c5249,,,5249,,11725v,6475,5249,11724,11725,11724l52761,23449v6476,,11725,-5249,11725,-11724c64486,5249,59237,,52761,xe" fillcolor="#262626" stroked="f" strokeweight=".16261mm">
                      <v:stroke joinstyle="miter"/>
                      <v:path arrowok="t" o:connecttype="custom" o:connectlocs="5,0;1,0;0,1;1,2;5,2;6,1;5,0" o:connectangles="0,0,0,0,0,0,0"/>
                    </v:shape>
                    <v:shape id="Freeform: Shape 1793" o:spid="_x0000_s1321" style="position:absolute;left:69773;top:27226;width:524;height:528;visibility:visible;mso-wrap-style:square;v-text-anchor:middle" coordsize="52468,527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4Hh8IA&#10;AADcAAAADwAAAGRycy9kb3ducmV2LnhtbERPS2vCQBC+F/wPywje6kaFEFI3IRRKPfoo9Tpkp9m0&#10;2dmYXTX667sFobf5+J6zLkfbiQsNvnWsYDFPQBDXTrfcKPg4vD1nIHxA1tg5JgU38lAWk6c15tpd&#10;eUeXfWhEDGGfowITQp9L6WtDFv3c9cSR+3KDxRDh0Eg94DWG204ukySVFluODQZ7ejVU/+zPVsH2&#10;mNG30aGq7vSZvW9Wq/Z0Pyo1m47VC4hAY/gXP9wbHeenKfw9Ey+Qx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vgeHwgAAANwAAAAPAAAAAAAAAAAAAAAAAJgCAABkcnMvZG93&#10;bnJldi54bWxQSwUGAAAAAAQABAD1AAAAhwMAAAAA&#10;" path="m33117,2819l4099,32131c-820,36343,-1393,43744,2820,48663v4212,4918,11613,5490,16531,1279c19810,49549,20238,49121,20631,48663l49649,19351c53861,14433,53288,7031,48370,2819,43981,-940,37507,-940,33117,2819xe" fillcolor="#262626" stroked="f" strokeweight=".16261mm">
                      <v:stroke joinstyle="miter"/>
                      <v:path arrowok="t" o:connecttype="custom" o:connectlocs="3,0;0,3;0,5;2,5;2,5;5,2;5,0;3,0" o:connectangles="0,0,0,0,0,0,0,0"/>
                    </v:shape>
                    <v:shape id="Freeform: Shape 1794" o:spid="_x0000_s1322" style="position:absolute;left:72684;top:27194;width:539;height:539;visibility:visible;mso-wrap-style:square;v-text-anchor:middle" coordsize="53881,539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8ku8MA&#10;AADcAAAADwAAAGRycy9kb3ducmV2LnhtbERPTWsCMRC9F/wPYQQvotmqtboapSiih0KpFrwOm3F3&#10;cTNZkqjrvzeC0Ns83ufMl42pxJWcLy0reO8nIIgzq0vOFfwdNr0JCB+QNVaWScGdPCwXrbc5ptre&#10;+Jeu+5CLGMI+RQVFCHUqpc8KMuj7tiaO3Mk6gyFCl0vt8BbDTSUHSTKWBkuODQXWtCooO+8vRsG3&#10;W9tNd3La8mU1/XHhOKxGH1ulOu3mawYiUBP+xS/3Tsf54094PhMv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88ku8MAAADcAAAADwAAAAAAAAAAAAAAAACYAgAAZHJzL2Rv&#10;d25yZXYueG1sUEsFBgAAAAAEAAQA9QAAAIgDAAAAAA==&#10;" path="m20427,3867c16088,-939,8674,-1317,3867,3022,-939,7362,-1317,14776,3022,19582v258,285,530,558,815,817l33148,49711v4145,4975,11538,5649,16513,1504c54637,47071,55310,39678,51166,34702v-562,-674,-1198,-1283,-1896,-1816l20427,3867xe" fillcolor="#262626" stroked="f" strokeweight=".16261mm">
                      <v:stroke joinstyle="miter"/>
                      <v:path arrowok="t" o:connecttype="custom" o:connectlocs="2,0;0,0;0,2;0,2;3,5;5,5;5,3;5,3" o:connectangles="0,0,0,0,0,0,0,0"/>
                    </v:shape>
                    <v:shape id="Freeform: Shape 1795" o:spid="_x0000_s1323" style="position:absolute;left:73177;top:25982;width:645;height:234;visibility:visible;mso-wrap-style:square;v-text-anchor:middle" coordsize="64485,234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3mlMIA&#10;AADcAAAADwAAAGRycy9kb3ducmV2LnhtbESPQWvDMAyF74P9B6NBb6uzHkLJ6pZRGGyXQdtddhOx&#10;EofFcrA9N/n306HQm8R7eu/T7jD7URWKaQhs4GVdgSJugx24N/B9eX/egkoZ2eIYmAwslOCwf3zY&#10;YWPDlU9UzrlXEsKpQQMu56nROrWOPKZ1mIhF60L0mGWNvbYRrxLuR72pqlp7HFgaHE50dNT+nv+8&#10;gdNcI5XytXRl27kNx+XT/RyNWT3Nb6+gMs35br5df1jBr4VWnpEJ9P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7eaUwgAAANwAAAAPAAAAAAAAAAAAAAAAAJgCAABkcnMvZG93&#10;bnJldi54bWxQSwUGAAAAAAQABAD1AAAAhwMAAAAA&#10;" path="m52761,l11725,c5249,,,5249,,11725v,6475,5249,11724,11725,11724l52761,23449v6476,,11725,-5249,11725,-11724c64486,5249,59237,,52761,xe" fillcolor="#262626" stroked="f" strokeweight=".16261mm">
                      <v:stroke joinstyle="miter"/>
                      <v:path arrowok="t" o:connecttype="custom" o:connectlocs="5,0;1,0;0,1;1,2;5,2;6,1;5,0" o:connectangles="0,0,0,0,0,0,0"/>
                    </v:shape>
                  </v:group>
                </v:group>
                <w10:wrap type="square" anchorx="margin"/>
              </v:group>
            </w:pict>
          </mc:Fallback>
        </mc:AlternateContent>
      </w:r>
      <w:r>
        <w:rPr>
          <w:noProof/>
        </w:rPr>
        <mc:AlternateContent>
          <mc:Choice Requires="wps">
            <w:drawing>
              <wp:inline distT="0" distB="0" distL="0" distR="0" wp14:anchorId="67854512" wp14:editId="7EB7A7CA">
                <wp:extent cx="5731510" cy="1352550"/>
                <wp:effectExtent l="0" t="0" r="21590" b="19050"/>
                <wp:docPr id="113" name="Rectangle: Diagonal Corners Rounded 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352550"/>
                        </a:xfrm>
                        <a:custGeom>
                          <a:avLst/>
                          <a:gdLst>
                            <a:gd name="T0" fmla="*/ 0 w 5731510"/>
                            <a:gd name="T1" fmla="*/ 0 h 1352619"/>
                            <a:gd name="T2" fmla="*/ 5152684 w 5731510"/>
                            <a:gd name="T3" fmla="*/ 0 h 1352619"/>
                            <a:gd name="T4" fmla="*/ 5731510 w 5731510"/>
                            <a:gd name="T5" fmla="*/ 578826 h 1352619"/>
                            <a:gd name="T6" fmla="*/ 5731510 w 5731510"/>
                            <a:gd name="T7" fmla="*/ 1352619 h 1352619"/>
                            <a:gd name="T8" fmla="*/ 5731510 w 5731510"/>
                            <a:gd name="T9" fmla="*/ 1352619 h 1352619"/>
                            <a:gd name="T10" fmla="*/ 578826 w 5731510"/>
                            <a:gd name="T11" fmla="*/ 1352619 h 1352619"/>
                            <a:gd name="T12" fmla="*/ 0 w 5731510"/>
                            <a:gd name="T13" fmla="*/ 773793 h 1352619"/>
                            <a:gd name="T14" fmla="*/ 0 w 5731510"/>
                            <a:gd name="T15" fmla="*/ 0 h 1352619"/>
                            <a:gd name="T16" fmla="*/ 0 w 5731510"/>
                            <a:gd name="T17" fmla="*/ 0 h 1352619"/>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5731510"/>
                            <a:gd name="T28" fmla="*/ 0 h 1352619"/>
                            <a:gd name="T29" fmla="*/ 5731510 w 5731510"/>
                            <a:gd name="T30" fmla="*/ 1352619 h 1352619"/>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5731510" h="1352619">
                              <a:moveTo>
                                <a:pt x="0" y="0"/>
                              </a:moveTo>
                              <a:lnTo>
                                <a:pt x="5152684" y="0"/>
                              </a:lnTo>
                              <a:cubicBezTo>
                                <a:pt x="5472361" y="0"/>
                                <a:pt x="5731510" y="259149"/>
                                <a:pt x="5731510" y="578826"/>
                              </a:cubicBezTo>
                              <a:lnTo>
                                <a:pt x="5731510" y="1352619"/>
                              </a:lnTo>
                              <a:lnTo>
                                <a:pt x="578826" y="1352619"/>
                              </a:lnTo>
                              <a:cubicBezTo>
                                <a:pt x="259149" y="1352619"/>
                                <a:pt x="0" y="1093470"/>
                                <a:pt x="0" y="773793"/>
                              </a:cubicBezTo>
                              <a:lnTo>
                                <a:pt x="0" y="0"/>
                              </a:lnTo>
                              <a:close/>
                            </a:path>
                          </a:pathLst>
                        </a:custGeom>
                        <a:solidFill>
                          <a:schemeClr val="accent5">
                            <a:lumMod val="20000"/>
                            <a:lumOff val="80000"/>
                          </a:schemeClr>
                        </a:solidFill>
                        <a:ln w="12700">
                          <a:solidFill>
                            <a:srgbClr val="002060"/>
                          </a:solidFill>
                          <a:miter lim="800000"/>
                          <a:headEnd/>
                          <a:tailEnd/>
                        </a:ln>
                      </wps:spPr>
                      <wps:txbx>
                        <w:txbxContent>
                          <w:p w:rsidR="00FC7E58" w:rsidRDefault="00FC7E58" w:rsidP="000D0CA1">
                            <w:pPr>
                              <w:rPr>
                                <w:b/>
                                <w:bCs/>
                                <w:sz w:val="36"/>
                                <w:szCs w:val="36"/>
                                <w:rtl/>
                              </w:rPr>
                            </w:pPr>
                          </w:p>
                          <w:p w:rsidR="00FC7E58" w:rsidRPr="006B2C47" w:rsidRDefault="00FC7E58" w:rsidP="000D0CA1">
                            <w:pPr>
                              <w:rPr>
                                <w:rtl/>
                              </w:rPr>
                            </w:pPr>
                            <w:r w:rsidRPr="00E16E29">
                              <w:rPr>
                                <w:b/>
                                <w:bCs/>
                                <w:rtl/>
                              </w:rPr>
                              <w:t xml:space="preserve">وتعرف </w:t>
                            </w:r>
                            <w:r w:rsidRPr="00E16E29">
                              <w:rPr>
                                <w:b/>
                                <w:bCs/>
                                <w:color w:val="C00000"/>
                                <w:rtl/>
                              </w:rPr>
                              <w:t xml:space="preserve">القيادة </w:t>
                            </w:r>
                            <w:r w:rsidRPr="00E16E29">
                              <w:rPr>
                                <w:b/>
                                <w:bCs/>
                                <w:rtl/>
                              </w:rPr>
                              <w:t>عموما بأنها</w:t>
                            </w:r>
                            <w:r>
                              <w:rPr>
                                <w:rFonts w:hint="cs"/>
                                <w:rtl/>
                              </w:rPr>
                              <w:t xml:space="preserve">: </w:t>
                            </w:r>
                            <w:r w:rsidRPr="006B2C47">
                              <w:rPr>
                                <w:rtl/>
                              </w:rPr>
                              <w:t>إحدى طرق التوجيه والإشراف، وتسهم في التأثير في أداء الاعمال. والقائد هو الشخص الذي يدير حركة العاملين من إخلال الاتصال المباشر معهم.</w:t>
                            </w:r>
                          </w:p>
                          <w:p w:rsidR="00FC7E58" w:rsidRPr="00375636" w:rsidRDefault="00FC7E58" w:rsidP="000D0CA1">
                            <w:pPr>
                              <w:jc w:val="center"/>
                              <w:rPr>
                                <w:color w:val="002060"/>
                                <w:sz w:val="32"/>
                                <w:szCs w:val="36"/>
                              </w:rPr>
                            </w:pPr>
                          </w:p>
                        </w:txbxContent>
                      </wps:txbx>
                      <wps:bodyPr rot="0" vert="horz" wrap="square" lIns="36000" tIns="0" rIns="36000" bIns="0" anchor="ctr" anchorCtr="0" upright="1">
                        <a:noAutofit/>
                      </wps:bodyPr>
                    </wps:wsp>
                  </a:graphicData>
                </a:graphic>
              </wp:inline>
            </w:drawing>
          </mc:Choice>
          <mc:Fallback>
            <w:pict>
              <v:shape id="_x0000_s1324" style="width:451.3pt;height:106.5pt;visibility:visible;mso-wrap-style:square;mso-left-percent:-10001;mso-top-percent:-10001;mso-position-horizontal:absolute;mso-position-horizontal-relative:char;mso-position-vertical:absolute;mso-position-vertical-relative:line;mso-left-percent:-10001;mso-top-percent:-10001;v-text-anchor:middle" coordsize="5731510,1352619"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" adj="-11796480,,5400" path="m,l5152684,v319677,,578826,259149,578826,578826l5731510,1352619r-5152684,c259149,1352619,,1093470,,773793l,xe" fillcolor="#deeaf6 [664]" strokecolor="#002060" strokeweight="1pt">
                <v:stroke joinstyle="miter"/>
                <v:formulas/>
                <v:path arrowok="t" o:connecttype="custom" o:connectlocs="0,0;5152684,0;5731510,578796;5731510,1352550;5731510,1352550;578826,1352550;0,773754;0,0;0,0" o:connectangles="0,0,0,0,0,0,0,0,0" textboxrect="0,0,5731510,1352619"/>
                <v:textbox inset="1mm,0,1mm,0">
                  <w:txbxContent>
                    <w:p w:rsidR="00FC7E58" w:rsidRDefault="00FC7E58" w:rsidP="000D0CA1">
                      <w:pPr>
                        <w:rPr>
                          <w:b/>
                          <w:bCs/>
                          <w:sz w:val="36"/>
                          <w:szCs w:val="36"/>
                          <w:rtl/>
                        </w:rPr>
                      </w:pPr>
                    </w:p>
                    <w:p w:rsidR="00FC7E58" w:rsidRPr="006B2C47" w:rsidRDefault="00FC7E58" w:rsidP="000D0CA1">
                      <w:pPr>
                        <w:rPr>
                          <w:rtl/>
                        </w:rPr>
                      </w:pPr>
                      <w:r w:rsidRPr="00E16E29">
                        <w:rPr>
                          <w:b/>
                          <w:bCs/>
                          <w:rtl/>
                        </w:rPr>
                        <w:t xml:space="preserve">وتعرف </w:t>
                      </w:r>
                      <w:r w:rsidRPr="00E16E29">
                        <w:rPr>
                          <w:b/>
                          <w:bCs/>
                          <w:color w:val="C00000"/>
                          <w:rtl/>
                        </w:rPr>
                        <w:t xml:space="preserve">القيادة </w:t>
                      </w:r>
                      <w:r w:rsidRPr="00E16E29">
                        <w:rPr>
                          <w:b/>
                          <w:bCs/>
                          <w:rtl/>
                        </w:rPr>
                        <w:t>عموما بأنها</w:t>
                      </w:r>
                      <w:r>
                        <w:rPr>
                          <w:rFonts w:hint="cs"/>
                          <w:rtl/>
                        </w:rPr>
                        <w:t xml:space="preserve">: </w:t>
                      </w:r>
                      <w:r w:rsidRPr="006B2C47">
                        <w:rPr>
                          <w:rtl/>
                        </w:rPr>
                        <w:t>إحدى طرق التوجيه والإشراف، وتسهم في التأثير في أداء الاعمال. والقائد هو الشخص الذي يدير حركة العاملين من إخلال الاتصال المباشر معهم.</w:t>
                      </w:r>
                    </w:p>
                    <w:p w:rsidR="00FC7E58" w:rsidRPr="00375636" w:rsidRDefault="00FC7E58" w:rsidP="000D0CA1">
                      <w:pPr>
                        <w:jc w:val="center"/>
                        <w:rPr>
                          <w:color w:val="002060"/>
                          <w:sz w:val="32"/>
                          <w:szCs w:val="36"/>
                        </w:rPr>
                      </w:pPr>
                    </w:p>
                  </w:txbxContent>
                </v:textbox>
                <w10:wrap anchorx="page"/>
                <w10:anchorlock/>
              </v:shape>
            </w:pict>
          </mc:Fallback>
        </mc:AlternateContent>
      </w:r>
    </w:p>
    <w:p w:rsidR="000D0CA1" w:rsidRPr="00591C98" w:rsidRDefault="000D0CA1" w:rsidP="000D0CA1">
      <w:pPr>
        <w:rPr>
          <w:sz w:val="36"/>
          <w:szCs w:val="36"/>
          <w:rtl/>
        </w:rPr>
      </w:pPr>
    </w:p>
    <w:p w:rsidR="000D0CA1" w:rsidRDefault="000D0CA1" w:rsidP="000D0CA1">
      <w:pPr>
        <w:keepLines/>
        <w:jc w:val="left"/>
        <w:rPr>
          <w:b/>
          <w:bCs/>
          <w:rtl/>
        </w:rPr>
      </w:pPr>
      <w:r>
        <w:rPr>
          <w:rFonts w:hint="cs"/>
          <w:noProof/>
          <w:color w:val="C00000"/>
          <w:rtl/>
        </w:rPr>
        <mc:AlternateContent>
          <mc:Choice Requires="wpg">
            <w:drawing>
              <wp:inline distT="0" distB="0" distL="0" distR="0" wp14:anchorId="66ACF1EF" wp14:editId="13CA39EA">
                <wp:extent cx="3066415" cy="811530"/>
                <wp:effectExtent l="0" t="0" r="635" b="7620"/>
                <wp:docPr id="2083" name="Google Shape;2241;p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3066415" cy="811530"/>
                          <a:chOff x="32923" y="10568"/>
                          <a:chExt cx="33223" cy="8802"/>
                        </a:xfrm>
                      </wpg:grpSpPr>
                      <wps:wsp>
                        <wps:cNvPr id="2084" name="Google Shape;2242;p44"/>
                        <wps:cNvSpPr>
                          <a:spLocks/>
                        </wps:cNvSpPr>
                        <wps:spPr bwMode="auto">
                          <a:xfrm>
                            <a:off x="36053" y="10575"/>
                            <a:ext cx="30093" cy="6710"/>
                          </a:xfrm>
                          <a:custGeom>
                            <a:avLst/>
                            <a:gdLst>
                              <a:gd name="T0" fmla="*/ 1 w 104002"/>
                              <a:gd name="T1" fmla="*/ 1 h 26838"/>
                              <a:gd name="T2" fmla="*/ 1 w 104002"/>
                              <a:gd name="T3" fmla="*/ 26838 h 26838"/>
                              <a:gd name="T4" fmla="*/ 90917 w 104002"/>
                              <a:gd name="T5" fmla="*/ 26838 h 26838"/>
                              <a:gd name="T6" fmla="*/ 104002 w 104002"/>
                              <a:gd name="T7" fmla="*/ 13753 h 26838"/>
                              <a:gd name="T8" fmla="*/ 104002 w 104002"/>
                              <a:gd name="T9" fmla="*/ 11217 h 26838"/>
                              <a:gd name="T10" fmla="*/ 92798 w 104002"/>
                              <a:gd name="T11" fmla="*/ 1 h 26838"/>
                              <a:gd name="T12" fmla="*/ 1 w 104002"/>
                              <a:gd name="T13" fmla="*/ 1 h 26838"/>
                            </a:gdLst>
                            <a:ahLst/>
                            <a:cxnLst>
                              <a:cxn ang="0">
                                <a:pos x="T0" y="T1"/>
                              </a:cxn>
                              <a:cxn ang="0">
                                <a:pos x="T2" y="T3"/>
                              </a:cxn>
                              <a:cxn ang="0">
                                <a:pos x="T4" y="T5"/>
                              </a:cxn>
                              <a:cxn ang="0">
                                <a:pos x="T6" y="T7"/>
                              </a:cxn>
                              <a:cxn ang="0">
                                <a:pos x="T8" y="T9"/>
                              </a:cxn>
                              <a:cxn ang="0">
                                <a:pos x="T10" y="T11"/>
                              </a:cxn>
                              <a:cxn ang="0">
                                <a:pos x="T12" y="T13"/>
                              </a:cxn>
                            </a:cxnLst>
                            <a:rect l="0" t="0" r="r" b="b"/>
                            <a:pathLst>
                              <a:path w="104002" h="26838" extrusionOk="0">
                                <a:moveTo>
                                  <a:pt x="1" y="1"/>
                                </a:moveTo>
                                <a:lnTo>
                                  <a:pt x="1" y="26838"/>
                                </a:lnTo>
                                <a:lnTo>
                                  <a:pt x="90917" y="26838"/>
                                </a:lnTo>
                                <a:cubicBezTo>
                                  <a:pt x="98144" y="26838"/>
                                  <a:pt x="104002" y="20980"/>
                                  <a:pt x="104002" y="13753"/>
                                </a:cubicBezTo>
                                <a:lnTo>
                                  <a:pt x="104002" y="11217"/>
                                </a:lnTo>
                                <a:cubicBezTo>
                                  <a:pt x="104002" y="5025"/>
                                  <a:pt x="98989" y="1"/>
                                  <a:pt x="92798" y="1"/>
                                </a:cubicBezTo>
                                <a:lnTo>
                                  <a:pt x="1" y="1"/>
                                </a:lnTo>
                                <a:close/>
                              </a:path>
                            </a:pathLst>
                          </a:custGeom>
                          <a:solidFill>
                            <a:srgbClr val="EEEEE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85" name="Google Shape;2243;p44"/>
                        <wps:cNvSpPr>
                          <a:spLocks/>
                        </wps:cNvSpPr>
                        <wps:spPr bwMode="auto">
                          <a:xfrm>
                            <a:off x="34632" y="16200"/>
                            <a:ext cx="3310" cy="3170"/>
                          </a:xfrm>
                          <a:custGeom>
                            <a:avLst/>
                            <a:gdLst>
                              <a:gd name="T0" fmla="*/ 0 w 13241"/>
                              <a:gd name="T1" fmla="*/ 0 h 12681"/>
                              <a:gd name="T2" fmla="*/ 0 w 13241"/>
                              <a:gd name="T3" fmla="*/ 12681 h 12681"/>
                              <a:gd name="T4" fmla="*/ 6608 w 13241"/>
                              <a:gd name="T5" fmla="*/ 8371 h 12681"/>
                              <a:gd name="T6" fmla="*/ 13240 w 13241"/>
                              <a:gd name="T7" fmla="*/ 12681 h 12681"/>
                              <a:gd name="T8" fmla="*/ 13240 w 13241"/>
                              <a:gd name="T9" fmla="*/ 0 h 12681"/>
                              <a:gd name="T10" fmla="*/ 0 w 13241"/>
                              <a:gd name="T11" fmla="*/ 0 h 12681"/>
                            </a:gdLst>
                            <a:ahLst/>
                            <a:cxnLst>
                              <a:cxn ang="0">
                                <a:pos x="T0" y="T1"/>
                              </a:cxn>
                              <a:cxn ang="0">
                                <a:pos x="T2" y="T3"/>
                              </a:cxn>
                              <a:cxn ang="0">
                                <a:pos x="T4" y="T5"/>
                              </a:cxn>
                              <a:cxn ang="0">
                                <a:pos x="T6" y="T7"/>
                              </a:cxn>
                              <a:cxn ang="0">
                                <a:pos x="T8" y="T9"/>
                              </a:cxn>
                              <a:cxn ang="0">
                                <a:pos x="T10" y="T11"/>
                              </a:cxn>
                            </a:cxnLst>
                            <a:rect l="0" t="0" r="r" b="b"/>
                            <a:pathLst>
                              <a:path w="13241" h="12681" extrusionOk="0">
                                <a:moveTo>
                                  <a:pt x="0" y="0"/>
                                </a:moveTo>
                                <a:lnTo>
                                  <a:pt x="0" y="12681"/>
                                </a:lnTo>
                                <a:lnTo>
                                  <a:pt x="6608" y="8371"/>
                                </a:lnTo>
                                <a:lnTo>
                                  <a:pt x="13240" y="12681"/>
                                </a:lnTo>
                                <a:lnTo>
                                  <a:pt x="13240" y="0"/>
                                </a:lnTo>
                                <a:lnTo>
                                  <a:pt x="0" y="0"/>
                                </a:lnTo>
                                <a:close/>
                              </a:path>
                            </a:pathLst>
                          </a:custGeom>
                          <a:solidFill>
                            <a:srgbClr val="4685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86" name="Google Shape;2244;p44"/>
                        <wps:cNvSpPr>
                          <a:spLocks/>
                        </wps:cNvSpPr>
                        <wps:spPr bwMode="auto">
                          <a:xfrm>
                            <a:off x="32923" y="10568"/>
                            <a:ext cx="6725" cy="6724"/>
                          </a:xfrm>
                          <a:custGeom>
                            <a:avLst/>
                            <a:gdLst>
                              <a:gd name="T0" fmla="*/ 13454 w 26897"/>
                              <a:gd name="T1" fmla="*/ 1 h 26898"/>
                              <a:gd name="T2" fmla="*/ 0 w 26897"/>
                              <a:gd name="T3" fmla="*/ 13455 h 26898"/>
                              <a:gd name="T4" fmla="*/ 13454 w 26897"/>
                              <a:gd name="T5" fmla="*/ 26897 h 26898"/>
                              <a:gd name="T6" fmla="*/ 26896 w 26897"/>
                              <a:gd name="T7" fmla="*/ 13455 h 26898"/>
                              <a:gd name="T8" fmla="*/ 13454 w 26897"/>
                              <a:gd name="T9" fmla="*/ 1 h 26898"/>
                            </a:gdLst>
                            <a:ahLst/>
                            <a:cxnLst>
                              <a:cxn ang="0">
                                <a:pos x="T0" y="T1"/>
                              </a:cxn>
                              <a:cxn ang="0">
                                <a:pos x="T2" y="T3"/>
                              </a:cxn>
                              <a:cxn ang="0">
                                <a:pos x="T4" y="T5"/>
                              </a:cxn>
                              <a:cxn ang="0">
                                <a:pos x="T6" y="T7"/>
                              </a:cxn>
                              <a:cxn ang="0">
                                <a:pos x="T8" y="T9"/>
                              </a:cxn>
                            </a:cxnLst>
                            <a:rect l="0" t="0" r="r" b="b"/>
                            <a:pathLst>
                              <a:path w="26897" h="26898" extrusionOk="0">
                                <a:moveTo>
                                  <a:pt x="13454" y="1"/>
                                </a:moveTo>
                                <a:cubicBezTo>
                                  <a:pt x="6025" y="1"/>
                                  <a:pt x="0" y="6025"/>
                                  <a:pt x="0" y="13455"/>
                                </a:cubicBezTo>
                                <a:cubicBezTo>
                                  <a:pt x="0" y="20884"/>
                                  <a:pt x="6025" y="26897"/>
                                  <a:pt x="13454" y="26897"/>
                                </a:cubicBezTo>
                                <a:cubicBezTo>
                                  <a:pt x="20884" y="26897"/>
                                  <a:pt x="26896" y="20884"/>
                                  <a:pt x="26896" y="13455"/>
                                </a:cubicBezTo>
                                <a:cubicBezTo>
                                  <a:pt x="26896" y="6025"/>
                                  <a:pt x="20884" y="1"/>
                                  <a:pt x="13454" y="1"/>
                                </a:cubicBezTo>
                                <a:close/>
                              </a:path>
                            </a:pathLst>
                          </a:custGeom>
                          <a:solidFill>
                            <a:srgbClr val="9ED1F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87" name="Google Shape;2245;p44"/>
                        <wps:cNvSpPr>
                          <a:spLocks/>
                        </wps:cNvSpPr>
                        <wps:spPr bwMode="auto">
                          <a:xfrm>
                            <a:off x="33855" y="11498"/>
                            <a:ext cx="4864" cy="4864"/>
                          </a:xfrm>
                          <a:custGeom>
                            <a:avLst/>
                            <a:gdLst>
                              <a:gd name="T0" fmla="*/ 9728 w 19456"/>
                              <a:gd name="T1" fmla="*/ 1 h 19456"/>
                              <a:gd name="T2" fmla="*/ 1 w 19456"/>
                              <a:gd name="T3" fmla="*/ 9728 h 19456"/>
                              <a:gd name="T4" fmla="*/ 9728 w 19456"/>
                              <a:gd name="T5" fmla="*/ 19455 h 19456"/>
                              <a:gd name="T6" fmla="*/ 19456 w 19456"/>
                              <a:gd name="T7" fmla="*/ 9728 h 19456"/>
                              <a:gd name="T8" fmla="*/ 9728 w 19456"/>
                              <a:gd name="T9" fmla="*/ 1 h 19456"/>
                              <a:gd name="T10" fmla="*/ 0 w 19456"/>
                              <a:gd name="T11" fmla="*/ 0 h 19456"/>
                              <a:gd name="T12" fmla="*/ 19456 w 19456"/>
                              <a:gd name="T13" fmla="*/ 19456 h 19456"/>
                            </a:gdLst>
                            <a:ahLst/>
                            <a:cxnLst>
                              <a:cxn ang="0">
                                <a:pos x="T0" y="T1"/>
                              </a:cxn>
                              <a:cxn ang="0">
                                <a:pos x="T2" y="T3"/>
                              </a:cxn>
                              <a:cxn ang="0">
                                <a:pos x="T4" y="T5"/>
                              </a:cxn>
                              <a:cxn ang="0">
                                <a:pos x="T6" y="T7"/>
                              </a:cxn>
                              <a:cxn ang="0">
                                <a:pos x="T8" y="T9"/>
                              </a:cxn>
                            </a:cxnLst>
                            <a:rect l="T10" t="T11" r="T12" b="T13"/>
                            <a:pathLst>
                              <a:path w="19456" h="19456" extrusionOk="0">
                                <a:moveTo>
                                  <a:pt x="9728" y="1"/>
                                </a:moveTo>
                                <a:cubicBezTo>
                                  <a:pt x="4347" y="1"/>
                                  <a:pt x="1" y="4346"/>
                                  <a:pt x="1" y="9728"/>
                                </a:cubicBezTo>
                                <a:cubicBezTo>
                                  <a:pt x="1" y="15098"/>
                                  <a:pt x="4347" y="19455"/>
                                  <a:pt x="9728" y="19455"/>
                                </a:cubicBezTo>
                                <a:cubicBezTo>
                                  <a:pt x="15098" y="19455"/>
                                  <a:pt x="19456" y="15098"/>
                                  <a:pt x="19456" y="9728"/>
                                </a:cubicBezTo>
                                <a:cubicBezTo>
                                  <a:pt x="19456" y="4346"/>
                                  <a:pt x="15098" y="1"/>
                                  <a:pt x="9728" y="1"/>
                                </a:cubicBezTo>
                                <a:close/>
                              </a:path>
                            </a:pathLst>
                          </a:custGeom>
                          <a:solidFill>
                            <a:srgbClr val="5EB2F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7E58" w:rsidRPr="000635F5" w:rsidRDefault="00FC7E58" w:rsidP="000D0CA1">
                              <w:pPr>
                                <w:bidi w:val="0"/>
                                <w:spacing w:line="216" w:lineRule="auto"/>
                                <w:jc w:val="center"/>
                                <w:rPr>
                                  <w:color w:val="FFFFFF"/>
                                  <w:sz w:val="40"/>
                                  <w:szCs w:val="40"/>
                                  <w:lang w:bidi="ar-SY"/>
                                </w:rPr>
                              </w:pPr>
                              <w:r>
                                <w:rPr>
                                  <w:rFonts w:hint="cs"/>
                                  <w:color w:val="FFFFFF"/>
                                  <w:sz w:val="40"/>
                                  <w:szCs w:val="40"/>
                                  <w:rtl/>
                                  <w:lang w:bidi="ar-SY"/>
                                </w:rPr>
                                <w:t>1</w:t>
                              </w:r>
                            </w:p>
                          </w:txbxContent>
                        </wps:txbx>
                        <wps:bodyPr rot="0" vert="horz" wrap="square" lIns="91425" tIns="91425" rIns="91425" bIns="91425" anchor="ctr" anchorCtr="0" upright="1">
                          <a:noAutofit/>
                        </wps:bodyPr>
                      </wps:wsp>
                      <wps:wsp>
                        <wps:cNvPr id="2088" name="Google Shape;2247;p44"/>
                        <wps:cNvSpPr txBox="1">
                          <a:spLocks noChangeArrowheads="1"/>
                        </wps:cNvSpPr>
                        <wps:spPr bwMode="auto">
                          <a:xfrm>
                            <a:off x="38877" y="11640"/>
                            <a:ext cx="27269" cy="5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3F1809" w:rsidRDefault="00FC7E58" w:rsidP="000D0CA1">
                              <w:pPr>
                                <w:pStyle w:val="ListParagraph"/>
                                <w:spacing w:line="240" w:lineRule="auto"/>
                                <w:ind w:left="113"/>
                                <w:jc w:val="both"/>
                                <w:rPr>
                                  <w:rFonts w:ascii="Adobe Arabic" w:hAnsi="Adobe Arabic" w:cs="Adobe Arabic"/>
                                  <w:b/>
                                  <w:bCs/>
                                  <w:color w:val="002060"/>
                                  <w:sz w:val="36"/>
                                  <w:szCs w:val="36"/>
                                  <w:rtl/>
                                </w:rPr>
                              </w:pPr>
                              <w:r>
                                <w:rPr>
                                  <w:rFonts w:ascii="Adobe Arabic" w:hAnsi="Adobe Arabic" w:cs="Adobe Arabic" w:hint="cs"/>
                                  <w:b/>
                                  <w:bCs/>
                                  <w:color w:val="002060"/>
                                  <w:sz w:val="36"/>
                                  <w:szCs w:val="36"/>
                                  <w:rtl/>
                                </w:rPr>
                                <w:t>نظرية القيادة الإدارية:</w:t>
                              </w:r>
                            </w:p>
                            <w:p w:rsidR="00FC7E58" w:rsidRPr="003F1809" w:rsidRDefault="00FC7E58" w:rsidP="000D0CA1">
                              <w:pPr>
                                <w:jc w:val="center"/>
                                <w:rPr>
                                  <w:rFonts w:ascii="Roboto" w:eastAsia="Roboto" w:hAnsi="Roboto" w:cs="Roboto"/>
                                  <w:b/>
                                  <w:bCs/>
                                  <w:color w:val="002060"/>
                                  <w:sz w:val="24"/>
                                  <w:szCs w:val="24"/>
                                </w:rPr>
                              </w:pPr>
                            </w:p>
                          </w:txbxContent>
                        </wps:txbx>
                        <wps:bodyPr rot="0" vert="horz" wrap="square" lIns="91425" tIns="91425" rIns="91425" bIns="91425" anchor="ctr" anchorCtr="0" upright="1">
                          <a:noAutofit/>
                        </wps:bodyPr>
                      </wps:wsp>
                    </wpg:wgp>
                  </a:graphicData>
                </a:graphic>
              </wp:inline>
            </w:drawing>
          </mc:Choice>
          <mc:Fallback>
            <w:pict>
              <v:group id="Google Shape;2241;p44" o:spid="_x0000_s1325" style="width:241.45pt;height:63.9pt;flip:x;mso-position-horizontal-relative:char;mso-position-vertical-relative:line" coordorigin="32923,10568" coordsize="33223,88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">
                <v:shape id="Google Shape;2242;p44" o:spid="_x0000_s1326" style="position:absolute;left:36053;top:10575;width:30093;height:6710;visibility:visible;mso-wrap-style:square;v-text-anchor:middle" coordsize="104002,26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yxLsQA&#10;AADdAAAADwAAAGRycy9kb3ducmV2LnhtbESPwWrDMBBE74X8g9hAb40UY0Jwo4QmJLT0UmIHel2s&#10;rWVirYylxO7fV4VCj8PMvGE2u8l14k5DaD1rWC4UCOLam5YbDZfq9LQGESKywc4zafimALvt7GGD&#10;hfEjn+lexkYkCIcCNdgY+0LKUFtyGBa+J07elx8cxiSHRpoBxwR3ncyUWkmHLacFiz0dLNXX8uY0&#10;BPqMlFVX/2o/crU/H98p9CutH+fTyzOISFP8D/+134yGTK1z+H2TnoD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MsS7EAAAA3QAAAA8AAAAAAAAAAAAAAAAAmAIAAGRycy9k&#10;b3ducmV2LnhtbFBLBQYAAAAABAAEAPUAAACJAwAAAAA=&#10;" path="m1,1r,26837l90917,26838v7227,,13085,-5858,13085,-13085l104002,11217c104002,5025,98989,1,92798,1l1,1xe" fillcolor="#eee" stroked="f">
                  <v:path arrowok="t" o:extrusionok="f" o:connecttype="custom" o:connectlocs="0,0;0,6710;26307,6710;30093,3439;30093,2804;26851,0;0,0" o:connectangles="0,0,0,0,0,0,0"/>
                </v:shape>
                <v:shape id="Google Shape;2243;p44" o:spid="_x0000_s1327" style="position:absolute;left:34632;top:16200;width:3310;height:3170;visibility:visible;mso-wrap-style:square;v-text-anchor:middle" coordsize="13241,126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r5TsUA&#10;AADdAAAADwAAAGRycy9kb3ducmV2LnhtbESPzWrDMBCE74W8g9hAL6GRamgSnCihFFJ6achPwdfF&#10;2tgm1sqVFMd9+6oQ6HGYmW+Y1WawrejJh8axhuepAkFcOtNwpeHrtH1agAgR2WDrmDT8UIDNevSw&#10;wty4Gx+oP8ZKJAiHHDXUMXa5lKGsyWKYuo44eWfnLcYkfSWNx1uC21ZmSs2kxYbTQo0dvdVUXo5X&#10;q2F3mX/2RUHfShae7R5375maaP04Hl6XICIN8T98b38YDZlavMDfm/Q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SvlOxQAAAN0AAAAPAAAAAAAAAAAAAAAAAJgCAABkcnMv&#10;ZG93bnJldi54bWxQSwUGAAAAAAQABAD1AAAAigMAAAAA&#10;" path="m,l,12681,6608,8371r6632,4310l13240,,,xe" fillcolor="#4685bc" stroked="f">
                  <v:path arrowok="t" o:extrusionok="f" o:connecttype="custom" o:connectlocs="0,0;0,3170;1652,2093;3310,3170;3310,0;0,0" o:connectangles="0,0,0,0,0,0"/>
                </v:shape>
                <v:shape id="Google Shape;2244;p44" o:spid="_x0000_s1328" style="position:absolute;left:32923;top:10568;width:6725;height:6724;visibility:visible;mso-wrap-style:square;v-text-anchor:middle" coordsize="26897,26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XSNsMA&#10;AADdAAAADwAAAGRycy9kb3ducmV2LnhtbESPQWvCQBSE7wX/w/IEb3WjhyjRVUQt2GNNsddn9plE&#10;s2/D7tak/74rCB6HmfmGWa5704g7OV9bVjAZJyCIC6trLhV85x/vcxA+IGtsLJOCP/KwXg3elphp&#10;2/EX3Y+hFBHCPkMFVQhtJqUvKjLox7Yljt7FOoMhSldK7bCLcNPIaZKk0mDNcaHClrYVFbfjr1GQ&#10;/rir3Bc0O6UuP7t+93nq8lap0bDfLEAE6sMr/GwftIJpMk/h8SY+Abn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sXSNsMAAADdAAAADwAAAAAAAAAAAAAAAACYAgAAZHJzL2Rv&#10;d25yZXYueG1sUEsFBgAAAAAEAAQA9QAAAIgDAAAAAA==&#10;" path="m13454,1c6025,1,,6025,,13455v,7429,6025,13442,13454,13442c20884,26897,26896,20884,26896,13455,26896,6025,20884,1,13454,1xe" fillcolor="#9ed1fd" stroked="f">
                  <v:path arrowok="t" o:extrusionok="f" o:connecttype="custom" o:connectlocs="3364,0;0,3363;3364,6724;6725,3363;3364,0" o:connectangles="0,0,0,0,0"/>
                </v:shape>
                <v:shape id="Google Shape;2245;p44" o:spid="_x0000_s1329" style="position:absolute;left:33855;top:11498;width:4864;height:4864;visibility:visible;mso-wrap-style:square;v-text-anchor:middle" coordsize="19456,1945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JfcQA&#10;AADdAAAADwAAAGRycy9kb3ducmV2LnhtbESPS2vDMBCE74X8B7GB3BqphrTBjRJMQkJupUnoebE2&#10;ftRaGUvx499XhUKPw+x8s7PZjbYRPXW+cqzhZalAEOfOVFxouF2Pz2sQPiAbbByThok87Lazpw2m&#10;xg38Sf0lFCJC2KeooQyhTaX0eUkW/dK1xNG7u85iiLIrpOlwiHDbyESpV2mx4thQYkv7kvLvy8PG&#10;Nz7aU1bv69U9q9RV8XT4OnCt9WI+Zu8gAo3h//gvfTYaErV+g981EQF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SX3EAAAA3QAAAA8AAAAAAAAAAAAAAAAAmAIAAGRycy9k&#10;b3ducmV2LnhtbFBLBQYAAAAABAAEAPUAAACJAwAAAAA=&#10;" adj="-11796480,,5400" path="m9728,1c4347,1,1,4346,1,9728v,5370,4346,9727,9727,9727c15098,19455,19456,15098,19456,9728,19456,4346,15098,1,9728,1xe" fillcolor="#5eb2fc" stroked="f">
                  <v:stroke joinstyle="miter"/>
                  <v:formulas/>
                  <v:path arrowok="t" o:extrusionok="f" o:connecttype="custom" o:connectlocs="2432,0;0,2432;2432,4864;4864,2432;2432,0" o:connectangles="0,0,0,0,0" textboxrect="0,0,19456,19456"/>
                  <v:textbox inset="2.53958mm,2.53958mm,2.53958mm,2.53958mm">
                    <w:txbxContent>
                      <w:p w:rsidR="00FC7E58" w:rsidRPr="000635F5" w:rsidRDefault="00FC7E58" w:rsidP="000D0CA1">
                        <w:pPr>
                          <w:bidi w:val="0"/>
                          <w:spacing w:line="216" w:lineRule="auto"/>
                          <w:jc w:val="center"/>
                          <w:rPr>
                            <w:color w:val="FFFFFF"/>
                            <w:sz w:val="40"/>
                            <w:szCs w:val="40"/>
                            <w:lang w:bidi="ar-SY"/>
                          </w:rPr>
                        </w:pPr>
                        <w:r>
                          <w:rPr>
                            <w:rFonts w:hint="cs"/>
                            <w:color w:val="FFFFFF"/>
                            <w:sz w:val="40"/>
                            <w:szCs w:val="40"/>
                            <w:rtl/>
                            <w:lang w:bidi="ar-SY"/>
                          </w:rPr>
                          <w:t>1</w:t>
                        </w:r>
                      </w:p>
                    </w:txbxContent>
                  </v:textbox>
                </v:shape>
                <v:shape id="Google Shape;2247;p44" o:spid="_x0000_s1330" type="#_x0000_t202" style="position:absolute;left:38877;top:11640;width:27269;height:56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iwsAA&#10;AADdAAAADwAAAGRycy9kb3ducmV2LnhtbERPu4oCMRTthf2HcBdsRBMtVpk1yiIIWmyxKtaX5M4D&#10;JzdDktHx702xYHk47/V2cK24U4iNZw3zmQJBbLxtuNJwOe+nKxAxIVtsPZOGJ0XYbj5Gayysf/Af&#10;3U+pEjmEY4Ea6pS6QspoanIYZ74jzlzpg8OUYaikDfjI4a6VC6W+pMOGc0ONHe1qMrdT7zRMTHVc&#10;lmrX39o+nBMZW16Pv1qPP4efbxCJhvQW/7sPVsNCrfLc/CY/Ab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diwsAAAADdAAAADwAAAAAAAAAAAAAAAACYAgAAZHJzL2Rvd25y&#10;ZXYueG1sUEsFBgAAAAAEAAQA9QAAAIUDAAAAAA==&#10;" filled="f" stroked="f">
                  <v:textbox inset="2.53958mm,2.53958mm,2.53958mm,2.53958mm">
                    <w:txbxContent>
                      <w:p w:rsidR="00FC7E58" w:rsidRPr="003F1809" w:rsidRDefault="00FC7E58" w:rsidP="000D0CA1">
                        <w:pPr>
                          <w:pStyle w:val="ListParagraph"/>
                          <w:spacing w:line="240" w:lineRule="auto"/>
                          <w:ind w:left="113"/>
                          <w:jc w:val="both"/>
                          <w:rPr>
                            <w:rFonts w:ascii="Adobe Arabic" w:hAnsi="Adobe Arabic" w:cs="Adobe Arabic"/>
                            <w:b/>
                            <w:bCs/>
                            <w:color w:val="002060"/>
                            <w:sz w:val="36"/>
                            <w:szCs w:val="36"/>
                            <w:rtl/>
                          </w:rPr>
                        </w:pPr>
                        <w:r>
                          <w:rPr>
                            <w:rFonts w:ascii="Adobe Arabic" w:hAnsi="Adobe Arabic" w:cs="Adobe Arabic" w:hint="cs"/>
                            <w:b/>
                            <w:bCs/>
                            <w:color w:val="002060"/>
                            <w:sz w:val="36"/>
                            <w:szCs w:val="36"/>
                            <w:rtl/>
                          </w:rPr>
                          <w:t>نظرية القيادة الإدارية:</w:t>
                        </w:r>
                      </w:p>
                      <w:p w:rsidR="00FC7E58" w:rsidRPr="003F1809" w:rsidRDefault="00FC7E58" w:rsidP="000D0CA1">
                        <w:pPr>
                          <w:jc w:val="center"/>
                          <w:rPr>
                            <w:rFonts w:ascii="Roboto" w:eastAsia="Roboto" w:hAnsi="Roboto" w:cs="Roboto"/>
                            <w:b/>
                            <w:bCs/>
                            <w:color w:val="002060"/>
                            <w:sz w:val="24"/>
                            <w:szCs w:val="24"/>
                          </w:rPr>
                        </w:pPr>
                      </w:p>
                    </w:txbxContent>
                  </v:textbox>
                </v:shape>
                <w10:wrap anchorx="page"/>
                <w10:anchorlock/>
              </v:group>
            </w:pict>
          </mc:Fallback>
        </mc:AlternateContent>
      </w:r>
    </w:p>
    <w:p w:rsidR="000D0CA1" w:rsidRDefault="000D0CA1" w:rsidP="000D0CA1">
      <w:pPr>
        <w:rPr>
          <w:rtl/>
        </w:rPr>
      </w:pPr>
      <w:r w:rsidRPr="00480429">
        <w:rPr>
          <w:b/>
          <w:bCs/>
          <w:rtl/>
        </w:rPr>
        <w:t>يمكن تعريف نظريات القيادة الإدارية على أنها</w:t>
      </w:r>
      <w:r>
        <w:rPr>
          <w:rFonts w:hint="cs"/>
          <w:rtl/>
        </w:rPr>
        <w:t xml:space="preserve">: </w:t>
      </w:r>
      <w:r w:rsidRPr="006B2C47">
        <w:rPr>
          <w:rtl/>
        </w:rPr>
        <w:t xml:space="preserve">عبارة عن توضيحات، مهمتها الإجابة عن سؤال كيف ولماذا يصبح بعض الأشخاص قادة، ويتم من خلالها التركيز على الصفات والتصرفات، والتي يمكن للأشخاص تطبيقها من أجل زيادة قدرتهم القيادية، وتعد الغاية الأساس من القيادة إيجاد العديد من </w:t>
      </w:r>
      <w:r>
        <w:rPr>
          <w:rtl/>
        </w:rPr>
        <w:t>القادة وليس التابعين</w:t>
      </w:r>
      <w:r>
        <w:rPr>
          <w:rFonts w:hint="cs"/>
          <w:rtl/>
        </w:rPr>
        <w:t>.</w:t>
      </w:r>
    </w:p>
    <w:p w:rsidR="000D0CA1" w:rsidRDefault="000D0CA1" w:rsidP="000D0CA1">
      <w:pPr>
        <w:rPr>
          <w:rtl/>
        </w:rPr>
      </w:pPr>
    </w:p>
    <w:p w:rsidR="000D0CA1" w:rsidRDefault="000D0CA1" w:rsidP="000D0CA1">
      <w:pPr>
        <w:rPr>
          <w:rtl/>
        </w:rPr>
      </w:pPr>
    </w:p>
    <w:p w:rsidR="000D0CA1" w:rsidRPr="00512C42" w:rsidRDefault="000D0CA1" w:rsidP="000D0CA1">
      <w:pPr>
        <w:keepLines/>
        <w:jc w:val="left"/>
        <w:rPr>
          <w:b/>
          <w:bCs/>
          <w:sz w:val="12"/>
          <w:szCs w:val="16"/>
          <w:rtl/>
        </w:rPr>
      </w:pPr>
      <w:bookmarkStart w:id="1" w:name="_GoBack"/>
    </w:p>
    <w:bookmarkEnd w:id="1"/>
    <w:p w:rsidR="000D0CA1" w:rsidRDefault="000D0CA1" w:rsidP="000D0CA1">
      <w:pPr>
        <w:keepLines/>
        <w:jc w:val="left"/>
        <w:rPr>
          <w:b/>
          <w:bCs/>
          <w:rtl/>
          <w:lang w:bidi="ar-SY"/>
        </w:rPr>
      </w:pPr>
      <w:r>
        <w:rPr>
          <w:rFonts w:cs="Arial" w:hint="cs"/>
          <w:noProof/>
          <w:color w:val="C00000"/>
          <w:sz w:val="36"/>
          <w:szCs w:val="36"/>
          <w:rtl/>
        </w:rPr>
        <mc:AlternateContent>
          <mc:Choice Requires="wpg">
            <w:drawing>
              <wp:inline distT="0" distB="0" distL="0" distR="0" wp14:anchorId="501C828D" wp14:editId="70C92C11">
                <wp:extent cx="3193520" cy="808355"/>
                <wp:effectExtent l="0" t="0" r="6985" b="0"/>
                <wp:docPr id="238001" name="Google Shape;2257;p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3193520" cy="808355"/>
                          <a:chOff x="32923" y="0"/>
                          <a:chExt cx="34596" cy="8767"/>
                        </a:xfrm>
                      </wpg:grpSpPr>
                      <wps:wsp>
                        <wps:cNvPr id="238002" name="Google Shape;2258;p44"/>
                        <wps:cNvSpPr>
                          <a:spLocks/>
                        </wps:cNvSpPr>
                        <wps:spPr bwMode="auto">
                          <a:xfrm>
                            <a:off x="36050" y="7"/>
                            <a:ext cx="31469" cy="6709"/>
                          </a:xfrm>
                          <a:custGeom>
                            <a:avLst/>
                            <a:gdLst>
                              <a:gd name="T0" fmla="*/ 1 w 104002"/>
                              <a:gd name="T1" fmla="*/ 1 h 26838"/>
                              <a:gd name="T2" fmla="*/ 1 w 104002"/>
                              <a:gd name="T3" fmla="*/ 26837 h 26838"/>
                              <a:gd name="T4" fmla="*/ 90917 w 104002"/>
                              <a:gd name="T5" fmla="*/ 26837 h 26838"/>
                              <a:gd name="T6" fmla="*/ 104002 w 104002"/>
                              <a:gd name="T7" fmla="*/ 13753 h 26838"/>
                              <a:gd name="T8" fmla="*/ 104002 w 104002"/>
                              <a:gd name="T9" fmla="*/ 11205 h 26838"/>
                              <a:gd name="T10" fmla="*/ 92798 w 104002"/>
                              <a:gd name="T11" fmla="*/ 1 h 26838"/>
                              <a:gd name="T12" fmla="*/ 1 w 104002"/>
                              <a:gd name="T13" fmla="*/ 1 h 26838"/>
                            </a:gdLst>
                            <a:ahLst/>
                            <a:cxnLst>
                              <a:cxn ang="0">
                                <a:pos x="T0" y="T1"/>
                              </a:cxn>
                              <a:cxn ang="0">
                                <a:pos x="T2" y="T3"/>
                              </a:cxn>
                              <a:cxn ang="0">
                                <a:pos x="T4" y="T5"/>
                              </a:cxn>
                              <a:cxn ang="0">
                                <a:pos x="T6" y="T7"/>
                              </a:cxn>
                              <a:cxn ang="0">
                                <a:pos x="T8" y="T9"/>
                              </a:cxn>
                              <a:cxn ang="0">
                                <a:pos x="T10" y="T11"/>
                              </a:cxn>
                              <a:cxn ang="0">
                                <a:pos x="T12" y="T13"/>
                              </a:cxn>
                            </a:cxnLst>
                            <a:rect l="0" t="0" r="r" b="b"/>
                            <a:pathLst>
                              <a:path w="104002" h="26838" extrusionOk="0">
                                <a:moveTo>
                                  <a:pt x="1" y="1"/>
                                </a:moveTo>
                                <a:lnTo>
                                  <a:pt x="1" y="26837"/>
                                </a:lnTo>
                                <a:lnTo>
                                  <a:pt x="90917" y="26837"/>
                                </a:lnTo>
                                <a:cubicBezTo>
                                  <a:pt x="98144" y="26837"/>
                                  <a:pt x="104002" y="20980"/>
                                  <a:pt x="104002" y="13753"/>
                                </a:cubicBezTo>
                                <a:lnTo>
                                  <a:pt x="104002" y="11205"/>
                                </a:lnTo>
                                <a:cubicBezTo>
                                  <a:pt x="104002" y="5013"/>
                                  <a:pt x="98989" y="1"/>
                                  <a:pt x="92798" y="1"/>
                                </a:cubicBezTo>
                                <a:lnTo>
                                  <a:pt x="1" y="1"/>
                                </a:lnTo>
                                <a:close/>
                              </a:path>
                            </a:pathLst>
                          </a:custGeom>
                          <a:solidFill>
                            <a:srgbClr val="EEEEE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38003" name="Google Shape;2259;p44"/>
                        <wps:cNvSpPr>
                          <a:spLocks/>
                        </wps:cNvSpPr>
                        <wps:spPr bwMode="auto">
                          <a:xfrm>
                            <a:off x="34632" y="5600"/>
                            <a:ext cx="3310" cy="3167"/>
                          </a:xfrm>
                          <a:custGeom>
                            <a:avLst/>
                            <a:gdLst>
                              <a:gd name="T0" fmla="*/ 0 w 13241"/>
                              <a:gd name="T1" fmla="*/ 0 h 12669"/>
                              <a:gd name="T2" fmla="*/ 0 w 13241"/>
                              <a:gd name="T3" fmla="*/ 12669 h 12669"/>
                              <a:gd name="T4" fmla="*/ 6608 w 13241"/>
                              <a:gd name="T5" fmla="*/ 8359 h 12669"/>
                              <a:gd name="T6" fmla="*/ 13240 w 13241"/>
                              <a:gd name="T7" fmla="*/ 12669 h 12669"/>
                              <a:gd name="T8" fmla="*/ 13240 w 13241"/>
                              <a:gd name="T9" fmla="*/ 0 h 12669"/>
                              <a:gd name="T10" fmla="*/ 0 w 13241"/>
                              <a:gd name="T11" fmla="*/ 0 h 12669"/>
                            </a:gdLst>
                            <a:ahLst/>
                            <a:cxnLst>
                              <a:cxn ang="0">
                                <a:pos x="T0" y="T1"/>
                              </a:cxn>
                              <a:cxn ang="0">
                                <a:pos x="T2" y="T3"/>
                              </a:cxn>
                              <a:cxn ang="0">
                                <a:pos x="T4" y="T5"/>
                              </a:cxn>
                              <a:cxn ang="0">
                                <a:pos x="T6" y="T7"/>
                              </a:cxn>
                              <a:cxn ang="0">
                                <a:pos x="T8" y="T9"/>
                              </a:cxn>
                              <a:cxn ang="0">
                                <a:pos x="T10" y="T11"/>
                              </a:cxn>
                            </a:cxnLst>
                            <a:rect l="0" t="0" r="r" b="b"/>
                            <a:pathLst>
                              <a:path w="13241" h="12669" extrusionOk="0">
                                <a:moveTo>
                                  <a:pt x="0" y="0"/>
                                </a:moveTo>
                                <a:lnTo>
                                  <a:pt x="0" y="12669"/>
                                </a:lnTo>
                                <a:lnTo>
                                  <a:pt x="6608" y="8359"/>
                                </a:lnTo>
                                <a:lnTo>
                                  <a:pt x="13240" y="12669"/>
                                </a:lnTo>
                                <a:lnTo>
                                  <a:pt x="13240" y="0"/>
                                </a:lnTo>
                                <a:lnTo>
                                  <a:pt x="0" y="0"/>
                                </a:lnTo>
                                <a:close/>
                              </a:path>
                            </a:pathLst>
                          </a:custGeom>
                          <a:solidFill>
                            <a:srgbClr val="E0921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38004" name="Google Shape;2260;p44"/>
                        <wps:cNvSpPr>
                          <a:spLocks/>
                        </wps:cNvSpPr>
                        <wps:spPr bwMode="auto">
                          <a:xfrm>
                            <a:off x="32923" y="0"/>
                            <a:ext cx="6725" cy="6724"/>
                          </a:xfrm>
                          <a:custGeom>
                            <a:avLst/>
                            <a:gdLst>
                              <a:gd name="T0" fmla="*/ 13454 w 26897"/>
                              <a:gd name="T1" fmla="*/ 1 h 26897"/>
                              <a:gd name="T2" fmla="*/ 0 w 26897"/>
                              <a:gd name="T3" fmla="*/ 13443 h 26897"/>
                              <a:gd name="T4" fmla="*/ 13454 w 26897"/>
                              <a:gd name="T5" fmla="*/ 26897 h 26897"/>
                              <a:gd name="T6" fmla="*/ 26896 w 26897"/>
                              <a:gd name="T7" fmla="*/ 13443 h 26897"/>
                              <a:gd name="T8" fmla="*/ 13454 w 26897"/>
                              <a:gd name="T9" fmla="*/ 1 h 26897"/>
                            </a:gdLst>
                            <a:ahLst/>
                            <a:cxnLst>
                              <a:cxn ang="0">
                                <a:pos x="T0" y="T1"/>
                              </a:cxn>
                              <a:cxn ang="0">
                                <a:pos x="T2" y="T3"/>
                              </a:cxn>
                              <a:cxn ang="0">
                                <a:pos x="T4" y="T5"/>
                              </a:cxn>
                              <a:cxn ang="0">
                                <a:pos x="T6" y="T7"/>
                              </a:cxn>
                              <a:cxn ang="0">
                                <a:pos x="T8" y="T9"/>
                              </a:cxn>
                            </a:cxnLst>
                            <a:rect l="0" t="0" r="r" b="b"/>
                            <a:pathLst>
                              <a:path w="26897" h="26897" extrusionOk="0">
                                <a:moveTo>
                                  <a:pt x="13454" y="1"/>
                                </a:moveTo>
                                <a:cubicBezTo>
                                  <a:pt x="6025" y="1"/>
                                  <a:pt x="0" y="6013"/>
                                  <a:pt x="0" y="13443"/>
                                </a:cubicBezTo>
                                <a:cubicBezTo>
                                  <a:pt x="0" y="20872"/>
                                  <a:pt x="6025" y="26897"/>
                                  <a:pt x="13454" y="26897"/>
                                </a:cubicBezTo>
                                <a:cubicBezTo>
                                  <a:pt x="20884" y="26897"/>
                                  <a:pt x="26896" y="20872"/>
                                  <a:pt x="26896" y="13443"/>
                                </a:cubicBezTo>
                                <a:cubicBezTo>
                                  <a:pt x="26896" y="6013"/>
                                  <a:pt x="20884" y="1"/>
                                  <a:pt x="13454" y="1"/>
                                </a:cubicBezTo>
                                <a:close/>
                              </a:path>
                            </a:pathLst>
                          </a:custGeom>
                          <a:solidFill>
                            <a:srgbClr val="FDD77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38005" name="Google Shape;2261;p44"/>
                        <wps:cNvSpPr>
                          <a:spLocks/>
                        </wps:cNvSpPr>
                        <wps:spPr bwMode="auto">
                          <a:xfrm>
                            <a:off x="33855" y="930"/>
                            <a:ext cx="4864" cy="4864"/>
                          </a:xfrm>
                          <a:custGeom>
                            <a:avLst/>
                            <a:gdLst>
                              <a:gd name="T0" fmla="*/ 9728 w 19456"/>
                              <a:gd name="T1" fmla="*/ 1 h 19456"/>
                              <a:gd name="T2" fmla="*/ 1 w 19456"/>
                              <a:gd name="T3" fmla="*/ 9728 h 19456"/>
                              <a:gd name="T4" fmla="*/ 9728 w 19456"/>
                              <a:gd name="T5" fmla="*/ 19455 h 19456"/>
                              <a:gd name="T6" fmla="*/ 19456 w 19456"/>
                              <a:gd name="T7" fmla="*/ 9728 h 19456"/>
                              <a:gd name="T8" fmla="*/ 9728 w 19456"/>
                              <a:gd name="T9" fmla="*/ 1 h 19456"/>
                              <a:gd name="T10" fmla="*/ 0 w 19456"/>
                              <a:gd name="T11" fmla="*/ 0 h 19456"/>
                              <a:gd name="T12" fmla="*/ 19456 w 19456"/>
                              <a:gd name="T13" fmla="*/ 19456 h 19456"/>
                            </a:gdLst>
                            <a:ahLst/>
                            <a:cxnLst>
                              <a:cxn ang="0">
                                <a:pos x="T0" y="T1"/>
                              </a:cxn>
                              <a:cxn ang="0">
                                <a:pos x="T2" y="T3"/>
                              </a:cxn>
                              <a:cxn ang="0">
                                <a:pos x="T4" y="T5"/>
                              </a:cxn>
                              <a:cxn ang="0">
                                <a:pos x="T6" y="T7"/>
                              </a:cxn>
                              <a:cxn ang="0">
                                <a:pos x="T8" y="T9"/>
                              </a:cxn>
                            </a:cxnLst>
                            <a:rect l="T10" t="T11" r="T12" b="T13"/>
                            <a:pathLst>
                              <a:path w="19456" h="19456" extrusionOk="0">
                                <a:moveTo>
                                  <a:pt x="9728" y="1"/>
                                </a:moveTo>
                                <a:cubicBezTo>
                                  <a:pt x="4347" y="1"/>
                                  <a:pt x="1" y="4358"/>
                                  <a:pt x="1" y="9728"/>
                                </a:cubicBezTo>
                                <a:cubicBezTo>
                                  <a:pt x="1" y="15098"/>
                                  <a:pt x="4347" y="19455"/>
                                  <a:pt x="9728" y="19455"/>
                                </a:cubicBezTo>
                                <a:cubicBezTo>
                                  <a:pt x="15098" y="19455"/>
                                  <a:pt x="19456" y="15098"/>
                                  <a:pt x="19456" y="9728"/>
                                </a:cubicBezTo>
                                <a:cubicBezTo>
                                  <a:pt x="19456" y="4358"/>
                                  <a:pt x="15098" y="1"/>
                                  <a:pt x="9728" y="1"/>
                                </a:cubicBezTo>
                                <a:close/>
                              </a:path>
                            </a:pathLst>
                          </a:custGeom>
                          <a:solidFill>
                            <a:srgbClr val="FCBD24"/>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7E58" w:rsidRPr="002563F8" w:rsidRDefault="00FC7E58" w:rsidP="000D0CA1">
                              <w:pPr>
                                <w:bidi w:val="0"/>
                                <w:spacing w:after="240" w:line="216" w:lineRule="auto"/>
                                <w:jc w:val="center"/>
                                <w:rPr>
                                  <w:rFonts w:ascii="Adobe Arabic" w:hAnsi="Adobe Arabic" w:cs="Adobe Arabic"/>
                                  <w:color w:val="FFFFFF"/>
                                  <w:sz w:val="48"/>
                                  <w:szCs w:val="48"/>
                                  <w:rtl/>
                                  <w:lang w:val="en-GB" w:bidi="ar-SY"/>
                                </w:rPr>
                              </w:pPr>
                              <w:r w:rsidRPr="002563F8">
                                <w:rPr>
                                  <w:rFonts w:ascii="Adobe Arabic" w:hAnsi="Adobe Arabic" w:cs="Adobe Arabic" w:hint="cs"/>
                                  <w:color w:val="FFFFFF"/>
                                  <w:sz w:val="48"/>
                                  <w:szCs w:val="48"/>
                                  <w:rtl/>
                                  <w:lang w:val="en-GB" w:bidi="ar-SY"/>
                                </w:rPr>
                                <w:t>2</w:t>
                              </w:r>
                            </w:p>
                          </w:txbxContent>
                        </wps:txbx>
                        <wps:bodyPr rot="0" vert="horz" wrap="square" lIns="91425" tIns="91425" rIns="91425" bIns="91425" anchor="ctr" anchorCtr="0" upright="1">
                          <a:noAutofit/>
                        </wps:bodyPr>
                      </wps:wsp>
                      <wps:wsp>
                        <wps:cNvPr id="238006" name="Google Shape;2263;p44"/>
                        <wps:cNvSpPr txBox="1">
                          <a:spLocks noChangeArrowheads="1"/>
                        </wps:cNvSpPr>
                        <wps:spPr bwMode="auto">
                          <a:xfrm>
                            <a:off x="40093" y="619"/>
                            <a:ext cx="26539" cy="57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3F1809" w:rsidRDefault="00FC7E58" w:rsidP="000D0CA1">
                              <w:pPr>
                                <w:rPr>
                                  <w:rFonts w:ascii="Adobe Arabic" w:eastAsia="Roboto" w:hAnsi="Adobe Arabic" w:cs="Adobe Arabic"/>
                                  <w:b/>
                                  <w:bCs/>
                                  <w:color w:val="002060"/>
                                  <w:szCs w:val="28"/>
                                  <w:rtl/>
                                </w:rPr>
                              </w:pPr>
                              <w:r>
                                <w:rPr>
                                  <w:rFonts w:ascii="Adobe Arabic" w:hAnsi="Adobe Arabic" w:cs="Adobe Arabic" w:hint="cs"/>
                                  <w:b/>
                                  <w:bCs/>
                                  <w:color w:val="002060"/>
                                  <w:sz w:val="36"/>
                                  <w:szCs w:val="36"/>
                                  <w:rtl/>
                                </w:rPr>
                                <w:t>النظرية السلوكية:</w:t>
                              </w:r>
                            </w:p>
                          </w:txbxContent>
                        </wps:txbx>
                        <wps:bodyPr rot="0" vert="horz" wrap="square" lIns="91425" tIns="91425" rIns="91425" bIns="91425" anchor="ctr" anchorCtr="0" upright="1">
                          <a:noAutofit/>
                        </wps:bodyPr>
                      </wps:wsp>
                    </wpg:wgp>
                  </a:graphicData>
                </a:graphic>
              </wp:inline>
            </w:drawing>
          </mc:Choice>
          <mc:Fallback>
            <w:pict>
              <v:group id="Google Shape;2257;p44" o:spid="_x0000_s1331" style="width:251.45pt;height:63.65pt;flip:x;mso-position-horizontal-relative:char;mso-position-vertical-relative:line" coordorigin="32923" coordsize="34596,87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">
                <v:shape id="Google Shape;2258;p44" o:spid="_x0000_s1332" style="position:absolute;left:36050;top:7;width:31469;height:6709;visibility:visible;mso-wrap-style:square;v-text-anchor:middle" coordsize="104002,26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skssUA&#10;AADfAAAADwAAAGRycy9kb3ducmV2LnhtbESPQWsCMRSE7wX/Q3iF3mrSrYhsjaJiUbyUVaHXx+a5&#10;Wdy8LJtU139vBKHHYWa+Yabz3jXiQl2oPWv4GCoQxKU3NVcajofv9wmIEJENNp5Jw40CzGeDlynm&#10;xl+5oMs+ViJBOOSowcbY5lKG0pLDMPQtcfJOvnMYk+wqaTq8JrhrZKbUWDqsOS1YbGllqTzv/5yG&#10;QL+RssPZb+zPSC2L9Y5CO9b67bVffIGI1Mf/8LO9NRqyz4lSGTz+pC8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CySyxQAAAN8AAAAPAAAAAAAAAAAAAAAAAJgCAABkcnMv&#10;ZG93bnJldi54bWxQSwUGAAAAAAQABAD1AAAAigMAAAAA&#10;" path="m1,1r,26836l90917,26837v7227,,13085,-5857,13085,-13084l104002,11205c104002,5013,98989,1,92798,1l1,1xe" fillcolor="#eee" stroked="f">
                  <v:path arrowok="t" o:extrusionok="f" o:connecttype="custom" o:connectlocs="0,0;0,6709;27510,6709;31469,3438;31469,2801;28079,0;0,0" o:connectangles="0,0,0,0,0,0,0"/>
                </v:shape>
                <v:shape id="Google Shape;2259;p44" o:spid="_x0000_s1333" style="position:absolute;left:34632;top:5600;width:3310;height:3167;visibility:visible;mso-wrap-style:square;v-text-anchor:middle" coordsize="13241,12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sFMcA&#10;AADfAAAADwAAAGRycy9kb3ducmV2LnhtbESPQUsDMRSE74L/ITzBm01sVdq1aZEWwYMgrR48Pjav&#10;yeLmZdk8d1d/vREEj8PMfMOst1Ns1UB9bhJbuJ4ZUMR1cg17C2+vj1dLUFmQHbaJycIXZdhuzs/W&#10;WLk08oGGo3hVIJwrtBBEukrrXAeKmGepIy7eKfURpcjea9fjWOCx1XNj7nTEhstCwI52geqP42e0&#10;sNoPN+ZZ3l/8MJ7GILf7nV99W3t5MT3cgxKa5D/8135yFuaLpTEL+P1TvoDe/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z1rBTHAAAA3wAAAA8AAAAAAAAAAAAAAAAAmAIAAGRy&#10;cy9kb3ducmV2LnhtbFBLBQYAAAAABAAEAPUAAACMAwAAAAA=&#10;" path="m,l,12669,6608,8359r6632,4310l13240,,,xe" fillcolor="#e09214" stroked="f">
                  <v:path arrowok="t" o:extrusionok="f" o:connecttype="custom" o:connectlocs="0,0;0,3167;1652,2090;3310,3167;3310,0;0,0" o:connectangles="0,0,0,0,0,0"/>
                </v:shape>
                <v:shape id="Google Shape;2260;p44" o:spid="_x0000_s1334" style="position:absolute;left:32923;width:6725;height:6724;visibility:visible;mso-wrap-style:square;v-text-anchor:middle" coordsize="26897,268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HmGMgA&#10;AADfAAAADwAAAGRycy9kb3ducmV2LnhtbESPT2sCMRTE70K/Q3gFbzXpWqqsRmmlir0I/j2/bl43&#10;225elk2q67dvCgWPw8z8hpnOO1eLM7Wh8qzhcaBAEBfeVFxqOOyXD2MQISIbrD2ThisFmM/uelPM&#10;jb/wls67WIoE4ZCjBhtjk0sZCksOw8A3xMn79K3DmGRbStPiJcFdLTOlnqXDitOCxYYWlorv3Y/T&#10;sF5WH757O2ajzXXxbuXX6rR6PWndv+9eJiAidfEW/m+vjYZsOFbqCf7+pC8gZ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SQeYYyAAAAN8AAAAPAAAAAAAAAAAAAAAAAJgCAABk&#10;cnMvZG93bnJldi54bWxQSwUGAAAAAAQABAD1AAAAjQMAAAAA&#10;" path="m13454,1c6025,1,,6013,,13443v,7429,6025,13454,13454,13454c20884,26897,26896,20872,26896,13443,26896,6013,20884,1,13454,1xe" fillcolor="#fdd77c" stroked="f">
                  <v:path arrowok="t" o:extrusionok="f" o:connecttype="custom" o:connectlocs="3364,0;0,3361;3364,6724;6725,3361;3364,0" o:connectangles="0,0,0,0,0"/>
                </v:shape>
                <v:shape id="Google Shape;2261;p44" o:spid="_x0000_s1335" style="position:absolute;left:33855;top:930;width:4864;height:4864;visibility:visible;mso-wrap-style:square;v-text-anchor:middle" coordsize="19456,1945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ddsoA&#10;AADfAAAADwAAAGRycy9kb3ducmV2LnhtbESPT2vCQBTE7wW/w/IKvdXdWtSQuop/qBY9lFop9Paa&#10;fSbB7NuQ3Zr47d2C0OMwM79hJrPOVuJMjS8da3jqKxDEmTMl5xoOn6+PCQgfkA1WjknDhTzMpr27&#10;CabGtfxB533IRYSwT1FDEUKdSumzgiz6vquJo3d0jcUQZZNL02Ab4baSA6VG0mLJcaHAmpYFZaf9&#10;r9WwGS/asFoe5t9HeUm2P+uv3TtbrR/uu/kLiEBd+A/f2m9Gw+A5UWoIf3/iF5DTK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y/3XbKAAAA3wAAAA8AAAAAAAAAAAAAAAAAmAIA&#10;AGRycy9kb3ducmV2LnhtbFBLBQYAAAAABAAEAPUAAACPAwAAAAA=&#10;" adj="-11796480,,5400" path="m9728,1c4347,1,1,4358,1,9728v,5370,4346,9727,9727,9727c15098,19455,19456,15098,19456,9728,19456,4358,15098,1,9728,1xe" fillcolor="#fcbd24" stroked="f">
                  <v:stroke joinstyle="miter"/>
                  <v:formulas/>
                  <v:path arrowok="t" o:extrusionok="f" o:connecttype="custom" o:connectlocs="2432,0;0,2432;2432,4864;4864,2432;2432,0" o:connectangles="0,0,0,0,0" textboxrect="0,0,19456,19456"/>
                  <v:textbox inset="2.53958mm,2.53958mm,2.53958mm,2.53958mm">
                    <w:txbxContent>
                      <w:p w:rsidR="00FC7E58" w:rsidRPr="002563F8" w:rsidRDefault="00FC7E58" w:rsidP="000D0CA1">
                        <w:pPr>
                          <w:bidi w:val="0"/>
                          <w:spacing w:after="240" w:line="216" w:lineRule="auto"/>
                          <w:jc w:val="center"/>
                          <w:rPr>
                            <w:rFonts w:ascii="Adobe Arabic" w:hAnsi="Adobe Arabic" w:cs="Adobe Arabic"/>
                            <w:color w:val="FFFFFF"/>
                            <w:sz w:val="48"/>
                            <w:szCs w:val="48"/>
                            <w:rtl/>
                            <w:lang w:val="en-GB" w:bidi="ar-SY"/>
                          </w:rPr>
                        </w:pPr>
                        <w:r w:rsidRPr="002563F8">
                          <w:rPr>
                            <w:rFonts w:ascii="Adobe Arabic" w:hAnsi="Adobe Arabic" w:cs="Adobe Arabic" w:hint="cs"/>
                            <w:color w:val="FFFFFF"/>
                            <w:sz w:val="48"/>
                            <w:szCs w:val="48"/>
                            <w:rtl/>
                            <w:lang w:val="en-GB" w:bidi="ar-SY"/>
                          </w:rPr>
                          <w:t>2</w:t>
                        </w:r>
                      </w:p>
                    </w:txbxContent>
                  </v:textbox>
                </v:shape>
                <v:shape id="Google Shape;2263;p44" o:spid="_x0000_s1336" type="#_x0000_t202" style="position:absolute;left:40093;top:619;width:26539;height:57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cTJcQA&#10;AADfAAAADwAAAGRycy9kb3ducmV2LnhtbESPS4sCMRCE7wv+h9DCXhbNqKAyGkWEhfXgwQeem6Tn&#10;gZPOkGR09t8bYWGPRVV9Ra23vW3Eg3yoHSuYjDMQxNqZmksF18v3aAkiRGSDjWNS8EsBtpvBxxpz&#10;4558osc5liJBOOSooIqxzaUMuiKLYexa4uQVzluMSfpSGo/PBLeNnGbZXFqsOS1U2NK+In0/d1bB&#10;ly4PiyLbd/em85dI2hS3w1Gpz2G/W4GI1Mf/8F/7xyiYzpaJCe8/6QvIz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3nEyXEAAAA3wAAAA8AAAAAAAAAAAAAAAAAmAIAAGRycy9k&#10;b3ducmV2LnhtbFBLBQYAAAAABAAEAPUAAACJAwAAAAA=&#10;" filled="f" stroked="f">
                  <v:textbox inset="2.53958mm,2.53958mm,2.53958mm,2.53958mm">
                    <w:txbxContent>
                      <w:p w:rsidR="00FC7E58" w:rsidRPr="003F1809" w:rsidRDefault="00FC7E58" w:rsidP="000D0CA1">
                        <w:pPr>
                          <w:rPr>
                            <w:rFonts w:ascii="Adobe Arabic" w:eastAsia="Roboto" w:hAnsi="Adobe Arabic" w:cs="Adobe Arabic"/>
                            <w:b/>
                            <w:bCs/>
                            <w:color w:val="002060"/>
                            <w:szCs w:val="28"/>
                            <w:rtl/>
                          </w:rPr>
                        </w:pPr>
                        <w:r>
                          <w:rPr>
                            <w:rFonts w:ascii="Adobe Arabic" w:hAnsi="Adobe Arabic" w:cs="Adobe Arabic" w:hint="cs"/>
                            <w:b/>
                            <w:bCs/>
                            <w:color w:val="002060"/>
                            <w:sz w:val="36"/>
                            <w:szCs w:val="36"/>
                            <w:rtl/>
                          </w:rPr>
                          <w:t>النظرية السلوكية:</w:t>
                        </w:r>
                      </w:p>
                    </w:txbxContent>
                  </v:textbox>
                </v:shape>
                <w10:wrap anchorx="page"/>
                <w10:anchorlock/>
              </v:group>
            </w:pict>
          </mc:Fallback>
        </mc:AlternateContent>
      </w:r>
    </w:p>
    <w:p w:rsidR="000D0CA1" w:rsidRDefault="000D0CA1" w:rsidP="000D0CA1">
      <w:pPr>
        <w:rPr>
          <w:rtl/>
        </w:rPr>
      </w:pPr>
      <w:r w:rsidRPr="006B2C47">
        <w:rPr>
          <w:rtl/>
        </w:rPr>
        <w:t>تركز هذه النظرية على كيفية تعامل القادة، ويتم الافتراض من خلالها أنّ الصفات من الممكن أن تنتقل من قبل قادة آخرين، ويطلق على هذه النظرية نظرية الأسلوب، حيث إنه يتم الإشارة من خلالها إلى أنّ القادة لا يولدون وهم ناجحون، بل يمكن إيجاد القيادة من خلال تصرفات قابلة للت</w:t>
      </w:r>
      <w:r>
        <w:rPr>
          <w:rtl/>
        </w:rPr>
        <w:t>علم</w:t>
      </w:r>
      <w:r>
        <w:rPr>
          <w:rFonts w:hint="cs"/>
          <w:rtl/>
        </w:rPr>
        <w:t>.</w:t>
      </w:r>
    </w:p>
    <w:p w:rsidR="000D0CA1" w:rsidRDefault="000D0CA1" w:rsidP="000D0CA1">
      <w:pPr>
        <w:rPr>
          <w:rtl/>
        </w:rPr>
      </w:pPr>
      <w:r>
        <w:rPr>
          <w:noProof/>
          <w:rtl/>
        </w:rPr>
        <mc:AlternateContent>
          <mc:Choice Requires="wps">
            <w:drawing>
              <wp:anchor distT="0" distB="0" distL="114300" distR="114300" simplePos="0" relativeHeight="252273664" behindDoc="0" locked="0" layoutInCell="1" allowOverlap="1" wp14:anchorId="70AC8800" wp14:editId="25EA63B5">
                <wp:simplePos x="0" y="0"/>
                <wp:positionH relativeFrom="column">
                  <wp:posOffset>3728654</wp:posOffset>
                </wp:positionH>
                <wp:positionV relativeFrom="paragraph">
                  <wp:posOffset>116717</wp:posOffset>
                </wp:positionV>
                <wp:extent cx="1733797" cy="415636"/>
                <wp:effectExtent l="0" t="0" r="0" b="3810"/>
                <wp:wrapNone/>
                <wp:docPr id="175" name="مربع نص 175"/>
                <wp:cNvGraphicFramePr/>
                <a:graphic xmlns:a="http://schemas.openxmlformats.org/drawingml/2006/main">
                  <a:graphicData uri="http://schemas.microsoft.com/office/word/2010/wordprocessingShape">
                    <wps:wsp>
                      <wps:cNvSpPr txBox="1"/>
                      <wps:spPr>
                        <a:xfrm>
                          <a:off x="0" y="0"/>
                          <a:ext cx="1733797" cy="41563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C7E58" w:rsidRPr="003D6E16" w:rsidRDefault="00FC7E58" w:rsidP="000D0CA1">
                            <w:pPr>
                              <w:rPr>
                                <w:rFonts w:ascii="Adobe Arabic" w:hAnsi="Adobe Arabic" w:cs="Adobe Arabic"/>
                                <w:color w:val="FFFFFF" w:themeColor="background1"/>
                                <w:sz w:val="30"/>
                                <w:szCs w:val="36"/>
                              </w:rPr>
                            </w:pPr>
                            <w:r w:rsidRPr="003D6E16">
                              <w:rPr>
                                <w:rFonts w:ascii="Adobe Arabic" w:hAnsi="Adobe Arabic" w:cs="Adobe Arabic"/>
                                <w:color w:val="FFFFFF" w:themeColor="background1"/>
                                <w:sz w:val="30"/>
                                <w:szCs w:val="36"/>
                                <w:rtl/>
                              </w:rPr>
                              <w:t>فوائد النظرية السلوكية: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anchor>
            </w:drawing>
          </mc:Choice>
          <mc:Fallback>
            <w:pict>
              <v:shape id="مربع نص 175" o:spid="_x0000_s1337" type="#_x0000_t202" style="position:absolute;left:0;text-align:left;margin-left:293.6pt;margin-top:9.2pt;width:136.5pt;height:32.75pt;z-index:2522736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" filled="f" stroked="f" strokeweight=".5pt">
                <v:textbox>
                  <w:txbxContent>
                    <w:p w:rsidR="00FC7E58" w:rsidRPr="003D6E16" w:rsidRDefault="00FC7E58" w:rsidP="000D0CA1">
                      <w:pPr>
                        <w:rPr>
                          <w:rFonts w:ascii="Adobe Arabic" w:hAnsi="Adobe Arabic" w:cs="Adobe Arabic"/>
                          <w:color w:val="FFFFFF" w:themeColor="background1"/>
                          <w:sz w:val="30"/>
                          <w:szCs w:val="36"/>
                        </w:rPr>
                      </w:pPr>
                      <w:r w:rsidRPr="003D6E16">
                        <w:rPr>
                          <w:rFonts w:ascii="Adobe Arabic" w:hAnsi="Adobe Arabic" w:cs="Adobe Arabic"/>
                          <w:color w:val="FFFFFF" w:themeColor="background1"/>
                          <w:sz w:val="30"/>
                          <w:szCs w:val="36"/>
                          <w:rtl/>
                        </w:rPr>
                        <w:t>فوائد النظرية السلوكية:</w:t>
                      </w:r>
                    </w:p>
                  </w:txbxContent>
                </v:textbox>
              </v:shape>
            </w:pict>
          </mc:Fallback>
        </mc:AlternateContent>
      </w:r>
      <w:r w:rsidRPr="00B75BFA">
        <w:rPr>
          <w:noProof/>
          <w:rtl/>
        </w:rPr>
        <w:drawing>
          <wp:inline distT="0" distB="0" distL="0" distR="0" wp14:anchorId="2BFFEC66" wp14:editId="141CD023">
            <wp:extent cx="2228215" cy="565876"/>
            <wp:effectExtent l="0" t="0" r="635" b="5715"/>
            <wp:docPr id="174"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25" name="Picture 1029"/>
                    <pic:cNvPicPr>
                      <a:picLocks noChangeAspect="1"/>
                    </pic:cNvPicPr>
                  </pic:nvPicPr>
                  <pic:blipFill>
                    <a:blip r:embed="rId24" cstate="print">
                      <a:duotone>
                        <a:prstClr val="black"/>
                        <a:schemeClr val="accent6">
                          <a:tint val="45000"/>
                          <a:satMod val="400000"/>
                        </a:schemeClr>
                      </a:duotone>
                      <a:extLst>
                        <a:ext uri="{28A0092B-C50C-407E-A947-70E740481C1C}">
                          <a14:useLocalDpi xmlns:a14="http://schemas.microsoft.com/office/drawing/2010/main" val="0"/>
                        </a:ext>
                      </a:extLst>
                    </a:blip>
                    <a:stretch>
                      <a:fillRect/>
                    </a:stretch>
                  </pic:blipFill>
                  <pic:spPr>
                    <a:xfrm>
                      <a:off x="0" y="0"/>
                      <a:ext cx="2242223" cy="569434"/>
                    </a:xfrm>
                    <a:prstGeom prst="rect">
                      <a:avLst/>
                    </a:prstGeom>
                  </pic:spPr>
                </pic:pic>
              </a:graphicData>
            </a:graphic>
          </wp:inline>
        </w:drawing>
      </w:r>
    </w:p>
    <w:p w:rsidR="000D0CA1" w:rsidRPr="003D6E16" w:rsidRDefault="000D0CA1">
      <w:pPr>
        <w:pStyle w:val="ListParagraph"/>
        <w:numPr>
          <w:ilvl w:val="0"/>
          <w:numId w:val="12"/>
        </w:numPr>
        <w:rPr>
          <w:rFonts w:ascii="Sakkal Majalla" w:hAnsi="Sakkal Majalla" w:cs="Sakkal Majalla"/>
          <w:color w:val="002060"/>
          <w:sz w:val="34"/>
          <w:szCs w:val="34"/>
          <w:rtl/>
        </w:rPr>
      </w:pPr>
      <w:r w:rsidRPr="003D6E16">
        <w:rPr>
          <w:rFonts w:ascii="Sakkal Majalla" w:hAnsi="Sakkal Majalla" w:cs="Sakkal Majalla"/>
          <w:color w:val="002060"/>
          <w:sz w:val="34"/>
          <w:szCs w:val="34"/>
          <w:rtl/>
        </w:rPr>
        <w:t xml:space="preserve">إمكانية التعلم للقادة، بالإضافة إلى تحديد التعليمات التي يريدون القيام بتنفيذها من أجل أن يقوموا باختيار نوع القادة الذي يردونه. </w:t>
      </w:r>
    </w:p>
    <w:p w:rsidR="000D0CA1" w:rsidRPr="003D6E16" w:rsidRDefault="000D0CA1">
      <w:pPr>
        <w:pStyle w:val="ListParagraph"/>
        <w:numPr>
          <w:ilvl w:val="0"/>
          <w:numId w:val="12"/>
        </w:numPr>
        <w:rPr>
          <w:rFonts w:ascii="Sakkal Majalla" w:hAnsi="Sakkal Majalla" w:cs="Sakkal Majalla"/>
          <w:color w:val="002060"/>
          <w:sz w:val="34"/>
          <w:szCs w:val="34"/>
          <w:rtl/>
        </w:rPr>
      </w:pPr>
      <w:r w:rsidRPr="003D6E16">
        <w:rPr>
          <w:rFonts w:ascii="Sakkal Majalla" w:hAnsi="Sakkal Majalla" w:cs="Sakkal Majalla"/>
          <w:color w:val="002060"/>
          <w:sz w:val="34"/>
          <w:szCs w:val="34"/>
          <w:rtl/>
        </w:rPr>
        <w:t xml:space="preserve">إتاحة القدرة للقادة أن يكونوا مرنين بالإضافة إلى إمكانية التكيف وذلك بحسب الظروف. </w:t>
      </w:r>
    </w:p>
    <w:p w:rsidR="000D0CA1" w:rsidRDefault="000D0CA1">
      <w:pPr>
        <w:pStyle w:val="ListParagraph"/>
        <w:numPr>
          <w:ilvl w:val="0"/>
          <w:numId w:val="12"/>
        </w:numPr>
        <w:rPr>
          <w:rFonts w:ascii="Sakkal Majalla" w:hAnsi="Sakkal Majalla" w:cs="Sakkal Majalla"/>
          <w:color w:val="002060"/>
          <w:sz w:val="34"/>
          <w:szCs w:val="34"/>
        </w:rPr>
      </w:pPr>
      <w:r w:rsidRPr="003D6E16">
        <w:rPr>
          <w:rFonts w:ascii="Sakkal Majalla" w:hAnsi="Sakkal Majalla" w:cs="Sakkal Majalla"/>
          <w:color w:val="002060"/>
          <w:sz w:val="34"/>
          <w:szCs w:val="34"/>
          <w:rtl/>
        </w:rPr>
        <w:t xml:space="preserve">إتاحة الفرصة لأي فرد أن يكون قائد في حال توفر القدرة على ذلك. </w:t>
      </w:r>
    </w:p>
    <w:p w:rsidR="000D0CA1" w:rsidRDefault="000D0CA1" w:rsidP="000D0CA1">
      <w:pPr>
        <w:ind w:left="360"/>
        <w:rPr>
          <w:rFonts w:ascii="Sakkal Majalla" w:hAnsi="Sakkal Majalla"/>
          <w:color w:val="002060"/>
          <w:sz w:val="34"/>
          <w:rtl/>
        </w:rPr>
      </w:pPr>
      <w:r>
        <w:rPr>
          <w:rFonts w:ascii="Sakkal Majalla" w:eastAsia="Times New Roman" w:hAnsi="Sakkal Majalla"/>
          <w:noProof/>
          <w:sz w:val="34"/>
          <w:rtl/>
        </w:rPr>
        <mc:AlternateContent>
          <mc:Choice Requires="wpg">
            <w:drawing>
              <wp:inline distT="0" distB="0" distL="0" distR="0" wp14:anchorId="30698257" wp14:editId="5ABA2336">
                <wp:extent cx="2126244" cy="559180"/>
                <wp:effectExtent l="0" t="0" r="7620" b="0"/>
                <wp:docPr id="176" name="Group 250"/>
                <wp:cNvGraphicFramePr/>
                <a:graphic xmlns:a="http://schemas.openxmlformats.org/drawingml/2006/main">
                  <a:graphicData uri="http://schemas.microsoft.com/office/word/2010/wordprocessingGroup">
                    <wpg:wgp>
                      <wpg:cNvGrpSpPr/>
                      <wpg:grpSpPr>
                        <a:xfrm>
                          <a:off x="0" y="0"/>
                          <a:ext cx="2126244" cy="559180"/>
                          <a:chOff x="0" y="0"/>
                          <a:chExt cx="1753235" cy="582930"/>
                        </a:xfrm>
                      </wpg:grpSpPr>
                      <pic:pic xmlns:pic="http://schemas.openxmlformats.org/drawingml/2006/picture">
                        <pic:nvPicPr>
                          <pic:cNvPr id="177" name="Picture 3646"/>
                          <pic:cNvPicPr>
                            <a:picLocks noChangeAspect="1"/>
                          </pic:cNvPicPr>
                        </pic:nvPicPr>
                        <pic:blipFill>
                          <a:blip r:embed="rId25" cstate="print"/>
                          <a:stretch>
                            <a:fillRect/>
                          </a:stretch>
                        </pic:blipFill>
                        <pic:spPr>
                          <a:xfrm>
                            <a:off x="0" y="0"/>
                            <a:ext cx="1753235" cy="582930"/>
                          </a:xfrm>
                          <a:prstGeom prst="rect">
                            <a:avLst/>
                          </a:prstGeom>
                        </pic:spPr>
                      </pic:pic>
                      <wps:wsp>
                        <wps:cNvPr id="178" name="مربع نص 178"/>
                        <wps:cNvSpPr txBox="1"/>
                        <wps:spPr>
                          <a:xfrm>
                            <a:off x="69050" y="133709"/>
                            <a:ext cx="1649730" cy="3797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C7E58" w:rsidRPr="003D6E16" w:rsidRDefault="00FC7E58" w:rsidP="000D0CA1">
                              <w:pPr>
                                <w:jc w:val="center"/>
                                <w:rPr>
                                  <w:rFonts w:ascii="Adobe Arabic" w:hAnsi="Adobe Arabic" w:cs="Adobe Arabic"/>
                                  <w:color w:val="FFFFFF" w:themeColor="background1"/>
                                  <w:sz w:val="32"/>
                                  <w:szCs w:val="36"/>
                                </w:rPr>
                              </w:pPr>
                              <w:r w:rsidRPr="003D6E16">
                                <w:rPr>
                                  <w:rFonts w:ascii="Adobe Arabic" w:hAnsi="Adobe Arabic" w:cs="Adobe Arabic" w:hint="cs"/>
                                  <w:color w:val="FFFFFF" w:themeColor="background1"/>
                                  <w:sz w:val="32"/>
                                  <w:szCs w:val="36"/>
                                  <w:rtl/>
                                </w:rPr>
                                <w:t>عيوب النظرية السلوكية: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inline>
            </w:drawing>
          </mc:Choice>
          <mc:Fallback>
            <w:pict>
              <v:group id="Group 250" o:spid="_x0000_s1338" style="width:167.4pt;height:44.05pt;mso-position-horizontal-relative:char;mso-position-vertical-relative:line" coordsize="17532,58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">
                <v:shape id="Picture 3646" o:spid="_x0000_s1339" type="#_x0000_t75" style="position:absolute;width:17532;height:58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4TWXfAAAAA3AAAAA8AAABkcnMvZG93bnJldi54bWxET0uLwjAQvi/4H8IseFtTF3x1jSKu4nq0&#10;6n1IZtuyzaQ0sa3/3ggL3ubje85y3dtKtNT40rGC8SgBQaydKTlXcDnvP+YgfEA2WDkmBXfysF4N&#10;3paYGtfxidos5CKGsE9RQRFCnUrpdUEW/cjVxJH7dY3FEGGTS9NgF8NtJT+TZCotlhwbCqxpW5D+&#10;y25WwaI+6e/twU463e6uFwrj7FhdlRq+95svEIH68BL/u39MnD+bwfOZeIFcPQ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nhNZd8AAAADcAAAADwAAAAAAAAAAAAAAAACfAgAA&#10;ZHJzL2Rvd25yZXYueG1sUEsFBgAAAAAEAAQA9wAAAIwDAAAAAA==&#10;">
                  <v:imagedata r:id="rId26" o:title=""/>
                  <v:path arrowok="t"/>
                </v:shape>
                <v:shape id="مربع نص 178" o:spid="_x0000_s1340" type="#_x0000_t202" style="position:absolute;left:690;top:1337;width:16497;height:3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1eMYA&#10;AADcAAAADwAAAGRycy9kb3ducmV2LnhtbESPQWvCQBCF7wX/wzKCt7pR0Ep0FQlIRdqD1ou3MTsm&#10;wexszG419dd3DoXeZnhv3vtmsepcre7UhsqzgdEwAUWce1txYeD4tXmdgQoR2WLtmQz8UIDVsvey&#10;wNT6B+/pfoiFkhAOKRooY2xSrUNeksMw9A2xaBffOoyytoW2LT4k3NV6nCRT7bBiaSixoayk/Hr4&#10;dgZ22eYT9+exmz3r7P3jsm5ux9PEmEG/W89BReriv/nvemsF/01o5RmZ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1eMYAAADcAAAADwAAAAAAAAAAAAAAAACYAgAAZHJz&#10;L2Rvd25yZXYueG1sUEsFBgAAAAAEAAQA9QAAAIsDAAAAAA==&#10;" filled="f" stroked="f" strokeweight=".5pt">
                  <v:textbox>
                    <w:txbxContent>
                      <w:p w:rsidR="00FC7E58" w:rsidRPr="003D6E16" w:rsidRDefault="00FC7E58" w:rsidP="000D0CA1">
                        <w:pPr>
                          <w:jc w:val="center"/>
                          <w:rPr>
                            <w:rFonts w:ascii="Adobe Arabic" w:hAnsi="Adobe Arabic" w:cs="Adobe Arabic"/>
                            <w:color w:val="FFFFFF" w:themeColor="background1"/>
                            <w:sz w:val="32"/>
                            <w:szCs w:val="36"/>
                          </w:rPr>
                        </w:pPr>
                        <w:r w:rsidRPr="003D6E16">
                          <w:rPr>
                            <w:rFonts w:ascii="Adobe Arabic" w:hAnsi="Adobe Arabic" w:cs="Adobe Arabic" w:hint="cs"/>
                            <w:color w:val="FFFFFF" w:themeColor="background1"/>
                            <w:sz w:val="32"/>
                            <w:szCs w:val="36"/>
                            <w:rtl/>
                          </w:rPr>
                          <w:t>عيوب النظرية السلوكية:</w:t>
                        </w:r>
                      </w:p>
                    </w:txbxContent>
                  </v:textbox>
                </v:shape>
                <w10:wrap anchorx="page"/>
                <w10:anchorlock/>
              </v:group>
            </w:pict>
          </mc:Fallback>
        </mc:AlternateContent>
      </w:r>
    </w:p>
    <w:p w:rsidR="000D0CA1" w:rsidRPr="00600067" w:rsidRDefault="000D0CA1">
      <w:pPr>
        <w:pStyle w:val="ListParagraph"/>
        <w:numPr>
          <w:ilvl w:val="0"/>
          <w:numId w:val="13"/>
        </w:numPr>
        <w:rPr>
          <w:rFonts w:ascii="Sakkal Majalla" w:hAnsi="Sakkal Majalla" w:cs="Sakkal Majalla"/>
          <w:color w:val="002060"/>
          <w:sz w:val="34"/>
          <w:szCs w:val="34"/>
          <w:rtl/>
        </w:rPr>
      </w:pPr>
      <w:r w:rsidRPr="00600067">
        <w:rPr>
          <w:rFonts w:ascii="Sakkal Majalla" w:hAnsi="Sakkal Majalla" w:cs="Sakkal Majalla"/>
          <w:color w:val="002060"/>
          <w:sz w:val="34"/>
          <w:szCs w:val="34"/>
          <w:rtl/>
        </w:rPr>
        <w:t>عدم إتاحة التعليمات لمعرفة كيفية التصرف في العديد من الظروف.</w:t>
      </w:r>
    </w:p>
    <w:p w:rsidR="000D0CA1" w:rsidRPr="00600067" w:rsidRDefault="000D0CA1">
      <w:pPr>
        <w:pStyle w:val="ListParagraph"/>
        <w:numPr>
          <w:ilvl w:val="0"/>
          <w:numId w:val="13"/>
        </w:numPr>
        <w:rPr>
          <w:rFonts w:ascii="Sakkal Majalla" w:hAnsi="Sakkal Majalla" w:cs="Sakkal Majalla"/>
          <w:color w:val="002060"/>
          <w:sz w:val="34"/>
          <w:szCs w:val="34"/>
          <w:rtl/>
        </w:rPr>
      </w:pPr>
      <w:r w:rsidRPr="00600067">
        <w:rPr>
          <w:rFonts w:ascii="Sakkal Majalla" w:hAnsi="Sakkal Majalla" w:cs="Sakkal Majalla"/>
          <w:color w:val="002060"/>
          <w:sz w:val="34"/>
          <w:szCs w:val="34"/>
          <w:rtl/>
        </w:rPr>
        <w:t xml:space="preserve">عدم إيجاد أسلوب مناسب لكل الظروف. </w:t>
      </w:r>
    </w:p>
    <w:p w:rsidR="000D0CA1" w:rsidRDefault="000D0CA1" w:rsidP="000D0CA1">
      <w:pPr>
        <w:rPr>
          <w:rtl/>
        </w:rPr>
      </w:pPr>
      <w:r>
        <w:rPr>
          <w:rFonts w:ascii="Sakkal Majalla" w:hAnsi="Sakkal Majalla"/>
          <w:noProof/>
          <w:sz w:val="34"/>
          <w:rtl/>
        </w:rPr>
        <mc:AlternateContent>
          <mc:Choice Requires="wpg">
            <w:drawing>
              <wp:inline distT="0" distB="0" distL="0" distR="0" wp14:anchorId="31E5C621" wp14:editId="56EEAEF6">
                <wp:extent cx="3068228" cy="814326"/>
                <wp:effectExtent l="0" t="0" r="0" b="5080"/>
                <wp:docPr id="430" name="Google Shape;2265;p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3068228" cy="814326"/>
                          <a:chOff x="0" y="21139"/>
                          <a:chExt cx="29669" cy="8830"/>
                        </a:xfrm>
                      </wpg:grpSpPr>
                      <wps:wsp>
                        <wps:cNvPr id="431" name="Google Shape;2266;p44"/>
                        <wps:cNvSpPr>
                          <a:spLocks/>
                        </wps:cNvSpPr>
                        <wps:spPr bwMode="auto">
                          <a:xfrm>
                            <a:off x="3122" y="21147"/>
                            <a:ext cx="26003" cy="6710"/>
                          </a:xfrm>
                          <a:custGeom>
                            <a:avLst/>
                            <a:gdLst>
                              <a:gd name="T0" fmla="*/ 1 w 104014"/>
                              <a:gd name="T1" fmla="*/ 1 h 26838"/>
                              <a:gd name="T2" fmla="*/ 1 w 104014"/>
                              <a:gd name="T3" fmla="*/ 26838 h 26838"/>
                              <a:gd name="T4" fmla="*/ 90929 w 104014"/>
                              <a:gd name="T5" fmla="*/ 26838 h 26838"/>
                              <a:gd name="T6" fmla="*/ 104014 w 104014"/>
                              <a:gd name="T7" fmla="*/ 13753 h 26838"/>
                              <a:gd name="T8" fmla="*/ 104014 w 104014"/>
                              <a:gd name="T9" fmla="*/ 11205 h 26838"/>
                              <a:gd name="T10" fmla="*/ 92810 w 104014"/>
                              <a:gd name="T11" fmla="*/ 1 h 26838"/>
                              <a:gd name="T12" fmla="*/ 1 w 104014"/>
                              <a:gd name="T13" fmla="*/ 1 h 26838"/>
                            </a:gdLst>
                            <a:ahLst/>
                            <a:cxnLst>
                              <a:cxn ang="0">
                                <a:pos x="T0" y="T1"/>
                              </a:cxn>
                              <a:cxn ang="0">
                                <a:pos x="T2" y="T3"/>
                              </a:cxn>
                              <a:cxn ang="0">
                                <a:pos x="T4" y="T5"/>
                              </a:cxn>
                              <a:cxn ang="0">
                                <a:pos x="T6" y="T7"/>
                              </a:cxn>
                              <a:cxn ang="0">
                                <a:pos x="T8" y="T9"/>
                              </a:cxn>
                              <a:cxn ang="0">
                                <a:pos x="T10" y="T11"/>
                              </a:cxn>
                              <a:cxn ang="0">
                                <a:pos x="T12" y="T13"/>
                              </a:cxn>
                            </a:cxnLst>
                            <a:rect l="0" t="0" r="r" b="b"/>
                            <a:pathLst>
                              <a:path w="104014" h="26838" extrusionOk="0">
                                <a:moveTo>
                                  <a:pt x="1" y="1"/>
                                </a:moveTo>
                                <a:lnTo>
                                  <a:pt x="1" y="26838"/>
                                </a:lnTo>
                                <a:lnTo>
                                  <a:pt x="90929" y="26838"/>
                                </a:lnTo>
                                <a:cubicBezTo>
                                  <a:pt x="98156" y="26838"/>
                                  <a:pt x="104014" y="20980"/>
                                  <a:pt x="104014" y="13753"/>
                                </a:cubicBezTo>
                                <a:lnTo>
                                  <a:pt x="104014" y="11205"/>
                                </a:lnTo>
                                <a:cubicBezTo>
                                  <a:pt x="104014" y="5013"/>
                                  <a:pt x="98989" y="1"/>
                                  <a:pt x="92810" y="1"/>
                                </a:cubicBezTo>
                                <a:lnTo>
                                  <a:pt x="1" y="1"/>
                                </a:lnTo>
                                <a:close/>
                              </a:path>
                            </a:pathLst>
                          </a:custGeom>
                          <a:solidFill>
                            <a:srgbClr val="EEEEE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432" name="Google Shape;2267;p44"/>
                        <wps:cNvSpPr>
                          <a:spLocks/>
                        </wps:cNvSpPr>
                        <wps:spPr bwMode="auto">
                          <a:xfrm>
                            <a:off x="1705" y="26802"/>
                            <a:ext cx="3310" cy="3167"/>
                          </a:xfrm>
                          <a:custGeom>
                            <a:avLst/>
                            <a:gdLst>
                              <a:gd name="T0" fmla="*/ 1 w 13241"/>
                              <a:gd name="T1" fmla="*/ 0 h 12669"/>
                              <a:gd name="T2" fmla="*/ 1 w 13241"/>
                              <a:gd name="T3" fmla="*/ 12669 h 12669"/>
                              <a:gd name="T4" fmla="*/ 6620 w 13241"/>
                              <a:gd name="T5" fmla="*/ 8359 h 12669"/>
                              <a:gd name="T6" fmla="*/ 13240 w 13241"/>
                              <a:gd name="T7" fmla="*/ 12669 h 12669"/>
                              <a:gd name="T8" fmla="*/ 13240 w 13241"/>
                              <a:gd name="T9" fmla="*/ 0 h 12669"/>
                              <a:gd name="T10" fmla="*/ 1 w 13241"/>
                              <a:gd name="T11" fmla="*/ 0 h 12669"/>
                            </a:gdLst>
                            <a:ahLst/>
                            <a:cxnLst>
                              <a:cxn ang="0">
                                <a:pos x="T0" y="T1"/>
                              </a:cxn>
                              <a:cxn ang="0">
                                <a:pos x="T2" y="T3"/>
                              </a:cxn>
                              <a:cxn ang="0">
                                <a:pos x="T4" y="T5"/>
                              </a:cxn>
                              <a:cxn ang="0">
                                <a:pos x="T6" y="T7"/>
                              </a:cxn>
                              <a:cxn ang="0">
                                <a:pos x="T8" y="T9"/>
                              </a:cxn>
                              <a:cxn ang="0">
                                <a:pos x="T10" y="T11"/>
                              </a:cxn>
                            </a:cxnLst>
                            <a:rect l="0" t="0" r="r" b="b"/>
                            <a:pathLst>
                              <a:path w="13241" h="12669" extrusionOk="0">
                                <a:moveTo>
                                  <a:pt x="1" y="0"/>
                                </a:moveTo>
                                <a:lnTo>
                                  <a:pt x="1" y="12669"/>
                                </a:lnTo>
                                <a:lnTo>
                                  <a:pt x="6620" y="8359"/>
                                </a:lnTo>
                                <a:lnTo>
                                  <a:pt x="13240" y="12669"/>
                                </a:lnTo>
                                <a:lnTo>
                                  <a:pt x="13240" y="0"/>
                                </a:lnTo>
                                <a:lnTo>
                                  <a:pt x="1" y="0"/>
                                </a:lnTo>
                                <a:close/>
                              </a:path>
                            </a:pathLst>
                          </a:custGeom>
                          <a:solidFill>
                            <a:srgbClr val="C6282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433" name="Google Shape;2268;p44"/>
                        <wps:cNvSpPr>
                          <a:spLocks/>
                        </wps:cNvSpPr>
                        <wps:spPr bwMode="auto">
                          <a:xfrm>
                            <a:off x="0" y="21139"/>
                            <a:ext cx="6724" cy="6724"/>
                          </a:xfrm>
                          <a:custGeom>
                            <a:avLst/>
                            <a:gdLst>
                              <a:gd name="T0" fmla="*/ 13442 w 26897"/>
                              <a:gd name="T1" fmla="*/ 1 h 26898"/>
                              <a:gd name="T2" fmla="*/ 0 w 26897"/>
                              <a:gd name="T3" fmla="*/ 13443 h 26898"/>
                              <a:gd name="T4" fmla="*/ 13442 w 26897"/>
                              <a:gd name="T5" fmla="*/ 26897 h 26898"/>
                              <a:gd name="T6" fmla="*/ 26896 w 26897"/>
                              <a:gd name="T7" fmla="*/ 13443 h 26898"/>
                              <a:gd name="T8" fmla="*/ 13442 w 26897"/>
                              <a:gd name="T9" fmla="*/ 1 h 26898"/>
                            </a:gdLst>
                            <a:ahLst/>
                            <a:cxnLst>
                              <a:cxn ang="0">
                                <a:pos x="T0" y="T1"/>
                              </a:cxn>
                              <a:cxn ang="0">
                                <a:pos x="T2" y="T3"/>
                              </a:cxn>
                              <a:cxn ang="0">
                                <a:pos x="T4" y="T5"/>
                              </a:cxn>
                              <a:cxn ang="0">
                                <a:pos x="T6" y="T7"/>
                              </a:cxn>
                              <a:cxn ang="0">
                                <a:pos x="T8" y="T9"/>
                              </a:cxn>
                            </a:cxnLst>
                            <a:rect l="0" t="0" r="r" b="b"/>
                            <a:pathLst>
                              <a:path w="26897" h="26898" extrusionOk="0">
                                <a:moveTo>
                                  <a:pt x="13442" y="1"/>
                                </a:moveTo>
                                <a:cubicBezTo>
                                  <a:pt x="6013" y="1"/>
                                  <a:pt x="0" y="6025"/>
                                  <a:pt x="0" y="13443"/>
                                </a:cubicBezTo>
                                <a:cubicBezTo>
                                  <a:pt x="0" y="20873"/>
                                  <a:pt x="6013" y="26897"/>
                                  <a:pt x="13442" y="26897"/>
                                </a:cubicBezTo>
                                <a:cubicBezTo>
                                  <a:pt x="20872" y="26897"/>
                                  <a:pt x="26896" y="20873"/>
                                  <a:pt x="26896" y="13443"/>
                                </a:cubicBezTo>
                                <a:cubicBezTo>
                                  <a:pt x="26896" y="6025"/>
                                  <a:pt x="20872" y="1"/>
                                  <a:pt x="13442" y="1"/>
                                </a:cubicBezTo>
                                <a:close/>
                              </a:path>
                            </a:pathLst>
                          </a:custGeom>
                          <a:solidFill>
                            <a:srgbClr val="F489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434" name="Google Shape;2269;p44"/>
                        <wps:cNvSpPr>
                          <a:spLocks/>
                        </wps:cNvSpPr>
                        <wps:spPr bwMode="auto">
                          <a:xfrm>
                            <a:off x="928" y="22068"/>
                            <a:ext cx="4864" cy="4867"/>
                          </a:xfrm>
                          <a:custGeom>
                            <a:avLst/>
                            <a:gdLst>
                              <a:gd name="T0" fmla="*/ 9728 w 19456"/>
                              <a:gd name="T1" fmla="*/ 1 h 19468"/>
                              <a:gd name="T2" fmla="*/ 1 w 19456"/>
                              <a:gd name="T3" fmla="*/ 9728 h 19468"/>
                              <a:gd name="T4" fmla="*/ 9728 w 19456"/>
                              <a:gd name="T5" fmla="*/ 19467 h 19468"/>
                              <a:gd name="T6" fmla="*/ 19456 w 19456"/>
                              <a:gd name="T7" fmla="*/ 9728 h 19468"/>
                              <a:gd name="T8" fmla="*/ 9728 w 19456"/>
                              <a:gd name="T9" fmla="*/ 1 h 19468"/>
                              <a:gd name="T10" fmla="*/ 0 w 19456"/>
                              <a:gd name="T11" fmla="*/ 0 h 19468"/>
                              <a:gd name="T12" fmla="*/ 19456 w 19456"/>
                              <a:gd name="T13" fmla="*/ 19468 h 19468"/>
                            </a:gdLst>
                            <a:ahLst/>
                            <a:cxnLst>
                              <a:cxn ang="0">
                                <a:pos x="T0" y="T1"/>
                              </a:cxn>
                              <a:cxn ang="0">
                                <a:pos x="T2" y="T3"/>
                              </a:cxn>
                              <a:cxn ang="0">
                                <a:pos x="T4" y="T5"/>
                              </a:cxn>
                              <a:cxn ang="0">
                                <a:pos x="T6" y="T7"/>
                              </a:cxn>
                              <a:cxn ang="0">
                                <a:pos x="T8" y="T9"/>
                              </a:cxn>
                            </a:cxnLst>
                            <a:rect l="T10" t="T11" r="T12" b="T13"/>
                            <a:pathLst>
                              <a:path w="19456" h="19468" extrusionOk="0">
                                <a:moveTo>
                                  <a:pt x="9728" y="1"/>
                                </a:moveTo>
                                <a:cubicBezTo>
                                  <a:pt x="4359" y="1"/>
                                  <a:pt x="1" y="4358"/>
                                  <a:pt x="1" y="9728"/>
                                </a:cubicBezTo>
                                <a:cubicBezTo>
                                  <a:pt x="1" y="15110"/>
                                  <a:pt x="4359" y="19467"/>
                                  <a:pt x="9728" y="19467"/>
                                </a:cubicBezTo>
                                <a:cubicBezTo>
                                  <a:pt x="15098" y="19467"/>
                                  <a:pt x="19456" y="15110"/>
                                  <a:pt x="19456" y="9728"/>
                                </a:cubicBezTo>
                                <a:cubicBezTo>
                                  <a:pt x="19456" y="4358"/>
                                  <a:pt x="15098" y="1"/>
                                  <a:pt x="9728" y="1"/>
                                </a:cubicBezTo>
                                <a:close/>
                              </a:path>
                            </a:pathLst>
                          </a:custGeom>
                          <a:solidFill>
                            <a:srgbClr val="EC3A3B"/>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7E58" w:rsidRPr="002563F8" w:rsidRDefault="00FC7E58" w:rsidP="000D0CA1">
                              <w:pPr>
                                <w:bidi w:val="0"/>
                                <w:spacing w:line="216" w:lineRule="auto"/>
                                <w:jc w:val="center"/>
                                <w:rPr>
                                  <w:rFonts w:ascii="Adobe Arabic" w:hAnsi="Adobe Arabic" w:cs="Adobe Arabic"/>
                                  <w:color w:val="FFFFFF"/>
                                  <w:sz w:val="48"/>
                                  <w:szCs w:val="48"/>
                                  <w:lang w:bidi="ar-SY"/>
                                </w:rPr>
                              </w:pPr>
                              <w:r w:rsidRPr="002563F8">
                                <w:rPr>
                                  <w:rFonts w:ascii="Adobe Arabic" w:hAnsi="Adobe Arabic" w:cs="Adobe Arabic"/>
                                  <w:color w:val="FFFFFF"/>
                                  <w:sz w:val="48"/>
                                  <w:szCs w:val="48"/>
                                  <w:rtl/>
                                  <w:lang w:bidi="ar-SY"/>
                                </w:rPr>
                                <w:t>3</w:t>
                              </w:r>
                            </w:p>
                          </w:txbxContent>
                        </wps:txbx>
                        <wps:bodyPr rot="0" vert="horz" wrap="square" lIns="91425" tIns="91425" rIns="91425" bIns="91425" anchor="ctr" anchorCtr="0" upright="1">
                          <a:noAutofit/>
                        </wps:bodyPr>
                      </wps:wsp>
                      <wps:wsp>
                        <wps:cNvPr id="435" name="Google Shape;2271;p44"/>
                        <wps:cNvSpPr txBox="1">
                          <a:spLocks noChangeArrowheads="1"/>
                        </wps:cNvSpPr>
                        <wps:spPr bwMode="auto">
                          <a:xfrm>
                            <a:off x="6886" y="21443"/>
                            <a:ext cx="22783" cy="65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3F1809" w:rsidRDefault="00FC7E58" w:rsidP="000D0CA1">
                              <w:pPr>
                                <w:spacing w:line="240" w:lineRule="auto"/>
                                <w:jc w:val="center"/>
                                <w:rPr>
                                  <w:rFonts w:ascii="Adobe Arabic" w:eastAsia="Roboto" w:hAnsi="Adobe Arabic" w:cs="Adobe Arabic"/>
                                  <w:b/>
                                  <w:bCs/>
                                  <w:color w:val="002060"/>
                                  <w:sz w:val="24"/>
                                  <w:szCs w:val="24"/>
                                </w:rPr>
                              </w:pPr>
                              <w:r>
                                <w:rPr>
                                  <w:rFonts w:ascii="Adobe Arabic" w:hAnsi="Adobe Arabic" w:cs="Adobe Arabic" w:hint="cs"/>
                                  <w:b/>
                                  <w:bCs/>
                                  <w:color w:val="002060"/>
                                  <w:sz w:val="36"/>
                                  <w:szCs w:val="36"/>
                                  <w:rtl/>
                                </w:rPr>
                                <w:t>نظرية القيادة الطارئة أو الموقف:</w:t>
                              </w:r>
                            </w:p>
                          </w:txbxContent>
                        </wps:txbx>
                        <wps:bodyPr rot="0" vert="horz" wrap="square" lIns="91425" tIns="91425" rIns="91425" bIns="91425" anchor="ctr" anchorCtr="0" upright="1">
                          <a:noAutofit/>
                        </wps:bodyPr>
                      </wps:wsp>
                    </wpg:wgp>
                  </a:graphicData>
                </a:graphic>
              </wp:inline>
            </w:drawing>
          </mc:Choice>
          <mc:Fallback>
            <w:pict>
              <v:group id="Google Shape;2265;p44" o:spid="_x0000_s1341" style="width:241.6pt;height:64.1pt;flip:x;mso-position-horizontal-relative:char;mso-position-vertical-relative:line" coordorigin=",21139" coordsize="29669,88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">
                <v:shape id="Google Shape;2266;p44" o:spid="_x0000_s1342" style="position:absolute;left:3122;top:21147;width:26003;height:6710;visibility:visible;mso-wrap-style:square;v-text-anchor:middle" coordsize="104014,26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afbcUA&#10;AADcAAAADwAAAGRycy9kb3ducmV2LnhtbESP3UoDMRSE7wu+QziCd/ZsVYpsmxZR/MFeaGsf4LA5&#10;3Wy7OVmSuN2+fSMIvRxm5htmvhxcq3oOsfGiYTIuQLFU3jRSa9j+vN4+goqJxFDrhTWcOMJycTWa&#10;U2n8Udbcb1KtMkRiSRpsSl2JGCvLjuLYdyzZ2/ngKGUZajSBjhnuWrwriik6aiQvWOr42XJ12Pw6&#10;DSHZ6WrvG3z/xjeMq8+vl/W+1/rmeniagUo8pEv4v/1hNDzcT+DvTD4CuD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lp9txQAAANwAAAAPAAAAAAAAAAAAAAAAAJgCAABkcnMv&#10;ZG93bnJldi54bWxQSwUGAAAAAAQABAD1AAAAigMAAAAA&#10;" path="m1,1r,26837l90929,26838v7227,,13085,-5858,13085,-13085l104014,11205c104014,5013,98989,1,92810,1l1,1xe" fillcolor="#eee" stroked="f">
                  <v:path arrowok="t" o:extrusionok="f" o:connecttype="custom" o:connectlocs="0,0;0,6710;22732,6710;26003,3439;26003,2801;23202,0;0,0" o:connectangles="0,0,0,0,0,0,0"/>
                </v:shape>
                <v:shape id="Google Shape;2267;p44" o:spid="_x0000_s1343" style="position:absolute;left:1705;top:26802;width:3310;height:3167;visibility:visible;mso-wrap-style:square;v-text-anchor:middle" coordsize="13241,12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NL1MQA&#10;AADcAAAADwAAAGRycy9kb3ducmV2LnhtbESPQYvCMBSE7wv+h/AEL7KmVpG1GkUUwYuHVS/eHs2z&#10;rTYvpYla/fVGEDwOM/MNM503phQ3ql1hWUG/F4EgTq0uOFNw2K9//0A4j6yxtEwKHuRgPmv9TDHR&#10;9s7/dNv5TAQIuwQV5N5XiZQuzcmg69mKOHgnWxv0QdaZ1DXeA9yUMo6ikTRYcFjIsaJlTulldzUK&#10;0s112MXuflw8j/HivIrHJ3xuleq0m8UEhKfGf8Of9kYrGA5ieJ8JR0DO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DS9TEAAAA3AAAAA8AAAAAAAAAAAAAAAAAmAIAAGRycy9k&#10;b3ducmV2LnhtbFBLBQYAAAAABAAEAPUAAACJAwAAAAA=&#10;" path="m1,r,12669l6620,8359r6620,4310l13240,,1,xe" fillcolor="#c6282f" stroked="f">
                  <v:path arrowok="t" o:extrusionok="f" o:connecttype="custom" o:connectlocs="0,0;0,3167;1655,2090;3310,3167;3310,0;0,0" o:connectangles="0,0,0,0,0,0"/>
                </v:shape>
                <v:shape id="Google Shape;2268;p44" o:spid="_x0000_s1344" style="position:absolute;top:21139;width:6724;height:6724;visibility:visible;mso-wrap-style:square;v-text-anchor:middle" coordsize="26897,26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vSMIA&#10;AADcAAAADwAAAGRycy9kb3ducmV2LnhtbESPwWrDMBBE74H+g9hCb7HcpgTjRgmhYGrIqU7peZG2&#10;tom1MpLiuP36KhDIcZh5M8xmN9tBTORD71jBc5aDINbO9Nwq+DpWywJEiMgGB8ek4JcC7LYPiw2W&#10;xl34k6YmtiKVcChRQRfjWEoZdEcWQ+ZG4uT9OG8xJulbaTxeUrkd5Euer6XFntNChyO9d6RPzdkq&#10;eG20Rq7dH1bnU/Fdf/hxLw9KPT3O+zcQkeZ4D9/o2iRutYLrmXQE5P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L69IwgAAANwAAAAPAAAAAAAAAAAAAAAAAJgCAABkcnMvZG93&#10;bnJldi54bWxQSwUGAAAAAAQABAD1AAAAhwMAAAAA&#10;" path="m13442,1c6013,1,,6025,,13443v,7430,6013,13454,13442,13454c20872,26897,26896,20873,26896,13443,26896,6025,20872,1,13442,1xe" fillcolor="#f48989" stroked="f">
                  <v:path arrowok="t" o:extrusionok="f" o:connecttype="custom" o:connectlocs="3360,0;0,3361;3360,6724;6724,3361;3360,0" o:connectangles="0,0,0,0,0"/>
                </v:shape>
                <v:shape id="Google Shape;2269;p44" o:spid="_x0000_s1345" style="position:absolute;left:928;top:22068;width:4864;height:4867;visibility:visible;mso-wrap-style:square;v-text-anchor:middle" coordsize="19456,194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f0FMgA&#10;AADcAAAADwAAAGRycy9kb3ducmV2LnhtbESP3WrCQBSE7wt9h+UUvCl14w8q0VWkGLBYKKZVb4/Z&#10;0yQ1ezZkt5q+vSsIvRxm5htmtmhNJc7UuNKygl43AkGcWV1yruDrM3mZgHAeWWNlmRT8kYPF/PFh&#10;hrG2F97SOfW5CBB2MSoovK9jKV1WkEHXtTVx8L5tY9AH2eRSN3gJcFPJfhSNpMGSw0KBNb0WlJ3S&#10;X6OgWrrx/me1OXy8H9P+Nhnvnt82iVKdp3Y5BeGp9f/he3utFQwHQ7idCUdAz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IN/QUyAAAANwAAAAPAAAAAAAAAAAAAAAAAJgCAABk&#10;cnMvZG93bnJldi54bWxQSwUGAAAAAAQABAD1AAAAjQMAAAAA&#10;" adj="-11796480,,5400" path="m9728,1c4359,1,1,4358,1,9728v,5382,4358,9739,9727,9739c15098,19467,19456,15110,19456,9728,19456,4358,15098,1,9728,1xe" fillcolor="#ec3a3b" stroked="f">
                  <v:stroke joinstyle="miter"/>
                  <v:formulas/>
                  <v:path arrowok="t" o:extrusionok="f" o:connecttype="custom" o:connectlocs="2432,0;0,2432;2432,4867;4864,2432;2432,0" o:connectangles="0,0,0,0,0" textboxrect="0,0,19456,19468"/>
                  <v:textbox inset="2.53958mm,2.53958mm,2.53958mm,2.53958mm">
                    <w:txbxContent>
                      <w:p w:rsidR="00FC7E58" w:rsidRPr="002563F8" w:rsidRDefault="00FC7E58" w:rsidP="000D0CA1">
                        <w:pPr>
                          <w:bidi w:val="0"/>
                          <w:spacing w:line="216" w:lineRule="auto"/>
                          <w:jc w:val="center"/>
                          <w:rPr>
                            <w:rFonts w:ascii="Adobe Arabic" w:hAnsi="Adobe Arabic" w:cs="Adobe Arabic"/>
                            <w:color w:val="FFFFFF"/>
                            <w:sz w:val="48"/>
                            <w:szCs w:val="48"/>
                            <w:lang w:bidi="ar-SY"/>
                          </w:rPr>
                        </w:pPr>
                        <w:r w:rsidRPr="002563F8">
                          <w:rPr>
                            <w:rFonts w:ascii="Adobe Arabic" w:hAnsi="Adobe Arabic" w:cs="Adobe Arabic"/>
                            <w:color w:val="FFFFFF"/>
                            <w:sz w:val="48"/>
                            <w:szCs w:val="48"/>
                            <w:rtl/>
                            <w:lang w:bidi="ar-SY"/>
                          </w:rPr>
                          <w:t>3</w:t>
                        </w:r>
                      </w:p>
                    </w:txbxContent>
                  </v:textbox>
                </v:shape>
                <v:shape id="Google Shape;2271;p44" o:spid="_x0000_s1346" type="#_x0000_t202" style="position:absolute;left:6886;top:21443;width:22783;height:65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UQ58QA&#10;AADcAAAADwAAAGRycy9kb3ducmV2LnhtbESPzWsCMRTE7wX/h/AEL6Vm/WgtW6OIUKgHD2rx/Eje&#10;fuDmZUmyuv3vG0HwOMzMb5jlureNuJIPtWMFk3EGglg7U3Op4Pf0/fYJIkRkg41jUvBHAdarwcsS&#10;c+NufKDrMZYiQTjkqKCKsc2lDLoii2HsWuLkFc5bjEn6UhqPtwS3jZxm2Ye0WHNaqLClbUX6cuys&#10;gldd7hZFtu0uTedPkbQpzru9UqNhv/kCEamPz/Cj/WMUzGfvcD+TjoB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FEOfEAAAA3AAAAA8AAAAAAAAAAAAAAAAAmAIAAGRycy9k&#10;b3ducmV2LnhtbFBLBQYAAAAABAAEAPUAAACJAwAAAAA=&#10;" filled="f" stroked="f">
                  <v:textbox inset="2.53958mm,2.53958mm,2.53958mm,2.53958mm">
                    <w:txbxContent>
                      <w:p w:rsidR="00FC7E58" w:rsidRPr="003F1809" w:rsidRDefault="00FC7E58" w:rsidP="000D0CA1">
                        <w:pPr>
                          <w:spacing w:line="240" w:lineRule="auto"/>
                          <w:jc w:val="center"/>
                          <w:rPr>
                            <w:rFonts w:ascii="Adobe Arabic" w:eastAsia="Roboto" w:hAnsi="Adobe Arabic" w:cs="Adobe Arabic"/>
                            <w:b/>
                            <w:bCs/>
                            <w:color w:val="002060"/>
                            <w:sz w:val="24"/>
                            <w:szCs w:val="24"/>
                          </w:rPr>
                        </w:pPr>
                        <w:r>
                          <w:rPr>
                            <w:rFonts w:ascii="Adobe Arabic" w:hAnsi="Adobe Arabic" w:cs="Adobe Arabic" w:hint="cs"/>
                            <w:b/>
                            <w:bCs/>
                            <w:color w:val="002060"/>
                            <w:sz w:val="36"/>
                            <w:szCs w:val="36"/>
                            <w:rtl/>
                          </w:rPr>
                          <w:t>نظرية القيادة الطارئة أو الموقف:</w:t>
                        </w:r>
                      </w:p>
                    </w:txbxContent>
                  </v:textbox>
                </v:shape>
                <w10:wrap anchorx="page"/>
                <w10:anchorlock/>
              </v:group>
            </w:pict>
          </mc:Fallback>
        </mc:AlternateContent>
      </w:r>
    </w:p>
    <w:p w:rsidR="000D0CA1" w:rsidRDefault="000D0CA1" w:rsidP="000D0CA1">
      <w:pPr>
        <w:rPr>
          <w:rtl/>
        </w:rPr>
      </w:pPr>
      <w:r w:rsidRPr="008E7379">
        <w:rPr>
          <w:rtl/>
        </w:rPr>
        <w:t>تتناول هذه النظرية العديد من المؤثرات، والتي تقوم بالتأثير، سواء أكان ذلك بالنجاح أو بالفشل، ويتم أيضًا تحديد القائد بصورة مباشرة وذلك من خلال الموقف، وتعد شخصية القائد أحد العوامل الضعيفة التي تؤدي إلى النجاح، أما العامل الذي يقوم بلعب الدور الأكبر فهو وضع القائد وطريقته، وتقوم هذه النظرية على اختيارها لشكل معين من القيادة، وتقوم على تمكين القادة الجيدين في تعديل أسلوب قي</w:t>
      </w:r>
      <w:r>
        <w:rPr>
          <w:rtl/>
        </w:rPr>
        <w:t>ادتهم في جميع ال</w:t>
      </w:r>
      <w:r>
        <w:rPr>
          <w:rFonts w:hint="cs"/>
          <w:rtl/>
        </w:rPr>
        <w:t>ظروف.</w:t>
      </w:r>
    </w:p>
    <w:p w:rsidR="000D0CA1" w:rsidRDefault="000D0CA1" w:rsidP="000D0CA1">
      <w:pPr>
        <w:pageBreakBefore/>
        <w:rPr>
          <w:rtl/>
        </w:rPr>
      </w:pPr>
      <w:r>
        <w:rPr>
          <w:noProof/>
          <w:rtl/>
        </w:rPr>
        <w:lastRenderedPageBreak/>
        <mc:AlternateContent>
          <mc:Choice Requires="wps">
            <w:drawing>
              <wp:anchor distT="0" distB="0" distL="114300" distR="114300" simplePos="0" relativeHeight="252274688" behindDoc="0" locked="0" layoutInCell="1" allowOverlap="1" wp14:anchorId="1DBAFE71" wp14:editId="29BFFE2F">
                <wp:simplePos x="0" y="0"/>
                <wp:positionH relativeFrom="column">
                  <wp:posOffset>3515047</wp:posOffset>
                </wp:positionH>
                <wp:positionV relativeFrom="paragraph">
                  <wp:posOffset>130175</wp:posOffset>
                </wp:positionV>
                <wp:extent cx="2030054" cy="320633"/>
                <wp:effectExtent l="0" t="0" r="0" b="3810"/>
                <wp:wrapNone/>
                <wp:docPr id="180" name="مربع نص 180"/>
                <wp:cNvGraphicFramePr/>
                <a:graphic xmlns:a="http://schemas.openxmlformats.org/drawingml/2006/main">
                  <a:graphicData uri="http://schemas.microsoft.com/office/word/2010/wordprocessingShape">
                    <wps:wsp>
                      <wps:cNvSpPr txBox="1"/>
                      <wps:spPr>
                        <a:xfrm>
                          <a:off x="0" y="0"/>
                          <a:ext cx="2030054" cy="32063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C7E58" w:rsidRPr="00600067" w:rsidRDefault="00FC7E58" w:rsidP="000D0CA1">
                            <w:pPr>
                              <w:rPr>
                                <w:rFonts w:ascii="Adobe Arabic" w:hAnsi="Adobe Arabic" w:cs="Adobe Arabic"/>
                                <w:color w:val="FFFFFF" w:themeColor="background1"/>
                                <w:sz w:val="30"/>
                                <w:szCs w:val="36"/>
                              </w:rPr>
                            </w:pPr>
                            <w:r w:rsidRPr="00600067">
                              <w:rPr>
                                <w:rFonts w:ascii="Adobe Arabic" w:hAnsi="Adobe Arabic" w:cs="Adobe Arabic"/>
                                <w:color w:val="FFFFFF" w:themeColor="background1"/>
                                <w:sz w:val="30"/>
                                <w:szCs w:val="36"/>
                                <w:rtl/>
                              </w:rPr>
                              <w:t>فوائد نظرية القيادة الطارئة: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anchor>
            </w:drawing>
          </mc:Choice>
          <mc:Fallback>
            <w:pict>
              <v:shape id="مربع نص 180" o:spid="_x0000_s1347" type="#_x0000_t202" style="position:absolute;left:0;text-align:left;margin-left:276.8pt;margin-top:10.25pt;width:159.85pt;height:25.25pt;z-index:2522746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" filled="f" stroked="f" strokeweight=".5pt">
                <v:textbox>
                  <w:txbxContent>
                    <w:p w:rsidR="00FC7E58" w:rsidRPr="00600067" w:rsidRDefault="00FC7E58" w:rsidP="000D0CA1">
                      <w:pPr>
                        <w:rPr>
                          <w:rFonts w:ascii="Adobe Arabic" w:hAnsi="Adobe Arabic" w:cs="Adobe Arabic"/>
                          <w:color w:val="FFFFFF" w:themeColor="background1"/>
                          <w:sz w:val="30"/>
                          <w:szCs w:val="36"/>
                        </w:rPr>
                      </w:pPr>
                      <w:r w:rsidRPr="00600067">
                        <w:rPr>
                          <w:rFonts w:ascii="Adobe Arabic" w:hAnsi="Adobe Arabic" w:cs="Adobe Arabic"/>
                          <w:color w:val="FFFFFF" w:themeColor="background1"/>
                          <w:sz w:val="30"/>
                          <w:szCs w:val="36"/>
                          <w:rtl/>
                        </w:rPr>
                        <w:t>فوائد نظرية القيادة الطارئة:</w:t>
                      </w:r>
                    </w:p>
                  </w:txbxContent>
                </v:textbox>
              </v:shape>
            </w:pict>
          </mc:Fallback>
        </mc:AlternateContent>
      </w:r>
      <w:r w:rsidRPr="00B75BFA">
        <w:rPr>
          <w:noProof/>
          <w:rtl/>
        </w:rPr>
        <w:drawing>
          <wp:inline distT="0" distB="0" distL="0" distR="0" wp14:anchorId="45870F57" wp14:editId="69645445">
            <wp:extent cx="2228215" cy="565876"/>
            <wp:effectExtent l="0" t="0" r="635" b="5715"/>
            <wp:docPr id="17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25" name="Picture 1029"/>
                    <pic:cNvPicPr>
                      <a:picLocks noChangeAspect="1"/>
                    </pic:cNvPicPr>
                  </pic:nvPicPr>
                  <pic:blipFill>
                    <a:blip r:embed="rId24" cstate="print">
                      <a:duotone>
                        <a:prstClr val="black"/>
                        <a:schemeClr val="accent6">
                          <a:tint val="45000"/>
                          <a:satMod val="400000"/>
                        </a:schemeClr>
                      </a:duotone>
                      <a:extLst>
                        <a:ext uri="{28A0092B-C50C-407E-A947-70E740481C1C}">
                          <a14:useLocalDpi xmlns:a14="http://schemas.microsoft.com/office/drawing/2010/main" val="0"/>
                        </a:ext>
                      </a:extLst>
                    </a:blip>
                    <a:stretch>
                      <a:fillRect/>
                    </a:stretch>
                  </pic:blipFill>
                  <pic:spPr>
                    <a:xfrm>
                      <a:off x="0" y="0"/>
                      <a:ext cx="2242223" cy="569434"/>
                    </a:xfrm>
                    <a:prstGeom prst="rect">
                      <a:avLst/>
                    </a:prstGeom>
                  </pic:spPr>
                </pic:pic>
              </a:graphicData>
            </a:graphic>
          </wp:inline>
        </w:drawing>
      </w:r>
    </w:p>
    <w:p w:rsidR="000D0CA1" w:rsidRPr="004D0F19" w:rsidRDefault="000D0CA1" w:rsidP="000D0CA1">
      <w:pPr>
        <w:rPr>
          <w:color w:val="002060"/>
          <w:rtl/>
        </w:rPr>
      </w:pPr>
      <w:r w:rsidRPr="004D0F19">
        <w:rPr>
          <w:color w:val="002060"/>
          <w:rtl/>
        </w:rPr>
        <w:t>قدرة القادة أن يكونوا فعالين بغض النظر عن ظروفهم.</w:t>
      </w:r>
    </w:p>
    <w:p w:rsidR="000D0CA1" w:rsidRDefault="000D0CA1" w:rsidP="000D0CA1">
      <w:pPr>
        <w:rPr>
          <w:rtl/>
        </w:rPr>
      </w:pPr>
      <w:r>
        <w:rPr>
          <w:rFonts w:ascii="Sakkal Majalla" w:eastAsia="Times New Roman" w:hAnsi="Sakkal Majalla"/>
          <w:noProof/>
          <w:sz w:val="34"/>
          <w:rtl/>
        </w:rPr>
        <mc:AlternateContent>
          <mc:Choice Requires="wpg">
            <w:drawing>
              <wp:inline distT="0" distB="0" distL="0" distR="0" wp14:anchorId="4901C8D6" wp14:editId="6482978D">
                <wp:extent cx="2126244" cy="559180"/>
                <wp:effectExtent l="0" t="0" r="7620" b="0"/>
                <wp:docPr id="181" name="Group 250"/>
                <wp:cNvGraphicFramePr/>
                <a:graphic xmlns:a="http://schemas.openxmlformats.org/drawingml/2006/main">
                  <a:graphicData uri="http://schemas.microsoft.com/office/word/2010/wordprocessingGroup">
                    <wpg:wgp>
                      <wpg:cNvGrpSpPr/>
                      <wpg:grpSpPr>
                        <a:xfrm>
                          <a:off x="0" y="0"/>
                          <a:ext cx="2126244" cy="559180"/>
                          <a:chOff x="0" y="0"/>
                          <a:chExt cx="1753235" cy="582930"/>
                        </a:xfrm>
                      </wpg:grpSpPr>
                      <pic:pic xmlns:pic="http://schemas.openxmlformats.org/drawingml/2006/picture">
                        <pic:nvPicPr>
                          <pic:cNvPr id="182" name="Picture 3646"/>
                          <pic:cNvPicPr>
                            <a:picLocks noChangeAspect="1"/>
                          </pic:cNvPicPr>
                        </pic:nvPicPr>
                        <pic:blipFill>
                          <a:blip r:embed="rId25" cstate="print"/>
                          <a:stretch>
                            <a:fillRect/>
                          </a:stretch>
                        </pic:blipFill>
                        <pic:spPr>
                          <a:xfrm>
                            <a:off x="0" y="0"/>
                            <a:ext cx="1753235" cy="582930"/>
                          </a:xfrm>
                          <a:prstGeom prst="rect">
                            <a:avLst/>
                          </a:prstGeom>
                        </pic:spPr>
                      </pic:pic>
                      <wps:wsp>
                        <wps:cNvPr id="183" name="مربع نص 183"/>
                        <wps:cNvSpPr txBox="1"/>
                        <wps:spPr>
                          <a:xfrm>
                            <a:off x="69050" y="133709"/>
                            <a:ext cx="1649730" cy="3797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C7E58" w:rsidRPr="003D6E16" w:rsidRDefault="00FC7E58" w:rsidP="000D0CA1">
                              <w:pPr>
                                <w:jc w:val="center"/>
                                <w:rPr>
                                  <w:rFonts w:ascii="Adobe Arabic" w:hAnsi="Adobe Arabic" w:cs="Adobe Arabic"/>
                                  <w:color w:val="FFFFFF" w:themeColor="background1"/>
                                  <w:sz w:val="32"/>
                                  <w:szCs w:val="36"/>
                                </w:rPr>
                              </w:pPr>
                              <w:r w:rsidRPr="003D6E16">
                                <w:rPr>
                                  <w:rFonts w:ascii="Adobe Arabic" w:hAnsi="Adobe Arabic" w:cs="Adobe Arabic" w:hint="cs"/>
                                  <w:color w:val="FFFFFF" w:themeColor="background1"/>
                                  <w:sz w:val="32"/>
                                  <w:szCs w:val="36"/>
                                  <w:rtl/>
                                </w:rPr>
                                <w:t xml:space="preserve">عيوب </w:t>
                              </w:r>
                              <w:r>
                                <w:rPr>
                                  <w:rFonts w:ascii="Adobe Arabic" w:hAnsi="Adobe Arabic" w:cs="Adobe Arabic" w:hint="cs"/>
                                  <w:color w:val="FFFFFF" w:themeColor="background1"/>
                                  <w:sz w:val="32"/>
                                  <w:szCs w:val="36"/>
                                  <w:rtl/>
                                </w:rPr>
                                <w:t>نظرية القيادة الطارئة</w:t>
                              </w:r>
                              <w:r w:rsidRPr="003D6E16">
                                <w:rPr>
                                  <w:rFonts w:ascii="Adobe Arabic" w:hAnsi="Adobe Arabic" w:cs="Adobe Arabic" w:hint="cs"/>
                                  <w:color w:val="FFFFFF" w:themeColor="background1"/>
                                  <w:sz w:val="32"/>
                                  <w:szCs w:val="36"/>
                                  <w:rtl/>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inline>
            </w:drawing>
          </mc:Choice>
          <mc:Fallback>
            <w:pict>
              <v:group id="_x0000_s1348" style="width:167.4pt;height:44.05pt;mso-position-horizontal-relative:char;mso-position-vertical-relative:line" coordsize="17532,58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">
                <v:shape id="Picture 3646" o:spid="_x0000_s1349" type="#_x0000_t75" style="position:absolute;width:17532;height:58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xisi/AAAA3AAAAA8AAABkcnMvZG93bnJldi54bWxET02LwjAQvS/4H8II3tZUwUWrUURX3D1a&#10;9T4kY1tsJqXJtvXfG0HY2zze56w2va1ES40vHSuYjBMQxNqZknMFl/Phcw7CB2SDlWNS8CAPm/Xg&#10;Y4WpcR2fqM1CLmII+xQVFCHUqZReF2TRj11NHLmbayyGCJtcmga7GG4rOU2SL2mx5NhQYE27gvQ9&#10;+7MKFvVJ73dHO+t0+329UJhkv9VVqdGw3y5BBOrDv/jt/jFx/nwKr2fiBXL9B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7sYrIvwAAANwAAAAPAAAAAAAAAAAAAAAAAJ8CAABk&#10;cnMvZG93bnJldi54bWxQSwUGAAAAAAQABAD3AAAAiwMAAAAA&#10;">
                  <v:imagedata r:id="rId26" o:title=""/>
                  <v:path arrowok="t"/>
                </v:shape>
                <v:shape id="مربع نص 183" o:spid="_x0000_s1350" type="#_x0000_t202" style="position:absolute;left:690;top:1337;width:16497;height:3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WXLsQA&#10;AADcAAAADwAAAGRycy9kb3ducmV2LnhtbERPTWvCQBC9F/wPywi91Y2WSkhdJQSCpbQHoxdv0+yY&#10;BLOzMbs1aX99tyB4m8f7nNVmNK24Uu8aywrmswgEcWl1w5WCwz5/ikE4j6yxtUwKfsjBZj15WGGi&#10;7cA7uha+EiGEXYIKau+7REpX1mTQzWxHHLiT7Q36APtK6h6HEG5auYiipTTYcGiosaOspvJcfBsF&#10;71n+ibuvhYl/22z7cUq7y+H4otTjdExfQXga/V18c7/pMD9+hv9nwgV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Vly7EAAAA3AAAAA8AAAAAAAAAAAAAAAAAmAIAAGRycy9k&#10;b3ducmV2LnhtbFBLBQYAAAAABAAEAPUAAACJAwAAAAA=&#10;" filled="f" stroked="f" strokeweight=".5pt">
                  <v:textbox>
                    <w:txbxContent>
                      <w:p w:rsidR="00FC7E58" w:rsidRPr="003D6E16" w:rsidRDefault="00FC7E58" w:rsidP="000D0CA1">
                        <w:pPr>
                          <w:jc w:val="center"/>
                          <w:rPr>
                            <w:rFonts w:ascii="Adobe Arabic" w:hAnsi="Adobe Arabic" w:cs="Adobe Arabic"/>
                            <w:color w:val="FFFFFF" w:themeColor="background1"/>
                            <w:sz w:val="32"/>
                            <w:szCs w:val="36"/>
                          </w:rPr>
                        </w:pPr>
                        <w:r w:rsidRPr="003D6E16">
                          <w:rPr>
                            <w:rFonts w:ascii="Adobe Arabic" w:hAnsi="Adobe Arabic" w:cs="Adobe Arabic" w:hint="cs"/>
                            <w:color w:val="FFFFFF" w:themeColor="background1"/>
                            <w:sz w:val="32"/>
                            <w:szCs w:val="36"/>
                            <w:rtl/>
                          </w:rPr>
                          <w:t xml:space="preserve">عيوب </w:t>
                        </w:r>
                        <w:r>
                          <w:rPr>
                            <w:rFonts w:ascii="Adobe Arabic" w:hAnsi="Adobe Arabic" w:cs="Adobe Arabic" w:hint="cs"/>
                            <w:color w:val="FFFFFF" w:themeColor="background1"/>
                            <w:sz w:val="32"/>
                            <w:szCs w:val="36"/>
                            <w:rtl/>
                          </w:rPr>
                          <w:t>نظرية القيادة الطارئة</w:t>
                        </w:r>
                        <w:r w:rsidRPr="003D6E16">
                          <w:rPr>
                            <w:rFonts w:ascii="Adobe Arabic" w:hAnsi="Adobe Arabic" w:cs="Adobe Arabic" w:hint="cs"/>
                            <w:color w:val="FFFFFF" w:themeColor="background1"/>
                            <w:sz w:val="32"/>
                            <w:szCs w:val="36"/>
                            <w:rtl/>
                          </w:rPr>
                          <w:t>:</w:t>
                        </w:r>
                      </w:p>
                    </w:txbxContent>
                  </v:textbox>
                </v:shape>
                <w10:wrap anchorx="page"/>
                <w10:anchorlock/>
              </v:group>
            </w:pict>
          </mc:Fallback>
        </mc:AlternateContent>
      </w:r>
    </w:p>
    <w:p w:rsidR="000D0CA1" w:rsidRPr="00600067" w:rsidRDefault="000D0CA1">
      <w:pPr>
        <w:pStyle w:val="ListParagraph"/>
        <w:numPr>
          <w:ilvl w:val="0"/>
          <w:numId w:val="14"/>
        </w:numPr>
        <w:rPr>
          <w:rFonts w:ascii="Sakkal Majalla" w:hAnsi="Sakkal Majalla" w:cs="Sakkal Majalla"/>
          <w:color w:val="002060"/>
          <w:sz w:val="34"/>
          <w:szCs w:val="34"/>
          <w:rtl/>
        </w:rPr>
      </w:pPr>
      <w:r w:rsidRPr="00600067">
        <w:rPr>
          <w:rFonts w:ascii="Sakkal Majalla" w:hAnsi="Sakkal Majalla" w:cs="Sakkal Majalla"/>
          <w:color w:val="002060"/>
          <w:sz w:val="34"/>
          <w:szCs w:val="34"/>
          <w:rtl/>
        </w:rPr>
        <w:t xml:space="preserve">عدم وجود أية تفصيلات خاصة لأي موقف قد يحدث. </w:t>
      </w:r>
    </w:p>
    <w:p w:rsidR="000D0CA1" w:rsidRPr="00600067" w:rsidRDefault="000D0CA1">
      <w:pPr>
        <w:pStyle w:val="ListParagraph"/>
        <w:numPr>
          <w:ilvl w:val="0"/>
          <w:numId w:val="14"/>
        </w:numPr>
        <w:rPr>
          <w:rFonts w:ascii="Sakkal Majalla" w:hAnsi="Sakkal Majalla" w:cs="Sakkal Majalla"/>
          <w:color w:val="002060"/>
          <w:sz w:val="34"/>
          <w:szCs w:val="34"/>
          <w:rtl/>
        </w:rPr>
      </w:pPr>
      <w:r w:rsidRPr="00600067">
        <w:rPr>
          <w:rFonts w:ascii="Sakkal Majalla" w:hAnsi="Sakkal Majalla" w:cs="Sakkal Majalla"/>
          <w:color w:val="002060"/>
          <w:sz w:val="34"/>
          <w:szCs w:val="34"/>
          <w:rtl/>
        </w:rPr>
        <w:t>عدم تركيز هذه النظرية على الحالة النفسية الخاصة بالموظف أو الشركة ككل.</w:t>
      </w:r>
    </w:p>
    <w:p w:rsidR="000D0CA1" w:rsidRPr="00600067" w:rsidRDefault="000D0CA1">
      <w:pPr>
        <w:pStyle w:val="ListParagraph"/>
        <w:numPr>
          <w:ilvl w:val="0"/>
          <w:numId w:val="14"/>
        </w:numPr>
        <w:rPr>
          <w:rFonts w:ascii="Sakkal Majalla" w:hAnsi="Sakkal Majalla" w:cs="Sakkal Majalla"/>
          <w:color w:val="002060"/>
          <w:sz w:val="34"/>
          <w:szCs w:val="34"/>
          <w:rtl/>
        </w:rPr>
      </w:pPr>
      <w:r w:rsidRPr="00600067">
        <w:rPr>
          <w:rFonts w:ascii="Sakkal Majalla" w:hAnsi="Sakkal Majalla" w:cs="Sakkal Majalla"/>
          <w:color w:val="002060"/>
          <w:sz w:val="34"/>
          <w:szCs w:val="34"/>
          <w:rtl/>
        </w:rPr>
        <w:t xml:space="preserve">عدم القيام بالقدرة على تبديل شكل القيادة حتى بمرور الوقت. </w:t>
      </w:r>
    </w:p>
    <w:p w:rsidR="000D0CA1" w:rsidRDefault="000D0CA1">
      <w:pPr>
        <w:pStyle w:val="ListParagraph"/>
        <w:numPr>
          <w:ilvl w:val="0"/>
          <w:numId w:val="14"/>
        </w:numPr>
        <w:rPr>
          <w:rFonts w:ascii="Sakkal Majalla" w:hAnsi="Sakkal Majalla" w:cs="Sakkal Majalla"/>
          <w:color w:val="002060"/>
          <w:sz w:val="34"/>
          <w:szCs w:val="34"/>
        </w:rPr>
      </w:pPr>
      <w:r w:rsidRPr="00600067">
        <w:rPr>
          <w:rFonts w:ascii="Sakkal Majalla" w:hAnsi="Sakkal Majalla" w:cs="Sakkal Majalla"/>
          <w:color w:val="002060"/>
          <w:sz w:val="34"/>
          <w:szCs w:val="34"/>
          <w:rtl/>
        </w:rPr>
        <w:t>تأثر القائد ب</w:t>
      </w:r>
      <w:r>
        <w:rPr>
          <w:rFonts w:ascii="Sakkal Majalla" w:hAnsi="Sakkal Majalla" w:cs="Sakkal Majalla"/>
          <w:color w:val="002060"/>
          <w:sz w:val="34"/>
          <w:szCs w:val="34"/>
          <w:rtl/>
        </w:rPr>
        <w:t>العوامل الخارجية كالسوق و</w:t>
      </w:r>
      <w:r>
        <w:rPr>
          <w:rFonts w:ascii="Sakkal Majalla" w:hAnsi="Sakkal Majalla" w:cs="Sakkal Majalla" w:hint="cs"/>
          <w:color w:val="002060"/>
          <w:sz w:val="34"/>
          <w:szCs w:val="34"/>
          <w:rtl/>
        </w:rPr>
        <w:t>ع</w:t>
      </w:r>
      <w:r>
        <w:rPr>
          <w:rFonts w:ascii="Sakkal Majalla" w:hAnsi="Sakkal Majalla" w:cs="Sakkal Majalla"/>
          <w:color w:val="002060"/>
          <w:sz w:val="34"/>
          <w:szCs w:val="34"/>
          <w:rtl/>
        </w:rPr>
        <w:t>واطف العملاء</w:t>
      </w:r>
      <w:r>
        <w:rPr>
          <w:rFonts w:ascii="Sakkal Majalla" w:hAnsi="Sakkal Majalla" w:cs="Sakkal Majalla" w:hint="cs"/>
          <w:color w:val="002060"/>
          <w:sz w:val="34"/>
          <w:szCs w:val="34"/>
          <w:rtl/>
        </w:rPr>
        <w:t xml:space="preserve">, </w:t>
      </w:r>
      <w:r w:rsidRPr="00600067">
        <w:rPr>
          <w:rFonts w:ascii="Sakkal Majalla" w:hAnsi="Sakkal Majalla" w:cs="Sakkal Majalla"/>
          <w:color w:val="002060"/>
          <w:sz w:val="34"/>
          <w:szCs w:val="34"/>
          <w:rtl/>
        </w:rPr>
        <w:t xml:space="preserve">والداخلية كحجم الفريق والأسلوب المتبع في القيادية. </w:t>
      </w:r>
    </w:p>
    <w:p w:rsidR="000D0CA1" w:rsidRPr="005237FB" w:rsidRDefault="000D0CA1" w:rsidP="000D0CA1">
      <w:pPr>
        <w:ind w:left="26"/>
        <w:rPr>
          <w:rFonts w:ascii="Sakkal Majalla" w:hAnsi="Sakkal Majalla"/>
          <w:color w:val="002060"/>
          <w:sz w:val="34"/>
        </w:rPr>
      </w:pPr>
      <w:r>
        <w:rPr>
          <w:rFonts w:ascii="Sakkal Majalla" w:hAnsi="Sakkal Majalla" w:hint="cs"/>
          <w:noProof/>
          <w:sz w:val="34"/>
          <w:rtl/>
        </w:rPr>
        <mc:AlternateContent>
          <mc:Choice Requires="wpg">
            <w:drawing>
              <wp:inline distT="0" distB="0" distL="0" distR="0" wp14:anchorId="00FCE5F3" wp14:editId="010E5A12">
                <wp:extent cx="3215005" cy="814705"/>
                <wp:effectExtent l="0" t="0" r="4445" b="4445"/>
                <wp:docPr id="665" name="Google Shape;2249;p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3215005" cy="814705"/>
                          <a:chOff x="32923" y="21140"/>
                          <a:chExt cx="34843" cy="8829"/>
                        </a:xfrm>
                      </wpg:grpSpPr>
                      <wps:wsp>
                        <wps:cNvPr id="666" name="Google Shape;2250;p44"/>
                        <wps:cNvSpPr>
                          <a:spLocks/>
                        </wps:cNvSpPr>
                        <wps:spPr bwMode="auto">
                          <a:xfrm>
                            <a:off x="36062" y="21147"/>
                            <a:ext cx="31704" cy="6710"/>
                          </a:xfrm>
                          <a:custGeom>
                            <a:avLst/>
                            <a:gdLst>
                              <a:gd name="T0" fmla="*/ 1 w 104002"/>
                              <a:gd name="T1" fmla="*/ 1 h 26838"/>
                              <a:gd name="T2" fmla="*/ 1 w 104002"/>
                              <a:gd name="T3" fmla="*/ 26838 h 26838"/>
                              <a:gd name="T4" fmla="*/ 90917 w 104002"/>
                              <a:gd name="T5" fmla="*/ 26838 h 26838"/>
                              <a:gd name="T6" fmla="*/ 104002 w 104002"/>
                              <a:gd name="T7" fmla="*/ 13753 h 26838"/>
                              <a:gd name="T8" fmla="*/ 104002 w 104002"/>
                              <a:gd name="T9" fmla="*/ 11205 h 26838"/>
                              <a:gd name="T10" fmla="*/ 92798 w 104002"/>
                              <a:gd name="T11" fmla="*/ 1 h 26838"/>
                              <a:gd name="T12" fmla="*/ 1 w 104002"/>
                              <a:gd name="T13" fmla="*/ 1 h 26838"/>
                            </a:gdLst>
                            <a:ahLst/>
                            <a:cxnLst>
                              <a:cxn ang="0">
                                <a:pos x="T0" y="T1"/>
                              </a:cxn>
                              <a:cxn ang="0">
                                <a:pos x="T2" y="T3"/>
                              </a:cxn>
                              <a:cxn ang="0">
                                <a:pos x="T4" y="T5"/>
                              </a:cxn>
                              <a:cxn ang="0">
                                <a:pos x="T6" y="T7"/>
                              </a:cxn>
                              <a:cxn ang="0">
                                <a:pos x="T8" y="T9"/>
                              </a:cxn>
                              <a:cxn ang="0">
                                <a:pos x="T10" y="T11"/>
                              </a:cxn>
                              <a:cxn ang="0">
                                <a:pos x="T12" y="T13"/>
                              </a:cxn>
                            </a:cxnLst>
                            <a:rect l="0" t="0" r="r" b="b"/>
                            <a:pathLst>
                              <a:path w="104002" h="26838" extrusionOk="0">
                                <a:moveTo>
                                  <a:pt x="1" y="1"/>
                                </a:moveTo>
                                <a:lnTo>
                                  <a:pt x="1" y="26838"/>
                                </a:lnTo>
                                <a:lnTo>
                                  <a:pt x="90917" y="26838"/>
                                </a:lnTo>
                                <a:cubicBezTo>
                                  <a:pt x="98144" y="26838"/>
                                  <a:pt x="104002" y="20980"/>
                                  <a:pt x="104002" y="13753"/>
                                </a:cubicBezTo>
                                <a:lnTo>
                                  <a:pt x="104002" y="11205"/>
                                </a:lnTo>
                                <a:cubicBezTo>
                                  <a:pt x="104002" y="5013"/>
                                  <a:pt x="98989" y="1"/>
                                  <a:pt x="92798" y="1"/>
                                </a:cubicBezTo>
                                <a:lnTo>
                                  <a:pt x="1" y="1"/>
                                </a:lnTo>
                                <a:close/>
                              </a:path>
                            </a:pathLst>
                          </a:custGeom>
                          <a:solidFill>
                            <a:srgbClr val="EEEEE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67" name="Google Shape;2251;p44"/>
                        <wps:cNvSpPr>
                          <a:spLocks/>
                        </wps:cNvSpPr>
                        <wps:spPr bwMode="auto">
                          <a:xfrm>
                            <a:off x="34632" y="26802"/>
                            <a:ext cx="3310" cy="3167"/>
                          </a:xfrm>
                          <a:custGeom>
                            <a:avLst/>
                            <a:gdLst>
                              <a:gd name="T0" fmla="*/ 0 w 13241"/>
                              <a:gd name="T1" fmla="*/ 0 h 12669"/>
                              <a:gd name="T2" fmla="*/ 0 w 13241"/>
                              <a:gd name="T3" fmla="*/ 12669 h 12669"/>
                              <a:gd name="T4" fmla="*/ 6608 w 13241"/>
                              <a:gd name="T5" fmla="*/ 8359 h 12669"/>
                              <a:gd name="T6" fmla="*/ 13240 w 13241"/>
                              <a:gd name="T7" fmla="*/ 12669 h 12669"/>
                              <a:gd name="T8" fmla="*/ 13240 w 13241"/>
                              <a:gd name="T9" fmla="*/ 0 h 12669"/>
                              <a:gd name="T10" fmla="*/ 0 w 13241"/>
                              <a:gd name="T11" fmla="*/ 0 h 12669"/>
                            </a:gdLst>
                            <a:ahLst/>
                            <a:cxnLst>
                              <a:cxn ang="0">
                                <a:pos x="T0" y="T1"/>
                              </a:cxn>
                              <a:cxn ang="0">
                                <a:pos x="T2" y="T3"/>
                              </a:cxn>
                              <a:cxn ang="0">
                                <a:pos x="T4" y="T5"/>
                              </a:cxn>
                              <a:cxn ang="0">
                                <a:pos x="T6" y="T7"/>
                              </a:cxn>
                              <a:cxn ang="0">
                                <a:pos x="T8" y="T9"/>
                              </a:cxn>
                              <a:cxn ang="0">
                                <a:pos x="T10" y="T11"/>
                              </a:cxn>
                            </a:cxnLst>
                            <a:rect l="0" t="0" r="r" b="b"/>
                            <a:pathLst>
                              <a:path w="13241" h="12669" extrusionOk="0">
                                <a:moveTo>
                                  <a:pt x="0" y="0"/>
                                </a:moveTo>
                                <a:lnTo>
                                  <a:pt x="0" y="12669"/>
                                </a:lnTo>
                                <a:lnTo>
                                  <a:pt x="6608" y="8359"/>
                                </a:lnTo>
                                <a:lnTo>
                                  <a:pt x="13240" y="12669"/>
                                </a:lnTo>
                                <a:lnTo>
                                  <a:pt x="13240" y="0"/>
                                </a:lnTo>
                                <a:lnTo>
                                  <a:pt x="0" y="0"/>
                                </a:lnTo>
                                <a:close/>
                              </a:path>
                            </a:pathLst>
                          </a:custGeom>
                          <a:solidFill>
                            <a:srgbClr val="576F7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68" name="Google Shape;2252;p44"/>
                        <wps:cNvSpPr>
                          <a:spLocks/>
                        </wps:cNvSpPr>
                        <wps:spPr bwMode="auto">
                          <a:xfrm>
                            <a:off x="32923" y="21140"/>
                            <a:ext cx="6725" cy="6724"/>
                          </a:xfrm>
                          <a:custGeom>
                            <a:avLst/>
                            <a:gdLst>
                              <a:gd name="T0" fmla="*/ 13454 w 26897"/>
                              <a:gd name="T1" fmla="*/ 1 h 26898"/>
                              <a:gd name="T2" fmla="*/ 0 w 26897"/>
                              <a:gd name="T3" fmla="*/ 13443 h 26898"/>
                              <a:gd name="T4" fmla="*/ 13454 w 26897"/>
                              <a:gd name="T5" fmla="*/ 26897 h 26898"/>
                              <a:gd name="T6" fmla="*/ 26896 w 26897"/>
                              <a:gd name="T7" fmla="*/ 13443 h 26898"/>
                              <a:gd name="T8" fmla="*/ 13454 w 26897"/>
                              <a:gd name="T9" fmla="*/ 1 h 26898"/>
                            </a:gdLst>
                            <a:ahLst/>
                            <a:cxnLst>
                              <a:cxn ang="0">
                                <a:pos x="T0" y="T1"/>
                              </a:cxn>
                              <a:cxn ang="0">
                                <a:pos x="T2" y="T3"/>
                              </a:cxn>
                              <a:cxn ang="0">
                                <a:pos x="T4" y="T5"/>
                              </a:cxn>
                              <a:cxn ang="0">
                                <a:pos x="T6" y="T7"/>
                              </a:cxn>
                              <a:cxn ang="0">
                                <a:pos x="T8" y="T9"/>
                              </a:cxn>
                            </a:cxnLst>
                            <a:rect l="0" t="0" r="r" b="b"/>
                            <a:pathLst>
                              <a:path w="26897" h="26898" extrusionOk="0">
                                <a:moveTo>
                                  <a:pt x="13454" y="1"/>
                                </a:moveTo>
                                <a:cubicBezTo>
                                  <a:pt x="6025" y="1"/>
                                  <a:pt x="0" y="6025"/>
                                  <a:pt x="0" y="13443"/>
                                </a:cubicBezTo>
                                <a:cubicBezTo>
                                  <a:pt x="0" y="20873"/>
                                  <a:pt x="6025" y="26897"/>
                                  <a:pt x="13454" y="26897"/>
                                </a:cubicBezTo>
                                <a:cubicBezTo>
                                  <a:pt x="20884" y="26897"/>
                                  <a:pt x="26896" y="20873"/>
                                  <a:pt x="26896" y="13443"/>
                                </a:cubicBezTo>
                                <a:cubicBezTo>
                                  <a:pt x="26896" y="6025"/>
                                  <a:pt x="20884" y="1"/>
                                  <a:pt x="13454" y="1"/>
                                </a:cubicBezTo>
                                <a:close/>
                              </a:path>
                            </a:pathLst>
                          </a:custGeom>
                          <a:solidFill>
                            <a:srgbClr val="AFBDC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69" name="Google Shape;2253;p44"/>
                        <wps:cNvSpPr>
                          <a:spLocks/>
                        </wps:cNvSpPr>
                        <wps:spPr bwMode="auto">
                          <a:xfrm>
                            <a:off x="33855" y="22068"/>
                            <a:ext cx="4864" cy="4867"/>
                          </a:xfrm>
                          <a:custGeom>
                            <a:avLst/>
                            <a:gdLst>
                              <a:gd name="T0" fmla="*/ 9728 w 19456"/>
                              <a:gd name="T1" fmla="*/ 1 h 19468"/>
                              <a:gd name="T2" fmla="*/ 1 w 19456"/>
                              <a:gd name="T3" fmla="*/ 9728 h 19468"/>
                              <a:gd name="T4" fmla="*/ 9728 w 19456"/>
                              <a:gd name="T5" fmla="*/ 19467 h 19468"/>
                              <a:gd name="T6" fmla="*/ 19456 w 19456"/>
                              <a:gd name="T7" fmla="*/ 9728 h 19468"/>
                              <a:gd name="T8" fmla="*/ 9728 w 19456"/>
                              <a:gd name="T9" fmla="*/ 1 h 19468"/>
                              <a:gd name="T10" fmla="*/ 0 w 19456"/>
                              <a:gd name="T11" fmla="*/ 0 h 19468"/>
                              <a:gd name="T12" fmla="*/ 19456 w 19456"/>
                              <a:gd name="T13" fmla="*/ 19468 h 19468"/>
                            </a:gdLst>
                            <a:ahLst/>
                            <a:cxnLst>
                              <a:cxn ang="0">
                                <a:pos x="T0" y="T1"/>
                              </a:cxn>
                              <a:cxn ang="0">
                                <a:pos x="T2" y="T3"/>
                              </a:cxn>
                              <a:cxn ang="0">
                                <a:pos x="T4" y="T5"/>
                              </a:cxn>
                              <a:cxn ang="0">
                                <a:pos x="T6" y="T7"/>
                              </a:cxn>
                              <a:cxn ang="0">
                                <a:pos x="T8" y="T9"/>
                              </a:cxn>
                            </a:cxnLst>
                            <a:rect l="T10" t="T11" r="T12" b="T13"/>
                            <a:pathLst>
                              <a:path w="19456" h="19468" extrusionOk="0">
                                <a:moveTo>
                                  <a:pt x="9728" y="1"/>
                                </a:moveTo>
                                <a:cubicBezTo>
                                  <a:pt x="4347" y="1"/>
                                  <a:pt x="1" y="4358"/>
                                  <a:pt x="1" y="9728"/>
                                </a:cubicBezTo>
                                <a:cubicBezTo>
                                  <a:pt x="1" y="15110"/>
                                  <a:pt x="4347" y="19467"/>
                                  <a:pt x="9728" y="19467"/>
                                </a:cubicBezTo>
                                <a:cubicBezTo>
                                  <a:pt x="15098" y="19467"/>
                                  <a:pt x="19456" y="15110"/>
                                  <a:pt x="19456" y="9728"/>
                                </a:cubicBezTo>
                                <a:cubicBezTo>
                                  <a:pt x="19456" y="4358"/>
                                  <a:pt x="15098" y="1"/>
                                  <a:pt x="9728" y="1"/>
                                </a:cubicBezTo>
                                <a:close/>
                              </a:path>
                            </a:pathLst>
                          </a:custGeom>
                          <a:solidFill>
                            <a:srgbClr val="869FB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7E58" w:rsidRPr="002563F8" w:rsidRDefault="00FC7E58" w:rsidP="000D0CA1">
                              <w:pPr>
                                <w:keepNext/>
                                <w:bidi w:val="0"/>
                                <w:spacing w:line="216" w:lineRule="auto"/>
                                <w:jc w:val="center"/>
                                <w:rPr>
                                  <w:rFonts w:ascii="Adobe Arabic" w:hAnsi="Adobe Arabic" w:cs="Adobe Arabic"/>
                                  <w:color w:val="FFFFFF"/>
                                  <w:sz w:val="48"/>
                                  <w:szCs w:val="48"/>
                                  <w:lang w:bidi="ar-SY"/>
                                </w:rPr>
                              </w:pPr>
                              <w:r w:rsidRPr="002563F8">
                                <w:rPr>
                                  <w:rFonts w:ascii="Adobe Arabic" w:hAnsi="Adobe Arabic" w:cs="Adobe Arabic"/>
                                  <w:color w:val="FFFFFF"/>
                                  <w:sz w:val="48"/>
                                  <w:szCs w:val="48"/>
                                  <w:rtl/>
                                  <w:lang w:bidi="ar-SY"/>
                                </w:rPr>
                                <w:t>4</w:t>
                              </w:r>
                            </w:p>
                          </w:txbxContent>
                        </wps:txbx>
                        <wps:bodyPr rot="0" vert="horz" wrap="square" lIns="91425" tIns="91425" rIns="91425" bIns="91425" anchor="ctr" anchorCtr="0" upright="1">
                          <a:noAutofit/>
                        </wps:bodyPr>
                      </wps:wsp>
                      <wps:wsp>
                        <wps:cNvPr id="670" name="Google Shape;2255;p44"/>
                        <wps:cNvSpPr txBox="1">
                          <a:spLocks noChangeArrowheads="1"/>
                        </wps:cNvSpPr>
                        <wps:spPr bwMode="auto">
                          <a:xfrm>
                            <a:off x="40538" y="21479"/>
                            <a:ext cx="25482" cy="65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3F1809" w:rsidRDefault="00FC7E58" w:rsidP="000D0CA1">
                              <w:pPr>
                                <w:keepNext/>
                                <w:jc w:val="center"/>
                                <w:rPr>
                                  <w:rFonts w:ascii="Adobe Arabic" w:eastAsia="Roboto" w:hAnsi="Adobe Arabic" w:cs="Adobe Arabic"/>
                                  <w:b/>
                                  <w:bCs/>
                                  <w:color w:val="002060"/>
                                  <w:sz w:val="24"/>
                                  <w:szCs w:val="24"/>
                                  <w:rtl/>
                                </w:rPr>
                              </w:pPr>
                              <w:r>
                                <w:rPr>
                                  <w:rFonts w:ascii="Adobe Arabic" w:hAnsi="Adobe Arabic" w:cs="Adobe Arabic" w:hint="cs"/>
                                  <w:b/>
                                  <w:bCs/>
                                  <w:color w:val="002060"/>
                                  <w:sz w:val="36"/>
                                  <w:szCs w:val="36"/>
                                  <w:rtl/>
                                </w:rPr>
                                <w:t>نظرية الرجل العظيم أو السمات:</w:t>
                              </w:r>
                            </w:p>
                          </w:txbxContent>
                        </wps:txbx>
                        <wps:bodyPr rot="0" vert="horz" wrap="square" lIns="91425" tIns="91425" rIns="91425" bIns="91425" anchor="ctr" anchorCtr="0" upright="1">
                          <a:noAutofit/>
                        </wps:bodyPr>
                      </wps:wsp>
                    </wpg:wgp>
                  </a:graphicData>
                </a:graphic>
              </wp:inline>
            </w:drawing>
          </mc:Choice>
          <mc:Fallback>
            <w:pict>
              <v:group id="Google Shape;2249;p44" o:spid="_x0000_s1351" style="width:253.15pt;height:64.15pt;flip:x;mso-position-horizontal-relative:char;mso-position-vertical-relative:line" coordorigin="32923,21140" coordsize="34843,88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">
                <v:shape id="Google Shape;2250;p44" o:spid="_x0000_s1352" style="position:absolute;left:36062;top:21147;width:31704;height:6710;visibility:visible;mso-wrap-style:square;v-text-anchor:middle" coordsize="104002,26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LM1sIA&#10;AADcAAAADwAAAGRycy9kb3ducmV2LnhtbESPT4vCMBTE78J+h/AWvGm6IkG6RnGXFcWL+Af2+mie&#10;TbF5KU3U+u2NIHgcZuY3zHTeuVpcqQ2VZw1fwwwEceFNxaWG42E5mIAIEdlg7Zk03CnAfPbRm2Ju&#10;/I13dN3HUiQIhxw12BibXMpQWHIYhr4hTt7Jtw5jkm0pTYu3BHe1HGWZkg4rTgsWG/q1VJz3F6ch&#10;0H+k0eHsV3Y7zn52fxsKjdK6/9ktvkFE6uI7/GqvjQalFDzPpCMgZ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oszWwgAAANwAAAAPAAAAAAAAAAAAAAAAAJgCAABkcnMvZG93&#10;bnJldi54bWxQSwUGAAAAAAQABAD1AAAAhwMAAAAA&#10;" path="m1,1r,26837l90917,26838v7227,,13085,-5858,13085,-13085l104002,11205c104002,5013,98989,1,92798,1l1,1xe" fillcolor="#eee" stroked="f">
                  <v:path arrowok="t" o:extrusionok="f" o:connecttype="custom" o:connectlocs="0,0;0,6710;27715,6710;31704,3439;31704,2801;28289,0;0,0" o:connectangles="0,0,0,0,0,0,0"/>
                </v:shape>
                <v:shape id="Google Shape;2251;p44" o:spid="_x0000_s1353" style="position:absolute;left:34632;top:26802;width:3310;height:3167;visibility:visible;mso-wrap-style:square;v-text-anchor:middle" coordsize="13241,12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lKoMMA&#10;AADcAAAADwAAAGRycy9kb3ducmV2LnhtbESPQWsCMRSE70L/Q3gFL1KTiqzL1ihSqHh1FUtvj83r&#10;7tLNy5Kkuv57Iwgeh5n5hlmuB9uJM/nQOtbwPlUgiCtnWq41HA9fbzmIEJENdo5Jw5UCrFcvoyUW&#10;xl14T+cy1iJBOBSooYmxL6QMVUMWw9T1xMn7dd5iTNLX0ni8JLjt5EypTFpsOS002NNnQ9Vf+W81&#10;/ChjpcrL9jSxvJlHP6u/J1utx6/D5gNEpCE+w4/2zmjIsgXcz6QjIF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olKoMMAAADcAAAADwAAAAAAAAAAAAAAAACYAgAAZHJzL2Rv&#10;d25yZXYueG1sUEsFBgAAAAAEAAQA9QAAAIgDAAAAAA==&#10;" path="m,l,12669,6608,8359r6632,4310l13240,,,xe" fillcolor="#576f7a" stroked="f">
                  <v:path arrowok="t" o:extrusionok="f" o:connecttype="custom" o:connectlocs="0,0;0,3167;1652,2090;3310,3167;3310,0;0,0" o:connectangles="0,0,0,0,0,0"/>
                </v:shape>
                <v:shape id="Google Shape;2252;p44" o:spid="_x0000_s1354" style="position:absolute;left:32923;top:21140;width:6725;height:6724;visibility:visible;mso-wrap-style:square;v-text-anchor:middle" coordsize="26897,26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hLN8IA&#10;AADcAAAADwAAAGRycy9kb3ducmV2LnhtbERPy2rCQBTdF/oPwxW6qxOlhhIzES0o3RRqrODykrkm&#10;IZk7ITPN4+87C6HLw3mnu8m0YqDe1ZYVrJYRCOLC6ppLBT+X4+s7COeRNbaWScFMDnbZ81OKibYj&#10;n2nIfSlCCLsEFVTed4mUrqjIoFvajjhwd9sb9AH2pdQ9jiHctHIdRbE0WHNoqLCjj4qKJv81Cg6n&#10;2H2/3a7FKV/Nm0PTfJ3N6JV6WUz7LQhPk/8XP9yfWkEch7XhTDgCMv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iEs3wgAAANwAAAAPAAAAAAAAAAAAAAAAAJgCAABkcnMvZG93&#10;bnJldi54bWxQSwUGAAAAAAQABAD1AAAAhwMAAAAA&#10;" path="m13454,1c6025,1,,6025,,13443v,7430,6025,13454,13454,13454c20884,26897,26896,20873,26896,13443,26896,6025,20884,1,13454,1xe" fillcolor="#afbdc6" stroked="f">
                  <v:path arrowok="t" o:extrusionok="f" o:connecttype="custom" o:connectlocs="3364,0;0,3361;3364,6724;6725,3361;3364,0" o:connectangles="0,0,0,0,0"/>
                </v:shape>
                <v:shape id="Google Shape;2253;p44" o:spid="_x0000_s1355" style="position:absolute;left:33855;top:22068;width:4864;height:4867;visibility:visible;mso-wrap-style:square;v-text-anchor:middle" coordsize="19456,194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R3CMQA&#10;AADcAAAADwAAAGRycy9kb3ducmV2LnhtbESP0WrCQBRE3wv+w3KFvunGPESNrqJioQhaGv2Aa/aa&#10;BLN3Q3Y16d+7hUIfh5k5wyzXvanFk1pXWVYwGUcgiHOrKy4UXM4foxkI55E11pZJwQ85WK8Gb0tM&#10;te34m56ZL0SAsEtRQel9k0rp8pIMurFtiIN3s61BH2RbSN1iF+CmlnEUJdJgxWGhxIZ2JeX37GEU&#10;xPE1646zrbTTaH+Q993p67p/KPU+7DcLEJ56/x/+a39qBUkyh98z4QjI1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kdwjEAAAA3AAAAA8AAAAAAAAAAAAAAAAAmAIAAGRycy9k&#10;b3ducmV2LnhtbFBLBQYAAAAABAAEAPUAAACJAwAAAAA=&#10;" adj="-11796480,,5400" path="m9728,1c4347,1,1,4358,1,9728v,5382,4346,9739,9727,9739c15098,19467,19456,15110,19456,9728,19456,4358,15098,1,9728,1xe" fillcolor="#869fb2" stroked="f">
                  <v:stroke joinstyle="miter"/>
                  <v:formulas/>
                  <v:path arrowok="t" o:extrusionok="f" o:connecttype="custom" o:connectlocs="2432,0;0,2432;2432,4867;4864,2432;2432,0" o:connectangles="0,0,0,0,0" textboxrect="0,0,19456,19468"/>
                  <v:textbox inset="2.53958mm,2.53958mm,2.53958mm,2.53958mm">
                    <w:txbxContent>
                      <w:p w:rsidR="00FC7E58" w:rsidRPr="002563F8" w:rsidRDefault="00FC7E58" w:rsidP="000D0CA1">
                        <w:pPr>
                          <w:keepNext/>
                          <w:bidi w:val="0"/>
                          <w:spacing w:line="216" w:lineRule="auto"/>
                          <w:jc w:val="center"/>
                          <w:rPr>
                            <w:rFonts w:ascii="Adobe Arabic" w:hAnsi="Adobe Arabic" w:cs="Adobe Arabic"/>
                            <w:color w:val="FFFFFF"/>
                            <w:sz w:val="48"/>
                            <w:szCs w:val="48"/>
                            <w:lang w:bidi="ar-SY"/>
                          </w:rPr>
                        </w:pPr>
                        <w:r w:rsidRPr="002563F8">
                          <w:rPr>
                            <w:rFonts w:ascii="Adobe Arabic" w:hAnsi="Adobe Arabic" w:cs="Adobe Arabic"/>
                            <w:color w:val="FFFFFF"/>
                            <w:sz w:val="48"/>
                            <w:szCs w:val="48"/>
                            <w:rtl/>
                            <w:lang w:bidi="ar-SY"/>
                          </w:rPr>
                          <w:t>4</w:t>
                        </w:r>
                      </w:p>
                    </w:txbxContent>
                  </v:textbox>
                </v:shape>
                <v:shape id="Google Shape;2255;p44" o:spid="_x0000_s1356" type="#_x0000_t202" style="position:absolute;left:40538;top:21479;width:25482;height:65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xkXr8A&#10;AADcAAAADwAAAGRycy9kb3ducmV2LnhtbERPu4oCMRTtF/yHcIVtFs1ooTIaRQRBCwsfWF+SOw+c&#10;3AxJRse/3xSC5eG8V5veNuJJPtSOFUzGGQhi7UzNpYLbdT9agAgR2WDjmBS8KcBmPfhZYW7ci8/0&#10;vMRSpBAOOSqoYmxzKYOuyGIYu5Y4cYXzFmOCvpTG4yuF20ZOs2wmLdacGipsaVeRflw6q+BPl8d5&#10;ke26R9P5ayRtivvxpNTvsN8uQUTq41f8cR+Mgtk8zU9n0hGQ6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XGRevwAAANwAAAAPAAAAAAAAAAAAAAAAAJgCAABkcnMvZG93bnJl&#10;di54bWxQSwUGAAAAAAQABAD1AAAAhAMAAAAA&#10;" filled="f" stroked="f">
                  <v:textbox inset="2.53958mm,2.53958mm,2.53958mm,2.53958mm">
                    <w:txbxContent>
                      <w:p w:rsidR="00FC7E58" w:rsidRPr="003F1809" w:rsidRDefault="00FC7E58" w:rsidP="000D0CA1">
                        <w:pPr>
                          <w:keepNext/>
                          <w:jc w:val="center"/>
                          <w:rPr>
                            <w:rFonts w:ascii="Adobe Arabic" w:eastAsia="Roboto" w:hAnsi="Adobe Arabic" w:cs="Adobe Arabic"/>
                            <w:b/>
                            <w:bCs/>
                            <w:color w:val="002060"/>
                            <w:sz w:val="24"/>
                            <w:szCs w:val="24"/>
                            <w:rtl/>
                          </w:rPr>
                        </w:pPr>
                        <w:r>
                          <w:rPr>
                            <w:rFonts w:ascii="Adobe Arabic" w:hAnsi="Adobe Arabic" w:cs="Adobe Arabic" w:hint="cs"/>
                            <w:b/>
                            <w:bCs/>
                            <w:color w:val="002060"/>
                            <w:sz w:val="36"/>
                            <w:szCs w:val="36"/>
                            <w:rtl/>
                          </w:rPr>
                          <w:t>نظرية الرجل العظيم أو السمات:</w:t>
                        </w:r>
                      </w:p>
                    </w:txbxContent>
                  </v:textbox>
                </v:shape>
                <w10:wrap anchorx="page"/>
                <w10:anchorlock/>
              </v:group>
            </w:pict>
          </mc:Fallback>
        </mc:AlternateContent>
      </w:r>
    </w:p>
    <w:p w:rsidR="000D0CA1" w:rsidRDefault="000D0CA1" w:rsidP="000D0CA1">
      <w:pPr>
        <w:rPr>
          <w:rtl/>
        </w:rPr>
      </w:pPr>
      <w:r>
        <w:rPr>
          <w:noProof/>
          <w:rtl/>
        </w:rPr>
        <w:drawing>
          <wp:anchor distT="0" distB="0" distL="114300" distR="114300" simplePos="0" relativeHeight="252277760" behindDoc="0" locked="0" layoutInCell="1" allowOverlap="1" wp14:anchorId="1EA22043" wp14:editId="4CBC6066">
            <wp:simplePos x="0" y="0"/>
            <wp:positionH relativeFrom="margin">
              <wp:align>left</wp:align>
            </wp:positionH>
            <wp:positionV relativeFrom="paragraph">
              <wp:posOffset>779780</wp:posOffset>
            </wp:positionV>
            <wp:extent cx="2645410" cy="1714500"/>
            <wp:effectExtent l="0" t="0" r="0" b="0"/>
            <wp:wrapSquare wrapText="bothSides"/>
            <wp:docPr id="200" name="صورة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roduct presentation-pana (1).png"/>
                    <pic:cNvPicPr/>
                  </pic:nvPicPr>
                  <pic:blipFill rotWithShape="1">
                    <a:blip r:embed="rId27" cstate="print">
                      <a:extLst>
                        <a:ext uri="{28A0092B-C50C-407E-A947-70E740481C1C}">
                          <a14:useLocalDpi xmlns:a14="http://schemas.microsoft.com/office/drawing/2010/main" val="0"/>
                        </a:ext>
                      </a:extLst>
                    </a:blip>
                    <a:srcRect l="2160" t="20165" r="-2160" b="15027"/>
                    <a:stretch/>
                  </pic:blipFill>
                  <pic:spPr bwMode="auto">
                    <a:xfrm>
                      <a:off x="0" y="0"/>
                      <a:ext cx="2645410" cy="1714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E7379">
        <w:rPr>
          <w:rtl/>
        </w:rPr>
        <w:t>حسب هذه النظرية، فإن القادة الجيدين يولدون ويكون لديهم العديد من المهارات والصفات بشكل فطري؛ الأمر الذي يجعل منهم قادة رائعين ويعتبرون أنّ هذا الشيء لا يمكن القيام بتعليمه وتعلمه، وأن هؤلاء القادة جديرون أن يكونوا بمراكزهم بسبب الصفات الخاصة التي يمتلكونها، وترتبط بهذه النظرية الصفات الذكورية، ولا تتماثل مع علم النفس المادي للقادة، حيث تعد الق</w:t>
      </w:r>
      <w:r>
        <w:rPr>
          <w:rtl/>
        </w:rPr>
        <w:t>يادة العسكرية مثالاً على ذلك</w:t>
      </w:r>
      <w:r>
        <w:rPr>
          <w:rFonts w:hint="cs"/>
          <w:rtl/>
        </w:rPr>
        <w:t xml:space="preserve"> </w:t>
      </w:r>
      <w:r w:rsidRPr="008E7379">
        <w:rPr>
          <w:rtl/>
        </w:rPr>
        <w:t>لذا فإن معظم القادة يصلون من خلال المواهب الموروثة التي يمتلكونها.</w:t>
      </w:r>
    </w:p>
    <w:p w:rsidR="000D0CA1" w:rsidRDefault="000D0CA1" w:rsidP="000D0CA1">
      <w:pPr>
        <w:rPr>
          <w:rtl/>
        </w:rPr>
      </w:pPr>
      <w:r>
        <w:rPr>
          <w:noProof/>
          <w:rtl/>
        </w:rPr>
        <mc:AlternateContent>
          <mc:Choice Requires="wps">
            <w:drawing>
              <wp:anchor distT="0" distB="0" distL="114300" distR="114300" simplePos="0" relativeHeight="252275712" behindDoc="0" locked="0" layoutInCell="1" allowOverlap="1" wp14:anchorId="71CB0121" wp14:editId="13F74FDE">
                <wp:simplePos x="0" y="0"/>
                <wp:positionH relativeFrom="column">
                  <wp:posOffset>3573912</wp:posOffset>
                </wp:positionH>
                <wp:positionV relativeFrom="paragraph">
                  <wp:posOffset>102433</wp:posOffset>
                </wp:positionV>
                <wp:extent cx="2030054" cy="320633"/>
                <wp:effectExtent l="0" t="0" r="0" b="3810"/>
                <wp:wrapNone/>
                <wp:docPr id="185" name="مربع نص 185"/>
                <wp:cNvGraphicFramePr/>
                <a:graphic xmlns:a="http://schemas.openxmlformats.org/drawingml/2006/main">
                  <a:graphicData uri="http://schemas.microsoft.com/office/word/2010/wordprocessingShape">
                    <wps:wsp>
                      <wps:cNvSpPr txBox="1"/>
                      <wps:spPr>
                        <a:xfrm>
                          <a:off x="0" y="0"/>
                          <a:ext cx="2030054" cy="32063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C7E58" w:rsidRPr="00600067" w:rsidRDefault="00FC7E58" w:rsidP="000D0CA1">
                            <w:pPr>
                              <w:rPr>
                                <w:rFonts w:ascii="Adobe Arabic" w:hAnsi="Adobe Arabic" w:cs="Adobe Arabic"/>
                                <w:color w:val="FFFFFF" w:themeColor="background1"/>
                                <w:sz w:val="30"/>
                                <w:szCs w:val="36"/>
                              </w:rPr>
                            </w:pPr>
                            <w:r w:rsidRPr="00600067">
                              <w:rPr>
                                <w:rFonts w:ascii="Adobe Arabic" w:hAnsi="Adobe Arabic" w:cs="Adobe Arabic"/>
                                <w:color w:val="FFFFFF" w:themeColor="background1"/>
                                <w:sz w:val="30"/>
                                <w:szCs w:val="36"/>
                                <w:rtl/>
                              </w:rPr>
                              <w:t xml:space="preserve">فوائد نظرية </w:t>
                            </w:r>
                            <w:r>
                              <w:rPr>
                                <w:rFonts w:ascii="Adobe Arabic" w:hAnsi="Adobe Arabic" w:cs="Adobe Arabic" w:hint="cs"/>
                                <w:color w:val="FFFFFF" w:themeColor="background1"/>
                                <w:sz w:val="30"/>
                                <w:szCs w:val="36"/>
                                <w:rtl/>
                              </w:rPr>
                              <w:t>الرجل العظيم</w:t>
                            </w:r>
                            <w:r w:rsidRPr="00600067">
                              <w:rPr>
                                <w:rFonts w:ascii="Adobe Arabic" w:hAnsi="Adobe Arabic" w:cs="Adobe Arabic"/>
                                <w:color w:val="FFFFFF" w:themeColor="background1"/>
                                <w:sz w:val="30"/>
                                <w:szCs w:val="36"/>
                                <w:rtl/>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anchor>
            </w:drawing>
          </mc:Choice>
          <mc:Fallback>
            <w:pict>
              <v:shape id="مربع نص 185" o:spid="_x0000_s1357" type="#_x0000_t202" style="position:absolute;left:0;text-align:left;margin-left:281.4pt;margin-top:8.05pt;width:159.85pt;height:25.25pt;z-index:2522757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" filled="f" stroked="f" strokeweight=".5pt">
                <v:textbox>
                  <w:txbxContent>
                    <w:p w:rsidR="00FC7E58" w:rsidRPr="00600067" w:rsidRDefault="00FC7E58" w:rsidP="000D0CA1">
                      <w:pPr>
                        <w:rPr>
                          <w:rFonts w:ascii="Adobe Arabic" w:hAnsi="Adobe Arabic" w:cs="Adobe Arabic"/>
                          <w:color w:val="FFFFFF" w:themeColor="background1"/>
                          <w:sz w:val="30"/>
                          <w:szCs w:val="36"/>
                        </w:rPr>
                      </w:pPr>
                      <w:r w:rsidRPr="00600067">
                        <w:rPr>
                          <w:rFonts w:ascii="Adobe Arabic" w:hAnsi="Adobe Arabic" w:cs="Adobe Arabic"/>
                          <w:color w:val="FFFFFF" w:themeColor="background1"/>
                          <w:sz w:val="30"/>
                          <w:szCs w:val="36"/>
                          <w:rtl/>
                        </w:rPr>
                        <w:t xml:space="preserve">فوائد نظرية </w:t>
                      </w:r>
                      <w:r>
                        <w:rPr>
                          <w:rFonts w:ascii="Adobe Arabic" w:hAnsi="Adobe Arabic" w:cs="Adobe Arabic" w:hint="cs"/>
                          <w:color w:val="FFFFFF" w:themeColor="background1"/>
                          <w:sz w:val="30"/>
                          <w:szCs w:val="36"/>
                          <w:rtl/>
                        </w:rPr>
                        <w:t>الرجل العظيم</w:t>
                      </w:r>
                      <w:r w:rsidRPr="00600067">
                        <w:rPr>
                          <w:rFonts w:ascii="Adobe Arabic" w:hAnsi="Adobe Arabic" w:cs="Adobe Arabic"/>
                          <w:color w:val="FFFFFF" w:themeColor="background1"/>
                          <w:sz w:val="30"/>
                          <w:szCs w:val="36"/>
                          <w:rtl/>
                        </w:rPr>
                        <w:t>:</w:t>
                      </w:r>
                    </w:p>
                  </w:txbxContent>
                </v:textbox>
              </v:shape>
            </w:pict>
          </mc:Fallback>
        </mc:AlternateContent>
      </w:r>
      <w:r w:rsidRPr="00B75BFA">
        <w:rPr>
          <w:noProof/>
          <w:rtl/>
        </w:rPr>
        <w:drawing>
          <wp:inline distT="0" distB="0" distL="0" distR="0" wp14:anchorId="11BFBB50" wp14:editId="0381A05E">
            <wp:extent cx="2228215" cy="565876"/>
            <wp:effectExtent l="0" t="0" r="635" b="5715"/>
            <wp:docPr id="184"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25" name="Picture 1029"/>
                    <pic:cNvPicPr>
                      <a:picLocks noChangeAspect="1"/>
                    </pic:cNvPicPr>
                  </pic:nvPicPr>
                  <pic:blipFill>
                    <a:blip r:embed="rId24" cstate="print">
                      <a:duotone>
                        <a:prstClr val="black"/>
                        <a:schemeClr val="accent6">
                          <a:tint val="45000"/>
                          <a:satMod val="400000"/>
                        </a:schemeClr>
                      </a:duotone>
                      <a:extLst>
                        <a:ext uri="{28A0092B-C50C-407E-A947-70E740481C1C}">
                          <a14:useLocalDpi xmlns:a14="http://schemas.microsoft.com/office/drawing/2010/main" val="0"/>
                        </a:ext>
                      </a:extLst>
                    </a:blip>
                    <a:stretch>
                      <a:fillRect/>
                    </a:stretch>
                  </pic:blipFill>
                  <pic:spPr>
                    <a:xfrm>
                      <a:off x="0" y="0"/>
                      <a:ext cx="2242223" cy="569434"/>
                    </a:xfrm>
                    <a:prstGeom prst="rect">
                      <a:avLst/>
                    </a:prstGeom>
                  </pic:spPr>
                </pic:pic>
              </a:graphicData>
            </a:graphic>
          </wp:inline>
        </w:drawing>
      </w:r>
    </w:p>
    <w:p w:rsidR="000D0CA1" w:rsidRPr="00600067" w:rsidRDefault="000D0CA1">
      <w:pPr>
        <w:pStyle w:val="ListParagraph"/>
        <w:numPr>
          <w:ilvl w:val="0"/>
          <w:numId w:val="15"/>
        </w:numPr>
        <w:rPr>
          <w:rFonts w:ascii="Sakkal Majalla" w:hAnsi="Sakkal Majalla" w:cs="Sakkal Majalla"/>
          <w:color w:val="002060"/>
          <w:sz w:val="34"/>
          <w:szCs w:val="34"/>
          <w:rtl/>
        </w:rPr>
      </w:pPr>
      <w:r w:rsidRPr="00600067">
        <w:rPr>
          <w:rFonts w:ascii="Sakkal Majalla" w:hAnsi="Sakkal Majalla" w:cs="Sakkal Majalla"/>
          <w:color w:val="002060"/>
          <w:sz w:val="34"/>
          <w:szCs w:val="34"/>
          <w:rtl/>
        </w:rPr>
        <w:t>تعزيز الموظفين بشكل إيجابي.</w:t>
      </w:r>
    </w:p>
    <w:p w:rsidR="000D0CA1" w:rsidRDefault="000D0CA1">
      <w:pPr>
        <w:pStyle w:val="ListParagraph"/>
        <w:numPr>
          <w:ilvl w:val="0"/>
          <w:numId w:val="15"/>
        </w:numPr>
        <w:rPr>
          <w:rFonts w:ascii="Times New Roman" w:hAnsi="Times New Roman" w:cs="Sakkal Majalla"/>
          <w:sz w:val="28"/>
          <w:szCs w:val="34"/>
        </w:rPr>
      </w:pPr>
      <w:r w:rsidRPr="00600067">
        <w:rPr>
          <w:rFonts w:ascii="Sakkal Majalla" w:hAnsi="Sakkal Majalla" w:cs="Sakkal Majalla"/>
          <w:color w:val="002060"/>
          <w:sz w:val="34"/>
          <w:szCs w:val="34"/>
          <w:rtl/>
        </w:rPr>
        <w:t>القيام بتحفيز الموظفين وتشجيعهم ليحققوا النجاح</w:t>
      </w:r>
      <w:r>
        <w:rPr>
          <w:rFonts w:ascii="Times New Roman" w:hAnsi="Times New Roman" w:cs="Sakkal Majalla" w:hint="cs"/>
          <w:sz w:val="28"/>
          <w:szCs w:val="34"/>
          <w:rtl/>
        </w:rPr>
        <w:t>.</w:t>
      </w:r>
    </w:p>
    <w:p w:rsidR="000D0CA1" w:rsidRPr="00600067" w:rsidRDefault="000D0CA1" w:rsidP="000D0CA1">
      <w:pPr>
        <w:pageBreakBefore/>
        <w:rPr>
          <w:rtl/>
        </w:rPr>
      </w:pPr>
      <w:r>
        <w:rPr>
          <w:rFonts w:ascii="Sakkal Majalla" w:eastAsia="Times New Roman" w:hAnsi="Sakkal Majalla"/>
          <w:noProof/>
          <w:sz w:val="34"/>
          <w:rtl/>
        </w:rPr>
        <w:lastRenderedPageBreak/>
        <mc:AlternateContent>
          <mc:Choice Requires="wpg">
            <w:drawing>
              <wp:inline distT="0" distB="0" distL="0" distR="0" wp14:anchorId="1EF1E162" wp14:editId="40603F06">
                <wp:extent cx="2126244" cy="559180"/>
                <wp:effectExtent l="0" t="0" r="7620" b="0"/>
                <wp:docPr id="186" name="Group 250"/>
                <wp:cNvGraphicFramePr/>
                <a:graphic xmlns:a="http://schemas.openxmlformats.org/drawingml/2006/main">
                  <a:graphicData uri="http://schemas.microsoft.com/office/word/2010/wordprocessingGroup">
                    <wpg:wgp>
                      <wpg:cNvGrpSpPr/>
                      <wpg:grpSpPr>
                        <a:xfrm>
                          <a:off x="0" y="0"/>
                          <a:ext cx="2126244" cy="559180"/>
                          <a:chOff x="0" y="0"/>
                          <a:chExt cx="1753235" cy="582930"/>
                        </a:xfrm>
                      </wpg:grpSpPr>
                      <pic:pic xmlns:pic="http://schemas.openxmlformats.org/drawingml/2006/picture">
                        <pic:nvPicPr>
                          <pic:cNvPr id="187" name="Picture 3646"/>
                          <pic:cNvPicPr>
                            <a:picLocks noChangeAspect="1"/>
                          </pic:cNvPicPr>
                        </pic:nvPicPr>
                        <pic:blipFill>
                          <a:blip r:embed="rId25" cstate="print"/>
                          <a:stretch>
                            <a:fillRect/>
                          </a:stretch>
                        </pic:blipFill>
                        <pic:spPr>
                          <a:xfrm>
                            <a:off x="0" y="0"/>
                            <a:ext cx="1753235" cy="582930"/>
                          </a:xfrm>
                          <a:prstGeom prst="rect">
                            <a:avLst/>
                          </a:prstGeom>
                        </pic:spPr>
                      </pic:pic>
                      <wps:wsp>
                        <wps:cNvPr id="188" name="مربع نص 188"/>
                        <wps:cNvSpPr txBox="1"/>
                        <wps:spPr>
                          <a:xfrm>
                            <a:off x="69050" y="133709"/>
                            <a:ext cx="1649730" cy="3797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C7E58" w:rsidRPr="003D6E16" w:rsidRDefault="00FC7E58" w:rsidP="000D0CA1">
                              <w:pPr>
                                <w:jc w:val="center"/>
                                <w:rPr>
                                  <w:rFonts w:ascii="Adobe Arabic" w:hAnsi="Adobe Arabic" w:cs="Adobe Arabic"/>
                                  <w:color w:val="FFFFFF" w:themeColor="background1"/>
                                  <w:sz w:val="32"/>
                                  <w:szCs w:val="36"/>
                                </w:rPr>
                              </w:pPr>
                              <w:r w:rsidRPr="003D6E16">
                                <w:rPr>
                                  <w:rFonts w:ascii="Adobe Arabic" w:hAnsi="Adobe Arabic" w:cs="Adobe Arabic" w:hint="cs"/>
                                  <w:color w:val="FFFFFF" w:themeColor="background1"/>
                                  <w:sz w:val="32"/>
                                  <w:szCs w:val="36"/>
                                  <w:rtl/>
                                </w:rPr>
                                <w:t xml:space="preserve">عيوب </w:t>
                              </w:r>
                              <w:r>
                                <w:rPr>
                                  <w:rFonts w:ascii="Adobe Arabic" w:hAnsi="Adobe Arabic" w:cs="Adobe Arabic" w:hint="cs"/>
                                  <w:color w:val="FFFFFF" w:themeColor="background1"/>
                                  <w:sz w:val="32"/>
                                  <w:szCs w:val="36"/>
                                  <w:rtl/>
                                </w:rPr>
                                <w:t>نظرية القيادة الطارئة</w:t>
                              </w:r>
                              <w:r w:rsidRPr="003D6E16">
                                <w:rPr>
                                  <w:rFonts w:ascii="Adobe Arabic" w:hAnsi="Adobe Arabic" w:cs="Adobe Arabic" w:hint="cs"/>
                                  <w:color w:val="FFFFFF" w:themeColor="background1"/>
                                  <w:sz w:val="32"/>
                                  <w:szCs w:val="36"/>
                                  <w:rtl/>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inline>
            </w:drawing>
          </mc:Choice>
          <mc:Fallback>
            <w:pict>
              <v:group id="_x0000_s1358" style="width:167.4pt;height:44.05pt;mso-position-horizontal-relative:char;mso-position-vertical-relative:line" coordsize="17532,58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">
                <v:shape id="Picture 3646" o:spid="_x0000_s1359" type="#_x0000_t75" style="position:absolute;width:17532;height:58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vGKVDAAAAA3AAAAA8AAABkcnMvZG93bnJldi54bWxET01rwkAQvQv+h2UEb7qx0NamrlJspfaY&#10;qPdhd0yC2dmQ3Sbx37uC4G0e73NWm8HWoqPWV44VLOYJCGLtTMWFguNhN1uC8AHZYO2YFFzJw2Y9&#10;Hq0wNa7njLo8FCKGsE9RQRlCk0rpdUkW/dw1xJE7u9ZiiLAtpGmxj+G2li9J8iYtVhwbSmxoW5K+&#10;5P9WwUeT6e/tr33tdfdzOlJY5H/1SanpZPj6BBFoCE/xw703cf7yHe7PxAvk+gY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q8YpUMAAAADcAAAADwAAAAAAAAAAAAAAAACfAgAA&#10;ZHJzL2Rvd25yZXYueG1sUEsFBgAAAAAEAAQA9wAAAIwDAAAAAA==&#10;">
                  <v:imagedata r:id="rId26" o:title=""/>
                  <v:path arrowok="t"/>
                </v:shape>
                <v:shape id="مربع نص 188" o:spid="_x0000_s1360" type="#_x0000_t202" style="position:absolute;left:690;top:1337;width:16497;height:3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FX8YA&#10;AADcAAAADwAAAGRycy9kb3ducmV2LnhtbESPT2vCQBDF7wW/wzIFb3VTQQnRVSQgLWIP/rl4m2bH&#10;JDQ7G7Orxn5651DobYb35r3fzJe9a9SNulB7NvA+SkARF97WXBo4HtZvKagQkS02nsnAgwIsF4OX&#10;OWbW33lHt30slYRwyNBAFWObaR2KihyGkW+JRTv7zmGUtSu17fAu4a7R4ySZaoc1S0OFLeUVFT/7&#10;qzOwyddfuPseu/S3yT+251V7OZ4mxgxf+9UMVKQ+/pv/rj+t4KdCK8/IBHrxB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EFX8YAAADcAAAADwAAAAAAAAAAAAAAAACYAgAAZHJz&#10;L2Rvd25yZXYueG1sUEsFBgAAAAAEAAQA9QAAAIsDAAAAAA==&#10;" filled="f" stroked="f" strokeweight=".5pt">
                  <v:textbox>
                    <w:txbxContent>
                      <w:p w:rsidR="00FC7E58" w:rsidRPr="003D6E16" w:rsidRDefault="00FC7E58" w:rsidP="000D0CA1">
                        <w:pPr>
                          <w:jc w:val="center"/>
                          <w:rPr>
                            <w:rFonts w:ascii="Adobe Arabic" w:hAnsi="Adobe Arabic" w:cs="Adobe Arabic"/>
                            <w:color w:val="FFFFFF" w:themeColor="background1"/>
                            <w:sz w:val="32"/>
                            <w:szCs w:val="36"/>
                          </w:rPr>
                        </w:pPr>
                        <w:r w:rsidRPr="003D6E16">
                          <w:rPr>
                            <w:rFonts w:ascii="Adobe Arabic" w:hAnsi="Adobe Arabic" w:cs="Adobe Arabic" w:hint="cs"/>
                            <w:color w:val="FFFFFF" w:themeColor="background1"/>
                            <w:sz w:val="32"/>
                            <w:szCs w:val="36"/>
                            <w:rtl/>
                          </w:rPr>
                          <w:t xml:space="preserve">عيوب </w:t>
                        </w:r>
                        <w:r>
                          <w:rPr>
                            <w:rFonts w:ascii="Adobe Arabic" w:hAnsi="Adobe Arabic" w:cs="Adobe Arabic" w:hint="cs"/>
                            <w:color w:val="FFFFFF" w:themeColor="background1"/>
                            <w:sz w:val="32"/>
                            <w:szCs w:val="36"/>
                            <w:rtl/>
                          </w:rPr>
                          <w:t>نظرية القيادة الطارئة</w:t>
                        </w:r>
                        <w:r w:rsidRPr="003D6E16">
                          <w:rPr>
                            <w:rFonts w:ascii="Adobe Arabic" w:hAnsi="Adobe Arabic" w:cs="Adobe Arabic" w:hint="cs"/>
                            <w:color w:val="FFFFFF" w:themeColor="background1"/>
                            <w:sz w:val="32"/>
                            <w:szCs w:val="36"/>
                            <w:rtl/>
                          </w:rPr>
                          <w:t>:</w:t>
                        </w:r>
                      </w:p>
                    </w:txbxContent>
                  </v:textbox>
                </v:shape>
                <w10:wrap anchorx="page"/>
                <w10:anchorlock/>
              </v:group>
            </w:pict>
          </mc:Fallback>
        </mc:AlternateContent>
      </w:r>
    </w:p>
    <w:p w:rsidR="000D0CA1" w:rsidRPr="00600067" w:rsidRDefault="000D0CA1">
      <w:pPr>
        <w:pStyle w:val="ListParagraph"/>
        <w:numPr>
          <w:ilvl w:val="0"/>
          <w:numId w:val="16"/>
        </w:numPr>
        <w:rPr>
          <w:rFonts w:ascii="Sakkal Majalla" w:hAnsi="Sakkal Majalla" w:cs="Sakkal Majalla"/>
          <w:color w:val="002060"/>
          <w:sz w:val="34"/>
          <w:szCs w:val="34"/>
          <w:rtl/>
        </w:rPr>
      </w:pPr>
      <w:r w:rsidRPr="00600067">
        <w:rPr>
          <w:rFonts w:ascii="Sakkal Majalla" w:hAnsi="Sakkal Majalla" w:cs="Sakkal Majalla"/>
          <w:color w:val="002060"/>
          <w:sz w:val="34"/>
          <w:szCs w:val="34"/>
          <w:rtl/>
        </w:rPr>
        <w:t xml:space="preserve">القيام بمعاملة الموظفين بشكل صارم. </w:t>
      </w:r>
    </w:p>
    <w:p w:rsidR="000D0CA1" w:rsidRPr="00600067" w:rsidRDefault="000D0CA1">
      <w:pPr>
        <w:pStyle w:val="ListParagraph"/>
        <w:numPr>
          <w:ilvl w:val="0"/>
          <w:numId w:val="16"/>
        </w:numPr>
        <w:rPr>
          <w:rFonts w:ascii="Sakkal Majalla" w:hAnsi="Sakkal Majalla" w:cs="Sakkal Majalla"/>
          <w:color w:val="002060"/>
          <w:sz w:val="34"/>
          <w:szCs w:val="34"/>
          <w:rtl/>
        </w:rPr>
      </w:pPr>
      <w:r w:rsidRPr="00600067">
        <w:rPr>
          <w:rFonts w:ascii="Sakkal Majalla" w:hAnsi="Sakkal Majalla" w:cs="Sakkal Majalla"/>
          <w:color w:val="002060"/>
          <w:sz w:val="34"/>
          <w:szCs w:val="34"/>
          <w:rtl/>
        </w:rPr>
        <w:t xml:space="preserve">خفض الروح المعنوية والتأثير السلبي على الموظف. </w:t>
      </w:r>
    </w:p>
    <w:p w:rsidR="000D0CA1" w:rsidRDefault="000D0CA1">
      <w:pPr>
        <w:pStyle w:val="ListParagraph"/>
        <w:numPr>
          <w:ilvl w:val="0"/>
          <w:numId w:val="16"/>
        </w:numPr>
        <w:rPr>
          <w:rFonts w:ascii="Sakkal Majalla" w:hAnsi="Sakkal Majalla" w:cs="Sakkal Majalla"/>
          <w:color w:val="002060"/>
          <w:sz w:val="34"/>
          <w:szCs w:val="34"/>
        </w:rPr>
      </w:pPr>
      <w:r w:rsidRPr="00600067">
        <w:rPr>
          <w:rFonts w:ascii="Sakkal Majalla" w:hAnsi="Sakkal Majalla" w:cs="Sakkal Majalla"/>
          <w:color w:val="002060"/>
          <w:sz w:val="34"/>
          <w:szCs w:val="34"/>
          <w:rtl/>
        </w:rPr>
        <w:t>يعتبر أحد أساليب الإدارة الكسولة، حيث تعد طريقة بسيطة لقيادة الأفراد.</w:t>
      </w:r>
    </w:p>
    <w:p w:rsidR="000D0CA1" w:rsidRDefault="000D0CA1" w:rsidP="000D0CA1">
      <w:pPr>
        <w:ind w:left="-64"/>
        <w:rPr>
          <w:rFonts w:ascii="Sakkal Majalla" w:hAnsi="Sakkal Majalla"/>
          <w:color w:val="002060"/>
          <w:sz w:val="34"/>
          <w:rtl/>
        </w:rPr>
      </w:pPr>
      <w:r>
        <w:rPr>
          <w:rFonts w:ascii="Sakkal Majalla" w:hAnsi="Sakkal Majalla" w:hint="cs"/>
          <w:noProof/>
          <w:sz w:val="34"/>
          <w:rtl/>
        </w:rPr>
        <mc:AlternateContent>
          <mc:Choice Requires="wpg">
            <w:drawing>
              <wp:inline distT="0" distB="0" distL="0" distR="0" wp14:anchorId="475E9B87" wp14:editId="1381556D">
                <wp:extent cx="3658405" cy="807779"/>
                <wp:effectExtent l="0" t="0" r="0" b="0"/>
                <wp:docPr id="3193" name="Google Shape;2233;p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3658405" cy="807779"/>
                          <a:chOff x="0" y="0"/>
                          <a:chExt cx="39639" cy="8767"/>
                        </a:xfrm>
                      </wpg:grpSpPr>
                      <wps:wsp>
                        <wps:cNvPr id="3194" name="Google Shape;2234;p44"/>
                        <wps:cNvSpPr>
                          <a:spLocks/>
                        </wps:cNvSpPr>
                        <wps:spPr bwMode="auto">
                          <a:xfrm>
                            <a:off x="3125" y="7"/>
                            <a:ext cx="36514" cy="6709"/>
                          </a:xfrm>
                          <a:custGeom>
                            <a:avLst/>
                            <a:gdLst>
                              <a:gd name="T0" fmla="*/ 1 w 104014"/>
                              <a:gd name="T1" fmla="*/ 1 h 26838"/>
                              <a:gd name="T2" fmla="*/ 1 w 104014"/>
                              <a:gd name="T3" fmla="*/ 26837 h 26838"/>
                              <a:gd name="T4" fmla="*/ 90929 w 104014"/>
                              <a:gd name="T5" fmla="*/ 26837 h 26838"/>
                              <a:gd name="T6" fmla="*/ 104014 w 104014"/>
                              <a:gd name="T7" fmla="*/ 13753 h 26838"/>
                              <a:gd name="T8" fmla="*/ 104014 w 104014"/>
                              <a:gd name="T9" fmla="*/ 11205 h 26838"/>
                              <a:gd name="T10" fmla="*/ 92810 w 104014"/>
                              <a:gd name="T11" fmla="*/ 1 h 26838"/>
                              <a:gd name="T12" fmla="*/ 1 w 104014"/>
                              <a:gd name="T13" fmla="*/ 1 h 26838"/>
                            </a:gdLst>
                            <a:ahLst/>
                            <a:cxnLst>
                              <a:cxn ang="0">
                                <a:pos x="T0" y="T1"/>
                              </a:cxn>
                              <a:cxn ang="0">
                                <a:pos x="T2" y="T3"/>
                              </a:cxn>
                              <a:cxn ang="0">
                                <a:pos x="T4" y="T5"/>
                              </a:cxn>
                              <a:cxn ang="0">
                                <a:pos x="T6" y="T7"/>
                              </a:cxn>
                              <a:cxn ang="0">
                                <a:pos x="T8" y="T9"/>
                              </a:cxn>
                              <a:cxn ang="0">
                                <a:pos x="T10" y="T11"/>
                              </a:cxn>
                              <a:cxn ang="0">
                                <a:pos x="T12" y="T13"/>
                              </a:cxn>
                            </a:cxnLst>
                            <a:rect l="0" t="0" r="r" b="b"/>
                            <a:pathLst>
                              <a:path w="104014" h="26838" extrusionOk="0">
                                <a:moveTo>
                                  <a:pt x="1" y="1"/>
                                </a:moveTo>
                                <a:lnTo>
                                  <a:pt x="1" y="26837"/>
                                </a:lnTo>
                                <a:lnTo>
                                  <a:pt x="90929" y="26837"/>
                                </a:lnTo>
                                <a:cubicBezTo>
                                  <a:pt x="98156" y="26837"/>
                                  <a:pt x="104014" y="20980"/>
                                  <a:pt x="104014" y="13753"/>
                                </a:cubicBezTo>
                                <a:lnTo>
                                  <a:pt x="104014" y="11205"/>
                                </a:lnTo>
                                <a:cubicBezTo>
                                  <a:pt x="104014" y="5013"/>
                                  <a:pt x="98989" y="1"/>
                                  <a:pt x="92810" y="1"/>
                                </a:cubicBezTo>
                                <a:lnTo>
                                  <a:pt x="1" y="1"/>
                                </a:lnTo>
                                <a:close/>
                              </a:path>
                            </a:pathLst>
                          </a:custGeom>
                          <a:solidFill>
                            <a:srgbClr val="EEEEE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195" name="Google Shape;2235;p44"/>
                        <wps:cNvSpPr>
                          <a:spLocks/>
                        </wps:cNvSpPr>
                        <wps:spPr bwMode="auto">
                          <a:xfrm>
                            <a:off x="1705" y="5600"/>
                            <a:ext cx="3310" cy="3167"/>
                          </a:xfrm>
                          <a:custGeom>
                            <a:avLst/>
                            <a:gdLst>
                              <a:gd name="T0" fmla="*/ 1 w 13241"/>
                              <a:gd name="T1" fmla="*/ 0 h 12669"/>
                              <a:gd name="T2" fmla="*/ 1 w 13241"/>
                              <a:gd name="T3" fmla="*/ 12669 h 12669"/>
                              <a:gd name="T4" fmla="*/ 6620 w 13241"/>
                              <a:gd name="T5" fmla="*/ 8359 h 12669"/>
                              <a:gd name="T6" fmla="*/ 13240 w 13241"/>
                              <a:gd name="T7" fmla="*/ 12669 h 12669"/>
                              <a:gd name="T8" fmla="*/ 13240 w 13241"/>
                              <a:gd name="T9" fmla="*/ 0 h 12669"/>
                              <a:gd name="T10" fmla="*/ 1 w 13241"/>
                              <a:gd name="T11" fmla="*/ 0 h 12669"/>
                            </a:gdLst>
                            <a:ahLst/>
                            <a:cxnLst>
                              <a:cxn ang="0">
                                <a:pos x="T0" y="T1"/>
                              </a:cxn>
                              <a:cxn ang="0">
                                <a:pos x="T2" y="T3"/>
                              </a:cxn>
                              <a:cxn ang="0">
                                <a:pos x="T4" y="T5"/>
                              </a:cxn>
                              <a:cxn ang="0">
                                <a:pos x="T6" y="T7"/>
                              </a:cxn>
                              <a:cxn ang="0">
                                <a:pos x="T8" y="T9"/>
                              </a:cxn>
                              <a:cxn ang="0">
                                <a:pos x="T10" y="T11"/>
                              </a:cxn>
                            </a:cxnLst>
                            <a:rect l="0" t="0" r="r" b="b"/>
                            <a:pathLst>
                              <a:path w="13241" h="12669" extrusionOk="0">
                                <a:moveTo>
                                  <a:pt x="1" y="0"/>
                                </a:moveTo>
                                <a:lnTo>
                                  <a:pt x="1" y="12669"/>
                                </a:lnTo>
                                <a:lnTo>
                                  <a:pt x="6620" y="8359"/>
                                </a:lnTo>
                                <a:lnTo>
                                  <a:pt x="13240" y="12669"/>
                                </a:lnTo>
                                <a:lnTo>
                                  <a:pt x="13240" y="0"/>
                                </a:lnTo>
                                <a:lnTo>
                                  <a:pt x="1" y="0"/>
                                </a:lnTo>
                                <a:close/>
                              </a:path>
                            </a:pathLst>
                          </a:custGeom>
                          <a:solidFill>
                            <a:srgbClr val="2020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196" name="Google Shape;2236;p44"/>
                        <wps:cNvSpPr>
                          <a:spLocks/>
                        </wps:cNvSpPr>
                        <wps:spPr bwMode="auto">
                          <a:xfrm>
                            <a:off x="0" y="0"/>
                            <a:ext cx="6724" cy="6724"/>
                          </a:xfrm>
                          <a:custGeom>
                            <a:avLst/>
                            <a:gdLst>
                              <a:gd name="T0" fmla="*/ 13442 w 26897"/>
                              <a:gd name="T1" fmla="*/ 1 h 26897"/>
                              <a:gd name="T2" fmla="*/ 0 w 26897"/>
                              <a:gd name="T3" fmla="*/ 13443 h 26897"/>
                              <a:gd name="T4" fmla="*/ 13442 w 26897"/>
                              <a:gd name="T5" fmla="*/ 26897 h 26897"/>
                              <a:gd name="T6" fmla="*/ 26896 w 26897"/>
                              <a:gd name="T7" fmla="*/ 13443 h 26897"/>
                              <a:gd name="T8" fmla="*/ 13442 w 26897"/>
                              <a:gd name="T9" fmla="*/ 1 h 26897"/>
                            </a:gdLst>
                            <a:ahLst/>
                            <a:cxnLst>
                              <a:cxn ang="0">
                                <a:pos x="T0" y="T1"/>
                              </a:cxn>
                              <a:cxn ang="0">
                                <a:pos x="T2" y="T3"/>
                              </a:cxn>
                              <a:cxn ang="0">
                                <a:pos x="T4" y="T5"/>
                              </a:cxn>
                              <a:cxn ang="0">
                                <a:pos x="T6" y="T7"/>
                              </a:cxn>
                              <a:cxn ang="0">
                                <a:pos x="T8" y="T9"/>
                              </a:cxn>
                            </a:cxnLst>
                            <a:rect l="0" t="0" r="r" b="b"/>
                            <a:pathLst>
                              <a:path w="26897" h="26897" extrusionOk="0">
                                <a:moveTo>
                                  <a:pt x="13442" y="1"/>
                                </a:moveTo>
                                <a:cubicBezTo>
                                  <a:pt x="6013" y="1"/>
                                  <a:pt x="0" y="6013"/>
                                  <a:pt x="0" y="13443"/>
                                </a:cubicBezTo>
                                <a:cubicBezTo>
                                  <a:pt x="0" y="20872"/>
                                  <a:pt x="6013" y="26897"/>
                                  <a:pt x="13442" y="26897"/>
                                </a:cubicBezTo>
                                <a:cubicBezTo>
                                  <a:pt x="20872" y="26897"/>
                                  <a:pt x="26896" y="20872"/>
                                  <a:pt x="26896" y="13443"/>
                                </a:cubicBezTo>
                                <a:cubicBezTo>
                                  <a:pt x="26896" y="6013"/>
                                  <a:pt x="20872" y="1"/>
                                  <a:pt x="13442" y="1"/>
                                </a:cubicBezTo>
                                <a:close/>
                              </a:path>
                            </a:pathLst>
                          </a:custGeom>
                          <a:solidFill>
                            <a:srgbClr val="8080E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197" name="Google Shape;2237;p44"/>
                        <wps:cNvSpPr>
                          <a:spLocks/>
                        </wps:cNvSpPr>
                        <wps:spPr bwMode="auto">
                          <a:xfrm>
                            <a:off x="928" y="930"/>
                            <a:ext cx="4864" cy="4864"/>
                          </a:xfrm>
                          <a:custGeom>
                            <a:avLst/>
                            <a:gdLst>
                              <a:gd name="T0" fmla="*/ 9728 w 19456"/>
                              <a:gd name="T1" fmla="*/ 1 h 19456"/>
                              <a:gd name="T2" fmla="*/ 1 w 19456"/>
                              <a:gd name="T3" fmla="*/ 9728 h 19456"/>
                              <a:gd name="T4" fmla="*/ 9728 w 19456"/>
                              <a:gd name="T5" fmla="*/ 19455 h 19456"/>
                              <a:gd name="T6" fmla="*/ 19456 w 19456"/>
                              <a:gd name="T7" fmla="*/ 9728 h 19456"/>
                              <a:gd name="T8" fmla="*/ 9728 w 19456"/>
                              <a:gd name="T9" fmla="*/ 1 h 19456"/>
                              <a:gd name="T10" fmla="*/ 0 w 19456"/>
                              <a:gd name="T11" fmla="*/ 0 h 19456"/>
                              <a:gd name="T12" fmla="*/ 19456 w 19456"/>
                              <a:gd name="T13" fmla="*/ 19456 h 19456"/>
                            </a:gdLst>
                            <a:ahLst/>
                            <a:cxnLst>
                              <a:cxn ang="0">
                                <a:pos x="T0" y="T1"/>
                              </a:cxn>
                              <a:cxn ang="0">
                                <a:pos x="T2" y="T3"/>
                              </a:cxn>
                              <a:cxn ang="0">
                                <a:pos x="T4" y="T5"/>
                              </a:cxn>
                              <a:cxn ang="0">
                                <a:pos x="T6" y="T7"/>
                              </a:cxn>
                              <a:cxn ang="0">
                                <a:pos x="T8" y="T9"/>
                              </a:cxn>
                            </a:cxnLst>
                            <a:rect l="T10" t="T11" r="T12" b="T13"/>
                            <a:pathLst>
                              <a:path w="19456" h="19456" extrusionOk="0">
                                <a:moveTo>
                                  <a:pt x="9728" y="1"/>
                                </a:moveTo>
                                <a:cubicBezTo>
                                  <a:pt x="4359" y="1"/>
                                  <a:pt x="1" y="4358"/>
                                  <a:pt x="1" y="9728"/>
                                </a:cubicBezTo>
                                <a:cubicBezTo>
                                  <a:pt x="1" y="15098"/>
                                  <a:pt x="4359" y="19455"/>
                                  <a:pt x="9728" y="19455"/>
                                </a:cubicBezTo>
                                <a:cubicBezTo>
                                  <a:pt x="15098" y="19455"/>
                                  <a:pt x="19456" y="15098"/>
                                  <a:pt x="19456" y="9728"/>
                                </a:cubicBezTo>
                                <a:cubicBezTo>
                                  <a:pt x="19456" y="4358"/>
                                  <a:pt x="15098" y="1"/>
                                  <a:pt x="9728" y="1"/>
                                </a:cubicBezTo>
                                <a:close/>
                              </a:path>
                            </a:pathLst>
                          </a:custGeom>
                          <a:solidFill>
                            <a:srgbClr val="4949E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7E58" w:rsidRPr="002563F8" w:rsidRDefault="00FC7E58" w:rsidP="000D0CA1">
                              <w:pPr>
                                <w:keepNext/>
                                <w:bidi w:val="0"/>
                                <w:spacing w:line="216" w:lineRule="auto"/>
                                <w:jc w:val="center"/>
                                <w:rPr>
                                  <w:rFonts w:ascii="Adobe Arabic" w:hAnsi="Adobe Arabic" w:cs="Adobe Arabic"/>
                                  <w:color w:val="FFFFFF"/>
                                  <w:sz w:val="48"/>
                                  <w:szCs w:val="48"/>
                                  <w:lang w:bidi="ar-SY"/>
                                </w:rPr>
                              </w:pPr>
                              <w:r w:rsidRPr="002563F8">
                                <w:rPr>
                                  <w:rFonts w:ascii="Adobe Arabic" w:hAnsi="Adobe Arabic" w:cs="Adobe Arabic"/>
                                  <w:color w:val="FFFFFF"/>
                                  <w:sz w:val="48"/>
                                  <w:szCs w:val="48"/>
                                  <w:rtl/>
                                  <w:lang w:bidi="ar-SY"/>
                                </w:rPr>
                                <w:t>5</w:t>
                              </w:r>
                            </w:p>
                          </w:txbxContent>
                        </wps:txbx>
                        <wps:bodyPr rot="0" vert="horz" wrap="square" lIns="91425" tIns="91425" rIns="91425" bIns="91425" anchor="ctr" anchorCtr="0" upright="1">
                          <a:noAutofit/>
                        </wps:bodyPr>
                      </wps:wsp>
                      <wps:wsp>
                        <wps:cNvPr id="3198" name="Google Shape;2239;p44"/>
                        <wps:cNvSpPr txBox="1">
                          <a:spLocks noChangeArrowheads="1"/>
                        </wps:cNvSpPr>
                        <wps:spPr bwMode="auto">
                          <a:xfrm>
                            <a:off x="6684" y="20"/>
                            <a:ext cx="31669" cy="65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3F1809" w:rsidRDefault="00FC7E58" w:rsidP="000D0CA1">
                              <w:pPr>
                                <w:keepNext/>
                                <w:jc w:val="center"/>
                                <w:rPr>
                                  <w:rFonts w:ascii="Adobe Arabic" w:eastAsia="Roboto" w:hAnsi="Adobe Arabic" w:cs="Adobe Arabic"/>
                                  <w:color w:val="002060"/>
                                  <w:sz w:val="24"/>
                                  <w:szCs w:val="24"/>
                                </w:rPr>
                              </w:pPr>
                              <w:r>
                                <w:rPr>
                                  <w:rFonts w:ascii="Adobe Arabic" w:hAnsi="Adobe Arabic" w:cs="Adobe Arabic" w:hint="cs"/>
                                  <w:b/>
                                  <w:bCs/>
                                  <w:color w:val="002060"/>
                                  <w:sz w:val="36"/>
                                  <w:szCs w:val="36"/>
                                  <w:rtl/>
                                </w:rPr>
                                <w:t>النظرية التشاركية أو القيادة الديموقراطية:</w:t>
                              </w:r>
                            </w:p>
                          </w:txbxContent>
                        </wps:txbx>
                        <wps:bodyPr rot="0" vert="horz" wrap="square" lIns="91425" tIns="91425" rIns="91425" bIns="91425" anchor="ctr" anchorCtr="0" upright="1">
                          <a:noAutofit/>
                        </wps:bodyPr>
                      </wps:wsp>
                    </wpg:wgp>
                  </a:graphicData>
                </a:graphic>
              </wp:inline>
            </w:drawing>
          </mc:Choice>
          <mc:Fallback>
            <w:pict>
              <v:group id="Google Shape;2233;p44" o:spid="_x0000_s1361" style="width:288.05pt;height:63.6pt;flip:x;mso-position-horizontal-relative:char;mso-position-vertical-relative:line" coordsize="39639,87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">
                <v:shape id="Google Shape;2234;p44" o:spid="_x0000_s1362" style="position:absolute;left:3125;top:7;width:36514;height:6709;visibility:visible;mso-wrap-style:square;v-text-anchor:middle" coordsize="104014,26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6P/cYA&#10;AADdAAAADwAAAGRycy9kb3ducmV2LnhtbESP3UoDMRSE74W+QzgF7+zZqhRdm5ai+IO90P48wGFz&#10;3Gy7OVmSuF3f3ggFL4eZ+YaZLwfXqp5DbLxomE4KUCyVN43UGva756s7UDGRGGq9sIYfjrBcjC7m&#10;VBp/kg3321SrDJFYkgabUlcixsqyozjxHUv2vnxwlLIMNZpApwx3LV4XxQwdNZIXLHX8aLk6br+d&#10;hpDsbH3wDb5+4gvG9fvH0+bQa305HlYPoBIP6T98br8ZDTfT+1v4e5OfA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E6P/cYAAADdAAAADwAAAAAAAAAAAAAAAACYAgAAZHJz&#10;L2Rvd25yZXYueG1sUEsFBgAAAAAEAAQA9QAAAIsDAAAAAA==&#10;" path="m1,1r,26836l90929,26837v7227,,13085,-5857,13085,-13084l104014,11205c104014,5013,98989,1,92810,1l1,1xe" fillcolor="#eee" stroked="f">
                  <v:path arrowok="t" o:extrusionok="f" o:connecttype="custom" o:connectlocs="0,0;0,6709;31921,6709;36514,3438;36514,2801;32581,0;0,0" o:connectangles="0,0,0,0,0,0,0"/>
                </v:shape>
                <v:shape id="Google Shape;2235;p44" o:spid="_x0000_s1363" style="position:absolute;left:1705;top:5600;width:3310;height:3167;visibility:visible;mso-wrap-style:square;v-text-anchor:middle" coordsize="13241,12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YN/sUA&#10;AADdAAAADwAAAGRycy9kb3ducmV2LnhtbESPQWvCQBSE7wX/w/KE3nQTS1uNrqJiSz2aBrw+s88k&#10;mH0bdldN/323IPQ4zMw3zGLVm1bcyPnGsoJ0nIAgLq1uuFJQfH+MpiB8QNbYWiYFP+RhtRw8LTDT&#10;9s4HuuWhEhHCPkMFdQhdJqUvazLox7Yjjt7ZOoMhSldJ7fAe4aaVkyR5kwYbjgs1drStqbzkV6OA&#10;D58TJ4t0kxe7ZC+r0+b9uO2Veh726zmIQH34Dz/aX1rBSzp7hb838Qn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Ng3+xQAAAN0AAAAPAAAAAAAAAAAAAAAAAJgCAABkcnMv&#10;ZG93bnJldi54bWxQSwUGAAAAAAQABAD1AAAAigMAAAAA&#10;" path="m1,r,12669l6620,8359r6620,4310l13240,,1,xe" fillcolor="#2020ba" stroked="f">
                  <v:path arrowok="t" o:extrusionok="f" o:connecttype="custom" o:connectlocs="0,0;0,3167;1655,2090;3310,3167;3310,0;0,0" o:connectangles="0,0,0,0,0,0"/>
                </v:shape>
                <v:shape id="Google Shape;2236;p44" o:spid="_x0000_s1364" style="position:absolute;width:6724;height:6724;visibility:visible;mso-wrap-style:square;v-text-anchor:middle" coordsize="26897,268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oZ7sMA&#10;AADdAAAADwAAAGRycy9kb3ducmV2LnhtbESPQYvCMBSE74L/ITxhb5pWF3G7pqKC4LVVxOOjedt2&#10;bV5qE7X77zeC4HGYmW+Y5ao3jbhT52rLCuJJBIK4sLrmUsHxsBsvQDiPrLGxTAr+yMEqHQ6WmGj7&#10;4IzuuS9FgLBLUEHlfZtI6YqKDLqJbYmD92M7gz7IrpS6w0eAm0ZOo2guDdYcFipsaVtRcclvRoFZ&#10;0HWzb6bn09V9/nJ2qnW2zpX6GPXrbxCeev8Ov9p7rWAWf83h+SY8AZ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DoZ7sMAAADdAAAADwAAAAAAAAAAAAAAAACYAgAAZHJzL2Rv&#10;d25yZXYueG1sUEsFBgAAAAAEAAQA9QAAAIgDAAAAAA==&#10;" path="m13442,1c6013,1,,6013,,13443v,7429,6013,13454,13442,13454c20872,26897,26896,20872,26896,13443,26896,6013,20872,1,13442,1xe" fillcolor="#8080ed" stroked="f">
                  <v:path arrowok="t" o:extrusionok="f" o:connecttype="custom" o:connectlocs="3360,0;0,3361;3360,6724;6724,3361;3360,0" o:connectangles="0,0,0,0,0"/>
                </v:shape>
                <v:shape id="Google Shape;2237;p44" o:spid="_x0000_s1365" style="position:absolute;left:928;top:930;width:4864;height:4864;visibility:visible;mso-wrap-style:square;v-text-anchor:middle" coordsize="19456,1945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EgXMYA&#10;AADdAAAADwAAAGRycy9kb3ducmV2LnhtbESPQWsCMRCF7wX/Qxiht5pVYaurUUQQSw8t2vXgbdiM&#10;m8XNZEmibv99Uyj0+Hjzvjdvue5tK+7kQ+NYwXiUgSCunG64VlB+7V5mIEJE1tg6JgXfFGC9Gjwt&#10;sdDuwQe6H2MtEoRDgQpMjF0hZagMWQwj1xEn7+K8xZikr6X2+Ehw28pJluXSYsOpwWBHW0PV9Xiz&#10;6Y3s81CeZwFzH/YTU7bvHyfKlXoe9psFiEh9/D/+S79pBdPx/BV+1yQE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CEgXMYAAADdAAAADwAAAAAAAAAAAAAAAACYAgAAZHJz&#10;L2Rvd25yZXYueG1sUEsFBgAAAAAEAAQA9QAAAIsDAAAAAA==&#10;" adj="-11796480,,5400" path="m9728,1c4359,1,1,4358,1,9728v,5370,4358,9727,9727,9727c15098,19455,19456,15098,19456,9728,19456,4358,15098,1,9728,1xe" fillcolor="#4949e7" stroked="f">
                  <v:stroke joinstyle="miter"/>
                  <v:formulas/>
                  <v:path arrowok="t" o:extrusionok="f" o:connecttype="custom" o:connectlocs="2432,0;0,2432;2432,4864;4864,2432;2432,0" o:connectangles="0,0,0,0,0" textboxrect="0,0,19456,19456"/>
                  <v:textbox inset="2.53958mm,2.53958mm,2.53958mm,2.53958mm">
                    <w:txbxContent>
                      <w:p w:rsidR="00FC7E58" w:rsidRPr="002563F8" w:rsidRDefault="00FC7E58" w:rsidP="000D0CA1">
                        <w:pPr>
                          <w:keepNext/>
                          <w:bidi w:val="0"/>
                          <w:spacing w:line="216" w:lineRule="auto"/>
                          <w:jc w:val="center"/>
                          <w:rPr>
                            <w:rFonts w:ascii="Adobe Arabic" w:hAnsi="Adobe Arabic" w:cs="Adobe Arabic"/>
                            <w:color w:val="FFFFFF"/>
                            <w:sz w:val="48"/>
                            <w:szCs w:val="48"/>
                            <w:lang w:bidi="ar-SY"/>
                          </w:rPr>
                        </w:pPr>
                        <w:r w:rsidRPr="002563F8">
                          <w:rPr>
                            <w:rFonts w:ascii="Adobe Arabic" w:hAnsi="Adobe Arabic" w:cs="Adobe Arabic"/>
                            <w:color w:val="FFFFFF"/>
                            <w:sz w:val="48"/>
                            <w:szCs w:val="48"/>
                            <w:rtl/>
                            <w:lang w:bidi="ar-SY"/>
                          </w:rPr>
                          <w:t>5</w:t>
                        </w:r>
                      </w:p>
                    </w:txbxContent>
                  </v:textbox>
                </v:shape>
                <v:shape id="Google Shape;2239;p44" o:spid="_x0000_s1366" type="#_x0000_t202" style="position:absolute;left:6684;top:20;width:31669;height:65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QAO8MA&#10;AADdAAAADwAAAGRycy9kb3ducmV2LnhtbERPu2rDMBTdC/kHcQtZSiO7hSZ1o5gQKDRDh9oh80W6&#10;fhDrykhy4vx9NRQ6Hs57W852EFfyoXesIF9lIIi1Mz23Ck715/MGRIjIBgfHpOBOAcrd4mGLhXE3&#10;/qFrFVuRQjgUqKCLcSykDLoji2HlRuLENc5bjAn6VhqPtxRuB/mSZW/SYs+pocORDh3pSzVZBU+6&#10;Pa6b7DBdhsnXkbRpzsdvpZaP8/4DRKQ5/ov/3F9GwWv+nuamN+kJyN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AQAO8MAAADdAAAADwAAAAAAAAAAAAAAAACYAgAAZHJzL2Rv&#10;d25yZXYueG1sUEsFBgAAAAAEAAQA9QAAAIgDAAAAAA==&#10;" filled="f" stroked="f">
                  <v:textbox inset="2.53958mm,2.53958mm,2.53958mm,2.53958mm">
                    <w:txbxContent>
                      <w:p w:rsidR="00FC7E58" w:rsidRPr="003F1809" w:rsidRDefault="00FC7E58" w:rsidP="000D0CA1">
                        <w:pPr>
                          <w:keepNext/>
                          <w:jc w:val="center"/>
                          <w:rPr>
                            <w:rFonts w:ascii="Adobe Arabic" w:eastAsia="Roboto" w:hAnsi="Adobe Arabic" w:cs="Adobe Arabic"/>
                            <w:color w:val="002060"/>
                            <w:sz w:val="24"/>
                            <w:szCs w:val="24"/>
                          </w:rPr>
                        </w:pPr>
                        <w:r>
                          <w:rPr>
                            <w:rFonts w:ascii="Adobe Arabic" w:hAnsi="Adobe Arabic" w:cs="Adobe Arabic" w:hint="cs"/>
                            <w:b/>
                            <w:bCs/>
                            <w:color w:val="002060"/>
                            <w:sz w:val="36"/>
                            <w:szCs w:val="36"/>
                            <w:rtl/>
                          </w:rPr>
                          <w:t>النظرية التشاركية أو القيادة الديموقراطية:</w:t>
                        </w:r>
                      </w:p>
                    </w:txbxContent>
                  </v:textbox>
                </v:shape>
                <w10:wrap anchorx="page"/>
                <w10:anchorlock/>
              </v:group>
            </w:pict>
          </mc:Fallback>
        </mc:AlternateContent>
      </w:r>
    </w:p>
    <w:p w:rsidR="000D0CA1" w:rsidRDefault="000D0CA1" w:rsidP="000D0CA1">
      <w:pPr>
        <w:rPr>
          <w:rtl/>
        </w:rPr>
      </w:pPr>
      <w:r>
        <w:rPr>
          <w:rFonts w:hint="cs"/>
          <w:rtl/>
        </w:rPr>
        <w:t>وتنص على</w:t>
      </w:r>
      <w:r w:rsidRPr="00E67114">
        <w:rPr>
          <w:rtl/>
        </w:rPr>
        <w:t xml:space="preserve"> أنّ الموظفين يقومون بالمشاركة بصورة مباشرة في عملية صنع القرارات في الشركة، وفي هذه النظرية يقوم جميع الأفراد بالمشاركة والقائد يقوم بتوجيه المسؤولية.</w:t>
      </w:r>
    </w:p>
    <w:p w:rsidR="000D0CA1" w:rsidRDefault="000D0CA1" w:rsidP="000D0CA1">
      <w:pPr>
        <w:rPr>
          <w:rtl/>
        </w:rPr>
      </w:pPr>
      <w:r>
        <w:rPr>
          <w:noProof/>
          <w:rtl/>
        </w:rPr>
        <mc:AlternateContent>
          <mc:Choice Requires="wps">
            <w:drawing>
              <wp:anchor distT="0" distB="0" distL="114300" distR="114300" simplePos="0" relativeHeight="252276736" behindDoc="0" locked="0" layoutInCell="1" allowOverlap="1" wp14:anchorId="63B6DFBB" wp14:editId="79B1FE6B">
                <wp:simplePos x="0" y="0"/>
                <wp:positionH relativeFrom="column">
                  <wp:posOffset>3598223</wp:posOffset>
                </wp:positionH>
                <wp:positionV relativeFrom="paragraph">
                  <wp:posOffset>110977</wp:posOffset>
                </wp:positionV>
                <wp:extent cx="1886956" cy="320633"/>
                <wp:effectExtent l="0" t="0" r="0" b="3810"/>
                <wp:wrapNone/>
                <wp:docPr id="190" name="مربع نص 190"/>
                <wp:cNvGraphicFramePr/>
                <a:graphic xmlns:a="http://schemas.openxmlformats.org/drawingml/2006/main">
                  <a:graphicData uri="http://schemas.microsoft.com/office/word/2010/wordprocessingShape">
                    <wps:wsp>
                      <wps:cNvSpPr txBox="1"/>
                      <wps:spPr>
                        <a:xfrm>
                          <a:off x="0" y="0"/>
                          <a:ext cx="1886956" cy="32063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C7E58" w:rsidRPr="00600067" w:rsidRDefault="00FC7E58" w:rsidP="000D0CA1">
                            <w:pPr>
                              <w:rPr>
                                <w:rFonts w:ascii="Adobe Arabic" w:hAnsi="Adobe Arabic" w:cs="Adobe Arabic"/>
                                <w:color w:val="FFFFFF" w:themeColor="background1"/>
                                <w:sz w:val="30"/>
                                <w:szCs w:val="36"/>
                              </w:rPr>
                            </w:pPr>
                            <w:r w:rsidRPr="00600067">
                              <w:rPr>
                                <w:rFonts w:ascii="Adobe Arabic" w:hAnsi="Adobe Arabic" w:cs="Adobe Arabic"/>
                                <w:color w:val="FFFFFF" w:themeColor="background1"/>
                                <w:sz w:val="30"/>
                                <w:szCs w:val="36"/>
                                <w:rtl/>
                              </w:rPr>
                              <w:t xml:space="preserve">فوائد </w:t>
                            </w:r>
                            <w:r>
                              <w:rPr>
                                <w:rFonts w:ascii="Adobe Arabic" w:hAnsi="Adobe Arabic" w:cs="Adobe Arabic" w:hint="cs"/>
                                <w:color w:val="FFFFFF" w:themeColor="background1"/>
                                <w:sz w:val="30"/>
                                <w:szCs w:val="36"/>
                                <w:rtl/>
                              </w:rPr>
                              <w:t>النظرية التشاركية: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anchor>
            </w:drawing>
          </mc:Choice>
          <mc:Fallback>
            <w:pict>
              <v:shape id="مربع نص 190" o:spid="_x0000_s1367" type="#_x0000_t202" style="position:absolute;left:0;text-align:left;margin-left:283.3pt;margin-top:8.75pt;width:148.6pt;height:25.25pt;z-index:2522767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" filled="f" stroked="f" strokeweight=".5pt">
                <v:textbox>
                  <w:txbxContent>
                    <w:p w:rsidR="00FC7E58" w:rsidRPr="00600067" w:rsidRDefault="00FC7E58" w:rsidP="000D0CA1">
                      <w:pPr>
                        <w:rPr>
                          <w:rFonts w:ascii="Adobe Arabic" w:hAnsi="Adobe Arabic" w:cs="Adobe Arabic"/>
                          <w:color w:val="FFFFFF" w:themeColor="background1"/>
                          <w:sz w:val="30"/>
                          <w:szCs w:val="36"/>
                        </w:rPr>
                      </w:pPr>
                      <w:r w:rsidRPr="00600067">
                        <w:rPr>
                          <w:rFonts w:ascii="Adobe Arabic" w:hAnsi="Adobe Arabic" w:cs="Adobe Arabic"/>
                          <w:color w:val="FFFFFF" w:themeColor="background1"/>
                          <w:sz w:val="30"/>
                          <w:szCs w:val="36"/>
                          <w:rtl/>
                        </w:rPr>
                        <w:t xml:space="preserve">فوائد </w:t>
                      </w:r>
                      <w:r>
                        <w:rPr>
                          <w:rFonts w:ascii="Adobe Arabic" w:hAnsi="Adobe Arabic" w:cs="Adobe Arabic" w:hint="cs"/>
                          <w:color w:val="FFFFFF" w:themeColor="background1"/>
                          <w:sz w:val="30"/>
                          <w:szCs w:val="36"/>
                          <w:rtl/>
                        </w:rPr>
                        <w:t>النظرية التشاركية:</w:t>
                      </w:r>
                    </w:p>
                  </w:txbxContent>
                </v:textbox>
              </v:shape>
            </w:pict>
          </mc:Fallback>
        </mc:AlternateContent>
      </w:r>
      <w:r w:rsidRPr="00B75BFA">
        <w:rPr>
          <w:noProof/>
          <w:rtl/>
        </w:rPr>
        <w:drawing>
          <wp:inline distT="0" distB="0" distL="0" distR="0" wp14:anchorId="3C7A47E1" wp14:editId="3A246A11">
            <wp:extent cx="2228215" cy="565876"/>
            <wp:effectExtent l="0" t="0" r="635" b="5715"/>
            <wp:docPr id="18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25" name="Picture 1029"/>
                    <pic:cNvPicPr>
                      <a:picLocks noChangeAspect="1"/>
                    </pic:cNvPicPr>
                  </pic:nvPicPr>
                  <pic:blipFill>
                    <a:blip r:embed="rId24" cstate="print">
                      <a:duotone>
                        <a:prstClr val="black"/>
                        <a:schemeClr val="accent6">
                          <a:tint val="45000"/>
                          <a:satMod val="400000"/>
                        </a:schemeClr>
                      </a:duotone>
                      <a:extLst>
                        <a:ext uri="{28A0092B-C50C-407E-A947-70E740481C1C}">
                          <a14:useLocalDpi xmlns:a14="http://schemas.microsoft.com/office/drawing/2010/main" val="0"/>
                        </a:ext>
                      </a:extLst>
                    </a:blip>
                    <a:stretch>
                      <a:fillRect/>
                    </a:stretch>
                  </pic:blipFill>
                  <pic:spPr>
                    <a:xfrm>
                      <a:off x="0" y="0"/>
                      <a:ext cx="2242223" cy="569434"/>
                    </a:xfrm>
                    <a:prstGeom prst="rect">
                      <a:avLst/>
                    </a:prstGeom>
                  </pic:spPr>
                </pic:pic>
              </a:graphicData>
            </a:graphic>
          </wp:inline>
        </w:drawing>
      </w:r>
    </w:p>
    <w:p w:rsidR="000D0CA1" w:rsidRDefault="000D0CA1" w:rsidP="000D0CA1">
      <w:pPr>
        <w:rPr>
          <w:rtl/>
        </w:rPr>
      </w:pPr>
      <w:r w:rsidRPr="00E67114">
        <w:rPr>
          <w:rtl/>
        </w:rPr>
        <w:t>شعور الموظفين بالتحفيز والرضا وذلك</w:t>
      </w:r>
      <w:r>
        <w:rPr>
          <w:rtl/>
        </w:rPr>
        <w:t xml:space="preserve"> لمشاركتهم في اتخاذ القرارات</w:t>
      </w:r>
      <w:r>
        <w:rPr>
          <w:rFonts w:hint="cs"/>
          <w:rtl/>
        </w:rPr>
        <w:t>.</w:t>
      </w:r>
    </w:p>
    <w:p w:rsidR="000D0CA1" w:rsidRDefault="000D0CA1" w:rsidP="000D0CA1">
      <w:pPr>
        <w:rPr>
          <w:rtl/>
        </w:rPr>
      </w:pPr>
      <w:r>
        <w:rPr>
          <w:rFonts w:ascii="Sakkal Majalla" w:eastAsia="Times New Roman" w:hAnsi="Sakkal Majalla"/>
          <w:noProof/>
          <w:sz w:val="34"/>
          <w:rtl/>
        </w:rPr>
        <mc:AlternateContent>
          <mc:Choice Requires="wpg">
            <w:drawing>
              <wp:inline distT="0" distB="0" distL="0" distR="0" wp14:anchorId="2205D429" wp14:editId="54A8F565">
                <wp:extent cx="2126244" cy="559180"/>
                <wp:effectExtent l="0" t="0" r="7620" b="0"/>
                <wp:docPr id="191" name="Group 250"/>
                <wp:cNvGraphicFramePr/>
                <a:graphic xmlns:a="http://schemas.openxmlformats.org/drawingml/2006/main">
                  <a:graphicData uri="http://schemas.microsoft.com/office/word/2010/wordprocessingGroup">
                    <wpg:wgp>
                      <wpg:cNvGrpSpPr/>
                      <wpg:grpSpPr>
                        <a:xfrm>
                          <a:off x="0" y="0"/>
                          <a:ext cx="2126244" cy="559180"/>
                          <a:chOff x="0" y="0"/>
                          <a:chExt cx="1753235" cy="582930"/>
                        </a:xfrm>
                      </wpg:grpSpPr>
                      <pic:pic xmlns:pic="http://schemas.openxmlformats.org/drawingml/2006/picture">
                        <pic:nvPicPr>
                          <pic:cNvPr id="192" name="Picture 3646"/>
                          <pic:cNvPicPr>
                            <a:picLocks noChangeAspect="1"/>
                          </pic:cNvPicPr>
                        </pic:nvPicPr>
                        <pic:blipFill>
                          <a:blip r:embed="rId25" cstate="print"/>
                          <a:stretch>
                            <a:fillRect/>
                          </a:stretch>
                        </pic:blipFill>
                        <pic:spPr>
                          <a:xfrm>
                            <a:off x="0" y="0"/>
                            <a:ext cx="1753235" cy="582930"/>
                          </a:xfrm>
                          <a:prstGeom prst="rect">
                            <a:avLst/>
                          </a:prstGeom>
                        </pic:spPr>
                      </pic:pic>
                      <wps:wsp>
                        <wps:cNvPr id="193" name="مربع نص 193"/>
                        <wps:cNvSpPr txBox="1"/>
                        <wps:spPr>
                          <a:xfrm>
                            <a:off x="69050" y="133709"/>
                            <a:ext cx="1649730" cy="3797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C7E58" w:rsidRPr="003D6E16" w:rsidRDefault="00FC7E58" w:rsidP="000D0CA1">
                              <w:pPr>
                                <w:jc w:val="center"/>
                                <w:rPr>
                                  <w:rFonts w:ascii="Adobe Arabic" w:hAnsi="Adobe Arabic" w:cs="Adobe Arabic"/>
                                  <w:color w:val="FFFFFF" w:themeColor="background1"/>
                                  <w:sz w:val="32"/>
                                  <w:szCs w:val="36"/>
                                </w:rPr>
                              </w:pPr>
                              <w:r w:rsidRPr="003D6E16">
                                <w:rPr>
                                  <w:rFonts w:ascii="Adobe Arabic" w:hAnsi="Adobe Arabic" w:cs="Adobe Arabic" w:hint="cs"/>
                                  <w:color w:val="FFFFFF" w:themeColor="background1"/>
                                  <w:sz w:val="32"/>
                                  <w:szCs w:val="36"/>
                                  <w:rtl/>
                                </w:rPr>
                                <w:t xml:space="preserve">عيوب </w:t>
                              </w:r>
                              <w:r>
                                <w:rPr>
                                  <w:rFonts w:ascii="Adobe Arabic" w:hAnsi="Adobe Arabic" w:cs="Adobe Arabic" w:hint="cs"/>
                                  <w:color w:val="FFFFFF" w:themeColor="background1"/>
                                  <w:sz w:val="32"/>
                                  <w:szCs w:val="36"/>
                                  <w:rtl/>
                                </w:rPr>
                                <w:t>النظرية التشاركية</w:t>
                              </w:r>
                              <w:r w:rsidRPr="003D6E16">
                                <w:rPr>
                                  <w:rFonts w:ascii="Adobe Arabic" w:hAnsi="Adobe Arabic" w:cs="Adobe Arabic" w:hint="cs"/>
                                  <w:color w:val="FFFFFF" w:themeColor="background1"/>
                                  <w:sz w:val="32"/>
                                  <w:szCs w:val="36"/>
                                  <w:rtl/>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inline>
            </w:drawing>
          </mc:Choice>
          <mc:Fallback>
            <w:pict>
              <v:group id="_x0000_s1368" style="width:167.4pt;height:44.05pt;mso-position-horizontal-relative:char;mso-position-vertical-relative:line" coordsize="17532,58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">
                <v:shape id="Picture 3646" o:spid="_x0000_s1369" type="#_x0000_t75" style="position:absolute;width:17532;height:58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5oHBW/AAAA3AAAAA8AAABkcnMvZG93bnJldi54bWxET0uLwjAQvgv7H8IseNNUQVmrURYfuB6t&#10;eh+SsS3bTEoT2/rvN4Kwt/n4nrPa9LYSLTW+dKxgMk5AEGtnSs4VXC+H0RcIH5ANVo5JwZM8bNYf&#10;gxWmxnV8pjYLuYgh7FNUUIRQp1J6XZBFP3Y1ceTurrEYImxyaRrsYrit5DRJ5tJiybGhwJq2Benf&#10;7GEVLOqz3m2Pdtbpdn+7Uphkp+qm1PCz/16CCNSHf/Hb/WPi/MUUXs/EC+T6D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aBwVvwAAANwAAAAPAAAAAAAAAAAAAAAAAJ8CAABk&#10;cnMvZG93bnJldi54bWxQSwUGAAAAAAQABAD3AAAAiwMAAAAA&#10;">
                  <v:imagedata r:id="rId26" o:title=""/>
                  <v:path arrowok="t"/>
                </v:shape>
                <v:shape id="مربع نص 193" o:spid="_x0000_s1370" type="#_x0000_t202" style="position:absolute;left:690;top:1337;width:16497;height:3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wB88MA&#10;AADcAAAADwAAAGRycy9kb3ducmV2LnhtbERPS4vCMBC+L/gfwgje1lQXF61GkYKsiHvwcfE2NmNb&#10;bCa1iVr99ZsFwdt8fM+ZzBpTihvVrrCsoNeNQBCnVhecKdjvFp9DEM4jaywtk4IHOZhNWx8TjLW9&#10;84ZuW5+JEMIuRgW591UspUtzMui6tiIO3MnWBn2AdSZ1jfcQbkrZj6JvabDg0JBjRUlO6Xl7NQpW&#10;yeIXN8e+GT7L5Gd9mleX/WGgVKfdzMcgPDX+LX65lzrMH33B/zPhAj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UwB88MAAADcAAAADwAAAAAAAAAAAAAAAACYAgAAZHJzL2Rv&#10;d25yZXYueG1sUEsFBgAAAAAEAAQA9QAAAIgDAAAAAA==&#10;" filled="f" stroked="f" strokeweight=".5pt">
                  <v:textbox>
                    <w:txbxContent>
                      <w:p w:rsidR="00FC7E58" w:rsidRPr="003D6E16" w:rsidRDefault="00FC7E58" w:rsidP="000D0CA1">
                        <w:pPr>
                          <w:jc w:val="center"/>
                          <w:rPr>
                            <w:rFonts w:ascii="Adobe Arabic" w:hAnsi="Adobe Arabic" w:cs="Adobe Arabic"/>
                            <w:color w:val="FFFFFF" w:themeColor="background1"/>
                            <w:sz w:val="32"/>
                            <w:szCs w:val="36"/>
                          </w:rPr>
                        </w:pPr>
                        <w:r w:rsidRPr="003D6E16">
                          <w:rPr>
                            <w:rFonts w:ascii="Adobe Arabic" w:hAnsi="Adobe Arabic" w:cs="Adobe Arabic" w:hint="cs"/>
                            <w:color w:val="FFFFFF" w:themeColor="background1"/>
                            <w:sz w:val="32"/>
                            <w:szCs w:val="36"/>
                            <w:rtl/>
                          </w:rPr>
                          <w:t xml:space="preserve">عيوب </w:t>
                        </w:r>
                        <w:r>
                          <w:rPr>
                            <w:rFonts w:ascii="Adobe Arabic" w:hAnsi="Adobe Arabic" w:cs="Adobe Arabic" w:hint="cs"/>
                            <w:color w:val="FFFFFF" w:themeColor="background1"/>
                            <w:sz w:val="32"/>
                            <w:szCs w:val="36"/>
                            <w:rtl/>
                          </w:rPr>
                          <w:t>النظرية التشاركية</w:t>
                        </w:r>
                        <w:r w:rsidRPr="003D6E16">
                          <w:rPr>
                            <w:rFonts w:ascii="Adobe Arabic" w:hAnsi="Adobe Arabic" w:cs="Adobe Arabic" w:hint="cs"/>
                            <w:color w:val="FFFFFF" w:themeColor="background1"/>
                            <w:sz w:val="32"/>
                            <w:szCs w:val="36"/>
                            <w:rtl/>
                          </w:rPr>
                          <w:t>:</w:t>
                        </w:r>
                      </w:p>
                    </w:txbxContent>
                  </v:textbox>
                </v:shape>
                <w10:wrap anchorx="page"/>
                <w10:anchorlock/>
              </v:group>
            </w:pict>
          </mc:Fallback>
        </mc:AlternateContent>
      </w:r>
    </w:p>
    <w:p w:rsidR="000D0CA1" w:rsidRPr="005237FB" w:rsidRDefault="000D0CA1">
      <w:pPr>
        <w:pStyle w:val="ListParagraph"/>
        <w:numPr>
          <w:ilvl w:val="0"/>
          <w:numId w:val="17"/>
        </w:numPr>
        <w:ind w:left="386"/>
        <w:rPr>
          <w:rFonts w:ascii="Sakkal Majalla" w:hAnsi="Sakkal Majalla" w:cs="Sakkal Majalla"/>
          <w:color w:val="002060"/>
          <w:sz w:val="34"/>
          <w:szCs w:val="34"/>
          <w:rtl/>
        </w:rPr>
      </w:pPr>
      <w:r w:rsidRPr="005237FB">
        <w:rPr>
          <w:rFonts w:ascii="Sakkal Majalla" w:hAnsi="Sakkal Majalla" w:cs="Sakkal Majalla"/>
          <w:color w:val="002060"/>
          <w:sz w:val="34"/>
          <w:szCs w:val="34"/>
          <w:rtl/>
        </w:rPr>
        <w:t>ظهور القادة بشكل ضعيف أو الافتراض بأن وجوده غير ضروري.</w:t>
      </w:r>
    </w:p>
    <w:p w:rsidR="000D0CA1" w:rsidRDefault="000D0CA1">
      <w:pPr>
        <w:pStyle w:val="ListParagraph"/>
        <w:numPr>
          <w:ilvl w:val="0"/>
          <w:numId w:val="17"/>
        </w:numPr>
        <w:ind w:left="386"/>
        <w:rPr>
          <w:rFonts w:ascii="Sakkal Majalla" w:hAnsi="Sakkal Majalla" w:cs="Sakkal Majalla"/>
          <w:color w:val="002060"/>
          <w:sz w:val="34"/>
          <w:szCs w:val="34"/>
        </w:rPr>
      </w:pPr>
      <w:r w:rsidRPr="005237FB">
        <w:rPr>
          <w:rFonts w:ascii="Sakkal Majalla" w:hAnsi="Sakkal Majalla" w:cs="Sakkal Majalla"/>
          <w:color w:val="002060"/>
          <w:sz w:val="34"/>
          <w:szCs w:val="34"/>
          <w:rtl/>
        </w:rPr>
        <w:t xml:space="preserve">عدم الحصول على النتائج القصوى بسبب الاهتمام بما يريده الأفراد أكثر من متطلبات الشركة. </w:t>
      </w:r>
    </w:p>
    <w:p w:rsidR="000D0CA1" w:rsidRDefault="000D0CA1" w:rsidP="000D0CA1">
      <w:pPr>
        <w:rPr>
          <w:rFonts w:ascii="Sakkal Majalla" w:hAnsi="Sakkal Majalla"/>
          <w:color w:val="002060"/>
          <w:sz w:val="34"/>
          <w:rtl/>
        </w:rPr>
      </w:pPr>
      <w:r>
        <w:rPr>
          <w:rFonts w:ascii="Sakkal Majalla" w:hAnsi="Sakkal Majalla"/>
          <w:noProof/>
          <w:sz w:val="34"/>
          <w:rtl/>
        </w:rPr>
        <mc:AlternateContent>
          <mc:Choice Requires="wpg">
            <w:drawing>
              <wp:inline distT="0" distB="0" distL="0" distR="0" wp14:anchorId="70DB0EFC" wp14:editId="1EDADDF3">
                <wp:extent cx="2511022" cy="811530"/>
                <wp:effectExtent l="0" t="0" r="3810" b="7620"/>
                <wp:docPr id="194" name="Google Shape;2273;p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2511022" cy="811530"/>
                          <a:chOff x="0" y="10568"/>
                          <a:chExt cx="27202" cy="8802"/>
                        </a:xfrm>
                      </wpg:grpSpPr>
                      <wps:wsp>
                        <wps:cNvPr id="195" name="Google Shape;2274;p44"/>
                        <wps:cNvSpPr>
                          <a:spLocks/>
                        </wps:cNvSpPr>
                        <wps:spPr bwMode="auto">
                          <a:xfrm>
                            <a:off x="3136" y="10575"/>
                            <a:ext cx="22393" cy="6710"/>
                          </a:xfrm>
                          <a:custGeom>
                            <a:avLst/>
                            <a:gdLst>
                              <a:gd name="T0" fmla="*/ 1 w 104014"/>
                              <a:gd name="T1" fmla="*/ 1 h 26838"/>
                              <a:gd name="T2" fmla="*/ 1 w 104014"/>
                              <a:gd name="T3" fmla="*/ 26838 h 26838"/>
                              <a:gd name="T4" fmla="*/ 90929 w 104014"/>
                              <a:gd name="T5" fmla="*/ 26838 h 26838"/>
                              <a:gd name="T6" fmla="*/ 104014 w 104014"/>
                              <a:gd name="T7" fmla="*/ 13753 h 26838"/>
                              <a:gd name="T8" fmla="*/ 104014 w 104014"/>
                              <a:gd name="T9" fmla="*/ 11217 h 26838"/>
                              <a:gd name="T10" fmla="*/ 92810 w 104014"/>
                              <a:gd name="T11" fmla="*/ 1 h 26838"/>
                              <a:gd name="T12" fmla="*/ 1 w 104014"/>
                              <a:gd name="T13" fmla="*/ 1 h 26838"/>
                            </a:gdLst>
                            <a:ahLst/>
                            <a:cxnLst>
                              <a:cxn ang="0">
                                <a:pos x="T0" y="T1"/>
                              </a:cxn>
                              <a:cxn ang="0">
                                <a:pos x="T2" y="T3"/>
                              </a:cxn>
                              <a:cxn ang="0">
                                <a:pos x="T4" y="T5"/>
                              </a:cxn>
                              <a:cxn ang="0">
                                <a:pos x="T6" y="T7"/>
                              </a:cxn>
                              <a:cxn ang="0">
                                <a:pos x="T8" y="T9"/>
                              </a:cxn>
                              <a:cxn ang="0">
                                <a:pos x="T10" y="T11"/>
                              </a:cxn>
                              <a:cxn ang="0">
                                <a:pos x="T12" y="T13"/>
                              </a:cxn>
                            </a:cxnLst>
                            <a:rect l="0" t="0" r="r" b="b"/>
                            <a:pathLst>
                              <a:path w="104014" h="26838" extrusionOk="0">
                                <a:moveTo>
                                  <a:pt x="1" y="1"/>
                                </a:moveTo>
                                <a:lnTo>
                                  <a:pt x="1" y="26838"/>
                                </a:lnTo>
                                <a:lnTo>
                                  <a:pt x="90929" y="26838"/>
                                </a:lnTo>
                                <a:cubicBezTo>
                                  <a:pt x="98156" y="26838"/>
                                  <a:pt x="104014" y="20980"/>
                                  <a:pt x="104014" y="13753"/>
                                </a:cubicBezTo>
                                <a:lnTo>
                                  <a:pt x="104014" y="11217"/>
                                </a:lnTo>
                                <a:cubicBezTo>
                                  <a:pt x="104014" y="5025"/>
                                  <a:pt x="98989" y="1"/>
                                  <a:pt x="92810" y="1"/>
                                </a:cubicBezTo>
                                <a:lnTo>
                                  <a:pt x="1" y="1"/>
                                </a:lnTo>
                                <a:close/>
                              </a:path>
                            </a:pathLst>
                          </a:custGeom>
                          <a:solidFill>
                            <a:srgbClr val="EEEEE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6" name="Google Shape;2275;p44"/>
                        <wps:cNvSpPr>
                          <a:spLocks/>
                        </wps:cNvSpPr>
                        <wps:spPr bwMode="auto">
                          <a:xfrm>
                            <a:off x="1705" y="16200"/>
                            <a:ext cx="3310" cy="3170"/>
                          </a:xfrm>
                          <a:custGeom>
                            <a:avLst/>
                            <a:gdLst>
                              <a:gd name="T0" fmla="*/ 1 w 13241"/>
                              <a:gd name="T1" fmla="*/ 0 h 12681"/>
                              <a:gd name="T2" fmla="*/ 1 w 13241"/>
                              <a:gd name="T3" fmla="*/ 12681 h 12681"/>
                              <a:gd name="T4" fmla="*/ 6620 w 13241"/>
                              <a:gd name="T5" fmla="*/ 8371 h 12681"/>
                              <a:gd name="T6" fmla="*/ 13240 w 13241"/>
                              <a:gd name="T7" fmla="*/ 12681 h 12681"/>
                              <a:gd name="T8" fmla="*/ 13240 w 13241"/>
                              <a:gd name="T9" fmla="*/ 0 h 12681"/>
                              <a:gd name="T10" fmla="*/ 1 w 13241"/>
                              <a:gd name="T11" fmla="*/ 0 h 12681"/>
                            </a:gdLst>
                            <a:ahLst/>
                            <a:cxnLst>
                              <a:cxn ang="0">
                                <a:pos x="T0" y="T1"/>
                              </a:cxn>
                              <a:cxn ang="0">
                                <a:pos x="T2" y="T3"/>
                              </a:cxn>
                              <a:cxn ang="0">
                                <a:pos x="T4" y="T5"/>
                              </a:cxn>
                              <a:cxn ang="0">
                                <a:pos x="T6" y="T7"/>
                              </a:cxn>
                              <a:cxn ang="0">
                                <a:pos x="T8" y="T9"/>
                              </a:cxn>
                              <a:cxn ang="0">
                                <a:pos x="T10" y="T11"/>
                              </a:cxn>
                            </a:cxnLst>
                            <a:rect l="0" t="0" r="r" b="b"/>
                            <a:pathLst>
                              <a:path w="13241" h="12681" extrusionOk="0">
                                <a:moveTo>
                                  <a:pt x="1" y="0"/>
                                </a:moveTo>
                                <a:lnTo>
                                  <a:pt x="1" y="12681"/>
                                </a:lnTo>
                                <a:lnTo>
                                  <a:pt x="6620" y="8371"/>
                                </a:lnTo>
                                <a:lnTo>
                                  <a:pt x="13240" y="12681"/>
                                </a:lnTo>
                                <a:lnTo>
                                  <a:pt x="13240" y="0"/>
                                </a:lnTo>
                                <a:lnTo>
                                  <a:pt x="1" y="0"/>
                                </a:lnTo>
                                <a:close/>
                              </a:path>
                            </a:pathLst>
                          </a:custGeom>
                          <a:solidFill>
                            <a:srgbClr val="2FC94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 name="Google Shape;2276;p44"/>
                        <wps:cNvSpPr>
                          <a:spLocks/>
                        </wps:cNvSpPr>
                        <wps:spPr bwMode="auto">
                          <a:xfrm>
                            <a:off x="0" y="10568"/>
                            <a:ext cx="6724" cy="6724"/>
                          </a:xfrm>
                          <a:custGeom>
                            <a:avLst/>
                            <a:gdLst>
                              <a:gd name="T0" fmla="*/ 13442 w 26897"/>
                              <a:gd name="T1" fmla="*/ 1 h 26898"/>
                              <a:gd name="T2" fmla="*/ 0 w 26897"/>
                              <a:gd name="T3" fmla="*/ 13455 h 26898"/>
                              <a:gd name="T4" fmla="*/ 13442 w 26897"/>
                              <a:gd name="T5" fmla="*/ 26897 h 26898"/>
                              <a:gd name="T6" fmla="*/ 26896 w 26897"/>
                              <a:gd name="T7" fmla="*/ 13455 h 26898"/>
                              <a:gd name="T8" fmla="*/ 13442 w 26897"/>
                              <a:gd name="T9" fmla="*/ 1 h 26898"/>
                            </a:gdLst>
                            <a:ahLst/>
                            <a:cxnLst>
                              <a:cxn ang="0">
                                <a:pos x="T0" y="T1"/>
                              </a:cxn>
                              <a:cxn ang="0">
                                <a:pos x="T2" y="T3"/>
                              </a:cxn>
                              <a:cxn ang="0">
                                <a:pos x="T4" y="T5"/>
                              </a:cxn>
                              <a:cxn ang="0">
                                <a:pos x="T6" y="T7"/>
                              </a:cxn>
                              <a:cxn ang="0">
                                <a:pos x="T8" y="T9"/>
                              </a:cxn>
                            </a:cxnLst>
                            <a:rect l="0" t="0" r="r" b="b"/>
                            <a:pathLst>
                              <a:path w="26897" h="26898" extrusionOk="0">
                                <a:moveTo>
                                  <a:pt x="13442" y="1"/>
                                </a:moveTo>
                                <a:cubicBezTo>
                                  <a:pt x="6013" y="1"/>
                                  <a:pt x="0" y="6025"/>
                                  <a:pt x="0" y="13455"/>
                                </a:cubicBezTo>
                                <a:cubicBezTo>
                                  <a:pt x="0" y="20884"/>
                                  <a:pt x="6013" y="26897"/>
                                  <a:pt x="13442" y="26897"/>
                                </a:cubicBezTo>
                                <a:cubicBezTo>
                                  <a:pt x="20872" y="26897"/>
                                  <a:pt x="26896" y="20884"/>
                                  <a:pt x="26896" y="13455"/>
                                </a:cubicBezTo>
                                <a:cubicBezTo>
                                  <a:pt x="26896" y="6025"/>
                                  <a:pt x="20872" y="1"/>
                                  <a:pt x="13442" y="1"/>
                                </a:cubicBezTo>
                                <a:close/>
                              </a:path>
                            </a:pathLst>
                          </a:custGeom>
                          <a:solidFill>
                            <a:srgbClr val="A5F1B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8" name="Google Shape;2277;p44"/>
                        <wps:cNvSpPr>
                          <a:spLocks/>
                        </wps:cNvSpPr>
                        <wps:spPr bwMode="auto">
                          <a:xfrm>
                            <a:off x="928" y="11498"/>
                            <a:ext cx="4864" cy="4864"/>
                          </a:xfrm>
                          <a:custGeom>
                            <a:avLst/>
                            <a:gdLst>
                              <a:gd name="T0" fmla="*/ 9728 w 19456"/>
                              <a:gd name="T1" fmla="*/ 1 h 19456"/>
                              <a:gd name="T2" fmla="*/ 1 w 19456"/>
                              <a:gd name="T3" fmla="*/ 9728 h 19456"/>
                              <a:gd name="T4" fmla="*/ 9728 w 19456"/>
                              <a:gd name="T5" fmla="*/ 19455 h 19456"/>
                              <a:gd name="T6" fmla="*/ 19456 w 19456"/>
                              <a:gd name="T7" fmla="*/ 9728 h 19456"/>
                              <a:gd name="T8" fmla="*/ 9728 w 19456"/>
                              <a:gd name="T9" fmla="*/ 1 h 19456"/>
                              <a:gd name="T10" fmla="*/ 0 w 19456"/>
                              <a:gd name="T11" fmla="*/ 0 h 19456"/>
                              <a:gd name="T12" fmla="*/ 19456 w 19456"/>
                              <a:gd name="T13" fmla="*/ 19456 h 19456"/>
                            </a:gdLst>
                            <a:ahLst/>
                            <a:cxnLst>
                              <a:cxn ang="0">
                                <a:pos x="T0" y="T1"/>
                              </a:cxn>
                              <a:cxn ang="0">
                                <a:pos x="T2" y="T3"/>
                              </a:cxn>
                              <a:cxn ang="0">
                                <a:pos x="T4" y="T5"/>
                              </a:cxn>
                              <a:cxn ang="0">
                                <a:pos x="T6" y="T7"/>
                              </a:cxn>
                              <a:cxn ang="0">
                                <a:pos x="T8" y="T9"/>
                              </a:cxn>
                            </a:cxnLst>
                            <a:rect l="T10" t="T11" r="T12" b="T13"/>
                            <a:pathLst>
                              <a:path w="19456" h="19456" extrusionOk="0">
                                <a:moveTo>
                                  <a:pt x="9728" y="1"/>
                                </a:moveTo>
                                <a:cubicBezTo>
                                  <a:pt x="4359" y="1"/>
                                  <a:pt x="1" y="4346"/>
                                  <a:pt x="1" y="9728"/>
                                </a:cubicBezTo>
                                <a:cubicBezTo>
                                  <a:pt x="1" y="15098"/>
                                  <a:pt x="4359" y="19455"/>
                                  <a:pt x="9728" y="19455"/>
                                </a:cubicBezTo>
                                <a:cubicBezTo>
                                  <a:pt x="15098" y="19455"/>
                                  <a:pt x="19456" y="15098"/>
                                  <a:pt x="19456" y="9728"/>
                                </a:cubicBezTo>
                                <a:cubicBezTo>
                                  <a:pt x="19456" y="4346"/>
                                  <a:pt x="15098" y="1"/>
                                  <a:pt x="9728" y="1"/>
                                </a:cubicBezTo>
                                <a:close/>
                              </a:path>
                            </a:pathLst>
                          </a:custGeom>
                          <a:solidFill>
                            <a:srgbClr val="69E781"/>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7E58" w:rsidRPr="002563F8" w:rsidRDefault="00FC7E58" w:rsidP="000D0CA1">
                              <w:pPr>
                                <w:bidi w:val="0"/>
                                <w:spacing w:line="216" w:lineRule="auto"/>
                                <w:jc w:val="center"/>
                                <w:rPr>
                                  <w:rFonts w:ascii="Adobe Arabic" w:hAnsi="Adobe Arabic" w:cs="Adobe Arabic"/>
                                  <w:color w:val="FFFFFF"/>
                                  <w:sz w:val="48"/>
                                  <w:szCs w:val="48"/>
                                  <w:lang w:bidi="ar-SY"/>
                                </w:rPr>
                              </w:pPr>
                              <w:r w:rsidRPr="002563F8">
                                <w:rPr>
                                  <w:rFonts w:ascii="Adobe Arabic" w:hAnsi="Adobe Arabic" w:cs="Adobe Arabic"/>
                                  <w:color w:val="FFFFFF"/>
                                  <w:sz w:val="48"/>
                                  <w:szCs w:val="48"/>
                                  <w:rtl/>
                                  <w:lang w:bidi="ar-SY"/>
                                </w:rPr>
                                <w:t>6</w:t>
                              </w:r>
                            </w:p>
                          </w:txbxContent>
                        </wps:txbx>
                        <wps:bodyPr rot="0" vert="horz" wrap="square" lIns="91425" tIns="91425" rIns="91425" bIns="91425" anchor="ctr" anchorCtr="0" upright="1">
                          <a:noAutofit/>
                        </wps:bodyPr>
                      </wps:wsp>
                      <wps:wsp>
                        <wps:cNvPr id="199" name="Google Shape;2279;p44"/>
                        <wps:cNvSpPr txBox="1">
                          <a:spLocks noChangeArrowheads="1"/>
                        </wps:cNvSpPr>
                        <wps:spPr bwMode="auto">
                          <a:xfrm>
                            <a:off x="6952" y="10664"/>
                            <a:ext cx="20250" cy="65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3F1809" w:rsidRDefault="00FC7E58" w:rsidP="000D0CA1">
                              <w:pPr>
                                <w:jc w:val="left"/>
                                <w:rPr>
                                  <w:rFonts w:ascii="Adobe Arabic" w:eastAsia="Roboto" w:hAnsi="Adobe Arabic" w:cs="Adobe Arabic"/>
                                  <w:b/>
                                  <w:bCs/>
                                  <w:color w:val="002060"/>
                                  <w:sz w:val="24"/>
                                  <w:szCs w:val="24"/>
                                  <w:rtl/>
                                </w:rPr>
                              </w:pPr>
                              <w:r>
                                <w:rPr>
                                  <w:rFonts w:ascii="Adobe Arabic" w:hAnsi="Adobe Arabic" w:cs="Adobe Arabic" w:hint="cs"/>
                                  <w:b/>
                                  <w:bCs/>
                                  <w:color w:val="002060"/>
                                  <w:sz w:val="36"/>
                                  <w:szCs w:val="36"/>
                                  <w:rtl/>
                                </w:rPr>
                                <w:t xml:space="preserve">    نظرية القوة:</w:t>
                              </w:r>
                            </w:p>
                          </w:txbxContent>
                        </wps:txbx>
                        <wps:bodyPr rot="0" vert="horz" wrap="square" lIns="91425" tIns="91425" rIns="91425" bIns="91425" anchor="ctr" anchorCtr="0" upright="1">
                          <a:noAutofit/>
                        </wps:bodyPr>
                      </wps:wsp>
                    </wpg:wgp>
                  </a:graphicData>
                </a:graphic>
              </wp:inline>
            </w:drawing>
          </mc:Choice>
          <mc:Fallback>
            <w:pict>
              <v:group id="Google Shape;2273;p44" o:spid="_x0000_s1371" style="width:197.7pt;height:63.9pt;flip:x;mso-position-horizontal-relative:char;mso-position-vertical-relative:line" coordorigin=",10568" coordsize="27202,88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">
                <v:shape id="Google Shape;2274;p44" o:spid="_x0000_s1372" style="position:absolute;left:3136;top:10575;width:22393;height:6710;visibility:visible;mso-wrap-style:square;v-text-anchor:middle" coordsize="104014,26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Vl0MIA&#10;AADcAAAADwAAAGRycy9kb3ducmV2LnhtbERP20oDMRB9F/yHMELf7KxCi26bFlFaxT7UXj5g2Ew3&#10;WzeTJYnb9e+NIPg2h3Od+XJwreo5xMaLhrtxAYql8qaRWsPxsLp9ABUTiaHWC2v45gjLxfXVnErj&#10;L7Ljfp9qlUMklqTBptSViLGy7CiOfceSuZMPjlKGoUYT6JLDXYv3RTFFR43kBksdP1uuPvdfTkNI&#10;dro5+wZfP3CNcfO+fdmde61HN8PTDFTiIf2L/9xvJs9/nMDvM/kCXP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pWXQwgAAANwAAAAPAAAAAAAAAAAAAAAAAJgCAABkcnMvZG93&#10;bnJldi54bWxQSwUGAAAAAAQABAD1AAAAhwMAAAAA&#10;" path="m1,1r,26837l90929,26838v7227,,13085,-5858,13085,-13085l104014,11217c104014,5025,98989,1,92810,1l1,1xe" fillcolor="#eee" stroked="f">
                  <v:path arrowok="t" o:extrusionok="f" o:connecttype="custom" o:connectlocs="0,0;0,6710;19576,6710;22393,3439;22393,2804;19981,0;0,0" o:connectangles="0,0,0,0,0,0,0"/>
                </v:shape>
                <v:shape id="Google Shape;2275;p44" o:spid="_x0000_s1373" style="position:absolute;left:1705;top:16200;width:3310;height:3170;visibility:visible;mso-wrap-style:square;v-text-anchor:middle" coordsize="13241,126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Gn8AA&#10;AADcAAAADwAAAGRycy9kb3ducmV2LnhtbERP3WrCMBS+H/gO4QjezVSFTjujiKAIwoZ1D3Bozpqy&#10;5qQk0da3N4PB7s7H93vW28G24k4+NI4VzKYZCOLK6YZrBV/Xw+sSRIjIGlvHpOBBAbab0csaC+16&#10;vtC9jLVIIRwKVGBi7AopQ2XIYpi6jjhx385bjAn6WmqPfQq3rZxnWS4tNpwaDHa0N1T9lDer4NN8&#10;0AoPx8V5yKPfv117O9e1UpPxsHsHEWmI/+I/90mn+ascfp9JF8jN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CGn8AAAADcAAAADwAAAAAAAAAAAAAAAACYAgAAZHJzL2Rvd25y&#10;ZXYueG1sUEsFBgAAAAAEAAQA9QAAAIUDAAAAAA==&#10;" path="m1,r,12681l6620,8371r6620,4310l13240,,1,xe" fillcolor="#2fc948" stroked="f">
                  <v:path arrowok="t" o:extrusionok="f" o:connecttype="custom" o:connectlocs="0,0;0,3170;1655,2093;3310,3170;3310,0;0,0" o:connectangles="0,0,0,0,0,0"/>
                </v:shape>
                <v:shape id="Google Shape;2276;p44" o:spid="_x0000_s1374" style="position:absolute;top:10568;width:6724;height:6724;visibility:visible;mso-wrap-style:square;v-text-anchor:middle" coordsize="26897,26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Z+usIA&#10;AADcAAAADwAAAGRycy9kb3ducmV2LnhtbERPzYrCMBC+C/sOYQRvmupB3a5RlgVRRBatPsDQjG3Z&#10;ZlKTqNWnNwuCt/n4fme2aE0truR8ZVnBcJCAIM6trrhQcDws+1MQPiBrrC2Tgjt5WMw/OjNMtb3x&#10;nq5ZKEQMYZ+igjKEJpXS5yUZ9APbEEfuZJ3BEKErpHZ4i+GmlqMkGUuDFceGEhv6KSn/yy5GwXh9&#10;2J3O553byuXjuN1Yt/oNE6V63fb7C0SgNrzFL/dax/mfE/h/Jl4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Zn66wgAAANwAAAAPAAAAAAAAAAAAAAAAAJgCAABkcnMvZG93&#10;bnJldi54bWxQSwUGAAAAAAQABAD1AAAAhwMAAAAA&#10;" path="m13442,1c6013,1,,6025,,13455v,7429,6013,13442,13442,13442c20872,26897,26896,20884,26896,13455,26896,6025,20872,1,13442,1xe" fillcolor="#a5f1b3" stroked="f">
                  <v:path arrowok="t" o:extrusionok="f" o:connecttype="custom" o:connectlocs="3360,0;0,3363;3360,6724;6724,3363;3360,0" o:connectangles="0,0,0,0,0"/>
                </v:shape>
                <v:shape id="Google Shape;2277;p44" o:spid="_x0000_s1375" style="position:absolute;left:928;top:11498;width:4864;height:4864;visibility:visible;mso-wrap-style:square;v-text-anchor:middle" coordsize="19456,1945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t8WsQA&#10;AADcAAAADwAAAGRycy9kb3ducmV2LnhtbESPS2/CQAyE75X6H1au1FvZQBGPlAUhpErtkefZZE2S&#10;kvVG2SUEfn19QOJma8Yzn2eLzlWqpSaUng30ewko4szbknMDu+33xwRUiMgWK89k4EYBFvPXlxmm&#10;1l95Te0m5kpCOKRooIixTrUOWUEOQ8/XxKKdfOMwytrk2jZ4lXBX6UGSjLTDkqWhwJpWBWXnzcUZ&#10;aO/bv/tIfw6pWt264+94sBvuD8a8v3XLL1CRuvg0P65/rOBPhVaekQn0/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rfFrEAAAA3AAAAA8AAAAAAAAAAAAAAAAAmAIAAGRycy9k&#10;b3ducmV2LnhtbFBLBQYAAAAABAAEAPUAAACJAwAAAAA=&#10;" adj="-11796480,,5400" path="m9728,1c4359,1,1,4346,1,9728v,5370,4358,9727,9727,9727c15098,19455,19456,15098,19456,9728,19456,4346,15098,1,9728,1xe" fillcolor="#69e781" stroked="f">
                  <v:stroke joinstyle="miter"/>
                  <v:formulas/>
                  <v:path arrowok="t" o:extrusionok="f" o:connecttype="custom" o:connectlocs="2432,0;0,2432;2432,4864;4864,2432;2432,0" o:connectangles="0,0,0,0,0" textboxrect="0,0,19456,19456"/>
                  <v:textbox inset="2.53958mm,2.53958mm,2.53958mm,2.53958mm">
                    <w:txbxContent>
                      <w:p w:rsidR="00FC7E58" w:rsidRPr="002563F8" w:rsidRDefault="00FC7E58" w:rsidP="000D0CA1">
                        <w:pPr>
                          <w:bidi w:val="0"/>
                          <w:spacing w:line="216" w:lineRule="auto"/>
                          <w:jc w:val="center"/>
                          <w:rPr>
                            <w:rFonts w:ascii="Adobe Arabic" w:hAnsi="Adobe Arabic" w:cs="Adobe Arabic"/>
                            <w:color w:val="FFFFFF"/>
                            <w:sz w:val="48"/>
                            <w:szCs w:val="48"/>
                            <w:lang w:bidi="ar-SY"/>
                          </w:rPr>
                        </w:pPr>
                        <w:r w:rsidRPr="002563F8">
                          <w:rPr>
                            <w:rFonts w:ascii="Adobe Arabic" w:hAnsi="Adobe Arabic" w:cs="Adobe Arabic"/>
                            <w:color w:val="FFFFFF"/>
                            <w:sz w:val="48"/>
                            <w:szCs w:val="48"/>
                            <w:rtl/>
                            <w:lang w:bidi="ar-SY"/>
                          </w:rPr>
                          <w:t>6</w:t>
                        </w:r>
                      </w:p>
                    </w:txbxContent>
                  </v:textbox>
                </v:shape>
                <v:shape id="Google Shape;2279;p44" o:spid="_x0000_s1376" type="#_x0000_t202" style="position:absolute;left:6952;top:10664;width:20250;height:654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8DmXMIA&#10;AADcAAAADwAAAGRycy9kb3ducmV2LnhtbERPS0sDMRC+F/wPYYReis3qoXbXpkUKgj30YLd4HpLZ&#10;B91MliT76L83guBtPr7n7A6z7cRIPrSOFTyvMxDE2pmWawXX8uNpCyJEZIOdY1JwpwCH/cNih4Vx&#10;E3/ReIm1SCEcClTQxNgXUgbdkMWwdj1x4irnLcYEfS2NxymF206+ZNlGWmw5NTTY07EhfbsMVsFK&#10;16fXKjsOt27wZSRtqu/TWanl4/z+BiLSHP/Ff+5Pk+bnOfw+ky6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wOZcwgAAANwAAAAPAAAAAAAAAAAAAAAAAJgCAABkcnMvZG93&#10;bnJldi54bWxQSwUGAAAAAAQABAD1AAAAhwMAAAAA&#10;" filled="f" stroked="f">
                  <v:textbox inset="2.53958mm,2.53958mm,2.53958mm,2.53958mm">
                    <w:txbxContent>
                      <w:p w:rsidR="00FC7E58" w:rsidRPr="003F1809" w:rsidRDefault="00FC7E58" w:rsidP="000D0CA1">
                        <w:pPr>
                          <w:jc w:val="left"/>
                          <w:rPr>
                            <w:rFonts w:ascii="Adobe Arabic" w:eastAsia="Roboto" w:hAnsi="Adobe Arabic" w:cs="Adobe Arabic"/>
                            <w:b/>
                            <w:bCs/>
                            <w:color w:val="002060"/>
                            <w:sz w:val="24"/>
                            <w:szCs w:val="24"/>
                            <w:rtl/>
                          </w:rPr>
                        </w:pPr>
                        <w:r>
                          <w:rPr>
                            <w:rFonts w:ascii="Adobe Arabic" w:hAnsi="Adobe Arabic" w:cs="Adobe Arabic" w:hint="cs"/>
                            <w:b/>
                            <w:bCs/>
                            <w:color w:val="002060"/>
                            <w:sz w:val="36"/>
                            <w:szCs w:val="36"/>
                            <w:rtl/>
                          </w:rPr>
                          <w:t xml:space="preserve">    نظرية القوة:</w:t>
                        </w:r>
                      </w:p>
                    </w:txbxContent>
                  </v:textbox>
                </v:shape>
                <w10:wrap anchorx="page"/>
                <w10:anchorlock/>
              </v:group>
            </w:pict>
          </mc:Fallback>
        </mc:AlternateContent>
      </w:r>
    </w:p>
    <w:p w:rsidR="000D0CA1" w:rsidRDefault="000D0CA1" w:rsidP="000D0CA1">
      <w:pPr>
        <w:rPr>
          <w:rtl/>
        </w:rPr>
      </w:pPr>
      <w:r w:rsidRPr="00E67114">
        <w:rPr>
          <w:rtl/>
        </w:rPr>
        <w:t>تتمثل في القوة التي يستخدمها القائد وتأثيره للقيام بإنجاز الأعمال، حيث يقوم القادة ذوو القوة العالية بإنجاز الأعمال بسرعة كبيرة، ومن أهم العيوب في النظرية أنها لا تصل للنتيجة التي يفترض بها أن تتحقق، وهي القيام بتشجيع الموظفين على الإبداع، حيث تجعلهم فقط يشعرون بالسيطرة عليهم، ويعد التسلسل الهرمي ف</w:t>
      </w:r>
      <w:r>
        <w:rPr>
          <w:rtl/>
        </w:rPr>
        <w:t>ي هذه النظرية هو سبب النجاح</w:t>
      </w:r>
      <w:r>
        <w:rPr>
          <w:rFonts w:hint="cs"/>
          <w:rtl/>
        </w:rPr>
        <w:t>.</w:t>
      </w:r>
    </w:p>
    <w:p w:rsidR="000D0CA1" w:rsidRDefault="000D0CA1" w:rsidP="000D0CA1">
      <w:pPr>
        <w:rPr>
          <w:rtl/>
        </w:rPr>
      </w:pPr>
      <w:r w:rsidRPr="00F129FD">
        <w:rPr>
          <w:rFonts w:ascii="Sakkal Majalla" w:hAnsi="Sakkal Majalla"/>
          <w:noProof/>
          <w:color w:val="C00000"/>
          <w:sz w:val="34"/>
          <w:rtl/>
        </w:rPr>
        <w:lastRenderedPageBreak/>
        <mc:AlternateContent>
          <mc:Choice Requires="wpg">
            <w:drawing>
              <wp:inline distT="0" distB="0" distL="0" distR="0" wp14:anchorId="4D816541" wp14:editId="78164E5E">
                <wp:extent cx="2758861" cy="965579"/>
                <wp:effectExtent l="0" t="0" r="3810" b="6350"/>
                <wp:docPr id="764" name="Google Shape;2241;p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2758861" cy="965579"/>
                          <a:chOff x="32923" y="8636"/>
                          <a:chExt cx="29897" cy="10734"/>
                        </a:xfrm>
                      </wpg:grpSpPr>
                      <wps:wsp>
                        <wps:cNvPr id="765" name="Google Shape;2242;p44"/>
                        <wps:cNvSpPr>
                          <a:spLocks/>
                        </wps:cNvSpPr>
                        <wps:spPr bwMode="auto">
                          <a:xfrm>
                            <a:off x="36058" y="10575"/>
                            <a:ext cx="24960" cy="6710"/>
                          </a:xfrm>
                          <a:custGeom>
                            <a:avLst/>
                            <a:gdLst>
                              <a:gd name="T0" fmla="*/ 1 w 104002"/>
                              <a:gd name="T1" fmla="*/ 1 h 26838"/>
                              <a:gd name="T2" fmla="*/ 1 w 104002"/>
                              <a:gd name="T3" fmla="*/ 26838 h 26838"/>
                              <a:gd name="T4" fmla="*/ 90917 w 104002"/>
                              <a:gd name="T5" fmla="*/ 26838 h 26838"/>
                              <a:gd name="T6" fmla="*/ 104002 w 104002"/>
                              <a:gd name="T7" fmla="*/ 13753 h 26838"/>
                              <a:gd name="T8" fmla="*/ 104002 w 104002"/>
                              <a:gd name="T9" fmla="*/ 11217 h 26838"/>
                              <a:gd name="T10" fmla="*/ 92798 w 104002"/>
                              <a:gd name="T11" fmla="*/ 1 h 26838"/>
                              <a:gd name="T12" fmla="*/ 1 w 104002"/>
                              <a:gd name="T13" fmla="*/ 1 h 26838"/>
                            </a:gdLst>
                            <a:ahLst/>
                            <a:cxnLst>
                              <a:cxn ang="0">
                                <a:pos x="T0" y="T1"/>
                              </a:cxn>
                              <a:cxn ang="0">
                                <a:pos x="T2" y="T3"/>
                              </a:cxn>
                              <a:cxn ang="0">
                                <a:pos x="T4" y="T5"/>
                              </a:cxn>
                              <a:cxn ang="0">
                                <a:pos x="T6" y="T7"/>
                              </a:cxn>
                              <a:cxn ang="0">
                                <a:pos x="T8" y="T9"/>
                              </a:cxn>
                              <a:cxn ang="0">
                                <a:pos x="T10" y="T11"/>
                              </a:cxn>
                              <a:cxn ang="0">
                                <a:pos x="T12" y="T13"/>
                              </a:cxn>
                            </a:cxnLst>
                            <a:rect l="0" t="0" r="r" b="b"/>
                            <a:pathLst>
                              <a:path w="104002" h="26838" extrusionOk="0">
                                <a:moveTo>
                                  <a:pt x="1" y="1"/>
                                </a:moveTo>
                                <a:lnTo>
                                  <a:pt x="1" y="26838"/>
                                </a:lnTo>
                                <a:lnTo>
                                  <a:pt x="90917" y="26838"/>
                                </a:lnTo>
                                <a:cubicBezTo>
                                  <a:pt x="98144" y="26838"/>
                                  <a:pt x="104002" y="20980"/>
                                  <a:pt x="104002" y="13753"/>
                                </a:cubicBezTo>
                                <a:lnTo>
                                  <a:pt x="104002" y="11217"/>
                                </a:lnTo>
                                <a:cubicBezTo>
                                  <a:pt x="104002" y="5025"/>
                                  <a:pt x="98989" y="1"/>
                                  <a:pt x="92798" y="1"/>
                                </a:cubicBezTo>
                                <a:lnTo>
                                  <a:pt x="1" y="1"/>
                                </a:lnTo>
                                <a:close/>
                              </a:path>
                            </a:pathLst>
                          </a:custGeom>
                          <a:solidFill>
                            <a:srgbClr val="EEEEE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66" name="Google Shape;2243;p44"/>
                        <wps:cNvSpPr>
                          <a:spLocks/>
                        </wps:cNvSpPr>
                        <wps:spPr bwMode="auto">
                          <a:xfrm>
                            <a:off x="34632" y="16200"/>
                            <a:ext cx="3310" cy="3170"/>
                          </a:xfrm>
                          <a:custGeom>
                            <a:avLst/>
                            <a:gdLst>
                              <a:gd name="T0" fmla="*/ 0 w 13241"/>
                              <a:gd name="T1" fmla="*/ 0 h 12681"/>
                              <a:gd name="T2" fmla="*/ 0 w 13241"/>
                              <a:gd name="T3" fmla="*/ 12681 h 12681"/>
                              <a:gd name="T4" fmla="*/ 6608 w 13241"/>
                              <a:gd name="T5" fmla="*/ 8371 h 12681"/>
                              <a:gd name="T6" fmla="*/ 13240 w 13241"/>
                              <a:gd name="T7" fmla="*/ 12681 h 12681"/>
                              <a:gd name="T8" fmla="*/ 13240 w 13241"/>
                              <a:gd name="T9" fmla="*/ 0 h 12681"/>
                              <a:gd name="T10" fmla="*/ 0 w 13241"/>
                              <a:gd name="T11" fmla="*/ 0 h 12681"/>
                            </a:gdLst>
                            <a:ahLst/>
                            <a:cxnLst>
                              <a:cxn ang="0">
                                <a:pos x="T0" y="T1"/>
                              </a:cxn>
                              <a:cxn ang="0">
                                <a:pos x="T2" y="T3"/>
                              </a:cxn>
                              <a:cxn ang="0">
                                <a:pos x="T4" y="T5"/>
                              </a:cxn>
                              <a:cxn ang="0">
                                <a:pos x="T6" y="T7"/>
                              </a:cxn>
                              <a:cxn ang="0">
                                <a:pos x="T8" y="T9"/>
                              </a:cxn>
                              <a:cxn ang="0">
                                <a:pos x="T10" y="T11"/>
                              </a:cxn>
                            </a:cxnLst>
                            <a:rect l="0" t="0" r="r" b="b"/>
                            <a:pathLst>
                              <a:path w="13241" h="12681" extrusionOk="0">
                                <a:moveTo>
                                  <a:pt x="0" y="0"/>
                                </a:moveTo>
                                <a:lnTo>
                                  <a:pt x="0" y="12681"/>
                                </a:lnTo>
                                <a:lnTo>
                                  <a:pt x="6608" y="8371"/>
                                </a:lnTo>
                                <a:lnTo>
                                  <a:pt x="13240" y="12681"/>
                                </a:lnTo>
                                <a:lnTo>
                                  <a:pt x="13240" y="0"/>
                                </a:lnTo>
                                <a:lnTo>
                                  <a:pt x="0" y="0"/>
                                </a:lnTo>
                                <a:close/>
                              </a:path>
                            </a:pathLst>
                          </a:custGeom>
                          <a:solidFill>
                            <a:srgbClr val="4685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67" name="Google Shape;2244;p44"/>
                        <wps:cNvSpPr>
                          <a:spLocks/>
                        </wps:cNvSpPr>
                        <wps:spPr bwMode="auto">
                          <a:xfrm>
                            <a:off x="32923" y="10568"/>
                            <a:ext cx="6725" cy="6724"/>
                          </a:xfrm>
                          <a:custGeom>
                            <a:avLst/>
                            <a:gdLst>
                              <a:gd name="T0" fmla="*/ 13454 w 26897"/>
                              <a:gd name="T1" fmla="*/ 1 h 26898"/>
                              <a:gd name="T2" fmla="*/ 0 w 26897"/>
                              <a:gd name="T3" fmla="*/ 13455 h 26898"/>
                              <a:gd name="T4" fmla="*/ 13454 w 26897"/>
                              <a:gd name="T5" fmla="*/ 26897 h 26898"/>
                              <a:gd name="T6" fmla="*/ 26896 w 26897"/>
                              <a:gd name="T7" fmla="*/ 13455 h 26898"/>
                              <a:gd name="T8" fmla="*/ 13454 w 26897"/>
                              <a:gd name="T9" fmla="*/ 1 h 26898"/>
                            </a:gdLst>
                            <a:ahLst/>
                            <a:cxnLst>
                              <a:cxn ang="0">
                                <a:pos x="T0" y="T1"/>
                              </a:cxn>
                              <a:cxn ang="0">
                                <a:pos x="T2" y="T3"/>
                              </a:cxn>
                              <a:cxn ang="0">
                                <a:pos x="T4" y="T5"/>
                              </a:cxn>
                              <a:cxn ang="0">
                                <a:pos x="T6" y="T7"/>
                              </a:cxn>
                              <a:cxn ang="0">
                                <a:pos x="T8" y="T9"/>
                              </a:cxn>
                            </a:cxnLst>
                            <a:rect l="0" t="0" r="r" b="b"/>
                            <a:pathLst>
                              <a:path w="26897" h="26898" extrusionOk="0">
                                <a:moveTo>
                                  <a:pt x="13454" y="1"/>
                                </a:moveTo>
                                <a:cubicBezTo>
                                  <a:pt x="6025" y="1"/>
                                  <a:pt x="0" y="6025"/>
                                  <a:pt x="0" y="13455"/>
                                </a:cubicBezTo>
                                <a:cubicBezTo>
                                  <a:pt x="0" y="20884"/>
                                  <a:pt x="6025" y="26897"/>
                                  <a:pt x="13454" y="26897"/>
                                </a:cubicBezTo>
                                <a:cubicBezTo>
                                  <a:pt x="20884" y="26897"/>
                                  <a:pt x="26896" y="20884"/>
                                  <a:pt x="26896" y="13455"/>
                                </a:cubicBezTo>
                                <a:cubicBezTo>
                                  <a:pt x="26896" y="6025"/>
                                  <a:pt x="20884" y="1"/>
                                  <a:pt x="13454" y="1"/>
                                </a:cubicBezTo>
                                <a:close/>
                              </a:path>
                            </a:pathLst>
                          </a:custGeom>
                          <a:solidFill>
                            <a:srgbClr val="9ED1F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264" name="Google Shape;2245;p44"/>
                        <wps:cNvSpPr>
                          <a:spLocks/>
                        </wps:cNvSpPr>
                        <wps:spPr bwMode="auto">
                          <a:xfrm>
                            <a:off x="33855" y="11498"/>
                            <a:ext cx="4864" cy="4864"/>
                          </a:xfrm>
                          <a:custGeom>
                            <a:avLst/>
                            <a:gdLst>
                              <a:gd name="T0" fmla="*/ 9728 w 19456"/>
                              <a:gd name="T1" fmla="*/ 1 h 19456"/>
                              <a:gd name="T2" fmla="*/ 1 w 19456"/>
                              <a:gd name="T3" fmla="*/ 9728 h 19456"/>
                              <a:gd name="T4" fmla="*/ 9728 w 19456"/>
                              <a:gd name="T5" fmla="*/ 19455 h 19456"/>
                              <a:gd name="T6" fmla="*/ 19456 w 19456"/>
                              <a:gd name="T7" fmla="*/ 9728 h 19456"/>
                              <a:gd name="T8" fmla="*/ 9728 w 19456"/>
                              <a:gd name="T9" fmla="*/ 1 h 19456"/>
                              <a:gd name="T10" fmla="*/ 0 w 19456"/>
                              <a:gd name="T11" fmla="*/ 0 h 19456"/>
                              <a:gd name="T12" fmla="*/ 19456 w 19456"/>
                              <a:gd name="T13" fmla="*/ 19456 h 19456"/>
                            </a:gdLst>
                            <a:ahLst/>
                            <a:cxnLst>
                              <a:cxn ang="0">
                                <a:pos x="T0" y="T1"/>
                              </a:cxn>
                              <a:cxn ang="0">
                                <a:pos x="T2" y="T3"/>
                              </a:cxn>
                              <a:cxn ang="0">
                                <a:pos x="T4" y="T5"/>
                              </a:cxn>
                              <a:cxn ang="0">
                                <a:pos x="T6" y="T7"/>
                              </a:cxn>
                              <a:cxn ang="0">
                                <a:pos x="T8" y="T9"/>
                              </a:cxn>
                            </a:cxnLst>
                            <a:rect l="T10" t="T11" r="T12" b="T13"/>
                            <a:pathLst>
                              <a:path w="19456" h="19456" extrusionOk="0">
                                <a:moveTo>
                                  <a:pt x="9728" y="1"/>
                                </a:moveTo>
                                <a:cubicBezTo>
                                  <a:pt x="4347" y="1"/>
                                  <a:pt x="1" y="4346"/>
                                  <a:pt x="1" y="9728"/>
                                </a:cubicBezTo>
                                <a:cubicBezTo>
                                  <a:pt x="1" y="15098"/>
                                  <a:pt x="4347" y="19455"/>
                                  <a:pt x="9728" y="19455"/>
                                </a:cubicBezTo>
                                <a:cubicBezTo>
                                  <a:pt x="15098" y="19455"/>
                                  <a:pt x="19456" y="15098"/>
                                  <a:pt x="19456" y="9728"/>
                                </a:cubicBezTo>
                                <a:cubicBezTo>
                                  <a:pt x="19456" y="4346"/>
                                  <a:pt x="15098" y="1"/>
                                  <a:pt x="9728" y="1"/>
                                </a:cubicBezTo>
                                <a:close/>
                              </a:path>
                            </a:pathLst>
                          </a:custGeom>
                          <a:solidFill>
                            <a:srgbClr val="5EB2F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7E58" w:rsidRPr="002563F8" w:rsidRDefault="00FC7E58" w:rsidP="000D0CA1">
                              <w:pPr>
                                <w:bidi w:val="0"/>
                                <w:spacing w:line="216" w:lineRule="auto"/>
                                <w:jc w:val="center"/>
                                <w:rPr>
                                  <w:rFonts w:ascii="Adobe Arabic" w:hAnsi="Adobe Arabic" w:cs="Adobe Arabic"/>
                                  <w:color w:val="FFFFFF"/>
                                  <w:sz w:val="48"/>
                                  <w:szCs w:val="48"/>
                                  <w:lang w:bidi="ar-SY"/>
                                </w:rPr>
                              </w:pPr>
                              <w:r w:rsidRPr="002563F8">
                                <w:rPr>
                                  <w:rFonts w:ascii="Adobe Arabic" w:hAnsi="Adobe Arabic" w:cs="Adobe Arabic"/>
                                  <w:color w:val="FFFFFF"/>
                                  <w:sz w:val="48"/>
                                  <w:szCs w:val="48"/>
                                  <w:rtl/>
                                  <w:lang w:bidi="ar-SY"/>
                                </w:rPr>
                                <w:t>7</w:t>
                              </w:r>
                            </w:p>
                          </w:txbxContent>
                        </wps:txbx>
                        <wps:bodyPr rot="0" vert="horz" wrap="square" lIns="91425" tIns="91425" rIns="91425" bIns="91425" anchor="ctr" anchorCtr="0" upright="1">
                          <a:noAutofit/>
                        </wps:bodyPr>
                      </wps:wsp>
                      <wps:wsp>
                        <wps:cNvPr id="3302" name="Google Shape;2247;p44"/>
                        <wps:cNvSpPr txBox="1">
                          <a:spLocks noChangeArrowheads="1"/>
                        </wps:cNvSpPr>
                        <wps:spPr bwMode="auto">
                          <a:xfrm>
                            <a:off x="39264" y="8636"/>
                            <a:ext cx="23556" cy="9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3F1809" w:rsidRDefault="00FC7E58" w:rsidP="000D0CA1">
                              <w:pPr>
                                <w:spacing w:before="240"/>
                                <w:jc w:val="left"/>
                                <w:rPr>
                                  <w:rFonts w:ascii="Adobe Arabic" w:eastAsia="Roboto" w:hAnsi="Adobe Arabic" w:cs="Adobe Arabic"/>
                                  <w:b/>
                                  <w:bCs/>
                                  <w:color w:val="002060"/>
                                  <w:sz w:val="24"/>
                                  <w:szCs w:val="24"/>
                                  <w:rtl/>
                                </w:rPr>
                              </w:pPr>
                              <w:r>
                                <w:rPr>
                                  <w:rFonts w:ascii="Adobe Arabic" w:hAnsi="Adobe Arabic" w:cs="Adobe Arabic" w:hint="cs"/>
                                  <w:b/>
                                  <w:bCs/>
                                  <w:color w:val="002060"/>
                                  <w:sz w:val="36"/>
                                  <w:szCs w:val="36"/>
                                  <w:rtl/>
                                </w:rPr>
                                <w:t xml:space="preserve">       نظرية العلاقة:</w:t>
                              </w:r>
                            </w:p>
                          </w:txbxContent>
                        </wps:txbx>
                        <wps:bodyPr rot="0" vert="horz" wrap="square" lIns="91425" tIns="91425" rIns="91425" bIns="91425" anchor="ctr" anchorCtr="0" upright="1">
                          <a:noAutofit/>
                        </wps:bodyPr>
                      </wps:wsp>
                    </wpg:wgp>
                  </a:graphicData>
                </a:graphic>
              </wp:inline>
            </w:drawing>
          </mc:Choice>
          <mc:Fallback>
            <w:pict>
              <v:group id="_x0000_s1377" style="width:217.25pt;height:76.05pt;flip:x;mso-position-horizontal-relative:char;mso-position-vertical-relative:line" coordorigin="32923,8636" coordsize="29897,107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">
                <v:shape id="Google Shape;2242;p44" o:spid="_x0000_s1378" style="position:absolute;left:36058;top:10575;width:24960;height:6710;visibility:visible;mso-wrap-style:square;v-text-anchor:middle" coordsize="104002,26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FdPMMA&#10;AADcAAAADwAAAGRycy9kb3ducmV2LnhtbESPT4vCMBTE74LfITzBm6aKVqlGcZddFC/iH/D6aJ5N&#10;sXkpTVa7394sLHgcZuY3zHLd2ko8qPGlYwWjYQKCOHe65ELB5fw9mIPwAVlj5ZgU/JKH9arbWWKm&#10;3ZOP9DiFQkQI+wwVmBDqTEqfG7Loh64mjt7NNRZDlE0hdYPPCLeVHCdJKi2WHBcM1vRpKL+ffqwC&#10;T9dA4/Pdbc1hknwcv/bk61Spfq/dLEAEasM7/N/eaQWzdAp/Z+IRkK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5FdPMMAAADcAAAADwAAAAAAAAAAAAAAAACYAgAAZHJzL2Rv&#10;d25yZXYueG1sUEsFBgAAAAAEAAQA9QAAAIgDAAAAAA==&#10;" path="m1,1r,26837l90917,26838v7227,,13085,-5858,13085,-13085l104002,11217c104002,5025,98989,1,92798,1l1,1xe" fillcolor="#eee" stroked="f">
                  <v:path arrowok="t" o:extrusionok="f" o:connecttype="custom" o:connectlocs="0,0;0,6710;21820,6710;24960,3439;24960,2804;22271,0;0,0" o:connectangles="0,0,0,0,0,0,0"/>
                </v:shape>
                <v:shape id="Google Shape;2243;p44" o:spid="_x0000_s1379" style="position:absolute;left:34632;top:16200;width:3310;height:3170;visibility:visible;mso-wrap-style:square;v-text-anchor:middle" coordsize="13241,126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qFcsQA&#10;AADcAAAADwAAAGRycy9kb3ducmV2LnhtbESPQWvCQBSE7wX/w/KEXkrd1UMsqasUwdKL0sZCro/s&#10;axLMvo272xj/vSsUehxm5htmtRltJwbyoXWsYT5TIIgrZ1quNXwfd88vIEJENtg5Jg1XCrBZTx5W&#10;mBt34S8ailiLBOGQo4Ymxj6XMlQNWQwz1xMn78d5izFJX0vj8ZLgtpMLpTJpseW00GBP24aqU/Fr&#10;NRxOy/1QlnRWsvRsP/HwvlBPWj9Ox7dXEJHG+B/+a38YDcssg/uZdATk+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6hXLEAAAA3AAAAA8AAAAAAAAAAAAAAAAAmAIAAGRycy9k&#10;b3ducmV2LnhtbFBLBQYAAAAABAAEAPUAAACJAwAAAAA=&#10;" path="m,l,12681,6608,8371r6632,4310l13240,,,xe" fillcolor="#4685bc" stroked="f">
                  <v:path arrowok="t" o:extrusionok="f" o:connecttype="custom" o:connectlocs="0,0;0,3170;1652,2093;3310,3170;3310,0;0,0" o:connectangles="0,0,0,0,0,0"/>
                </v:shape>
                <v:shape id="Google Shape;2244;p44" o:spid="_x0000_s1380" style="position:absolute;left:32923;top:10568;width:6725;height:6724;visibility:visible;mso-wrap-style:square;v-text-anchor:middle" coordsize="26897,26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KEXMMA&#10;AADcAAAADwAAAGRycy9kb3ducmV2LnhtbESPQWvCQBSE74X+h+UVequbekhK6hpKa6EeNWKvz+wz&#10;iWbfht1tEv+9Kwg9DjPzDbMoJtOJgZxvLSt4nSUgiCurW64V7MrvlzcQPiBr7CyTggt5KJaPDwvM&#10;tR15Q8M21CJC2OeooAmhz6X0VUMG/cz2xNE7WmcwROlqqR2OEW46OU+SVBpsOS402NNnQ9V5+2cU&#10;pL/uJFcVZfvUlQc3fa33Y9kr9fw0fbyDCDSF//C9/aMVZGkGtzPxCMjl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pKEXMMAAADcAAAADwAAAAAAAAAAAAAAAACYAgAAZHJzL2Rv&#10;d25yZXYueG1sUEsFBgAAAAAEAAQA9QAAAIgDAAAAAA==&#10;" path="m13454,1c6025,1,,6025,,13455v,7429,6025,13442,13454,13442c20884,26897,26896,20884,26896,13455,26896,6025,20884,1,13454,1xe" fillcolor="#9ed1fd" stroked="f">
                  <v:path arrowok="t" o:extrusionok="f" o:connecttype="custom" o:connectlocs="3364,0;0,3363;3364,6724;6725,3363;3364,0" o:connectangles="0,0,0,0,0"/>
                </v:shape>
                <v:shape id="Google Shape;2245;p44" o:spid="_x0000_s1381" style="position:absolute;left:33855;top:11498;width:4864;height:4864;visibility:visible;mso-wrap-style:square;v-text-anchor:middle" coordsize="19456,1945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akqMUA&#10;AADdAAAADwAAAGRycy9kb3ducmV2LnhtbESPzWrDMBCE74W8g9hAbo3UpA3FjWxMTEJvpUnpebE2&#10;/qm1MpbiOG8fFQo9DrPzzc42m2wnRhp841jD01KBIC6dabjS8HXaP76C8AHZYOeYNNzIQ5bOHraY&#10;GHflTxqPoRIRwj5BDXUIfSKlL2uy6JeuJ47e2Q0WQ5RDJc2A1wi3nVwptZEWG44NNfa0q6n8OV5s&#10;fOOjP+Ttrn055406Kb4V3wW3Wi/mU/4GItAU/o//0u9Gw3q1eYbfNREBMr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NqSoxQAAAN0AAAAPAAAAAAAAAAAAAAAAAJgCAABkcnMv&#10;ZG93bnJldi54bWxQSwUGAAAAAAQABAD1AAAAigMAAAAA&#10;" adj="-11796480,,5400" path="m9728,1c4347,1,1,4346,1,9728v,5370,4346,9727,9727,9727c15098,19455,19456,15098,19456,9728,19456,4346,15098,1,9728,1xe" fillcolor="#5eb2fc" stroked="f">
                  <v:stroke joinstyle="miter"/>
                  <v:formulas/>
                  <v:path arrowok="t" o:extrusionok="f" o:connecttype="custom" o:connectlocs="2432,0;0,2432;2432,4864;4864,2432;2432,0" o:connectangles="0,0,0,0,0" textboxrect="0,0,19456,19456"/>
                  <v:textbox inset="2.53958mm,2.53958mm,2.53958mm,2.53958mm">
                    <w:txbxContent>
                      <w:p w:rsidR="00FC7E58" w:rsidRPr="002563F8" w:rsidRDefault="00FC7E58" w:rsidP="000D0CA1">
                        <w:pPr>
                          <w:bidi w:val="0"/>
                          <w:spacing w:line="216" w:lineRule="auto"/>
                          <w:jc w:val="center"/>
                          <w:rPr>
                            <w:rFonts w:ascii="Adobe Arabic" w:hAnsi="Adobe Arabic" w:cs="Adobe Arabic"/>
                            <w:color w:val="FFFFFF"/>
                            <w:sz w:val="48"/>
                            <w:szCs w:val="48"/>
                            <w:lang w:bidi="ar-SY"/>
                          </w:rPr>
                        </w:pPr>
                        <w:r w:rsidRPr="002563F8">
                          <w:rPr>
                            <w:rFonts w:ascii="Adobe Arabic" w:hAnsi="Adobe Arabic" w:cs="Adobe Arabic"/>
                            <w:color w:val="FFFFFF"/>
                            <w:sz w:val="48"/>
                            <w:szCs w:val="48"/>
                            <w:rtl/>
                            <w:lang w:bidi="ar-SY"/>
                          </w:rPr>
                          <w:t>7</w:t>
                        </w:r>
                      </w:p>
                    </w:txbxContent>
                  </v:textbox>
                </v:shape>
                <v:shape id="Google Shape;2247;p44" o:spid="_x0000_s1382" type="#_x0000_t202" style="position:absolute;left:39264;top:8636;width:23556;height:97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LMt8QA&#10;AADdAAAADwAAAGRycy9kb3ducmV2LnhtbESPT2sCMRTE74LfITyhF9GkCq2sRhGhUA8eqtLzI3n7&#10;BzcvS5LV7bdvhEKPw8z8htnsBteKO4XYeNbwOlcgiI23DVcarpeP2QpETMgWW8+k4Yci7Lbj0QYL&#10;6x/8RfdzqkSGcCxQQ51SV0gZTU0O49x3xNkrfXCYsgyVtAEfGe5auVDqTTpsOC/U2NGhJnM7907D&#10;1FTH91Id+lvbh0siY8vv40nrl8mwX4NINKT/8F/702pYLtUCnm/yE5D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izLfEAAAA3QAAAA8AAAAAAAAAAAAAAAAAmAIAAGRycy9k&#10;b3ducmV2LnhtbFBLBQYAAAAABAAEAPUAAACJAwAAAAA=&#10;" filled="f" stroked="f">
                  <v:textbox inset="2.53958mm,2.53958mm,2.53958mm,2.53958mm">
                    <w:txbxContent>
                      <w:p w:rsidR="00FC7E58" w:rsidRPr="003F1809" w:rsidRDefault="00FC7E58" w:rsidP="000D0CA1">
                        <w:pPr>
                          <w:spacing w:before="240"/>
                          <w:jc w:val="left"/>
                          <w:rPr>
                            <w:rFonts w:ascii="Adobe Arabic" w:eastAsia="Roboto" w:hAnsi="Adobe Arabic" w:cs="Adobe Arabic"/>
                            <w:b/>
                            <w:bCs/>
                            <w:color w:val="002060"/>
                            <w:sz w:val="24"/>
                            <w:szCs w:val="24"/>
                            <w:rtl/>
                          </w:rPr>
                        </w:pPr>
                        <w:r>
                          <w:rPr>
                            <w:rFonts w:ascii="Adobe Arabic" w:hAnsi="Adobe Arabic" w:cs="Adobe Arabic" w:hint="cs"/>
                            <w:b/>
                            <w:bCs/>
                            <w:color w:val="002060"/>
                            <w:sz w:val="36"/>
                            <w:szCs w:val="36"/>
                            <w:rtl/>
                          </w:rPr>
                          <w:t xml:space="preserve">       نظرية العلاقة:</w:t>
                        </w:r>
                      </w:p>
                    </w:txbxContent>
                  </v:textbox>
                </v:shape>
                <w10:wrap anchorx="page"/>
                <w10:anchorlock/>
              </v:group>
            </w:pict>
          </mc:Fallback>
        </mc:AlternateContent>
      </w:r>
    </w:p>
    <w:p w:rsidR="000D0CA1" w:rsidRDefault="000D0CA1" w:rsidP="000D0CA1">
      <w:pPr>
        <w:rPr>
          <w:rtl/>
        </w:rPr>
      </w:pPr>
      <w:r w:rsidRPr="00E67114">
        <w:rPr>
          <w:rtl/>
        </w:rPr>
        <w:t>تنص على أنّ القادة يهتمون لتعاملهم مع الموظفين بشكل فعال، وتعد هذه النظرية من أفضل النظريات التي يكون بها العديد من الفعاليات للموظفين، وهنا يقوم القادة بالتركيز على وجود بي</w:t>
      </w:r>
      <w:r>
        <w:rPr>
          <w:rtl/>
        </w:rPr>
        <w:t>ئة إيجابية وطبيعة عمل ممتعة.</w:t>
      </w:r>
    </w:p>
    <w:p w:rsidR="000D0CA1" w:rsidRDefault="000D0CA1" w:rsidP="000D0CA1">
      <w:pPr>
        <w:rPr>
          <w:rtl/>
        </w:rPr>
      </w:pPr>
      <w:r>
        <w:rPr>
          <w:rFonts w:ascii="Sakkal Majalla" w:hAnsi="Sakkal Majalla"/>
          <w:noProof/>
          <w:color w:val="002060"/>
          <w:sz w:val="20"/>
          <w:szCs w:val="20"/>
        </w:rPr>
        <w:drawing>
          <wp:anchor distT="0" distB="0" distL="114300" distR="114300" simplePos="0" relativeHeight="252279808" behindDoc="0" locked="0" layoutInCell="1" allowOverlap="1" wp14:anchorId="0AC97199" wp14:editId="6D17C163">
            <wp:simplePos x="0" y="0"/>
            <wp:positionH relativeFrom="margin">
              <wp:posOffset>0</wp:posOffset>
            </wp:positionH>
            <wp:positionV relativeFrom="paragraph">
              <wp:posOffset>210185</wp:posOffset>
            </wp:positionV>
            <wp:extent cx="2604770" cy="2040890"/>
            <wp:effectExtent l="0" t="0" r="0" b="0"/>
            <wp:wrapSquare wrapText="bothSides"/>
            <wp:docPr id="322" name="صورة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Presentation-bro.png"/>
                    <pic:cNvPicPr/>
                  </pic:nvPicPr>
                  <pic:blipFill rotWithShape="1">
                    <a:blip r:embed="rId28" cstate="print">
                      <a:extLst>
                        <a:ext uri="{28A0092B-C50C-407E-A947-70E740481C1C}">
                          <a14:useLocalDpi xmlns:a14="http://schemas.microsoft.com/office/drawing/2010/main" val="0"/>
                        </a:ext>
                      </a:extLst>
                    </a:blip>
                    <a:srcRect t="7753" b="13892"/>
                    <a:stretch/>
                  </pic:blipFill>
                  <pic:spPr bwMode="auto">
                    <a:xfrm>
                      <a:off x="0" y="0"/>
                      <a:ext cx="2604770" cy="2040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tl/>
        </w:rPr>
        <mc:AlternateContent>
          <mc:Choice Requires="wps">
            <w:drawing>
              <wp:anchor distT="0" distB="0" distL="114300" distR="114300" simplePos="0" relativeHeight="252278784" behindDoc="0" locked="0" layoutInCell="1" allowOverlap="1" wp14:anchorId="4362E5C1" wp14:editId="44150171">
                <wp:simplePos x="0" y="0"/>
                <wp:positionH relativeFrom="column">
                  <wp:posOffset>3498880</wp:posOffset>
                </wp:positionH>
                <wp:positionV relativeFrom="paragraph">
                  <wp:posOffset>104288</wp:posOffset>
                </wp:positionV>
                <wp:extent cx="1886956" cy="320633"/>
                <wp:effectExtent l="0" t="0" r="0" b="3810"/>
                <wp:wrapNone/>
                <wp:docPr id="202" name="مربع نص 202"/>
                <wp:cNvGraphicFramePr/>
                <a:graphic xmlns:a="http://schemas.openxmlformats.org/drawingml/2006/main">
                  <a:graphicData uri="http://schemas.microsoft.com/office/word/2010/wordprocessingShape">
                    <wps:wsp>
                      <wps:cNvSpPr txBox="1"/>
                      <wps:spPr>
                        <a:xfrm>
                          <a:off x="0" y="0"/>
                          <a:ext cx="1886956" cy="32063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C7E58" w:rsidRPr="00600067" w:rsidRDefault="00FC7E58" w:rsidP="000D0CA1">
                            <w:pPr>
                              <w:rPr>
                                <w:rFonts w:ascii="Adobe Arabic" w:hAnsi="Adobe Arabic" w:cs="Adobe Arabic"/>
                                <w:color w:val="FFFFFF" w:themeColor="background1"/>
                                <w:sz w:val="30"/>
                                <w:szCs w:val="36"/>
                              </w:rPr>
                            </w:pPr>
                            <w:r w:rsidRPr="00600067">
                              <w:rPr>
                                <w:rFonts w:ascii="Adobe Arabic" w:hAnsi="Adobe Arabic" w:cs="Adobe Arabic"/>
                                <w:color w:val="FFFFFF" w:themeColor="background1"/>
                                <w:sz w:val="30"/>
                                <w:szCs w:val="36"/>
                                <w:rtl/>
                              </w:rPr>
                              <w:t xml:space="preserve">فوائد </w:t>
                            </w:r>
                            <w:r>
                              <w:rPr>
                                <w:rFonts w:ascii="Adobe Arabic" w:hAnsi="Adobe Arabic" w:cs="Adobe Arabic" w:hint="cs"/>
                                <w:color w:val="FFFFFF" w:themeColor="background1"/>
                                <w:sz w:val="30"/>
                                <w:szCs w:val="36"/>
                                <w:rtl/>
                              </w:rPr>
                              <w:t>نظرية العلاقة: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anchor>
            </w:drawing>
          </mc:Choice>
          <mc:Fallback>
            <w:pict>
              <v:shape id="مربع نص 202" o:spid="_x0000_s1383" type="#_x0000_t202" style="position:absolute;left:0;text-align:left;margin-left:275.5pt;margin-top:8.2pt;width:148.6pt;height:25.25pt;z-index:2522787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" filled="f" stroked="f" strokeweight=".5pt">
                <v:textbox>
                  <w:txbxContent>
                    <w:p w:rsidR="00FC7E58" w:rsidRPr="00600067" w:rsidRDefault="00FC7E58" w:rsidP="000D0CA1">
                      <w:pPr>
                        <w:rPr>
                          <w:rFonts w:ascii="Adobe Arabic" w:hAnsi="Adobe Arabic" w:cs="Adobe Arabic"/>
                          <w:color w:val="FFFFFF" w:themeColor="background1"/>
                          <w:sz w:val="30"/>
                          <w:szCs w:val="36"/>
                        </w:rPr>
                      </w:pPr>
                      <w:r w:rsidRPr="00600067">
                        <w:rPr>
                          <w:rFonts w:ascii="Adobe Arabic" w:hAnsi="Adobe Arabic" w:cs="Adobe Arabic"/>
                          <w:color w:val="FFFFFF" w:themeColor="background1"/>
                          <w:sz w:val="30"/>
                          <w:szCs w:val="36"/>
                          <w:rtl/>
                        </w:rPr>
                        <w:t xml:space="preserve">فوائد </w:t>
                      </w:r>
                      <w:r>
                        <w:rPr>
                          <w:rFonts w:ascii="Adobe Arabic" w:hAnsi="Adobe Arabic" w:cs="Adobe Arabic" w:hint="cs"/>
                          <w:color w:val="FFFFFF" w:themeColor="background1"/>
                          <w:sz w:val="30"/>
                          <w:szCs w:val="36"/>
                          <w:rtl/>
                        </w:rPr>
                        <w:t>نظرية العلاقة:</w:t>
                      </w:r>
                    </w:p>
                  </w:txbxContent>
                </v:textbox>
              </v:shape>
            </w:pict>
          </mc:Fallback>
        </mc:AlternateContent>
      </w:r>
      <w:r w:rsidRPr="00B75BFA">
        <w:rPr>
          <w:noProof/>
          <w:rtl/>
        </w:rPr>
        <w:drawing>
          <wp:inline distT="0" distB="0" distL="0" distR="0" wp14:anchorId="74E52E34" wp14:editId="172A7F26">
            <wp:extent cx="2228215" cy="565876"/>
            <wp:effectExtent l="0" t="0" r="635" b="5715"/>
            <wp:docPr id="201"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25" name="Picture 1029"/>
                    <pic:cNvPicPr>
                      <a:picLocks noChangeAspect="1"/>
                    </pic:cNvPicPr>
                  </pic:nvPicPr>
                  <pic:blipFill>
                    <a:blip r:embed="rId24" cstate="print">
                      <a:duotone>
                        <a:prstClr val="black"/>
                        <a:schemeClr val="accent6">
                          <a:tint val="45000"/>
                          <a:satMod val="400000"/>
                        </a:schemeClr>
                      </a:duotone>
                      <a:extLst>
                        <a:ext uri="{28A0092B-C50C-407E-A947-70E740481C1C}">
                          <a14:useLocalDpi xmlns:a14="http://schemas.microsoft.com/office/drawing/2010/main" val="0"/>
                        </a:ext>
                      </a:extLst>
                    </a:blip>
                    <a:stretch>
                      <a:fillRect/>
                    </a:stretch>
                  </pic:blipFill>
                  <pic:spPr>
                    <a:xfrm>
                      <a:off x="0" y="0"/>
                      <a:ext cx="2242223" cy="569434"/>
                    </a:xfrm>
                    <a:prstGeom prst="rect">
                      <a:avLst/>
                    </a:prstGeom>
                  </pic:spPr>
                </pic:pic>
              </a:graphicData>
            </a:graphic>
          </wp:inline>
        </w:drawing>
      </w:r>
    </w:p>
    <w:p w:rsidR="000D0CA1" w:rsidRPr="004D0F19" w:rsidRDefault="000D0CA1">
      <w:pPr>
        <w:pStyle w:val="ListParagraph"/>
        <w:numPr>
          <w:ilvl w:val="0"/>
          <w:numId w:val="18"/>
        </w:numPr>
        <w:rPr>
          <w:rFonts w:ascii="Sakkal Majalla" w:hAnsi="Sakkal Majalla" w:cs="Sakkal Majalla"/>
          <w:color w:val="002060"/>
          <w:sz w:val="34"/>
          <w:szCs w:val="34"/>
          <w:rtl/>
        </w:rPr>
      </w:pPr>
      <w:r w:rsidRPr="004D0F19">
        <w:rPr>
          <w:rFonts w:ascii="Sakkal Majalla" w:hAnsi="Sakkal Majalla" w:cs="Sakkal Majalla"/>
          <w:color w:val="002060"/>
          <w:sz w:val="34"/>
          <w:szCs w:val="34"/>
          <w:rtl/>
        </w:rPr>
        <w:t xml:space="preserve">ثقة الموظفين في قائدهم. </w:t>
      </w:r>
    </w:p>
    <w:p w:rsidR="000D0CA1" w:rsidRPr="004D0F19" w:rsidRDefault="000D0CA1">
      <w:pPr>
        <w:pStyle w:val="ListParagraph"/>
        <w:numPr>
          <w:ilvl w:val="0"/>
          <w:numId w:val="18"/>
        </w:numPr>
        <w:rPr>
          <w:rFonts w:ascii="Sakkal Majalla" w:hAnsi="Sakkal Majalla" w:cs="Sakkal Majalla"/>
          <w:color w:val="002060"/>
          <w:sz w:val="34"/>
          <w:szCs w:val="34"/>
          <w:rtl/>
        </w:rPr>
      </w:pPr>
      <w:r w:rsidRPr="004D0F19">
        <w:rPr>
          <w:rFonts w:ascii="Sakkal Majalla" w:hAnsi="Sakkal Majalla" w:cs="Sakkal Majalla"/>
          <w:color w:val="002060"/>
          <w:sz w:val="34"/>
          <w:szCs w:val="34"/>
          <w:rtl/>
        </w:rPr>
        <w:t>جعل القائد مصدر لتشجيع الموظفين أن يكونوا قادة.</w:t>
      </w:r>
    </w:p>
    <w:p w:rsidR="000D0CA1" w:rsidRPr="004D0F19" w:rsidRDefault="000D0CA1">
      <w:pPr>
        <w:pStyle w:val="ListParagraph"/>
        <w:numPr>
          <w:ilvl w:val="0"/>
          <w:numId w:val="18"/>
        </w:numPr>
        <w:rPr>
          <w:rFonts w:ascii="Sakkal Majalla" w:hAnsi="Sakkal Majalla" w:cs="Sakkal Majalla"/>
          <w:color w:val="002060"/>
          <w:sz w:val="20"/>
          <w:szCs w:val="20"/>
        </w:rPr>
      </w:pPr>
      <w:r w:rsidRPr="004D0F19">
        <w:rPr>
          <w:rFonts w:ascii="Sakkal Majalla" w:hAnsi="Sakkal Majalla" w:cs="Sakkal Majalla"/>
          <w:color w:val="002060"/>
          <w:sz w:val="34"/>
          <w:szCs w:val="34"/>
          <w:rtl/>
        </w:rPr>
        <w:t>تعزيز عمليات التطور بالنسبة للموظفين.</w:t>
      </w:r>
    </w:p>
    <w:p w:rsidR="000D0CA1" w:rsidRDefault="000D0CA1" w:rsidP="000D0CA1">
      <w:pPr>
        <w:rPr>
          <w:rFonts w:ascii="Sakkal Majalla" w:hAnsi="Sakkal Majalla"/>
          <w:color w:val="002060"/>
          <w:rtl/>
        </w:rPr>
      </w:pPr>
      <w:r>
        <w:rPr>
          <w:rFonts w:ascii="Sakkal Majalla" w:eastAsia="Times New Roman" w:hAnsi="Sakkal Majalla"/>
          <w:noProof/>
          <w:sz w:val="34"/>
          <w:rtl/>
        </w:rPr>
        <mc:AlternateContent>
          <mc:Choice Requires="wpg">
            <w:drawing>
              <wp:inline distT="0" distB="0" distL="0" distR="0" wp14:anchorId="545C8AD4" wp14:editId="7D46BF6D">
                <wp:extent cx="2126244" cy="559180"/>
                <wp:effectExtent l="0" t="0" r="7620" b="0"/>
                <wp:docPr id="203" name="Group 250"/>
                <wp:cNvGraphicFramePr/>
                <a:graphic xmlns:a="http://schemas.openxmlformats.org/drawingml/2006/main">
                  <a:graphicData uri="http://schemas.microsoft.com/office/word/2010/wordprocessingGroup">
                    <wpg:wgp>
                      <wpg:cNvGrpSpPr/>
                      <wpg:grpSpPr>
                        <a:xfrm>
                          <a:off x="0" y="0"/>
                          <a:ext cx="2126244" cy="559180"/>
                          <a:chOff x="0" y="0"/>
                          <a:chExt cx="1753235" cy="582930"/>
                        </a:xfrm>
                      </wpg:grpSpPr>
                      <pic:pic xmlns:pic="http://schemas.openxmlformats.org/drawingml/2006/picture">
                        <pic:nvPicPr>
                          <pic:cNvPr id="204" name="Picture 3646"/>
                          <pic:cNvPicPr>
                            <a:picLocks noChangeAspect="1"/>
                          </pic:cNvPicPr>
                        </pic:nvPicPr>
                        <pic:blipFill>
                          <a:blip r:embed="rId25" cstate="print"/>
                          <a:stretch>
                            <a:fillRect/>
                          </a:stretch>
                        </pic:blipFill>
                        <pic:spPr>
                          <a:xfrm>
                            <a:off x="0" y="0"/>
                            <a:ext cx="1753235" cy="582930"/>
                          </a:xfrm>
                          <a:prstGeom prst="rect">
                            <a:avLst/>
                          </a:prstGeom>
                        </pic:spPr>
                      </pic:pic>
                      <wps:wsp>
                        <wps:cNvPr id="205" name="مربع نص 205"/>
                        <wps:cNvSpPr txBox="1"/>
                        <wps:spPr>
                          <a:xfrm>
                            <a:off x="69050" y="133709"/>
                            <a:ext cx="1649730" cy="3797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C7E58" w:rsidRPr="003D6E16" w:rsidRDefault="00FC7E58" w:rsidP="000D0CA1">
                              <w:pPr>
                                <w:jc w:val="center"/>
                                <w:rPr>
                                  <w:rFonts w:ascii="Adobe Arabic" w:hAnsi="Adobe Arabic" w:cs="Adobe Arabic"/>
                                  <w:color w:val="FFFFFF" w:themeColor="background1"/>
                                  <w:sz w:val="32"/>
                                  <w:szCs w:val="36"/>
                                </w:rPr>
                              </w:pPr>
                              <w:r w:rsidRPr="003D6E16">
                                <w:rPr>
                                  <w:rFonts w:ascii="Adobe Arabic" w:hAnsi="Adobe Arabic" w:cs="Adobe Arabic" w:hint="cs"/>
                                  <w:color w:val="FFFFFF" w:themeColor="background1"/>
                                  <w:sz w:val="32"/>
                                  <w:szCs w:val="36"/>
                                  <w:rtl/>
                                </w:rPr>
                                <w:t xml:space="preserve">عيوب </w:t>
                              </w:r>
                              <w:r>
                                <w:rPr>
                                  <w:rFonts w:ascii="Adobe Arabic" w:hAnsi="Adobe Arabic" w:cs="Adobe Arabic" w:hint="cs"/>
                                  <w:color w:val="FFFFFF" w:themeColor="background1"/>
                                  <w:sz w:val="32"/>
                                  <w:szCs w:val="36"/>
                                  <w:rtl/>
                                </w:rPr>
                                <w:t>النظرية التشاركية</w:t>
                              </w:r>
                              <w:r w:rsidRPr="003D6E16">
                                <w:rPr>
                                  <w:rFonts w:ascii="Adobe Arabic" w:hAnsi="Adobe Arabic" w:cs="Adobe Arabic" w:hint="cs"/>
                                  <w:color w:val="FFFFFF" w:themeColor="background1"/>
                                  <w:sz w:val="32"/>
                                  <w:szCs w:val="36"/>
                                  <w:rtl/>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inline>
            </w:drawing>
          </mc:Choice>
          <mc:Fallback>
            <w:pict>
              <v:group id="_x0000_s1384" style="width:167.4pt;height:44.05pt;mso-position-horizontal-relative:char;mso-position-vertical-relative:line" coordsize="17532,58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">
                <v:shape id="Picture 3646" o:spid="_x0000_s1385" type="#_x0000_t75" style="position:absolute;width:17532;height:58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3i1QHDAAAA3AAAAA8AAABkcnMvZG93bnJldi54bWxEj0FrwkAUhO+F/oflFbzVjVLFplml2Ip6&#10;NDX3x+5rEpp9G7LbJP57VxA8DjPzDZNtRtuInjpfO1YwmyYgiLUzNZcKzj+71xUIH5ANNo5JwYU8&#10;bNbPTxmmxg18oj4PpYgQ9ikqqEJoUym9rsiin7qWOHq/rrMYouxKaTocItw2cp4kS2mx5rhQYUvb&#10;ivRf/m8VvLcn/bXd28Wg++/iTGGWH5tCqcnL+PkBItAYHuF7+2AUzJM3uJ2JR0Cur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eLVAcMAAADcAAAADwAAAAAAAAAAAAAAAACf&#10;AgAAZHJzL2Rvd25yZXYueG1sUEsFBgAAAAAEAAQA9wAAAI8DAAAAAA==&#10;">
                  <v:imagedata r:id="rId26" o:title=""/>
                  <v:path arrowok="t"/>
                </v:shape>
                <v:shape id="مربع نص 205" o:spid="_x0000_s1386" type="#_x0000_t202" style="position:absolute;left:690;top:1337;width:16497;height:3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bI58YA&#10;AADcAAAADwAAAGRycy9kb3ducmV2LnhtbESPQWvCQBSE74X+h+UVems2BiySZhUJSKXoQZtLb6/Z&#10;ZxLMvk2zaxL99d1CweMwM98w2WoyrRiod41lBbMoBkFcWt1wpaD43LwsQDiPrLG1TAqu5GC1fHzI&#10;MNV25AMNR1+JAGGXooLa+y6V0pU1GXSR7YiDd7K9QR9kX0nd4xjgppVJHL9Kgw2HhRo7ymsqz8eL&#10;UfCRb/Z4+E7M4tbm77vTuvspvuZKPT9N6zcQniZ/D/+3t1pBEs/h70w4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sbI58YAAADcAAAADwAAAAAAAAAAAAAAAACYAgAAZHJz&#10;L2Rvd25yZXYueG1sUEsFBgAAAAAEAAQA9QAAAIsDAAAAAA==&#10;" filled="f" stroked="f" strokeweight=".5pt">
                  <v:textbox>
                    <w:txbxContent>
                      <w:p w:rsidR="00FC7E58" w:rsidRPr="003D6E16" w:rsidRDefault="00FC7E58" w:rsidP="000D0CA1">
                        <w:pPr>
                          <w:jc w:val="center"/>
                          <w:rPr>
                            <w:rFonts w:ascii="Adobe Arabic" w:hAnsi="Adobe Arabic" w:cs="Adobe Arabic"/>
                            <w:color w:val="FFFFFF" w:themeColor="background1"/>
                            <w:sz w:val="32"/>
                            <w:szCs w:val="36"/>
                          </w:rPr>
                        </w:pPr>
                        <w:r w:rsidRPr="003D6E16">
                          <w:rPr>
                            <w:rFonts w:ascii="Adobe Arabic" w:hAnsi="Adobe Arabic" w:cs="Adobe Arabic" w:hint="cs"/>
                            <w:color w:val="FFFFFF" w:themeColor="background1"/>
                            <w:sz w:val="32"/>
                            <w:szCs w:val="36"/>
                            <w:rtl/>
                          </w:rPr>
                          <w:t xml:space="preserve">عيوب </w:t>
                        </w:r>
                        <w:r>
                          <w:rPr>
                            <w:rFonts w:ascii="Adobe Arabic" w:hAnsi="Adobe Arabic" w:cs="Adobe Arabic" w:hint="cs"/>
                            <w:color w:val="FFFFFF" w:themeColor="background1"/>
                            <w:sz w:val="32"/>
                            <w:szCs w:val="36"/>
                            <w:rtl/>
                          </w:rPr>
                          <w:t>النظرية التشاركية</w:t>
                        </w:r>
                        <w:r w:rsidRPr="003D6E16">
                          <w:rPr>
                            <w:rFonts w:ascii="Adobe Arabic" w:hAnsi="Adobe Arabic" w:cs="Adobe Arabic" w:hint="cs"/>
                            <w:color w:val="FFFFFF" w:themeColor="background1"/>
                            <w:sz w:val="32"/>
                            <w:szCs w:val="36"/>
                            <w:rtl/>
                          </w:rPr>
                          <w:t>:</w:t>
                        </w:r>
                      </w:p>
                    </w:txbxContent>
                  </v:textbox>
                </v:shape>
                <w10:wrap anchorx="page"/>
                <w10:anchorlock/>
              </v:group>
            </w:pict>
          </mc:Fallback>
        </mc:AlternateContent>
      </w:r>
    </w:p>
    <w:p w:rsidR="000D0CA1" w:rsidRDefault="000D0CA1" w:rsidP="000D0CA1">
      <w:pPr>
        <w:rPr>
          <w:rFonts w:ascii="Sakkal Majalla" w:hAnsi="Sakkal Majalla"/>
          <w:color w:val="002060"/>
          <w:rtl/>
        </w:rPr>
      </w:pPr>
      <w:r w:rsidRPr="004D0F19">
        <w:rPr>
          <w:color w:val="002060"/>
          <w:rtl/>
        </w:rPr>
        <w:t>التأثير بشكل سلبي على الإنتاجية بسبب التركيز على إرضاء الأفراد.</w:t>
      </w:r>
    </w:p>
    <w:p w:rsidR="000D0CA1" w:rsidRDefault="000D0CA1" w:rsidP="000D0CA1">
      <w:pPr>
        <w:shd w:val="clear" w:color="auto" w:fill="F2F2F2" w:themeFill="background1" w:themeFillShade="F2"/>
        <w:rPr>
          <w:b/>
          <w:bCs/>
          <w:rtl/>
        </w:rPr>
      </w:pPr>
      <w:r w:rsidRPr="00B540AF">
        <w:rPr>
          <w:b/>
          <w:bCs/>
          <w:color w:val="C00000"/>
          <w:shd w:val="clear" w:color="auto" w:fill="F2F2F2" w:themeFill="background1" w:themeFillShade="F2"/>
          <w:rtl/>
        </w:rPr>
        <w:t>صفات القائد الأساسية أي شخص يطمح للقيادة،</w:t>
      </w:r>
      <w:r w:rsidRPr="00B540AF">
        <w:rPr>
          <w:b/>
          <w:bCs/>
          <w:color w:val="C00000"/>
          <w:rtl/>
        </w:rPr>
        <w:t xml:space="preserve"> </w:t>
      </w:r>
    </w:p>
    <w:p w:rsidR="000D0CA1" w:rsidRDefault="000D0CA1" w:rsidP="000D0CA1">
      <w:pPr>
        <w:rPr>
          <w:rtl/>
        </w:rPr>
      </w:pPr>
      <w:r w:rsidRPr="004D0F19">
        <w:rPr>
          <w:b/>
          <w:bCs/>
          <w:rtl/>
        </w:rPr>
        <w:t>لا بد أن تتوافر فيه عدد من الصفات، والتي منها</w:t>
      </w:r>
      <w:r w:rsidRPr="004D0F19">
        <w:rPr>
          <w:rFonts w:hint="cs"/>
          <w:b/>
          <w:bCs/>
          <w:rtl/>
        </w:rPr>
        <w:t>:</w:t>
      </w:r>
      <w:r w:rsidRPr="004D0F19">
        <w:rPr>
          <w:rFonts w:hint="cs"/>
          <w:rtl/>
        </w:rPr>
        <w:t xml:space="preserve"> </w:t>
      </w:r>
      <w:r w:rsidRPr="004D0F19">
        <w:rPr>
          <w:rtl/>
        </w:rPr>
        <w:t xml:space="preserve">الاتصاف بالصفات الأخلاقية الجيدة والشخصية القوية. مهارات التنظيم الذاتي. الكفاءة العالية، وإمكانية التعلم بسرعة. تغذية الحوافز التي توجد لدى الموظفين. تعزيز عمليات الاتصال والتطور. </w:t>
      </w:r>
    </w:p>
    <w:p w:rsidR="000D0CA1" w:rsidRDefault="000D0CA1" w:rsidP="000D0CA1">
      <w:pPr>
        <w:pageBreakBefore/>
        <w:rPr>
          <w:rtl/>
        </w:rPr>
      </w:pPr>
      <w:r>
        <w:rPr>
          <w:noProof/>
        </w:rPr>
        <w:lastRenderedPageBreak/>
        <mc:AlternateContent>
          <mc:Choice Requires="wpg">
            <w:drawing>
              <wp:inline distT="0" distB="0" distL="0" distR="0" wp14:anchorId="1E2AC5B1" wp14:editId="69EECBF9">
                <wp:extent cx="5731510" cy="474980"/>
                <wp:effectExtent l="0" t="0" r="2540" b="1270"/>
                <wp:docPr id="206" name="Group 32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474980"/>
                          <a:chOff x="0" y="0"/>
                          <a:chExt cx="60883" cy="5050"/>
                        </a:xfrm>
                      </wpg:grpSpPr>
                      <wpg:grpSp>
                        <wpg:cNvPr id="207" name="Group 256587"/>
                        <wpg:cNvGrpSpPr>
                          <a:grpSpLocks/>
                        </wpg:cNvGrpSpPr>
                        <wpg:grpSpPr bwMode="auto">
                          <a:xfrm>
                            <a:off x="0" y="0"/>
                            <a:ext cx="60883" cy="5050"/>
                            <a:chOff x="0" y="159"/>
                            <a:chExt cx="60891" cy="5058"/>
                          </a:xfrm>
                        </wpg:grpSpPr>
                        <wpg:grpSp>
                          <wpg:cNvPr id="208" name="Group 256588"/>
                          <wpg:cNvGrpSpPr>
                            <a:grpSpLocks/>
                          </wpg:cNvGrpSpPr>
                          <wpg:grpSpPr bwMode="auto">
                            <a:xfrm>
                              <a:off x="48488" y="159"/>
                              <a:ext cx="12403" cy="5058"/>
                              <a:chOff x="42218" y="223"/>
                              <a:chExt cx="18094" cy="7110"/>
                            </a:xfrm>
                          </wpg:grpSpPr>
                          <wps:wsp>
                            <wps:cNvPr id="209"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42218" y="223"/>
                                <a:ext cx="18095" cy="7110"/>
                              </a:xfrm>
                              <a:prstGeom prst="roundRect">
                                <a:avLst>
                                  <a:gd name="adj" fmla="val 50000"/>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FC7E58" w:rsidRPr="00BB0D09" w:rsidRDefault="00FC7E58" w:rsidP="000D0CA1">
                                  <w:pPr>
                                    <w:pStyle w:val="NoSpacing"/>
                                    <w:keepNext/>
                                    <w:rPr>
                                      <w:color w:val="FFFFFF" w:themeColor="background1"/>
                                      <w:lang w:bidi="ar-SY"/>
                                    </w:rPr>
                                  </w:pPr>
                                  <w:r>
                                    <w:rPr>
                                      <w:rFonts w:hint="cs"/>
                                      <w:rtl/>
                                      <w:lang w:bidi="ar-SY"/>
                                    </w:rPr>
                                    <w:t xml:space="preserve">       </w:t>
                                  </w:r>
                                  <w:r w:rsidRPr="00BB0D09">
                                    <w:rPr>
                                      <w:rFonts w:hint="cs"/>
                                      <w:color w:val="FFFFFF" w:themeColor="background1"/>
                                      <w:rtl/>
                                      <w:lang w:bidi="ar-SY"/>
                                    </w:rPr>
                                    <w:t>تمرين:</w:t>
                                  </w:r>
                                </w:p>
                                <w:p w:rsidR="00FC7E58" w:rsidRDefault="00FC7E58" w:rsidP="000D0CA1">
                                  <w:pPr>
                                    <w:pStyle w:val="NoSpacing"/>
                                    <w:keepNext/>
                                    <w:rPr>
                                      <w:rtl/>
                                      <w:lang w:bidi="ar-SY"/>
                                    </w:rPr>
                                  </w:pPr>
                                </w:p>
                                <w:p w:rsidR="00FC7E58" w:rsidRDefault="00FC7E58" w:rsidP="000D0CA1">
                                  <w:pPr>
                                    <w:jc w:val="left"/>
                                    <w:rPr>
                                      <w:b/>
                                      <w:bCs/>
                                      <w:rtl/>
                                    </w:rPr>
                                  </w:pPr>
                                </w:p>
                              </w:txbxContent>
                            </wps:txbx>
                            <wps:bodyPr rot="0" vert="horz" wrap="square" lIns="91440" tIns="45720" rIns="91440" bIns="45720" anchor="ctr" anchorCtr="0" upright="1">
                              <a:noAutofit/>
                            </wps:bodyPr>
                          </wps:wsp>
                          <wps:wsp>
                            <wps:cNvPr id="212"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53438" y="734"/>
                                <a:ext cx="5715" cy="5715"/>
                              </a:xfrm>
                              <a:prstGeom prst="ellipse">
                                <a:avLst/>
                              </a:prstGeom>
                              <a:solidFill>
                                <a:schemeClr val="tx1">
                                  <a:lumMod val="85000"/>
                                  <a:lumOff val="15000"/>
                                </a:schemeClr>
                              </a:solidFill>
                              <a:ln>
                                <a:noFill/>
                              </a:ln>
                              <a:effectLst>
                                <a:outerShdw dist="38100" dir="5400000" algn="t"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13" name="Rectangle 256591"/>
                          <wps:cNvSpPr>
                            <a:spLocks noChangeArrowheads="1"/>
                          </wps:cNvSpPr>
                          <wps:spPr bwMode="auto">
                            <a:xfrm>
                              <a:off x="0" y="4929"/>
                              <a:ext cx="52002" cy="288"/>
                            </a:xfrm>
                            <a:prstGeom prst="rect">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214" name="Group 227"/>
                        <wpg:cNvGrpSpPr>
                          <a:grpSpLocks/>
                        </wpg:cNvGrpSpPr>
                        <wpg:grpSpPr bwMode="auto">
                          <a:xfrm>
                            <a:off x="56772" y="1605"/>
                            <a:ext cx="2465" cy="1976"/>
                            <a:chOff x="15206" y="34439"/>
                            <a:chExt cx="10267" cy="8230"/>
                          </a:xfrm>
                        </wpg:grpSpPr>
                        <wps:wsp>
                          <wps:cNvPr id="215" name="Freeform: Shape 256593"/>
                          <wps:cNvSpPr>
                            <a:spLocks/>
                          </wps:cNvSpPr>
                          <wps:spPr bwMode="auto">
                            <a:xfrm>
                              <a:off x="15206" y="34439"/>
                              <a:ext cx="10267" cy="8231"/>
                            </a:xfrm>
                            <a:custGeom>
                              <a:avLst/>
                              <a:gdLst>
                                <a:gd name="T0" fmla="*/ 120289 w 896698"/>
                                <a:gd name="T1" fmla="*/ 40017 h 718843"/>
                                <a:gd name="T2" fmla="*/ 38358 w 896698"/>
                                <a:gd name="T3" fmla="*/ 121947 h 718843"/>
                                <a:gd name="T4" fmla="*/ 38358 w 896698"/>
                                <a:gd name="T5" fmla="*/ 479501 h 718843"/>
                                <a:gd name="T6" fmla="*/ 120289 w 896698"/>
                                <a:gd name="T7" fmla="*/ 561432 h 718843"/>
                                <a:gd name="T8" fmla="*/ 635075 w 896698"/>
                                <a:gd name="T9" fmla="*/ 561432 h 718843"/>
                                <a:gd name="T10" fmla="*/ 633552 w 896698"/>
                                <a:gd name="T11" fmla="*/ 559909 h 718843"/>
                                <a:gd name="T12" fmla="*/ 701008 w 896698"/>
                                <a:gd name="T13" fmla="*/ 559909 h 718843"/>
                                <a:gd name="T14" fmla="*/ 741193 w 896698"/>
                                <a:gd name="T15" fmla="*/ 601028 h 718843"/>
                                <a:gd name="T16" fmla="*/ 740463 w 896698"/>
                                <a:gd name="T17" fmla="*/ 601028 h 718843"/>
                                <a:gd name="T18" fmla="*/ 772564 w 896698"/>
                                <a:gd name="T19" fmla="*/ 633128 h 718843"/>
                                <a:gd name="T20" fmla="*/ 788929 w 896698"/>
                                <a:gd name="T21" fmla="*/ 649874 h 718843"/>
                                <a:gd name="T22" fmla="*/ 789121 w 896698"/>
                                <a:gd name="T23" fmla="*/ 649686 h 718843"/>
                                <a:gd name="T24" fmla="*/ 852611 w 896698"/>
                                <a:gd name="T25" fmla="*/ 713175 h 718843"/>
                                <a:gd name="T26" fmla="*/ 852611 w 896698"/>
                                <a:gd name="T27" fmla="*/ 616016 h 718843"/>
                                <a:gd name="T28" fmla="*/ 852635 w 896698"/>
                                <a:gd name="T29" fmla="*/ 616016 h 718843"/>
                                <a:gd name="T30" fmla="*/ 852635 w 896698"/>
                                <a:gd name="T31" fmla="*/ 559909 h 718843"/>
                                <a:gd name="T32" fmla="*/ 896721 w 896698"/>
                                <a:gd name="T33" fmla="*/ 559909 h 718843"/>
                                <a:gd name="T34" fmla="*/ 896721 w 896698"/>
                                <a:gd name="T35" fmla="*/ 561432 h 718843"/>
                                <a:gd name="T36" fmla="*/ 906434 w 896698"/>
                                <a:gd name="T37" fmla="*/ 561432 h 718843"/>
                                <a:gd name="T38" fmla="*/ 988364 w 896698"/>
                                <a:gd name="T39" fmla="*/ 479501 h 718843"/>
                                <a:gd name="T40" fmla="*/ 988364 w 896698"/>
                                <a:gd name="T41" fmla="*/ 121947 h 718843"/>
                                <a:gd name="T42" fmla="*/ 906434 w 896698"/>
                                <a:gd name="T43" fmla="*/ 40017 h 718843"/>
                                <a:gd name="T44" fmla="*/ 100245 w 896698"/>
                                <a:gd name="T45" fmla="*/ 0 h 718843"/>
                                <a:gd name="T46" fmla="*/ 926476 w 896698"/>
                                <a:gd name="T47" fmla="*/ 0 h 718843"/>
                                <a:gd name="T48" fmla="*/ 1026720 w 896698"/>
                                <a:gd name="T49" fmla="*/ 100244 h 718843"/>
                                <a:gd name="T50" fmla="*/ 1026720 w 896698"/>
                                <a:gd name="T51" fmla="*/ 501205 h 718843"/>
                                <a:gd name="T52" fmla="*/ 926476 w 896698"/>
                                <a:gd name="T53" fmla="*/ 601447 h 718843"/>
                                <a:gd name="T54" fmla="*/ 896721 w 896698"/>
                                <a:gd name="T55" fmla="*/ 601447 h 718843"/>
                                <a:gd name="T56" fmla="*/ 896721 w 896698"/>
                                <a:gd name="T57" fmla="*/ 823076 h 718843"/>
                                <a:gd name="T58" fmla="*/ 675091 w 896698"/>
                                <a:gd name="T59" fmla="*/ 601447 h 718843"/>
                                <a:gd name="T60" fmla="*/ 100245 w 896698"/>
                                <a:gd name="T61" fmla="*/ 601447 h 718843"/>
                                <a:gd name="T62" fmla="*/ 0 w 896698"/>
                                <a:gd name="T63" fmla="*/ 501205 h 718843"/>
                                <a:gd name="T64" fmla="*/ 0 w 896698"/>
                                <a:gd name="T65" fmla="*/ 100244 h 718843"/>
                                <a:gd name="T66" fmla="*/ 100245 w 896698"/>
                                <a:gd name="T67" fmla="*/ 0 h 718843"/>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Lst>
                              <a:ahLst/>
                              <a:cxnLst>
                                <a:cxn ang="T68">
                                  <a:pos x="T0" y="T1"/>
                                </a:cxn>
                                <a:cxn ang="T69">
                                  <a:pos x="T2" y="T3"/>
                                </a:cxn>
                                <a:cxn ang="T70">
                                  <a:pos x="T4" y="T5"/>
                                </a:cxn>
                                <a:cxn ang="T71">
                                  <a:pos x="T6" y="T7"/>
                                </a:cxn>
                                <a:cxn ang="T72">
                                  <a:pos x="T8" y="T9"/>
                                </a:cxn>
                                <a:cxn ang="T73">
                                  <a:pos x="T10" y="T11"/>
                                </a:cxn>
                                <a:cxn ang="T74">
                                  <a:pos x="T12" y="T13"/>
                                </a:cxn>
                                <a:cxn ang="T75">
                                  <a:pos x="T14" y="T15"/>
                                </a:cxn>
                                <a:cxn ang="T76">
                                  <a:pos x="T16" y="T17"/>
                                </a:cxn>
                                <a:cxn ang="T77">
                                  <a:pos x="T18" y="T19"/>
                                </a:cxn>
                                <a:cxn ang="T78">
                                  <a:pos x="T20" y="T21"/>
                                </a:cxn>
                                <a:cxn ang="T79">
                                  <a:pos x="T22" y="T23"/>
                                </a:cxn>
                                <a:cxn ang="T80">
                                  <a:pos x="T24" y="T25"/>
                                </a:cxn>
                                <a:cxn ang="T81">
                                  <a:pos x="T26" y="T27"/>
                                </a:cxn>
                                <a:cxn ang="T82">
                                  <a:pos x="T28" y="T29"/>
                                </a:cxn>
                                <a:cxn ang="T83">
                                  <a:pos x="T30" y="T31"/>
                                </a:cxn>
                                <a:cxn ang="T84">
                                  <a:pos x="T32" y="T33"/>
                                </a:cxn>
                                <a:cxn ang="T85">
                                  <a:pos x="T34" y="T35"/>
                                </a:cxn>
                                <a:cxn ang="T86">
                                  <a:pos x="T36" y="T37"/>
                                </a:cxn>
                                <a:cxn ang="T87">
                                  <a:pos x="T38" y="T39"/>
                                </a:cxn>
                                <a:cxn ang="T88">
                                  <a:pos x="T40" y="T41"/>
                                </a:cxn>
                                <a:cxn ang="T89">
                                  <a:pos x="T42" y="T43"/>
                                </a:cxn>
                                <a:cxn ang="T90">
                                  <a:pos x="T44" y="T45"/>
                                </a:cxn>
                                <a:cxn ang="T91">
                                  <a:pos x="T46" y="T47"/>
                                </a:cxn>
                                <a:cxn ang="T92">
                                  <a:pos x="T48" y="T49"/>
                                </a:cxn>
                                <a:cxn ang="T93">
                                  <a:pos x="T50" y="T51"/>
                                </a:cxn>
                                <a:cxn ang="T94">
                                  <a:pos x="T52" y="T53"/>
                                </a:cxn>
                                <a:cxn ang="T95">
                                  <a:pos x="T54" y="T55"/>
                                </a:cxn>
                                <a:cxn ang="T96">
                                  <a:pos x="T56" y="T57"/>
                                </a:cxn>
                                <a:cxn ang="T97">
                                  <a:pos x="T58" y="T59"/>
                                </a:cxn>
                                <a:cxn ang="T98">
                                  <a:pos x="T60" y="T61"/>
                                </a:cxn>
                                <a:cxn ang="T99">
                                  <a:pos x="T62" y="T63"/>
                                </a:cxn>
                                <a:cxn ang="T100">
                                  <a:pos x="T64" y="T65"/>
                                </a:cxn>
                                <a:cxn ang="T101">
                                  <a:pos x="T66" y="T67"/>
                                </a:cxn>
                              </a:cxnLst>
                              <a:rect l="0" t="0" r="r" b="b"/>
                              <a:pathLst>
                                <a:path w="896698" h="718843">
                                  <a:moveTo>
                                    <a:pt x="105056" y="34949"/>
                                  </a:moveTo>
                                  <a:cubicBezTo>
                                    <a:pt x="65536" y="34949"/>
                                    <a:pt x="33500" y="66985"/>
                                    <a:pt x="33500" y="106504"/>
                                  </a:cubicBezTo>
                                  <a:lnTo>
                                    <a:pt x="33500" y="418778"/>
                                  </a:lnTo>
                                  <a:cubicBezTo>
                                    <a:pt x="33500" y="458296"/>
                                    <a:pt x="65536" y="490333"/>
                                    <a:pt x="105056" y="490333"/>
                                  </a:cubicBezTo>
                                  <a:lnTo>
                                    <a:pt x="554650" y="490333"/>
                                  </a:lnTo>
                                  <a:lnTo>
                                    <a:pt x="553320" y="489003"/>
                                  </a:lnTo>
                                  <a:lnTo>
                                    <a:pt x="612234" y="489003"/>
                                  </a:lnTo>
                                  <a:lnTo>
                                    <a:pt x="647330" y="524915"/>
                                  </a:lnTo>
                                  <a:lnTo>
                                    <a:pt x="646692" y="524915"/>
                                  </a:lnTo>
                                  <a:lnTo>
                                    <a:pt x="674728" y="552950"/>
                                  </a:lnTo>
                                  <a:lnTo>
                                    <a:pt x="689020" y="567575"/>
                                  </a:lnTo>
                                  <a:lnTo>
                                    <a:pt x="689188" y="567411"/>
                                  </a:lnTo>
                                  <a:lnTo>
                                    <a:pt x="744638" y="622860"/>
                                  </a:lnTo>
                                  <a:lnTo>
                                    <a:pt x="744638" y="538005"/>
                                  </a:lnTo>
                                  <a:lnTo>
                                    <a:pt x="744659" y="538005"/>
                                  </a:lnTo>
                                  <a:lnTo>
                                    <a:pt x="744659" y="489003"/>
                                  </a:lnTo>
                                  <a:lnTo>
                                    <a:pt x="783162" y="489003"/>
                                  </a:lnTo>
                                  <a:lnTo>
                                    <a:pt x="783162" y="490333"/>
                                  </a:lnTo>
                                  <a:lnTo>
                                    <a:pt x="791645" y="490333"/>
                                  </a:lnTo>
                                  <a:cubicBezTo>
                                    <a:pt x="831163" y="490333"/>
                                    <a:pt x="863199" y="458296"/>
                                    <a:pt x="863199" y="418778"/>
                                  </a:cubicBezTo>
                                  <a:lnTo>
                                    <a:pt x="863199" y="106504"/>
                                  </a:lnTo>
                                  <a:cubicBezTo>
                                    <a:pt x="863199" y="66985"/>
                                    <a:pt x="831163" y="34949"/>
                                    <a:pt x="791645" y="34949"/>
                                  </a:cubicBezTo>
                                  <a:lnTo>
                                    <a:pt x="105056" y="34949"/>
                                  </a:lnTo>
                                  <a:close/>
                                  <a:moveTo>
                                    <a:pt x="87550" y="0"/>
                                  </a:moveTo>
                                  <a:lnTo>
                                    <a:pt x="809149" y="0"/>
                                  </a:lnTo>
                                  <a:cubicBezTo>
                                    <a:pt x="857502" y="0"/>
                                    <a:pt x="896698" y="39197"/>
                                    <a:pt x="896698" y="87549"/>
                                  </a:cubicBezTo>
                                  <a:lnTo>
                                    <a:pt x="896698" y="437733"/>
                                  </a:lnTo>
                                  <a:cubicBezTo>
                                    <a:pt x="896698" y="486085"/>
                                    <a:pt x="857502" y="525281"/>
                                    <a:pt x="809149" y="525281"/>
                                  </a:cubicBezTo>
                                  <a:lnTo>
                                    <a:pt x="783162" y="525281"/>
                                  </a:lnTo>
                                  <a:lnTo>
                                    <a:pt x="783162" y="718843"/>
                                  </a:lnTo>
                                  <a:lnTo>
                                    <a:pt x="589599" y="525281"/>
                                  </a:lnTo>
                                  <a:lnTo>
                                    <a:pt x="87550" y="525281"/>
                                  </a:lnTo>
                                  <a:cubicBezTo>
                                    <a:pt x="39198" y="525281"/>
                                    <a:pt x="0" y="486085"/>
                                    <a:pt x="0" y="437733"/>
                                  </a:cubicBezTo>
                                  <a:lnTo>
                                    <a:pt x="0" y="87549"/>
                                  </a:lnTo>
                                  <a:cubicBezTo>
                                    <a:pt x="0" y="39197"/>
                                    <a:pt x="39198" y="0"/>
                                    <a:pt x="87550" y="0"/>
                                  </a:cubicBezTo>
                                  <a:close/>
                                </a:path>
                              </a:pathLst>
                            </a:cu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16" name="Rectangle: Rounded Corners 256594"/>
                          <wps:cNvSpPr>
                            <a:spLocks noChangeArrowheads="1"/>
                          </wps:cNvSpPr>
                          <wps:spPr bwMode="auto">
                            <a:xfrm rot="5400000">
                              <a:off x="18939" y="33239"/>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17" name="Rectangle: Rounded Corners 256595"/>
                          <wps:cNvSpPr>
                            <a:spLocks noChangeArrowheads="1"/>
                          </wps:cNvSpPr>
                          <wps:spPr bwMode="auto">
                            <a:xfrm rot="5400000">
                              <a:off x="23239" y="35143"/>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18" name="Rectangle: Rounded Corners 256596"/>
                          <wps:cNvSpPr>
                            <a:spLocks noChangeArrowheads="1"/>
                          </wps:cNvSpPr>
                          <wps:spPr bwMode="auto">
                            <a:xfrm rot="5400000">
                              <a:off x="17034" y="36042"/>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19" name="Rectangle: Rounded Corners 256597"/>
                          <wps:cNvSpPr>
                            <a:spLocks noChangeArrowheads="1"/>
                          </wps:cNvSpPr>
                          <wps:spPr bwMode="auto">
                            <a:xfrm rot="5400000">
                              <a:off x="18938" y="36518"/>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20" name="Rectangle: Rounded Corners 256598"/>
                          <wps:cNvSpPr>
                            <a:spLocks noChangeArrowheads="1"/>
                          </wps:cNvSpPr>
                          <wps:spPr bwMode="auto">
                            <a:xfrm rot="5400000">
                              <a:off x="22038" y="34847"/>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21" name="Rectangle: Rounded Corners 256599"/>
                          <wps:cNvSpPr>
                            <a:spLocks noChangeArrowheads="1"/>
                          </wps:cNvSpPr>
                          <wps:spPr bwMode="auto">
                            <a:xfrm rot="5400000">
                              <a:off x="18939" y="34991"/>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22" name="Rectangle: Rounded Corners 256600"/>
                          <wps:cNvSpPr>
                            <a:spLocks noChangeArrowheads="1"/>
                          </wps:cNvSpPr>
                          <wps:spPr bwMode="auto">
                            <a:xfrm rot="5400000">
                              <a:off x="23239" y="36895"/>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23" name="Rectangle: Rounded Corners 256601"/>
                          <wps:cNvSpPr>
                            <a:spLocks noChangeArrowheads="1"/>
                          </wps:cNvSpPr>
                          <wps:spPr bwMode="auto">
                            <a:xfrm rot="5400000">
                              <a:off x="17034" y="37771"/>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0" name="Rectangle: Rounded Corners 256602"/>
                          <wps:cNvSpPr>
                            <a:spLocks noChangeArrowheads="1"/>
                          </wps:cNvSpPr>
                          <wps:spPr bwMode="auto">
                            <a:xfrm rot="5400000">
                              <a:off x="18938" y="38247"/>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1" name="Rectangle: Rounded Corners 256603"/>
                          <wps:cNvSpPr>
                            <a:spLocks noChangeArrowheads="1"/>
                          </wps:cNvSpPr>
                          <wps:spPr bwMode="auto">
                            <a:xfrm rot="5400000">
                              <a:off x="22038" y="36576"/>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wgp>
                  </a:graphicData>
                </a:graphic>
              </wp:inline>
            </w:drawing>
          </mc:Choice>
          <mc:Fallback>
            <w:pict>
              <v:group id="_x0000_s1387" style="width:451.3pt;height:37.4pt;mso-position-horizontal-relative:char;mso-position-vertical-relative:line" coordsize="60883,5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">
                <v:group id="Group 256587" o:spid="_x0000_s1388" style="position:absolute;width:60883;height:5050" coordorigin=",159" coordsize="60891,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whjVMYAAADcAAAADwAAAGRycy9kb3ducmV2LnhtbESPT2vCQBTE7wW/w/KE&#10;3uomkdaSuoqIlh6kYCKU3h7ZZxLMvg3ZNX++fbdQ6HGYmd8w6+1oGtFT52rLCuJFBIK4sLrmUsEl&#10;Pz69gnAeWWNjmRRM5GC7mT2sMdV24DP1mS9FgLBLUUHlfZtK6YqKDLqFbYmDd7WdQR9kV0rd4RDg&#10;ppFJFL1IgzWHhQpb2ldU3LK7UfA+4LBbxof+dLvup+/8+fPrFJNSj/Nx9wbC0+j/w3/tD60giVb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CGNUxgAAANwA&#10;AAAPAAAAAAAAAAAAAAAAAKoCAABkcnMvZG93bnJldi54bWxQSwUGAAAAAAQABAD6AAAAnQMAAAAA&#10;">
                  <v:group id="Group 256588" o:spid="_x0000_s1389" style="position:absolute;left:48488;top:159;width:12403;height:5058" coordorigin="42218,223" coordsize="18094,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6X9ybCAAAA3AAAAA8A&#10;AAAAAAAAAAAAAAAAqgIAAGRycy9kb3ducmV2LnhtbFBLBQYAAAAABAAEAPoAAACZAwAAAAA=&#10;">
                    <v:roundrect id="Rectangle: Rounded Corners 55" o:spid="_x0000_s1390" style="position:absolute;left:42218;top:223;width:18095;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aKGcYA&#10;AADcAAAADwAAAGRycy9kb3ducmV2LnhtbESPT2vCQBTE70K/w/IK3nTjH0qNrlIqSi+ijRU8PrLP&#10;JJh9G3a3Mfrpu4VCj8PM/IZZrDpTi5acrywrGA0TEMS51RUXCr6Om8ErCB+QNdaWScGdPKyWT70F&#10;ptre+JPaLBQiQtinqKAMoUml9HlJBv3QNsTRu1hnMETpCqkd3iLc1HKcJC/SYMVxocSG3kvKr9m3&#10;UeCux/PksN922+KUtevpY3fh/Uyp/nP3NgcRqAv/4b/2h1YwTmbweyYe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naKGcYAAADcAAAADwAAAAAAAAAAAAAAAACYAgAAZHJz&#10;L2Rvd25yZXYueG1sUEsFBgAAAAAEAAQA9QAAAIsDAAAAAA==&#10;" fillcolor="#00b050" stroked="f" strokeweight="1pt">
                      <v:stroke joinstyle="miter"/>
                      <v:textbox>
                        <w:txbxContent>
                          <w:p w:rsidR="00FC7E58" w:rsidRPr="00BB0D09" w:rsidRDefault="00FC7E58" w:rsidP="000D0CA1">
                            <w:pPr>
                              <w:pStyle w:val="NoSpacing"/>
                              <w:keepNext/>
                              <w:rPr>
                                <w:color w:val="FFFFFF" w:themeColor="background1"/>
                                <w:lang w:bidi="ar-SY"/>
                              </w:rPr>
                            </w:pPr>
                            <w:r>
                              <w:rPr>
                                <w:rFonts w:hint="cs"/>
                                <w:rtl/>
                                <w:lang w:bidi="ar-SY"/>
                              </w:rPr>
                              <w:t xml:space="preserve">       </w:t>
                            </w:r>
                            <w:r w:rsidRPr="00BB0D09">
                              <w:rPr>
                                <w:rFonts w:hint="cs"/>
                                <w:color w:val="FFFFFF" w:themeColor="background1"/>
                                <w:rtl/>
                                <w:lang w:bidi="ar-SY"/>
                              </w:rPr>
                              <w:t>تمرين:</w:t>
                            </w:r>
                          </w:p>
                          <w:p w:rsidR="00FC7E58" w:rsidRDefault="00FC7E58" w:rsidP="000D0CA1">
                            <w:pPr>
                              <w:pStyle w:val="NoSpacing"/>
                              <w:keepNext/>
                              <w:rPr>
                                <w:rtl/>
                                <w:lang w:bidi="ar-SY"/>
                              </w:rPr>
                            </w:pPr>
                          </w:p>
                          <w:p w:rsidR="00FC7E58" w:rsidRDefault="00FC7E58" w:rsidP="000D0CA1">
                            <w:pPr>
                              <w:jc w:val="left"/>
                              <w:rPr>
                                <w:b/>
                                <w:bCs/>
                                <w:rtl/>
                              </w:rPr>
                            </w:pPr>
                          </w:p>
                        </w:txbxContent>
                      </v:textbox>
                    </v:roundrect>
                    <v:oval id="Oval 61" o:spid="_x0000_s1391" style="position:absolute;left:53438;top:734;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8FfsUA&#10;AADcAAAADwAAAGRycy9kb3ducmV2LnhtbESPS2vDMBCE74X8B7GF3GopBvfhRgkhNJCLD02dQ26L&#10;tX5Qa2UsNXb+fVQo9DjMzDfMejvbXlxp9J1jDatEgSCunOm40VB+HZ5eQfiAbLB3TBpu5GG7WTys&#10;MTdu4k+6nkIjIoR9jhraEIZcSl+1ZNEnbiCOXu1GiyHKsZFmxCnCbS9TpZ6lxY7jQosD7Vuqvk8/&#10;VoNRL11myqyoy91U3LLLm/w4F1ovH+fdO4hAc/gP/7WPRkO6SuH3TDwCcn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XwV+xQAAANwAAAAPAAAAAAAAAAAAAAAAAJgCAABkcnMv&#10;ZG93bnJldi54bWxQSwUGAAAAAAQABAD1AAAAigMAAAAA&#10;" fillcolor="#272727 [2749]" stroked="f" strokeweight="1pt">
                      <v:stroke joinstyle="miter"/>
                      <v:shadow on="t" color="black" opacity="26213f" origin=",-.5" offset="0,3pt"/>
                    </v:oval>
                  </v:group>
                  <v:rect id="Rectangle 256591" o:spid="_x0000_s1392" style="position:absolute;top:4929;width:52002;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FZX8MA&#10;AADcAAAADwAAAGRycy9kb3ducmV2LnhtbESP3YrCMBSE7wXfIRzBO03VZSnVKP4grBcLWn2AQ3Ns&#10;i81JSaKtb79ZWNjLYeabYVab3jTiRc7XlhXMpgkI4sLqmksFt+txkoLwAVljY5kUvMnDZj0crDDT&#10;tuMLvfJQiljCPkMFVQhtJqUvKjLop7Yljt7dOoMhSldK7bCL5aaR8yT5lAZrjgsVtrSvqHjkT6Ng&#10;ntblznW7jzN9d5dTengvTudcqfGo3y5BBOrDf/iP/tKRmy3g90w8An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9FZX8MAAADcAAAADwAAAAAAAAAAAAAAAACYAgAAZHJzL2Rv&#10;d25yZXYueG1sUEsFBgAAAAAEAAQA9QAAAIgDAAAAAA==&#10;" fillcolor="#00b050" stroked="f" strokeweight="1pt"/>
                </v:group>
                <v:group id="Group 227" o:spid="_x0000_s1393" style="position:absolute;left:56772;top:1605;width:2465;height:1976" coordorigin="15206,34439" coordsize="10267,8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Nr/sQAAADcAAAADwAAAGRycy9kb3ducmV2LnhtbESPQYvCMBSE78L+h/AW&#10;vGlaVxepRhHZFQ8iqAvi7dE822LzUppsW/+9EQSPw8x8w8yXnSlFQ7UrLCuIhxEI4tTqgjMFf6ff&#10;wRSE88gaS8uk4E4OlouP3hwTbVs+UHP0mQgQdgkqyL2vEildmpNBN7QVcfCutjbog6wzqWtsA9yU&#10;chRF39JgwWEhx4rWOaW3479RsGmxXX3FP83udl3fL6fJ/ryLSan+Z7eagfDU+Xf41d5qBaN4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gNr/sQAAADcAAAA&#10;DwAAAAAAAAAAAAAAAACqAgAAZHJzL2Rvd25yZXYueG1sUEsFBgAAAAAEAAQA+gAAAJsDAAAAAA==&#10;">
                  <v:shape id="Freeform: Shape 256593" o:spid="_x0000_s1394" style="position:absolute;left:15206;top:34439;width:10267;height:8231;visibility:visible;mso-wrap-style:square;v-text-anchor:middle" coordsize="896698,7188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jdU8QA&#10;AADcAAAADwAAAGRycy9kb3ducmV2LnhtbESPQWvCQBSE70L/w/IKvelGiyKpq5QWwUtAE5H29si+&#10;Jkuzb0N2jfHfu4LgcZiZb5jVZrCN6KnzxrGC6SQBQVw6bbhScCy24yUIH5A1No5JwZU8bNYvoxWm&#10;2l34QH0eKhEh7FNUUIfQplL6siaLfuJa4uj9uc5iiLKrpO7wEuG2kbMkWUiLhuNCjS191VT+52er&#10;IO9/TkWWhf37r7HV1ZyyYfutlXp7HT4/QAQawjP8aO+0gtl0Dvcz8QjI9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Y3VPEAAAA3AAAAA8AAAAAAAAAAAAAAAAAmAIAAGRycy9k&#10;b3ducmV2LnhtbFBLBQYAAAAABAAEAPUAAACJAwAAAAA=&#10;" path="m105056,34949v-39520,,-71556,32036,-71556,71555l33500,418778v,39518,32036,71555,71556,71555l554650,490333r-1330,-1330l612234,489003r35096,35912l646692,524915r28036,28035l689020,567575r168,-164l744638,622860r,-84855l744659,538005r,-49002l783162,489003r,1330l791645,490333v39518,,71554,-32037,71554,-71555l863199,106504v,-39519,-32036,-71555,-71554,-71555l105056,34949xm87550,l809149,v48353,,87549,39197,87549,87549l896698,437733v,48352,-39196,87548,-87549,87548l783162,525281r,193562l589599,525281r-502049,c39198,525281,,486085,,437733l,87549c,39197,39198,,87550,xe" fillcolor="white [3212]" stroked="f" strokeweight="1pt">
                    <v:stroke joinstyle="miter"/>
                    <v:path arrowok="t" o:connecttype="custom" o:connectlocs="1377,458;439,1396;439,5490;1377,6429;7271,6429;7254,6411;8026,6411;8487,6882;8478,6882;8846,7250;9033,7441;9035,7439;9762,8166;9762,7054;9762,7054;9762,6411;10267,6411;10267,6429;10378,6429;11317,5490;11317,1396;10378,458;1148,0;10608,0;11756,1148;11756,5739;10608,6887;10267,6887;10267,9425;7730,6887;1148,6887;0,5739;0,1148;1148,0" o:connectangles="0,0,0,0,0,0,0,0,0,0,0,0,0,0,0,0,0,0,0,0,0,0,0,0,0,0,0,0,0,0,0,0,0,0"/>
                  </v:shape>
                  <v:roundrect id="Rectangle: Rounded Corners 256594" o:spid="_x0000_s1395" style="position:absolute;left:18939;top:33239;width:375;height:5713;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Cwg8IA&#10;AADcAAAADwAAAGRycy9kb3ducmV2LnhtbESPQYvCMBSE7wv7H8ITvK1pexCpRimCi7Anqz/g2TzT&#10;YvNSmmzb3V9vBMHjMDPfMJvdZFsxUO8bxwrSRQKCuHK6YaPgcj58rUD4gKyxdUwK/sjDbvv5scFc&#10;u5FPNJTBiAhhn6OCOoQul9JXNVn0C9cRR+/meoshyt5I3eMY4baVWZIspcWG40KNHe1rqu7lr1Xg&#10;LyezOozZtxkLysrj/8/Q+qtS89lUrEEEmsI7/GoftYIsXcLzTDwCcv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MLCDwgAAANwAAAAPAAAAAAAAAAAAAAAAAJgCAABkcnMvZG93&#10;bnJldi54bWxQSwUGAAAAAAQABAD1AAAAhwMAAAAA&#10;" fillcolor="white [3212]" stroked="f" strokeweight="1pt">
                    <v:stroke joinstyle="miter"/>
                  </v:roundrect>
                  <v:roundrect id="Rectangle: Rounded Corners 256595" o:spid="_x0000_s1396" style="position:absolute;left:23239;top:35143;width:375;height:1905;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wVGMMA&#10;AADcAAAADwAAAGRycy9kb3ducmV2LnhtbESPwWrDMBBE74X8g9hCbo0cHdLgRgmhkGLIyW4+YGtt&#10;ZVNrZSzFdvP1UaDQ4zAzb5jdYXadGGkIrWcN61UGgrj2pmWr4fJ5etmCCBHZYOeZNPxSgMN+8bTD&#10;3PiJSxqraEWCcMhRQxNjn0sZ6oYchpXviZP37QeHMcnBSjPglOCukyrLNtJhy2mhwZ7eG6p/qqvT&#10;EC6l3Z4m9WGnI6mquJ3HLnxpvXyej28gIs3xP/zXLowGtX6Fx5l0BOT+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XwVGMMAAADcAAAADwAAAAAAAAAAAAAAAACYAgAAZHJzL2Rv&#10;d25yZXYueG1sUEsFBgAAAAAEAAQA9QAAAIgDAAAAAA==&#10;" fillcolor="white [3212]" stroked="f" strokeweight="1pt">
                    <v:stroke joinstyle="miter"/>
                  </v:roundrect>
                  <v:roundrect id="Rectangle: Rounded Corners 256596" o:spid="_x0000_s1397" style="position:absolute;left:17034;top:36042;width:375;height:1904;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OBasAA&#10;AADcAAAADwAAAGRycy9kb3ducmV2LnhtbERPzYqDMBC+L/QdwhT2to31sIjbtJRCF6EnrQ8wa6ZR&#10;aiZiUnX79JvDQo8f3//usNheTDT6zrGC7SYBQdw43bFRUF/PHxkIH5A19o5JwS95OOxXbzvMtZu5&#10;pKkKRsQQ9jkqaEMYcil905JFv3EDceRubrQYIhyN1CPOMdz2Mk2ST2mx49jQ4kCnlpp79bAKfF2a&#10;7Dyn32Y+UloVz8vU+x+l3tfL8QtEoCW8xP/uQitIt3FtPBOPgN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OOBasAAAADcAAAADwAAAAAAAAAAAAAAAACYAgAAZHJzL2Rvd25y&#10;ZXYueG1sUEsFBgAAAAAEAAQA9QAAAIUDAAAAAA==&#10;" fillcolor="white [3212]" stroked="f" strokeweight="1pt">
                    <v:stroke joinstyle="miter"/>
                  </v:roundrect>
                  <v:roundrect id="Rectangle: Rounded Corners 256597" o:spid="_x0000_s1398" style="position:absolute;left:18938;top:36518;width:375;height:952;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8k8cIA&#10;AADcAAAADwAAAGRycy9kb3ducmV2LnhtbESPQYvCMBSE78L+h/AWvNnUHkSrUWRBEfZk9Qc8m7dp&#10;2ealNNm27q83guBxmJlvmM1utI3oqfO1YwXzJAVBXDpds1FwvRxmSxA+IGtsHJOCO3nYbT8mG8y1&#10;G/hMfRGMiBD2OSqoQmhzKX1ZkUWfuJY4ej+usxii7IzUHQ4RbhuZpelCWqw5LlTY0ldF5W/xZxX4&#10;69ksD0N2NMOesuL0/903/qbU9HPcr0EEGsM7/GqftIJsvoLnmXgE5PY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ryTxwgAAANwAAAAPAAAAAAAAAAAAAAAAAJgCAABkcnMvZG93&#10;bnJldi54bWxQSwUGAAAAAAQABAD1AAAAhwMAAAAA&#10;" fillcolor="white [3212]" stroked="f" strokeweight="1pt">
                    <v:stroke joinstyle="miter"/>
                  </v:roundrect>
                  <v:roundrect id="Rectangle: Rounded Corners 256598" o:spid="_x0000_s1399" style="position:absolute;left:22038;top:34847;width:381;height:4300;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lH0b4A&#10;AADcAAAADwAAAGRycy9kb3ducmV2LnhtbERPzYrCMBC+C75DGGFvmpqDSDWKCC7Cnqw+wNiMabGZ&#10;lCa23X16c1jw+PH9b/eja0RPXag9a1guMhDEpTc1Ww2362m+BhEissHGM2n4pQD73XSyxdz4gS/U&#10;F9GKFMIhRw1VjG0uZSgrchgWviVO3MN3DmOCnZWmwyGFu0aqLFtJhzWnhgpbOlZUPouX0xBuF7s+&#10;DerbDgdSxfnvp2/CXeuv2XjYgIg0xo/43302GpRK89OZdATk7g0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5R9G+AAAA3AAAAA8AAAAAAAAAAAAAAAAAmAIAAGRycy9kb3ducmV2&#10;LnhtbFBLBQYAAAAABAAEAPUAAACDAwAAAAA=&#10;" fillcolor="white [3212]" stroked="f" strokeweight="1pt">
                    <v:stroke joinstyle="miter"/>
                  </v:roundrect>
                  <v:roundrect id="Rectangle: Rounded Corners 256599" o:spid="_x0000_s1400" style="position:absolute;left:18939;top:34991;width:375;height:5713;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XiSsIA&#10;AADcAAAADwAAAGRycy9kb3ducmV2LnhtbESPQYvCMBSE7wv+h/AEb2tqDiJdo4jgIniy6w94Nm/T&#10;YvNSmmxb/fVGEPY4zMw3zHo7ukb01IXas4bFPANBXHpTs9Vw+Tl8rkCEiGyw8Uwa7hRgu5l8rDE3&#10;fuAz9UW0IkE45KihirHNpQxlRQ7D3LfEyfv1ncOYZGel6XBIcNdIlWVL6bDmtFBhS/uKylvx5zSE&#10;y9muDoP6tsOOVHF8nPomXLWeTcfdF4hIY/wPv9tHo0GpBb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teJKwgAAANwAAAAPAAAAAAAAAAAAAAAAAJgCAABkcnMvZG93&#10;bnJldi54bWxQSwUGAAAAAAQABAD1AAAAhwMAAAAA&#10;" fillcolor="white [3212]" stroked="f" strokeweight="1pt">
                    <v:stroke joinstyle="miter"/>
                  </v:roundrect>
                  <v:roundrect id="Rectangle: Rounded Corners 256600" o:spid="_x0000_s1401" style="position:absolute;left:23239;top:36895;width:375;height:1905;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d8PcEA&#10;AADcAAAADwAAAGRycy9kb3ducmV2LnhtbESPQYvCMBSE7wv7H8Jb8Lam5iBSjSKCIuzJ6g94Nm/T&#10;ss1LaWLb9dcbQfA4zMw3zGozukb01IXas4bZNANBXHpTs9VwOe+/FyBCRDbYeCYN/xRgs/78WGFu&#10;/MAn6otoRYJwyFFDFWObSxnKihyGqW+Jk/frO4cxyc5K0+GQ4K6RKsvm0mHNaaHClnYVlX/FzWkI&#10;l5Nd7Ad1sMOWVHG8//RNuGo9+Rq3SxCRxvgOv9pHo0EpBc8z6QjI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dnfD3BAAAA3AAAAA8AAAAAAAAAAAAAAAAAmAIAAGRycy9kb3du&#10;cmV2LnhtbFBLBQYAAAAABAAEAPUAAACGAwAAAAA=&#10;" fillcolor="white [3212]" stroked="f" strokeweight="1pt">
                    <v:stroke joinstyle="miter"/>
                  </v:roundrect>
                  <v:roundrect id="Rectangle: Rounded Corners 256601" o:spid="_x0000_s1402" style="position:absolute;left:17034;top:37771;width:375;height:1904;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vZpsIA&#10;AADcAAAADwAAAGRycy9kb3ducmV2LnhtbESP0YrCMBRE3xf8h3AF39bUCItUo4jgIvhk1w+4Nte0&#10;2NyUJrZdv36zsLCPw8ycYTa70TWipy7UnjUs5hkI4tKbmq2G69fxfQUiRGSDjWfS8E0BdtvJ2wZz&#10;4we+UF9EKxKEQ44aqhjbXMpQVuQwzH1LnLy77xzGJDsrTYdDgrtGqiz7kA5rTgsVtnSoqHwUT6ch&#10;XC92dRzUpx32pIrT69w34ab1bDru1yAijfE//Nc+GQ1KLeH3TDoCcv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K9mmwgAAANwAAAAPAAAAAAAAAAAAAAAAAJgCAABkcnMvZG93&#10;bnJldi54bWxQSwUGAAAAAAQABAD1AAAAhwMAAAAA&#10;" fillcolor="white [3212]" stroked="f" strokeweight="1pt">
                    <v:stroke joinstyle="miter"/>
                  </v:roundrect>
                  <v:roundrect id="Rectangle: Rounded Corners 256602" o:spid="_x0000_s1403" style="position:absolute;left:18938;top:38247;width:375;height:952;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hITL4A&#10;AADcAAAADwAAAGRycy9kb3ducmV2LnhtbERPzYrCMBC+C75DGGFvmlpBpBpFBEXwZPUBxmZMi82k&#10;NLGtPv3msLDHj+9/sxtsLTpqfeVYwXyWgCAunK7YKLjfjtMVCB+QNdaOScGHPOy249EGM+16vlKX&#10;ByNiCPsMFZQhNJmUvijJop+5hjhyT9daDBG2RuoW+xhua5kmyVJarDg2lNjQoaTilb+tAn+/mtWx&#10;T0+m31Oan7+XrvYPpX4mw34NItAQ/sV/7rNWsEjj/HgmHgG5/Q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4YSEy+AAAA3AAAAA8AAAAAAAAAAAAAAAAAmAIAAGRycy9kb3ducmV2&#10;LnhtbFBLBQYAAAAABAAEAPUAAACDAwAAAAA=&#10;" fillcolor="white [3212]" stroked="f" strokeweight="1pt">
                    <v:stroke joinstyle="miter"/>
                  </v:roundrect>
                  <v:roundrect id="Rectangle: Rounded Corners 256603" o:spid="_x0000_s1404" style="position:absolute;left:22038;top:36576;width:381;height:4300;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Tt18MA&#10;AADcAAAADwAAAGRycy9kb3ducmV2LnhtbESPwWrDMBBE74X8g9hCbo0cBUpwo4RQSDHkZDcfsLW2&#10;sqm1MpZiu/n6KFDocZiZN8zuMLtOjDSE1rOG9SoDQVx707LVcPk8vWxBhIhssPNMGn4pwGG/eNph&#10;bvzEJY1VtCJBOOSooYmxz6UMdUMOw8r3xMn79oPDmORgpRlwSnDXSZVlr9Jhy2mhwZ7eG6p/qqvT&#10;EC6l3Z4m9WGnI6mquJ3HLnxpvXyej28gIs3xP/zXLoyGjVrD40w6AnJ/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VTt18MAAADcAAAADwAAAAAAAAAAAAAAAACYAgAAZHJzL2Rv&#10;d25yZXYueG1sUEsFBgAAAAAEAAQA9QAAAIgDAAAAAA==&#10;" fillcolor="white [3212]" stroked="f" strokeweight="1pt">
                    <v:stroke joinstyle="miter"/>
                  </v:roundrect>
                </v:group>
                <w10:wrap anchorx="page"/>
                <w10:anchorlock/>
              </v:group>
            </w:pict>
          </mc:Fallback>
        </mc:AlternateContent>
      </w:r>
    </w:p>
    <w:p w:rsidR="000D0CA1" w:rsidRPr="002C71E8" w:rsidRDefault="000D0CA1" w:rsidP="000D0CA1">
      <w:pPr>
        <w:rPr>
          <w:rtl/>
          <w:lang w:bidi="ar-SY"/>
        </w:rPr>
      </w:pPr>
      <w:r>
        <w:rPr>
          <w:rFonts w:hint="cs"/>
          <w:rtl/>
        </w:rPr>
        <w:t xml:space="preserve">عزيزي المدرب اطلب من كل مجموعة شرح نظرية واحدة من نظريات القيادة واطلب منهم ذكر فوائدها وعيوبها </w:t>
      </w:r>
    </w:p>
    <w:p w:rsidR="000D0CA1" w:rsidRDefault="000D0CA1" w:rsidP="000D0CA1">
      <w:pPr>
        <w:rPr>
          <w:rtl/>
        </w:rPr>
      </w:pPr>
      <w:r>
        <w:rPr>
          <w:noProof/>
        </w:rPr>
        <mc:AlternateContent>
          <mc:Choice Requires="wpg">
            <w:drawing>
              <wp:inline distT="0" distB="0" distL="0" distR="0" wp14:anchorId="091403E6" wp14:editId="5FE64C5E">
                <wp:extent cx="5731510" cy="462280"/>
                <wp:effectExtent l="0" t="0" r="2540" b="0"/>
                <wp:docPr id="3136" name="Group 32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462280"/>
                          <a:chOff x="-1619" y="0"/>
                          <a:chExt cx="61055" cy="4927"/>
                        </a:xfrm>
                      </wpg:grpSpPr>
                      <wpg:grpSp>
                        <wpg:cNvPr id="3147" name="Group 256605"/>
                        <wpg:cNvGrpSpPr>
                          <a:grpSpLocks/>
                        </wpg:cNvGrpSpPr>
                        <wpg:grpSpPr bwMode="auto">
                          <a:xfrm>
                            <a:off x="-1619" y="0"/>
                            <a:ext cx="61055" cy="4927"/>
                            <a:chOff x="-1658" y="159"/>
                            <a:chExt cx="62550" cy="5058"/>
                          </a:xfrm>
                        </wpg:grpSpPr>
                        <wpg:grpSp>
                          <wpg:cNvPr id="3148" name="Group 256606"/>
                          <wpg:cNvGrpSpPr>
                            <a:grpSpLocks/>
                          </wpg:cNvGrpSpPr>
                          <wpg:grpSpPr bwMode="auto">
                            <a:xfrm>
                              <a:off x="44009" y="159"/>
                              <a:ext cx="16882" cy="5058"/>
                              <a:chOff x="35684" y="223"/>
                              <a:chExt cx="24628" cy="7110"/>
                            </a:xfrm>
                          </wpg:grpSpPr>
                          <wps:wsp>
                            <wps:cNvPr id="3149"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35684" y="223"/>
                                <a:ext cx="24629" cy="7110"/>
                              </a:xfrm>
                              <a:prstGeom prst="roundRect">
                                <a:avLst>
                                  <a:gd name="adj" fmla="val 50000"/>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FC7E58" w:rsidRPr="00BB0D09" w:rsidRDefault="00FC7E58" w:rsidP="000D0CA1">
                                  <w:pPr>
                                    <w:pStyle w:val="NoSpacing"/>
                                    <w:rPr>
                                      <w:b/>
                                      <w:color w:val="FFFFFF" w:themeColor="background1"/>
                                    </w:rPr>
                                  </w:pPr>
                                  <w:r>
                                    <w:rPr>
                                      <w:rFonts w:hint="cs"/>
                                      <w:rtl/>
                                      <w:lang w:bidi="ar-SY"/>
                                    </w:rPr>
                                    <w:t xml:space="preserve">       </w:t>
                                  </w:r>
                                  <w:r w:rsidRPr="00BB0D09">
                                    <w:rPr>
                                      <w:rFonts w:hint="cs"/>
                                      <w:color w:val="FFFFFF" w:themeColor="background1"/>
                                      <w:rtl/>
                                      <w:lang w:bidi="ar-SY"/>
                                    </w:rPr>
                                    <w:t>عزيزي المدرّب:</w:t>
                                  </w:r>
                                </w:p>
                              </w:txbxContent>
                            </wps:txbx>
                            <wps:bodyPr rot="0" vert="horz" wrap="square" lIns="91440" tIns="0" rIns="91440" bIns="45720" anchor="ctr" anchorCtr="0" upright="1">
                              <a:noAutofit/>
                            </wps:bodyPr>
                          </wps:wsp>
                          <wps:wsp>
                            <wps:cNvPr id="3150"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53438" y="734"/>
                                <a:ext cx="5715" cy="5715"/>
                              </a:xfrm>
                              <a:prstGeom prst="ellipse">
                                <a:avLst/>
                              </a:prstGeom>
                              <a:solidFill>
                                <a:schemeClr val="tx1">
                                  <a:lumMod val="85000"/>
                                  <a:lumOff val="15000"/>
                                </a:schemeClr>
                              </a:solidFill>
                              <a:ln>
                                <a:noFill/>
                              </a:ln>
                              <a:effectLst>
                                <a:outerShdw dist="38100" dir="5400000" algn="t"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643" name="Rectangle 256609"/>
                          <wps:cNvSpPr>
                            <a:spLocks noChangeArrowheads="1"/>
                          </wps:cNvSpPr>
                          <wps:spPr bwMode="auto">
                            <a:xfrm>
                              <a:off x="-1658" y="4929"/>
                              <a:ext cx="50526" cy="288"/>
                            </a:xfrm>
                            <a:prstGeom prst="rect">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644" name="Google Shape;333;p20"/>
                        <wpg:cNvGrpSpPr>
                          <a:grpSpLocks/>
                        </wpg:cNvGrpSpPr>
                        <wpg:grpSpPr bwMode="auto">
                          <a:xfrm>
                            <a:off x="55626" y="1238"/>
                            <a:ext cx="2443" cy="2444"/>
                            <a:chOff x="0" y="0"/>
                            <a:chExt cx="354364" cy="354745"/>
                          </a:xfrm>
                        </wpg:grpSpPr>
                        <wps:wsp>
                          <wps:cNvPr id="645" name="Google Shape;334;p20"/>
                          <wps:cNvSpPr>
                            <a:spLocks/>
                          </wps:cNvSpPr>
                          <wps:spPr bwMode="auto">
                            <a:xfrm>
                              <a:off x="0" y="155108"/>
                              <a:ext cx="132667" cy="199288"/>
                            </a:xfrm>
                            <a:custGeom>
                              <a:avLst/>
                              <a:gdLst>
                                <a:gd name="T0" fmla="*/ 2239 w 4168"/>
                                <a:gd name="T1" fmla="*/ 343 h 6261"/>
                                <a:gd name="T2" fmla="*/ 3811 w 4168"/>
                                <a:gd name="T3" fmla="*/ 3414 h 6261"/>
                                <a:gd name="T4" fmla="*/ 2775 w 4168"/>
                                <a:gd name="T5" fmla="*/ 3831 h 6261"/>
                                <a:gd name="T6" fmla="*/ 2775 w 4168"/>
                                <a:gd name="T7" fmla="*/ 3462 h 6261"/>
                                <a:gd name="T8" fmla="*/ 3096 w 4168"/>
                                <a:gd name="T9" fmla="*/ 1712 h 6261"/>
                                <a:gd name="T10" fmla="*/ 1632 w 4168"/>
                                <a:gd name="T11" fmla="*/ 1271 h 6261"/>
                                <a:gd name="T12" fmla="*/ 1286 w 4168"/>
                                <a:gd name="T13" fmla="*/ 1843 h 6261"/>
                                <a:gd name="T14" fmla="*/ 1513 w 4168"/>
                                <a:gd name="T15" fmla="*/ 1843 h 6261"/>
                                <a:gd name="T16" fmla="*/ 2882 w 4168"/>
                                <a:gd name="T17" fmla="*/ 1950 h 6261"/>
                                <a:gd name="T18" fmla="*/ 2084 w 4168"/>
                                <a:gd name="T19" fmla="*/ 3319 h 6261"/>
                                <a:gd name="T20" fmla="*/ 870 w 4168"/>
                                <a:gd name="T21" fmla="*/ 2093 h 6261"/>
                                <a:gd name="T22" fmla="*/ 1405 w 4168"/>
                                <a:gd name="T23" fmla="*/ 3462 h 6261"/>
                                <a:gd name="T24" fmla="*/ 1405 w 4168"/>
                                <a:gd name="T25" fmla="*/ 3831 h 6261"/>
                                <a:gd name="T26" fmla="*/ 393 w 4168"/>
                                <a:gd name="T27" fmla="*/ 3414 h 6261"/>
                                <a:gd name="T28" fmla="*/ 1965 w 4168"/>
                                <a:gd name="T29" fmla="*/ 343 h 6261"/>
                                <a:gd name="T30" fmla="*/ 2429 w 4168"/>
                                <a:gd name="T31" fmla="*/ 3581 h 6261"/>
                                <a:gd name="T32" fmla="*/ 2715 w 4168"/>
                                <a:gd name="T33" fmla="*/ 4236 h 6261"/>
                                <a:gd name="T34" fmla="*/ 2072 w 4168"/>
                                <a:gd name="T35" fmla="*/ 4712 h 6261"/>
                                <a:gd name="T36" fmla="*/ 1429 w 4168"/>
                                <a:gd name="T37" fmla="*/ 4236 h 6261"/>
                                <a:gd name="T38" fmla="*/ 1715 w 4168"/>
                                <a:gd name="T39" fmla="*/ 3581 h 6261"/>
                                <a:gd name="T40" fmla="*/ 2429 w 4168"/>
                                <a:gd name="T41" fmla="*/ 3581 h 6261"/>
                                <a:gd name="T42" fmla="*/ 1906 w 4168"/>
                                <a:gd name="T43" fmla="*/ 9 h 6261"/>
                                <a:gd name="T44" fmla="*/ 60 w 4168"/>
                                <a:gd name="T45" fmla="*/ 3295 h 6261"/>
                                <a:gd name="T46" fmla="*/ 1036 w 4168"/>
                                <a:gd name="T47" fmla="*/ 4093 h 6261"/>
                                <a:gd name="T48" fmla="*/ 1 w 4168"/>
                                <a:gd name="T49" fmla="*/ 5022 h 6261"/>
                                <a:gd name="T50" fmla="*/ 167 w 4168"/>
                                <a:gd name="T51" fmla="*/ 6260 h 6261"/>
                                <a:gd name="T52" fmla="*/ 334 w 4168"/>
                                <a:gd name="T53" fmla="*/ 5022 h 6261"/>
                                <a:gd name="T54" fmla="*/ 1048 w 4168"/>
                                <a:gd name="T55" fmla="*/ 4450 h 6261"/>
                                <a:gd name="T56" fmla="*/ 3132 w 4168"/>
                                <a:gd name="T57" fmla="*/ 4450 h 6261"/>
                                <a:gd name="T58" fmla="*/ 3846 w 4168"/>
                                <a:gd name="T59" fmla="*/ 5022 h 6261"/>
                                <a:gd name="T60" fmla="*/ 4013 w 4168"/>
                                <a:gd name="T61" fmla="*/ 6260 h 6261"/>
                                <a:gd name="T62" fmla="*/ 4168 w 4168"/>
                                <a:gd name="T63" fmla="*/ 5022 h 6261"/>
                                <a:gd name="T64" fmla="*/ 3120 w 4168"/>
                                <a:gd name="T65" fmla="*/ 4093 h 6261"/>
                                <a:gd name="T66" fmla="*/ 4084 w 4168"/>
                                <a:gd name="T67" fmla="*/ 3295 h 6261"/>
                                <a:gd name="T68" fmla="*/ 2239 w 4168"/>
                                <a:gd name="T69" fmla="*/ 9 h 62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4168" h="6261" extrusionOk="0">
                                  <a:moveTo>
                                    <a:pt x="2102" y="325"/>
                                  </a:moveTo>
                                  <a:cubicBezTo>
                                    <a:pt x="2147" y="325"/>
                                    <a:pt x="2191" y="331"/>
                                    <a:pt x="2239" y="343"/>
                                  </a:cubicBezTo>
                                  <a:cubicBezTo>
                                    <a:pt x="2953" y="402"/>
                                    <a:pt x="3501" y="1021"/>
                                    <a:pt x="3501" y="1748"/>
                                  </a:cubicBezTo>
                                  <a:cubicBezTo>
                                    <a:pt x="3501" y="2438"/>
                                    <a:pt x="3668" y="3081"/>
                                    <a:pt x="3811" y="3414"/>
                                  </a:cubicBezTo>
                                  <a:lnTo>
                                    <a:pt x="3811" y="3438"/>
                                  </a:lnTo>
                                  <a:cubicBezTo>
                                    <a:pt x="3632" y="3534"/>
                                    <a:pt x="3310" y="3736"/>
                                    <a:pt x="2775" y="3831"/>
                                  </a:cubicBezTo>
                                  <a:lnTo>
                                    <a:pt x="2775" y="3795"/>
                                  </a:lnTo>
                                  <a:lnTo>
                                    <a:pt x="2775" y="3462"/>
                                  </a:lnTo>
                                  <a:cubicBezTo>
                                    <a:pt x="2977" y="3343"/>
                                    <a:pt x="3156" y="3164"/>
                                    <a:pt x="3299" y="2938"/>
                                  </a:cubicBezTo>
                                  <a:cubicBezTo>
                                    <a:pt x="3513" y="2545"/>
                                    <a:pt x="3441" y="2021"/>
                                    <a:pt x="3096" y="1712"/>
                                  </a:cubicBezTo>
                                  <a:cubicBezTo>
                                    <a:pt x="2858" y="1486"/>
                                    <a:pt x="2429" y="1236"/>
                                    <a:pt x="1751" y="1236"/>
                                  </a:cubicBezTo>
                                  <a:cubicBezTo>
                                    <a:pt x="1703" y="1236"/>
                                    <a:pt x="1656" y="1248"/>
                                    <a:pt x="1632" y="1271"/>
                                  </a:cubicBezTo>
                                  <a:lnTo>
                                    <a:pt x="1286" y="1617"/>
                                  </a:lnTo>
                                  <a:cubicBezTo>
                                    <a:pt x="1227" y="1676"/>
                                    <a:pt x="1227" y="1783"/>
                                    <a:pt x="1286" y="1843"/>
                                  </a:cubicBezTo>
                                  <a:cubicBezTo>
                                    <a:pt x="1316" y="1873"/>
                                    <a:pt x="1358" y="1887"/>
                                    <a:pt x="1400" y="1887"/>
                                  </a:cubicBezTo>
                                  <a:cubicBezTo>
                                    <a:pt x="1441" y="1887"/>
                                    <a:pt x="1483" y="1873"/>
                                    <a:pt x="1513" y="1843"/>
                                  </a:cubicBezTo>
                                  <a:lnTo>
                                    <a:pt x="1810" y="1545"/>
                                  </a:lnTo>
                                  <a:cubicBezTo>
                                    <a:pt x="2239" y="1557"/>
                                    <a:pt x="2596" y="1688"/>
                                    <a:pt x="2882" y="1950"/>
                                  </a:cubicBezTo>
                                  <a:cubicBezTo>
                                    <a:pt x="3120" y="2152"/>
                                    <a:pt x="3156" y="2510"/>
                                    <a:pt x="3013" y="2783"/>
                                  </a:cubicBezTo>
                                  <a:cubicBezTo>
                                    <a:pt x="2822" y="3105"/>
                                    <a:pt x="2477" y="3319"/>
                                    <a:pt x="2084" y="3319"/>
                                  </a:cubicBezTo>
                                  <a:cubicBezTo>
                                    <a:pt x="1513" y="3319"/>
                                    <a:pt x="1036" y="2843"/>
                                    <a:pt x="1036" y="2260"/>
                                  </a:cubicBezTo>
                                  <a:cubicBezTo>
                                    <a:pt x="1036" y="2164"/>
                                    <a:pt x="953" y="2093"/>
                                    <a:pt x="870" y="2093"/>
                                  </a:cubicBezTo>
                                  <a:cubicBezTo>
                                    <a:pt x="774" y="2093"/>
                                    <a:pt x="703" y="2164"/>
                                    <a:pt x="703" y="2260"/>
                                  </a:cubicBezTo>
                                  <a:cubicBezTo>
                                    <a:pt x="703" y="2760"/>
                                    <a:pt x="989" y="3224"/>
                                    <a:pt x="1405" y="3462"/>
                                  </a:cubicBezTo>
                                  <a:lnTo>
                                    <a:pt x="1405" y="3795"/>
                                  </a:lnTo>
                                  <a:lnTo>
                                    <a:pt x="1405" y="3831"/>
                                  </a:lnTo>
                                  <a:cubicBezTo>
                                    <a:pt x="858" y="3712"/>
                                    <a:pt x="524" y="3534"/>
                                    <a:pt x="393" y="3438"/>
                                  </a:cubicBezTo>
                                  <a:cubicBezTo>
                                    <a:pt x="393" y="3438"/>
                                    <a:pt x="382" y="3438"/>
                                    <a:pt x="393" y="3414"/>
                                  </a:cubicBezTo>
                                  <a:cubicBezTo>
                                    <a:pt x="524" y="3081"/>
                                    <a:pt x="691" y="2438"/>
                                    <a:pt x="703" y="1748"/>
                                  </a:cubicBezTo>
                                  <a:cubicBezTo>
                                    <a:pt x="703" y="1021"/>
                                    <a:pt x="1275" y="402"/>
                                    <a:pt x="1965" y="343"/>
                                  </a:cubicBezTo>
                                  <a:cubicBezTo>
                                    <a:pt x="2013" y="331"/>
                                    <a:pt x="2057" y="325"/>
                                    <a:pt x="2102" y="325"/>
                                  </a:cubicBezTo>
                                  <a:close/>
                                  <a:moveTo>
                                    <a:pt x="2429" y="3581"/>
                                  </a:moveTo>
                                  <a:lnTo>
                                    <a:pt x="2429" y="3772"/>
                                  </a:lnTo>
                                  <a:cubicBezTo>
                                    <a:pt x="2429" y="3974"/>
                                    <a:pt x="2537" y="4153"/>
                                    <a:pt x="2715" y="4236"/>
                                  </a:cubicBezTo>
                                  <a:lnTo>
                                    <a:pt x="2822" y="4296"/>
                                  </a:lnTo>
                                  <a:cubicBezTo>
                                    <a:pt x="2668" y="4546"/>
                                    <a:pt x="2382" y="4712"/>
                                    <a:pt x="2072" y="4712"/>
                                  </a:cubicBezTo>
                                  <a:cubicBezTo>
                                    <a:pt x="1775" y="4712"/>
                                    <a:pt x="1489" y="4546"/>
                                    <a:pt x="1334" y="4296"/>
                                  </a:cubicBezTo>
                                  <a:lnTo>
                                    <a:pt x="1429" y="4236"/>
                                  </a:lnTo>
                                  <a:cubicBezTo>
                                    <a:pt x="1608" y="4153"/>
                                    <a:pt x="1715" y="3974"/>
                                    <a:pt x="1715" y="3772"/>
                                  </a:cubicBezTo>
                                  <a:lnTo>
                                    <a:pt x="1715" y="3581"/>
                                  </a:lnTo>
                                  <a:cubicBezTo>
                                    <a:pt x="1834" y="3617"/>
                                    <a:pt x="1953" y="3629"/>
                                    <a:pt x="2072" y="3629"/>
                                  </a:cubicBezTo>
                                  <a:cubicBezTo>
                                    <a:pt x="2191" y="3629"/>
                                    <a:pt x="2310" y="3617"/>
                                    <a:pt x="2429" y="3581"/>
                                  </a:cubicBezTo>
                                  <a:close/>
                                  <a:moveTo>
                                    <a:pt x="2072" y="0"/>
                                  </a:moveTo>
                                  <a:cubicBezTo>
                                    <a:pt x="2016" y="0"/>
                                    <a:pt x="1959" y="3"/>
                                    <a:pt x="1906" y="9"/>
                                  </a:cubicBezTo>
                                  <a:cubicBezTo>
                                    <a:pt x="1036" y="81"/>
                                    <a:pt x="346" y="855"/>
                                    <a:pt x="346" y="1748"/>
                                  </a:cubicBezTo>
                                  <a:cubicBezTo>
                                    <a:pt x="346" y="2391"/>
                                    <a:pt x="203" y="2986"/>
                                    <a:pt x="60" y="3295"/>
                                  </a:cubicBezTo>
                                  <a:cubicBezTo>
                                    <a:pt x="1" y="3450"/>
                                    <a:pt x="48" y="3617"/>
                                    <a:pt x="179" y="3700"/>
                                  </a:cubicBezTo>
                                  <a:cubicBezTo>
                                    <a:pt x="322" y="3795"/>
                                    <a:pt x="584" y="3950"/>
                                    <a:pt x="1036" y="4093"/>
                                  </a:cubicBezTo>
                                  <a:lnTo>
                                    <a:pt x="382" y="4415"/>
                                  </a:lnTo>
                                  <a:cubicBezTo>
                                    <a:pt x="143" y="4534"/>
                                    <a:pt x="1" y="4772"/>
                                    <a:pt x="1" y="5022"/>
                                  </a:cubicBezTo>
                                  <a:lnTo>
                                    <a:pt x="1" y="6093"/>
                                  </a:lnTo>
                                  <a:cubicBezTo>
                                    <a:pt x="1" y="6189"/>
                                    <a:pt x="84" y="6260"/>
                                    <a:pt x="167" y="6260"/>
                                  </a:cubicBezTo>
                                  <a:cubicBezTo>
                                    <a:pt x="262" y="6260"/>
                                    <a:pt x="334" y="6189"/>
                                    <a:pt x="334" y="6093"/>
                                  </a:cubicBezTo>
                                  <a:lnTo>
                                    <a:pt x="334" y="5022"/>
                                  </a:lnTo>
                                  <a:cubicBezTo>
                                    <a:pt x="334" y="4891"/>
                                    <a:pt x="405" y="4772"/>
                                    <a:pt x="524" y="4700"/>
                                  </a:cubicBezTo>
                                  <a:lnTo>
                                    <a:pt x="1048" y="4450"/>
                                  </a:lnTo>
                                  <a:cubicBezTo>
                                    <a:pt x="1275" y="4807"/>
                                    <a:pt x="1656" y="5046"/>
                                    <a:pt x="2084" y="5046"/>
                                  </a:cubicBezTo>
                                  <a:cubicBezTo>
                                    <a:pt x="2525" y="5046"/>
                                    <a:pt x="2906" y="4819"/>
                                    <a:pt x="3132" y="4450"/>
                                  </a:cubicBezTo>
                                  <a:lnTo>
                                    <a:pt x="3656" y="4700"/>
                                  </a:lnTo>
                                  <a:cubicBezTo>
                                    <a:pt x="3775" y="4760"/>
                                    <a:pt x="3846" y="4879"/>
                                    <a:pt x="3846" y="5022"/>
                                  </a:cubicBezTo>
                                  <a:lnTo>
                                    <a:pt x="3846" y="6093"/>
                                  </a:lnTo>
                                  <a:cubicBezTo>
                                    <a:pt x="3846" y="6189"/>
                                    <a:pt x="3918" y="6260"/>
                                    <a:pt x="4013" y="6260"/>
                                  </a:cubicBezTo>
                                  <a:cubicBezTo>
                                    <a:pt x="4096" y="6260"/>
                                    <a:pt x="4168" y="6189"/>
                                    <a:pt x="4168" y="6093"/>
                                  </a:cubicBezTo>
                                  <a:lnTo>
                                    <a:pt x="4168" y="5022"/>
                                  </a:lnTo>
                                  <a:cubicBezTo>
                                    <a:pt x="4156" y="4772"/>
                                    <a:pt x="4013" y="4534"/>
                                    <a:pt x="3775" y="4415"/>
                                  </a:cubicBezTo>
                                  <a:lnTo>
                                    <a:pt x="3120" y="4093"/>
                                  </a:lnTo>
                                  <a:cubicBezTo>
                                    <a:pt x="3549" y="3974"/>
                                    <a:pt x="3834" y="3807"/>
                                    <a:pt x="3965" y="3700"/>
                                  </a:cubicBezTo>
                                  <a:cubicBezTo>
                                    <a:pt x="4096" y="3617"/>
                                    <a:pt x="4144" y="3450"/>
                                    <a:pt x="4084" y="3295"/>
                                  </a:cubicBezTo>
                                  <a:cubicBezTo>
                                    <a:pt x="3953" y="2986"/>
                                    <a:pt x="3799" y="2391"/>
                                    <a:pt x="3799" y="1748"/>
                                  </a:cubicBezTo>
                                  <a:cubicBezTo>
                                    <a:pt x="3799" y="855"/>
                                    <a:pt x="3096" y="81"/>
                                    <a:pt x="2239" y="9"/>
                                  </a:cubicBezTo>
                                  <a:cubicBezTo>
                                    <a:pt x="2185" y="3"/>
                                    <a:pt x="2129" y="0"/>
                                    <a:pt x="2072"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46" name="Google Shape;335;p20"/>
                          <wps:cNvSpPr>
                            <a:spLocks/>
                          </wps:cNvSpPr>
                          <wps:spPr bwMode="auto">
                            <a:xfrm>
                              <a:off x="21995" y="321769"/>
                              <a:ext cx="10249" cy="32626"/>
                            </a:xfrm>
                            <a:custGeom>
                              <a:avLst/>
                              <a:gdLst>
                                <a:gd name="T0" fmla="*/ 167 w 322"/>
                                <a:gd name="T1" fmla="*/ 0 h 1025"/>
                                <a:gd name="T2" fmla="*/ 0 w 322"/>
                                <a:gd name="T3" fmla="*/ 167 h 1025"/>
                                <a:gd name="T4" fmla="*/ 0 w 322"/>
                                <a:gd name="T5" fmla="*/ 857 h 1025"/>
                                <a:gd name="T6" fmla="*/ 167 w 322"/>
                                <a:gd name="T7" fmla="*/ 1024 h 1025"/>
                                <a:gd name="T8" fmla="*/ 322 w 322"/>
                                <a:gd name="T9" fmla="*/ 857 h 1025"/>
                                <a:gd name="T10" fmla="*/ 322 w 322"/>
                                <a:gd name="T11" fmla="*/ 167 h 1025"/>
                                <a:gd name="T12" fmla="*/ 167 w 322"/>
                                <a:gd name="T13" fmla="*/ 0 h 1025"/>
                              </a:gdLst>
                              <a:ahLst/>
                              <a:cxnLst>
                                <a:cxn ang="0">
                                  <a:pos x="T0" y="T1"/>
                                </a:cxn>
                                <a:cxn ang="0">
                                  <a:pos x="T2" y="T3"/>
                                </a:cxn>
                                <a:cxn ang="0">
                                  <a:pos x="T4" y="T5"/>
                                </a:cxn>
                                <a:cxn ang="0">
                                  <a:pos x="T6" y="T7"/>
                                </a:cxn>
                                <a:cxn ang="0">
                                  <a:pos x="T8" y="T9"/>
                                </a:cxn>
                                <a:cxn ang="0">
                                  <a:pos x="T10" y="T11"/>
                                </a:cxn>
                                <a:cxn ang="0">
                                  <a:pos x="T12" y="T13"/>
                                </a:cxn>
                              </a:cxnLst>
                              <a:rect l="0" t="0" r="r" b="b"/>
                              <a:pathLst>
                                <a:path w="322" h="1025" extrusionOk="0">
                                  <a:moveTo>
                                    <a:pt x="167" y="0"/>
                                  </a:moveTo>
                                  <a:cubicBezTo>
                                    <a:pt x="72" y="0"/>
                                    <a:pt x="0" y="72"/>
                                    <a:pt x="0" y="167"/>
                                  </a:cubicBezTo>
                                  <a:lnTo>
                                    <a:pt x="0" y="857"/>
                                  </a:lnTo>
                                  <a:cubicBezTo>
                                    <a:pt x="0" y="953"/>
                                    <a:pt x="72" y="1024"/>
                                    <a:pt x="167" y="1024"/>
                                  </a:cubicBezTo>
                                  <a:cubicBezTo>
                                    <a:pt x="250" y="1024"/>
                                    <a:pt x="322" y="953"/>
                                    <a:pt x="322" y="857"/>
                                  </a:cubicBezTo>
                                  <a:lnTo>
                                    <a:pt x="322" y="167"/>
                                  </a:lnTo>
                                  <a:cubicBezTo>
                                    <a:pt x="322" y="72"/>
                                    <a:pt x="250" y="0"/>
                                    <a:pt x="167"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47" name="Google Shape;336;p20"/>
                          <wps:cNvSpPr>
                            <a:spLocks/>
                          </wps:cNvSpPr>
                          <wps:spPr bwMode="auto">
                            <a:xfrm>
                              <a:off x="99660" y="321769"/>
                              <a:ext cx="10281" cy="32626"/>
                            </a:xfrm>
                            <a:custGeom>
                              <a:avLst/>
                              <a:gdLst>
                                <a:gd name="T0" fmla="*/ 168 w 323"/>
                                <a:gd name="T1" fmla="*/ 0 h 1025"/>
                                <a:gd name="T2" fmla="*/ 1 w 323"/>
                                <a:gd name="T3" fmla="*/ 167 h 1025"/>
                                <a:gd name="T4" fmla="*/ 1 w 323"/>
                                <a:gd name="T5" fmla="*/ 857 h 1025"/>
                                <a:gd name="T6" fmla="*/ 168 w 323"/>
                                <a:gd name="T7" fmla="*/ 1024 h 1025"/>
                                <a:gd name="T8" fmla="*/ 322 w 323"/>
                                <a:gd name="T9" fmla="*/ 857 h 1025"/>
                                <a:gd name="T10" fmla="*/ 322 w 323"/>
                                <a:gd name="T11" fmla="*/ 167 h 1025"/>
                                <a:gd name="T12" fmla="*/ 168 w 323"/>
                                <a:gd name="T13" fmla="*/ 0 h 1025"/>
                              </a:gdLst>
                              <a:ahLst/>
                              <a:cxnLst>
                                <a:cxn ang="0">
                                  <a:pos x="T0" y="T1"/>
                                </a:cxn>
                                <a:cxn ang="0">
                                  <a:pos x="T2" y="T3"/>
                                </a:cxn>
                                <a:cxn ang="0">
                                  <a:pos x="T4" y="T5"/>
                                </a:cxn>
                                <a:cxn ang="0">
                                  <a:pos x="T6" y="T7"/>
                                </a:cxn>
                                <a:cxn ang="0">
                                  <a:pos x="T8" y="T9"/>
                                </a:cxn>
                                <a:cxn ang="0">
                                  <a:pos x="T10" y="T11"/>
                                </a:cxn>
                                <a:cxn ang="0">
                                  <a:pos x="T12" y="T13"/>
                                </a:cxn>
                              </a:cxnLst>
                              <a:rect l="0" t="0" r="r" b="b"/>
                              <a:pathLst>
                                <a:path w="323" h="1025" extrusionOk="0">
                                  <a:moveTo>
                                    <a:pt x="168" y="0"/>
                                  </a:moveTo>
                                  <a:cubicBezTo>
                                    <a:pt x="72" y="0"/>
                                    <a:pt x="1" y="72"/>
                                    <a:pt x="1" y="167"/>
                                  </a:cubicBezTo>
                                  <a:lnTo>
                                    <a:pt x="1" y="857"/>
                                  </a:lnTo>
                                  <a:cubicBezTo>
                                    <a:pt x="1" y="953"/>
                                    <a:pt x="72" y="1024"/>
                                    <a:pt x="168" y="1024"/>
                                  </a:cubicBezTo>
                                  <a:cubicBezTo>
                                    <a:pt x="251" y="1024"/>
                                    <a:pt x="322" y="953"/>
                                    <a:pt x="322" y="857"/>
                                  </a:cubicBezTo>
                                  <a:lnTo>
                                    <a:pt x="322" y="167"/>
                                  </a:lnTo>
                                  <a:cubicBezTo>
                                    <a:pt x="322" y="72"/>
                                    <a:pt x="251" y="0"/>
                                    <a:pt x="168"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50" name="Google Shape;337;p20"/>
                          <wps:cNvSpPr>
                            <a:spLocks/>
                          </wps:cNvSpPr>
                          <wps:spPr bwMode="auto">
                            <a:xfrm>
                              <a:off x="254672" y="193081"/>
                              <a:ext cx="55734" cy="18430"/>
                            </a:xfrm>
                            <a:custGeom>
                              <a:avLst/>
                              <a:gdLst>
                                <a:gd name="T0" fmla="*/ 649 w 1751"/>
                                <a:gd name="T1" fmla="*/ 0 h 579"/>
                                <a:gd name="T2" fmla="*/ 132 w 1751"/>
                                <a:gd name="T3" fmla="*/ 55 h 579"/>
                                <a:gd name="T4" fmla="*/ 1 w 1751"/>
                                <a:gd name="T5" fmla="*/ 221 h 579"/>
                                <a:gd name="T6" fmla="*/ 1 w 1751"/>
                                <a:gd name="T7" fmla="*/ 400 h 579"/>
                                <a:gd name="T8" fmla="*/ 155 w 1751"/>
                                <a:gd name="T9" fmla="*/ 555 h 579"/>
                                <a:gd name="T10" fmla="*/ 322 w 1751"/>
                                <a:gd name="T11" fmla="*/ 400 h 579"/>
                                <a:gd name="T12" fmla="*/ 322 w 1751"/>
                                <a:gd name="T13" fmla="*/ 364 h 579"/>
                                <a:gd name="T14" fmla="*/ 636 w 1751"/>
                                <a:gd name="T15" fmla="*/ 342 h 579"/>
                                <a:gd name="T16" fmla="*/ 1132 w 1751"/>
                                <a:gd name="T17" fmla="*/ 412 h 579"/>
                                <a:gd name="T18" fmla="*/ 1465 w 1751"/>
                                <a:gd name="T19" fmla="*/ 543 h 579"/>
                                <a:gd name="T20" fmla="*/ 1560 w 1751"/>
                                <a:gd name="T21" fmla="*/ 578 h 579"/>
                                <a:gd name="T22" fmla="*/ 1691 w 1751"/>
                                <a:gd name="T23" fmla="*/ 495 h 579"/>
                                <a:gd name="T24" fmla="*/ 1644 w 1751"/>
                                <a:gd name="T25" fmla="*/ 245 h 579"/>
                                <a:gd name="T26" fmla="*/ 649 w 1751"/>
                                <a:gd name="T27" fmla="*/ 0 h 5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751" h="579" extrusionOk="0">
                                  <a:moveTo>
                                    <a:pt x="649" y="0"/>
                                  </a:moveTo>
                                  <a:cubicBezTo>
                                    <a:pt x="492" y="0"/>
                                    <a:pt x="319" y="16"/>
                                    <a:pt x="132" y="55"/>
                                  </a:cubicBezTo>
                                  <a:cubicBezTo>
                                    <a:pt x="60" y="66"/>
                                    <a:pt x="1" y="138"/>
                                    <a:pt x="1" y="221"/>
                                  </a:cubicBezTo>
                                  <a:lnTo>
                                    <a:pt x="1" y="400"/>
                                  </a:lnTo>
                                  <a:cubicBezTo>
                                    <a:pt x="1" y="483"/>
                                    <a:pt x="72" y="555"/>
                                    <a:pt x="155" y="555"/>
                                  </a:cubicBezTo>
                                  <a:cubicBezTo>
                                    <a:pt x="251" y="555"/>
                                    <a:pt x="322" y="483"/>
                                    <a:pt x="322" y="400"/>
                                  </a:cubicBezTo>
                                  <a:lnTo>
                                    <a:pt x="322" y="364"/>
                                  </a:lnTo>
                                  <a:cubicBezTo>
                                    <a:pt x="434" y="349"/>
                                    <a:pt x="539" y="342"/>
                                    <a:pt x="636" y="342"/>
                                  </a:cubicBezTo>
                                  <a:cubicBezTo>
                                    <a:pt x="841" y="342"/>
                                    <a:pt x="1011" y="371"/>
                                    <a:pt x="1132" y="412"/>
                                  </a:cubicBezTo>
                                  <a:cubicBezTo>
                                    <a:pt x="1334" y="471"/>
                                    <a:pt x="1453" y="543"/>
                                    <a:pt x="1465" y="543"/>
                                  </a:cubicBezTo>
                                  <a:cubicBezTo>
                                    <a:pt x="1501" y="555"/>
                                    <a:pt x="1525" y="578"/>
                                    <a:pt x="1560" y="578"/>
                                  </a:cubicBezTo>
                                  <a:cubicBezTo>
                                    <a:pt x="1620" y="578"/>
                                    <a:pt x="1667" y="543"/>
                                    <a:pt x="1691" y="495"/>
                                  </a:cubicBezTo>
                                  <a:cubicBezTo>
                                    <a:pt x="1751" y="400"/>
                                    <a:pt x="1727" y="293"/>
                                    <a:pt x="1644" y="245"/>
                                  </a:cubicBezTo>
                                  <a:cubicBezTo>
                                    <a:pt x="1625" y="236"/>
                                    <a:pt x="1259" y="0"/>
                                    <a:pt x="649"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51" name="Google Shape;338;p20"/>
                          <wps:cNvSpPr>
                            <a:spLocks/>
                          </wps:cNvSpPr>
                          <wps:spPr bwMode="auto">
                            <a:xfrm>
                              <a:off x="210333" y="161060"/>
                              <a:ext cx="144031" cy="192953"/>
                            </a:xfrm>
                            <a:custGeom>
                              <a:avLst/>
                              <a:gdLst>
                                <a:gd name="T0" fmla="*/ 3489 w 4525"/>
                                <a:gd name="T1" fmla="*/ 1120 h 6062"/>
                                <a:gd name="T2" fmla="*/ 3334 w 4525"/>
                                <a:gd name="T3" fmla="*/ 1656 h 6062"/>
                                <a:gd name="T4" fmla="*/ 3322 w 4525"/>
                                <a:gd name="T5" fmla="*/ 2073 h 6062"/>
                                <a:gd name="T6" fmla="*/ 2268 w 4525"/>
                                <a:gd name="T7" fmla="*/ 3133 h 6062"/>
                                <a:gd name="T8" fmla="*/ 1191 w 4525"/>
                                <a:gd name="T9" fmla="*/ 2025 h 6062"/>
                                <a:gd name="T10" fmla="*/ 1179 w 4525"/>
                                <a:gd name="T11" fmla="*/ 1656 h 6062"/>
                                <a:gd name="T12" fmla="*/ 1036 w 4525"/>
                                <a:gd name="T13" fmla="*/ 1120 h 6062"/>
                                <a:gd name="T14" fmla="*/ 3489 w 4525"/>
                                <a:gd name="T15" fmla="*/ 310 h 6062"/>
                                <a:gd name="T16" fmla="*/ 2215 w 4525"/>
                                <a:gd name="T17" fmla="*/ 3454 h 6062"/>
                                <a:gd name="T18" fmla="*/ 2798 w 4525"/>
                                <a:gd name="T19" fmla="*/ 3347 h 6062"/>
                                <a:gd name="T20" fmla="*/ 2810 w 4525"/>
                                <a:gd name="T21" fmla="*/ 3728 h 6062"/>
                                <a:gd name="T22" fmla="*/ 1715 w 4525"/>
                                <a:gd name="T23" fmla="*/ 3728 h 6062"/>
                                <a:gd name="T24" fmla="*/ 1727 w 4525"/>
                                <a:gd name="T25" fmla="*/ 3335 h 6062"/>
                                <a:gd name="T26" fmla="*/ 703 w 4525"/>
                                <a:gd name="T27" fmla="*/ 1132 h 6062"/>
                                <a:gd name="T28" fmla="*/ 882 w 4525"/>
                                <a:gd name="T29" fmla="*/ 1751 h 6062"/>
                                <a:gd name="T30" fmla="*/ 1405 w 4525"/>
                                <a:gd name="T31" fmla="*/ 3120 h 6062"/>
                                <a:gd name="T32" fmla="*/ 1286 w 4525"/>
                                <a:gd name="T33" fmla="*/ 3739 h 6062"/>
                                <a:gd name="T34" fmla="*/ 1 w 4525"/>
                                <a:gd name="T35" fmla="*/ 4692 h 6062"/>
                                <a:gd name="T36" fmla="*/ 167 w 4525"/>
                                <a:gd name="T37" fmla="*/ 6061 h 6062"/>
                                <a:gd name="T38" fmla="*/ 334 w 4525"/>
                                <a:gd name="T39" fmla="*/ 4692 h 6062"/>
                                <a:gd name="T40" fmla="*/ 1405 w 4525"/>
                                <a:gd name="T41" fmla="*/ 4037 h 6062"/>
                                <a:gd name="T42" fmla="*/ 2096 w 4525"/>
                                <a:gd name="T43" fmla="*/ 4394 h 6062"/>
                                <a:gd name="T44" fmla="*/ 2263 w 4525"/>
                                <a:gd name="T45" fmla="*/ 6037 h 6062"/>
                                <a:gd name="T46" fmla="*/ 2429 w 4525"/>
                                <a:gd name="T47" fmla="*/ 4394 h 6062"/>
                                <a:gd name="T48" fmla="*/ 3132 w 4525"/>
                                <a:gd name="T49" fmla="*/ 4037 h 6062"/>
                                <a:gd name="T50" fmla="*/ 4203 w 4525"/>
                                <a:gd name="T51" fmla="*/ 4692 h 6062"/>
                                <a:gd name="T52" fmla="*/ 4358 w 4525"/>
                                <a:gd name="T53" fmla="*/ 6061 h 6062"/>
                                <a:gd name="T54" fmla="*/ 4525 w 4525"/>
                                <a:gd name="T55" fmla="*/ 4692 h 6062"/>
                                <a:gd name="T56" fmla="*/ 3239 w 4525"/>
                                <a:gd name="T57" fmla="*/ 3751 h 6062"/>
                                <a:gd name="T58" fmla="*/ 3120 w 4525"/>
                                <a:gd name="T59" fmla="*/ 3156 h 6062"/>
                                <a:gd name="T60" fmla="*/ 3632 w 4525"/>
                                <a:gd name="T61" fmla="*/ 2073 h 6062"/>
                                <a:gd name="T62" fmla="*/ 3680 w 4525"/>
                                <a:gd name="T63" fmla="*/ 1668 h 6062"/>
                                <a:gd name="T64" fmla="*/ 3811 w 4525"/>
                                <a:gd name="T65" fmla="*/ 168 h 6062"/>
                                <a:gd name="T66" fmla="*/ 1834 w 4525"/>
                                <a:gd name="T67" fmla="*/ 1 h 60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4525" h="6062" extrusionOk="0">
                                  <a:moveTo>
                                    <a:pt x="3489" y="310"/>
                                  </a:moveTo>
                                  <a:lnTo>
                                    <a:pt x="3489" y="1120"/>
                                  </a:lnTo>
                                  <a:cubicBezTo>
                                    <a:pt x="3489" y="1251"/>
                                    <a:pt x="3453" y="1382"/>
                                    <a:pt x="3394" y="1525"/>
                                  </a:cubicBezTo>
                                  <a:lnTo>
                                    <a:pt x="3334" y="1656"/>
                                  </a:lnTo>
                                  <a:cubicBezTo>
                                    <a:pt x="3322" y="1680"/>
                                    <a:pt x="3322" y="1703"/>
                                    <a:pt x="3322" y="1727"/>
                                  </a:cubicBezTo>
                                  <a:lnTo>
                                    <a:pt x="3322" y="2073"/>
                                  </a:lnTo>
                                  <a:cubicBezTo>
                                    <a:pt x="3322" y="2370"/>
                                    <a:pt x="3203" y="2632"/>
                                    <a:pt x="3001" y="2835"/>
                                  </a:cubicBezTo>
                                  <a:cubicBezTo>
                                    <a:pt x="2796" y="3016"/>
                                    <a:pt x="2549" y="3133"/>
                                    <a:pt x="2268" y="3133"/>
                                  </a:cubicBezTo>
                                  <a:cubicBezTo>
                                    <a:pt x="2254" y="3133"/>
                                    <a:pt x="2241" y="3133"/>
                                    <a:pt x="2227" y="3132"/>
                                  </a:cubicBezTo>
                                  <a:cubicBezTo>
                                    <a:pt x="1655" y="3108"/>
                                    <a:pt x="1191" y="2608"/>
                                    <a:pt x="1191" y="2025"/>
                                  </a:cubicBezTo>
                                  <a:lnTo>
                                    <a:pt x="1191" y="1727"/>
                                  </a:lnTo>
                                  <a:cubicBezTo>
                                    <a:pt x="1191" y="1703"/>
                                    <a:pt x="1191" y="1680"/>
                                    <a:pt x="1179" y="1656"/>
                                  </a:cubicBezTo>
                                  <a:lnTo>
                                    <a:pt x="1120" y="1525"/>
                                  </a:lnTo>
                                  <a:cubicBezTo>
                                    <a:pt x="1060" y="1406"/>
                                    <a:pt x="1036" y="1263"/>
                                    <a:pt x="1036" y="1120"/>
                                  </a:cubicBezTo>
                                  <a:cubicBezTo>
                                    <a:pt x="1036" y="668"/>
                                    <a:pt x="1394" y="310"/>
                                    <a:pt x="1834" y="310"/>
                                  </a:cubicBezTo>
                                  <a:lnTo>
                                    <a:pt x="3489" y="310"/>
                                  </a:lnTo>
                                  <a:close/>
                                  <a:moveTo>
                                    <a:pt x="1727" y="3335"/>
                                  </a:moveTo>
                                  <a:cubicBezTo>
                                    <a:pt x="1882" y="3406"/>
                                    <a:pt x="2048" y="3442"/>
                                    <a:pt x="2215" y="3454"/>
                                  </a:cubicBezTo>
                                  <a:lnTo>
                                    <a:pt x="2263" y="3454"/>
                                  </a:lnTo>
                                  <a:cubicBezTo>
                                    <a:pt x="2453" y="3454"/>
                                    <a:pt x="2632" y="3430"/>
                                    <a:pt x="2798" y="3347"/>
                                  </a:cubicBezTo>
                                  <a:lnTo>
                                    <a:pt x="2798" y="3573"/>
                                  </a:lnTo>
                                  <a:cubicBezTo>
                                    <a:pt x="2798" y="3620"/>
                                    <a:pt x="2810" y="3680"/>
                                    <a:pt x="2810" y="3728"/>
                                  </a:cubicBezTo>
                                  <a:lnTo>
                                    <a:pt x="2263" y="4144"/>
                                  </a:lnTo>
                                  <a:lnTo>
                                    <a:pt x="1715" y="3728"/>
                                  </a:lnTo>
                                  <a:cubicBezTo>
                                    <a:pt x="1727" y="3680"/>
                                    <a:pt x="1727" y="3632"/>
                                    <a:pt x="1727" y="3573"/>
                                  </a:cubicBezTo>
                                  <a:lnTo>
                                    <a:pt x="1727" y="3335"/>
                                  </a:lnTo>
                                  <a:close/>
                                  <a:moveTo>
                                    <a:pt x="1834" y="1"/>
                                  </a:moveTo>
                                  <a:cubicBezTo>
                                    <a:pt x="1203" y="1"/>
                                    <a:pt x="703" y="501"/>
                                    <a:pt x="703" y="1132"/>
                                  </a:cubicBezTo>
                                  <a:cubicBezTo>
                                    <a:pt x="703" y="1322"/>
                                    <a:pt x="751" y="1501"/>
                                    <a:pt x="834" y="1668"/>
                                  </a:cubicBezTo>
                                  <a:lnTo>
                                    <a:pt x="882" y="1751"/>
                                  </a:lnTo>
                                  <a:lnTo>
                                    <a:pt x="882" y="2013"/>
                                  </a:lnTo>
                                  <a:cubicBezTo>
                                    <a:pt x="882" y="2454"/>
                                    <a:pt x="1084" y="2858"/>
                                    <a:pt x="1405" y="3120"/>
                                  </a:cubicBezTo>
                                  <a:lnTo>
                                    <a:pt x="1405" y="3561"/>
                                  </a:lnTo>
                                  <a:cubicBezTo>
                                    <a:pt x="1405" y="3632"/>
                                    <a:pt x="1358" y="3704"/>
                                    <a:pt x="1286" y="3739"/>
                                  </a:cubicBezTo>
                                  <a:lnTo>
                                    <a:pt x="453" y="4049"/>
                                  </a:lnTo>
                                  <a:cubicBezTo>
                                    <a:pt x="179" y="4156"/>
                                    <a:pt x="1" y="4406"/>
                                    <a:pt x="1" y="4692"/>
                                  </a:cubicBezTo>
                                  <a:lnTo>
                                    <a:pt x="1" y="5894"/>
                                  </a:lnTo>
                                  <a:cubicBezTo>
                                    <a:pt x="1" y="5990"/>
                                    <a:pt x="72" y="6061"/>
                                    <a:pt x="167" y="6061"/>
                                  </a:cubicBezTo>
                                  <a:cubicBezTo>
                                    <a:pt x="251" y="6061"/>
                                    <a:pt x="334" y="5990"/>
                                    <a:pt x="334" y="5894"/>
                                  </a:cubicBezTo>
                                  <a:lnTo>
                                    <a:pt x="334" y="4692"/>
                                  </a:lnTo>
                                  <a:cubicBezTo>
                                    <a:pt x="334" y="4537"/>
                                    <a:pt x="417" y="4406"/>
                                    <a:pt x="572" y="4347"/>
                                  </a:cubicBezTo>
                                  <a:lnTo>
                                    <a:pt x="1405" y="4037"/>
                                  </a:lnTo>
                                  <a:cubicBezTo>
                                    <a:pt x="1441" y="4013"/>
                                    <a:pt x="1489" y="3989"/>
                                    <a:pt x="1525" y="3954"/>
                                  </a:cubicBezTo>
                                  <a:lnTo>
                                    <a:pt x="2096" y="4394"/>
                                  </a:lnTo>
                                  <a:lnTo>
                                    <a:pt x="2096" y="5883"/>
                                  </a:lnTo>
                                  <a:cubicBezTo>
                                    <a:pt x="2096" y="5966"/>
                                    <a:pt x="2179" y="6037"/>
                                    <a:pt x="2263" y="6037"/>
                                  </a:cubicBezTo>
                                  <a:cubicBezTo>
                                    <a:pt x="2358" y="6037"/>
                                    <a:pt x="2429" y="5966"/>
                                    <a:pt x="2429" y="5883"/>
                                  </a:cubicBezTo>
                                  <a:lnTo>
                                    <a:pt x="2429" y="4394"/>
                                  </a:lnTo>
                                  <a:lnTo>
                                    <a:pt x="3013" y="3954"/>
                                  </a:lnTo>
                                  <a:cubicBezTo>
                                    <a:pt x="3049" y="3989"/>
                                    <a:pt x="3084" y="4001"/>
                                    <a:pt x="3132" y="4037"/>
                                  </a:cubicBezTo>
                                  <a:lnTo>
                                    <a:pt x="3965" y="4347"/>
                                  </a:lnTo>
                                  <a:cubicBezTo>
                                    <a:pt x="4096" y="4406"/>
                                    <a:pt x="4203" y="4537"/>
                                    <a:pt x="4203" y="4692"/>
                                  </a:cubicBezTo>
                                  <a:lnTo>
                                    <a:pt x="4203" y="5894"/>
                                  </a:lnTo>
                                  <a:cubicBezTo>
                                    <a:pt x="4203" y="5990"/>
                                    <a:pt x="4275" y="6061"/>
                                    <a:pt x="4358" y="6061"/>
                                  </a:cubicBezTo>
                                  <a:cubicBezTo>
                                    <a:pt x="4453" y="6061"/>
                                    <a:pt x="4525" y="5990"/>
                                    <a:pt x="4525" y="5894"/>
                                  </a:cubicBezTo>
                                  <a:lnTo>
                                    <a:pt x="4525" y="4692"/>
                                  </a:lnTo>
                                  <a:cubicBezTo>
                                    <a:pt x="4513" y="4418"/>
                                    <a:pt x="4334" y="4168"/>
                                    <a:pt x="4072" y="4061"/>
                                  </a:cubicBezTo>
                                  <a:lnTo>
                                    <a:pt x="3239" y="3751"/>
                                  </a:lnTo>
                                  <a:cubicBezTo>
                                    <a:pt x="3156" y="3728"/>
                                    <a:pt x="3120" y="3644"/>
                                    <a:pt x="3120" y="3573"/>
                                  </a:cubicBezTo>
                                  <a:lnTo>
                                    <a:pt x="3120" y="3156"/>
                                  </a:lnTo>
                                  <a:cubicBezTo>
                                    <a:pt x="3144" y="3132"/>
                                    <a:pt x="3191" y="3096"/>
                                    <a:pt x="3215" y="3061"/>
                                  </a:cubicBezTo>
                                  <a:cubicBezTo>
                                    <a:pt x="3489" y="2799"/>
                                    <a:pt x="3632" y="2454"/>
                                    <a:pt x="3632" y="2073"/>
                                  </a:cubicBezTo>
                                  <a:lnTo>
                                    <a:pt x="3632" y="1751"/>
                                  </a:lnTo>
                                  <a:lnTo>
                                    <a:pt x="3680" y="1668"/>
                                  </a:lnTo>
                                  <a:cubicBezTo>
                                    <a:pt x="3775" y="1501"/>
                                    <a:pt x="3811" y="1311"/>
                                    <a:pt x="3811" y="1132"/>
                                  </a:cubicBezTo>
                                  <a:lnTo>
                                    <a:pt x="3811" y="168"/>
                                  </a:lnTo>
                                  <a:cubicBezTo>
                                    <a:pt x="3811" y="72"/>
                                    <a:pt x="3739" y="1"/>
                                    <a:pt x="3644" y="1"/>
                                  </a:cubicBezTo>
                                  <a:lnTo>
                                    <a:pt x="1834"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52" name="Google Shape;339;p20"/>
                          <wps:cNvSpPr>
                            <a:spLocks/>
                          </wps:cNvSpPr>
                          <wps:spPr bwMode="auto">
                            <a:xfrm>
                              <a:off x="238375" y="316454"/>
                              <a:ext cx="10631" cy="38291"/>
                            </a:xfrm>
                            <a:custGeom>
                              <a:avLst/>
                              <a:gdLst>
                                <a:gd name="T0" fmla="*/ 167 w 334"/>
                                <a:gd name="T1" fmla="*/ 0 h 1203"/>
                                <a:gd name="T2" fmla="*/ 1 w 334"/>
                                <a:gd name="T3" fmla="*/ 167 h 1203"/>
                                <a:gd name="T4" fmla="*/ 1 w 334"/>
                                <a:gd name="T5" fmla="*/ 1048 h 1203"/>
                                <a:gd name="T6" fmla="*/ 167 w 334"/>
                                <a:gd name="T7" fmla="*/ 1203 h 1203"/>
                                <a:gd name="T8" fmla="*/ 334 w 334"/>
                                <a:gd name="T9" fmla="*/ 1048 h 1203"/>
                                <a:gd name="T10" fmla="*/ 334 w 334"/>
                                <a:gd name="T11" fmla="*/ 155 h 1203"/>
                                <a:gd name="T12" fmla="*/ 167 w 334"/>
                                <a:gd name="T13" fmla="*/ 0 h 1203"/>
                              </a:gdLst>
                              <a:ahLst/>
                              <a:cxnLst>
                                <a:cxn ang="0">
                                  <a:pos x="T0" y="T1"/>
                                </a:cxn>
                                <a:cxn ang="0">
                                  <a:pos x="T2" y="T3"/>
                                </a:cxn>
                                <a:cxn ang="0">
                                  <a:pos x="T4" y="T5"/>
                                </a:cxn>
                                <a:cxn ang="0">
                                  <a:pos x="T6" y="T7"/>
                                </a:cxn>
                                <a:cxn ang="0">
                                  <a:pos x="T8" y="T9"/>
                                </a:cxn>
                                <a:cxn ang="0">
                                  <a:pos x="T10" y="T11"/>
                                </a:cxn>
                                <a:cxn ang="0">
                                  <a:pos x="T12" y="T13"/>
                                </a:cxn>
                              </a:cxnLst>
                              <a:rect l="0" t="0" r="r" b="b"/>
                              <a:pathLst>
                                <a:path w="334" h="1203" extrusionOk="0">
                                  <a:moveTo>
                                    <a:pt x="167" y="0"/>
                                  </a:moveTo>
                                  <a:cubicBezTo>
                                    <a:pt x="72" y="0"/>
                                    <a:pt x="1" y="72"/>
                                    <a:pt x="1" y="167"/>
                                  </a:cubicBezTo>
                                  <a:lnTo>
                                    <a:pt x="1" y="1048"/>
                                  </a:lnTo>
                                  <a:cubicBezTo>
                                    <a:pt x="1" y="1131"/>
                                    <a:pt x="72" y="1203"/>
                                    <a:pt x="167" y="1203"/>
                                  </a:cubicBezTo>
                                  <a:cubicBezTo>
                                    <a:pt x="251" y="1203"/>
                                    <a:pt x="334" y="1131"/>
                                    <a:pt x="334" y="1048"/>
                                  </a:cubicBezTo>
                                  <a:lnTo>
                                    <a:pt x="334" y="155"/>
                                  </a:lnTo>
                                  <a:cubicBezTo>
                                    <a:pt x="334" y="60"/>
                                    <a:pt x="251" y="0"/>
                                    <a:pt x="167"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53" name="Google Shape;340;p20"/>
                          <wps:cNvSpPr>
                            <a:spLocks/>
                          </wps:cNvSpPr>
                          <wps:spPr bwMode="auto">
                            <a:xfrm>
                              <a:off x="315690" y="316454"/>
                              <a:ext cx="10249" cy="38291"/>
                            </a:xfrm>
                            <a:custGeom>
                              <a:avLst/>
                              <a:gdLst>
                                <a:gd name="T0" fmla="*/ 167 w 322"/>
                                <a:gd name="T1" fmla="*/ 0 h 1203"/>
                                <a:gd name="T2" fmla="*/ 0 w 322"/>
                                <a:gd name="T3" fmla="*/ 167 h 1203"/>
                                <a:gd name="T4" fmla="*/ 0 w 322"/>
                                <a:gd name="T5" fmla="*/ 1048 h 1203"/>
                                <a:gd name="T6" fmla="*/ 167 w 322"/>
                                <a:gd name="T7" fmla="*/ 1203 h 1203"/>
                                <a:gd name="T8" fmla="*/ 322 w 322"/>
                                <a:gd name="T9" fmla="*/ 1048 h 1203"/>
                                <a:gd name="T10" fmla="*/ 322 w 322"/>
                                <a:gd name="T11" fmla="*/ 155 h 1203"/>
                                <a:gd name="T12" fmla="*/ 167 w 322"/>
                                <a:gd name="T13" fmla="*/ 0 h 1203"/>
                              </a:gdLst>
                              <a:ahLst/>
                              <a:cxnLst>
                                <a:cxn ang="0">
                                  <a:pos x="T0" y="T1"/>
                                </a:cxn>
                                <a:cxn ang="0">
                                  <a:pos x="T2" y="T3"/>
                                </a:cxn>
                                <a:cxn ang="0">
                                  <a:pos x="T4" y="T5"/>
                                </a:cxn>
                                <a:cxn ang="0">
                                  <a:pos x="T6" y="T7"/>
                                </a:cxn>
                                <a:cxn ang="0">
                                  <a:pos x="T8" y="T9"/>
                                </a:cxn>
                                <a:cxn ang="0">
                                  <a:pos x="T10" y="T11"/>
                                </a:cxn>
                                <a:cxn ang="0">
                                  <a:pos x="T12" y="T13"/>
                                </a:cxn>
                              </a:cxnLst>
                              <a:rect l="0" t="0" r="r" b="b"/>
                              <a:pathLst>
                                <a:path w="322" h="1203" extrusionOk="0">
                                  <a:moveTo>
                                    <a:pt x="167" y="0"/>
                                  </a:moveTo>
                                  <a:cubicBezTo>
                                    <a:pt x="72" y="0"/>
                                    <a:pt x="0" y="72"/>
                                    <a:pt x="0" y="167"/>
                                  </a:cubicBezTo>
                                  <a:lnTo>
                                    <a:pt x="0" y="1048"/>
                                  </a:lnTo>
                                  <a:cubicBezTo>
                                    <a:pt x="0" y="1131"/>
                                    <a:pt x="72" y="1203"/>
                                    <a:pt x="167" y="1203"/>
                                  </a:cubicBezTo>
                                  <a:cubicBezTo>
                                    <a:pt x="250" y="1203"/>
                                    <a:pt x="322" y="1131"/>
                                    <a:pt x="322" y="1048"/>
                                  </a:cubicBezTo>
                                  <a:lnTo>
                                    <a:pt x="322" y="155"/>
                                  </a:lnTo>
                                  <a:cubicBezTo>
                                    <a:pt x="322" y="60"/>
                                    <a:pt x="262" y="0"/>
                                    <a:pt x="167"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54" name="Google Shape;341;p20"/>
                          <wps:cNvSpPr>
                            <a:spLocks/>
                          </wps:cNvSpPr>
                          <wps:spPr bwMode="auto">
                            <a:xfrm>
                              <a:off x="54939" y="0"/>
                              <a:ext cx="221378" cy="185346"/>
                            </a:xfrm>
                            <a:custGeom>
                              <a:avLst/>
                              <a:gdLst>
                                <a:gd name="T0" fmla="*/ 2406 w 6955"/>
                                <a:gd name="T1" fmla="*/ 4168 h 5823"/>
                                <a:gd name="T2" fmla="*/ 2311 w 6955"/>
                                <a:gd name="T3" fmla="*/ 4537 h 5823"/>
                                <a:gd name="T4" fmla="*/ 2085 w 6955"/>
                                <a:gd name="T5" fmla="*/ 4537 h 5823"/>
                                <a:gd name="T6" fmla="*/ 1727 w 6955"/>
                                <a:gd name="T7" fmla="*/ 4180 h 5823"/>
                                <a:gd name="T8" fmla="*/ 1727 w 6955"/>
                                <a:gd name="T9" fmla="*/ 4168 h 5823"/>
                                <a:gd name="T10" fmla="*/ 2406 w 6955"/>
                                <a:gd name="T11" fmla="*/ 4168 h 5823"/>
                                <a:gd name="T12" fmla="*/ 5573 w 6955"/>
                                <a:gd name="T13" fmla="*/ 358 h 5823"/>
                                <a:gd name="T14" fmla="*/ 5930 w 6955"/>
                                <a:gd name="T15" fmla="*/ 715 h 5823"/>
                                <a:gd name="T16" fmla="*/ 5930 w 6955"/>
                                <a:gd name="T17" fmla="*/ 3501 h 5823"/>
                                <a:gd name="T18" fmla="*/ 5573 w 6955"/>
                                <a:gd name="T19" fmla="*/ 3858 h 5823"/>
                                <a:gd name="T20" fmla="*/ 4168 w 6955"/>
                                <a:gd name="T21" fmla="*/ 3858 h 5823"/>
                                <a:gd name="T22" fmla="*/ 4085 w 6955"/>
                                <a:gd name="T23" fmla="*/ 3882 h 5823"/>
                                <a:gd name="T24" fmla="*/ 2537 w 6955"/>
                                <a:gd name="T25" fmla="*/ 5001 h 5823"/>
                                <a:gd name="T26" fmla="*/ 2537 w 6955"/>
                                <a:gd name="T27" fmla="*/ 5001 h 5823"/>
                                <a:gd name="T28" fmla="*/ 2775 w 6955"/>
                                <a:gd name="T29" fmla="*/ 4049 h 5823"/>
                                <a:gd name="T30" fmla="*/ 2739 w 6955"/>
                                <a:gd name="T31" fmla="*/ 3918 h 5823"/>
                                <a:gd name="T32" fmla="*/ 2608 w 6955"/>
                                <a:gd name="T33" fmla="*/ 3858 h 5823"/>
                                <a:gd name="T34" fmla="*/ 692 w 6955"/>
                                <a:gd name="T35" fmla="*/ 3858 h 5823"/>
                                <a:gd name="T36" fmla="*/ 334 w 6955"/>
                                <a:gd name="T37" fmla="*/ 3501 h 5823"/>
                                <a:gd name="T38" fmla="*/ 334 w 6955"/>
                                <a:gd name="T39" fmla="*/ 715 h 5823"/>
                                <a:gd name="T40" fmla="*/ 692 w 6955"/>
                                <a:gd name="T41" fmla="*/ 358 h 5823"/>
                                <a:gd name="T42" fmla="*/ 5573 w 6955"/>
                                <a:gd name="T43" fmla="*/ 358 h 5823"/>
                                <a:gd name="T44" fmla="*/ 6287 w 6955"/>
                                <a:gd name="T45" fmla="*/ 1025 h 5823"/>
                                <a:gd name="T46" fmla="*/ 6645 w 6955"/>
                                <a:gd name="T47" fmla="*/ 1382 h 5823"/>
                                <a:gd name="T48" fmla="*/ 6645 w 6955"/>
                                <a:gd name="T49" fmla="*/ 4180 h 5823"/>
                                <a:gd name="T50" fmla="*/ 6633 w 6955"/>
                                <a:gd name="T51" fmla="*/ 4180 h 5823"/>
                                <a:gd name="T52" fmla="*/ 6276 w 6955"/>
                                <a:gd name="T53" fmla="*/ 4537 h 5823"/>
                                <a:gd name="T54" fmla="*/ 4871 w 6955"/>
                                <a:gd name="T55" fmla="*/ 4537 h 5823"/>
                                <a:gd name="T56" fmla="*/ 4752 w 6955"/>
                                <a:gd name="T57" fmla="*/ 4597 h 5823"/>
                                <a:gd name="T58" fmla="*/ 4728 w 6955"/>
                                <a:gd name="T59" fmla="*/ 4727 h 5823"/>
                                <a:gd name="T60" fmla="*/ 4847 w 6955"/>
                                <a:gd name="T61" fmla="*/ 5406 h 5823"/>
                                <a:gd name="T62" fmla="*/ 4847 w 6955"/>
                                <a:gd name="T63" fmla="*/ 5406 h 5823"/>
                                <a:gd name="T64" fmla="*/ 3656 w 6955"/>
                                <a:gd name="T65" fmla="*/ 4597 h 5823"/>
                                <a:gd name="T66" fmla="*/ 4251 w 6955"/>
                                <a:gd name="T67" fmla="*/ 4168 h 5823"/>
                                <a:gd name="T68" fmla="*/ 5585 w 6955"/>
                                <a:gd name="T69" fmla="*/ 4168 h 5823"/>
                                <a:gd name="T70" fmla="*/ 6276 w 6955"/>
                                <a:gd name="T71" fmla="*/ 3489 h 5823"/>
                                <a:gd name="T72" fmla="*/ 6276 w 6955"/>
                                <a:gd name="T73" fmla="*/ 1025 h 5823"/>
                                <a:gd name="T74" fmla="*/ 6287 w 6955"/>
                                <a:gd name="T75" fmla="*/ 1025 h 5823"/>
                                <a:gd name="T76" fmla="*/ 692 w 6955"/>
                                <a:gd name="T77" fmla="*/ 1 h 5823"/>
                                <a:gd name="T78" fmla="*/ 1 w 6955"/>
                                <a:gd name="T79" fmla="*/ 691 h 5823"/>
                                <a:gd name="T80" fmla="*/ 1 w 6955"/>
                                <a:gd name="T81" fmla="*/ 3465 h 5823"/>
                                <a:gd name="T82" fmla="*/ 692 w 6955"/>
                                <a:gd name="T83" fmla="*/ 4156 h 5823"/>
                                <a:gd name="T84" fmla="*/ 1406 w 6955"/>
                                <a:gd name="T85" fmla="*/ 4156 h 5823"/>
                                <a:gd name="T86" fmla="*/ 1406 w 6955"/>
                                <a:gd name="T87" fmla="*/ 4168 h 5823"/>
                                <a:gd name="T88" fmla="*/ 2085 w 6955"/>
                                <a:gd name="T89" fmla="*/ 4858 h 5823"/>
                                <a:gd name="T90" fmla="*/ 2227 w 6955"/>
                                <a:gd name="T91" fmla="*/ 4858 h 5823"/>
                                <a:gd name="T92" fmla="*/ 2168 w 6955"/>
                                <a:gd name="T93" fmla="*/ 5120 h 5823"/>
                                <a:gd name="T94" fmla="*/ 2263 w 6955"/>
                                <a:gd name="T95" fmla="*/ 5394 h 5823"/>
                                <a:gd name="T96" fmla="*/ 2406 w 6955"/>
                                <a:gd name="T97" fmla="*/ 5430 h 5823"/>
                                <a:gd name="T98" fmla="*/ 2549 w 6955"/>
                                <a:gd name="T99" fmla="*/ 5394 h 5823"/>
                                <a:gd name="T100" fmla="*/ 3263 w 6955"/>
                                <a:gd name="T101" fmla="*/ 4870 h 5823"/>
                                <a:gd name="T102" fmla="*/ 3430 w 6955"/>
                                <a:gd name="T103" fmla="*/ 4870 h 5823"/>
                                <a:gd name="T104" fmla="*/ 4787 w 6955"/>
                                <a:gd name="T105" fmla="*/ 5775 h 5823"/>
                                <a:gd name="T106" fmla="*/ 4918 w 6955"/>
                                <a:gd name="T107" fmla="*/ 5823 h 5823"/>
                                <a:gd name="T108" fmla="*/ 5049 w 6955"/>
                                <a:gd name="T109" fmla="*/ 5775 h 5823"/>
                                <a:gd name="T110" fmla="*/ 5156 w 6955"/>
                                <a:gd name="T111" fmla="*/ 5525 h 5823"/>
                                <a:gd name="T112" fmla="*/ 5049 w 6955"/>
                                <a:gd name="T113" fmla="*/ 4870 h 5823"/>
                                <a:gd name="T114" fmla="*/ 6252 w 6955"/>
                                <a:gd name="T115" fmla="*/ 4870 h 5823"/>
                                <a:gd name="T116" fmla="*/ 6942 w 6955"/>
                                <a:gd name="T117" fmla="*/ 4180 h 5823"/>
                                <a:gd name="T118" fmla="*/ 6942 w 6955"/>
                                <a:gd name="T119" fmla="*/ 1406 h 5823"/>
                                <a:gd name="T120" fmla="*/ 6276 w 6955"/>
                                <a:gd name="T121" fmla="*/ 703 h 5823"/>
                                <a:gd name="T122" fmla="*/ 5573 w 6955"/>
                                <a:gd name="T123" fmla="*/ 1 h 5823"/>
                                <a:gd name="T124" fmla="*/ 692 w 6955"/>
                                <a:gd name="T125" fmla="*/ 1 h 58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6955" h="5823" extrusionOk="0">
                                  <a:moveTo>
                                    <a:pt x="2406" y="4168"/>
                                  </a:moveTo>
                                  <a:lnTo>
                                    <a:pt x="2311" y="4537"/>
                                  </a:lnTo>
                                  <a:lnTo>
                                    <a:pt x="2085" y="4537"/>
                                  </a:lnTo>
                                  <a:cubicBezTo>
                                    <a:pt x="1894" y="4537"/>
                                    <a:pt x="1727" y="4382"/>
                                    <a:pt x="1727" y="4180"/>
                                  </a:cubicBezTo>
                                  <a:lnTo>
                                    <a:pt x="1727" y="4168"/>
                                  </a:lnTo>
                                  <a:lnTo>
                                    <a:pt x="2406" y="4168"/>
                                  </a:lnTo>
                                  <a:close/>
                                  <a:moveTo>
                                    <a:pt x="5573" y="358"/>
                                  </a:moveTo>
                                  <a:cubicBezTo>
                                    <a:pt x="5764" y="358"/>
                                    <a:pt x="5930" y="525"/>
                                    <a:pt x="5930" y="715"/>
                                  </a:cubicBezTo>
                                  <a:lnTo>
                                    <a:pt x="5930" y="3501"/>
                                  </a:lnTo>
                                  <a:cubicBezTo>
                                    <a:pt x="5930" y="3692"/>
                                    <a:pt x="5764" y="3858"/>
                                    <a:pt x="5573" y="3858"/>
                                  </a:cubicBezTo>
                                  <a:lnTo>
                                    <a:pt x="4168" y="3858"/>
                                  </a:lnTo>
                                  <a:cubicBezTo>
                                    <a:pt x="4144" y="3858"/>
                                    <a:pt x="4097" y="3870"/>
                                    <a:pt x="4085" y="3882"/>
                                  </a:cubicBezTo>
                                  <a:lnTo>
                                    <a:pt x="2537" y="5001"/>
                                  </a:lnTo>
                                  <a:lnTo>
                                    <a:pt x="2775" y="4049"/>
                                  </a:lnTo>
                                  <a:cubicBezTo>
                                    <a:pt x="2787" y="4001"/>
                                    <a:pt x="2775" y="3942"/>
                                    <a:pt x="2739" y="3918"/>
                                  </a:cubicBezTo>
                                  <a:cubicBezTo>
                                    <a:pt x="2716" y="3870"/>
                                    <a:pt x="2668" y="3858"/>
                                    <a:pt x="2608" y="3858"/>
                                  </a:cubicBezTo>
                                  <a:lnTo>
                                    <a:pt x="692" y="3858"/>
                                  </a:lnTo>
                                  <a:cubicBezTo>
                                    <a:pt x="501" y="3858"/>
                                    <a:pt x="334" y="3692"/>
                                    <a:pt x="334" y="3501"/>
                                  </a:cubicBezTo>
                                  <a:lnTo>
                                    <a:pt x="334" y="715"/>
                                  </a:lnTo>
                                  <a:cubicBezTo>
                                    <a:pt x="334" y="525"/>
                                    <a:pt x="501" y="358"/>
                                    <a:pt x="692" y="358"/>
                                  </a:cubicBezTo>
                                  <a:lnTo>
                                    <a:pt x="5573" y="358"/>
                                  </a:lnTo>
                                  <a:close/>
                                  <a:moveTo>
                                    <a:pt x="6287" y="1025"/>
                                  </a:moveTo>
                                  <a:cubicBezTo>
                                    <a:pt x="6478" y="1025"/>
                                    <a:pt x="6645" y="1191"/>
                                    <a:pt x="6645" y="1382"/>
                                  </a:cubicBezTo>
                                  <a:lnTo>
                                    <a:pt x="6645" y="4180"/>
                                  </a:lnTo>
                                  <a:lnTo>
                                    <a:pt x="6633" y="4180"/>
                                  </a:lnTo>
                                  <a:cubicBezTo>
                                    <a:pt x="6633" y="4382"/>
                                    <a:pt x="6466" y="4537"/>
                                    <a:pt x="6276" y="4537"/>
                                  </a:cubicBezTo>
                                  <a:lnTo>
                                    <a:pt x="4871" y="4537"/>
                                  </a:lnTo>
                                  <a:cubicBezTo>
                                    <a:pt x="4823" y="4537"/>
                                    <a:pt x="4787" y="4561"/>
                                    <a:pt x="4752" y="4597"/>
                                  </a:cubicBezTo>
                                  <a:cubicBezTo>
                                    <a:pt x="4728" y="4632"/>
                                    <a:pt x="4704" y="4692"/>
                                    <a:pt x="4728" y="4727"/>
                                  </a:cubicBezTo>
                                  <a:lnTo>
                                    <a:pt x="4847" y="5406"/>
                                  </a:lnTo>
                                  <a:lnTo>
                                    <a:pt x="3656" y="4597"/>
                                  </a:lnTo>
                                  <a:lnTo>
                                    <a:pt x="4251" y="4168"/>
                                  </a:lnTo>
                                  <a:lnTo>
                                    <a:pt x="5585" y="4168"/>
                                  </a:lnTo>
                                  <a:cubicBezTo>
                                    <a:pt x="5954" y="4168"/>
                                    <a:pt x="6276" y="3858"/>
                                    <a:pt x="6276" y="3489"/>
                                  </a:cubicBezTo>
                                  <a:lnTo>
                                    <a:pt x="6276" y="1025"/>
                                  </a:lnTo>
                                  <a:lnTo>
                                    <a:pt x="6287" y="1025"/>
                                  </a:lnTo>
                                  <a:close/>
                                  <a:moveTo>
                                    <a:pt x="692" y="1"/>
                                  </a:moveTo>
                                  <a:cubicBezTo>
                                    <a:pt x="322" y="1"/>
                                    <a:pt x="1" y="310"/>
                                    <a:pt x="1" y="691"/>
                                  </a:cubicBezTo>
                                  <a:lnTo>
                                    <a:pt x="1" y="3465"/>
                                  </a:lnTo>
                                  <a:cubicBezTo>
                                    <a:pt x="1" y="3846"/>
                                    <a:pt x="322" y="4156"/>
                                    <a:pt x="692" y="4156"/>
                                  </a:cubicBezTo>
                                  <a:lnTo>
                                    <a:pt x="1406" y="4156"/>
                                  </a:lnTo>
                                  <a:lnTo>
                                    <a:pt x="1406" y="4168"/>
                                  </a:lnTo>
                                  <a:cubicBezTo>
                                    <a:pt x="1406" y="4537"/>
                                    <a:pt x="1715" y="4858"/>
                                    <a:pt x="2085" y="4858"/>
                                  </a:cubicBezTo>
                                  <a:lnTo>
                                    <a:pt x="2227" y="4858"/>
                                  </a:lnTo>
                                  <a:lnTo>
                                    <a:pt x="2168" y="5120"/>
                                  </a:lnTo>
                                  <a:cubicBezTo>
                                    <a:pt x="2132" y="5228"/>
                                    <a:pt x="2180" y="5335"/>
                                    <a:pt x="2263" y="5394"/>
                                  </a:cubicBezTo>
                                  <a:cubicBezTo>
                                    <a:pt x="2311" y="5418"/>
                                    <a:pt x="2358" y="5430"/>
                                    <a:pt x="2406" y="5430"/>
                                  </a:cubicBezTo>
                                  <a:cubicBezTo>
                                    <a:pt x="2442" y="5430"/>
                                    <a:pt x="2501" y="5418"/>
                                    <a:pt x="2549" y="5394"/>
                                  </a:cubicBezTo>
                                  <a:lnTo>
                                    <a:pt x="3263" y="4870"/>
                                  </a:lnTo>
                                  <a:lnTo>
                                    <a:pt x="3430" y="4870"/>
                                  </a:lnTo>
                                  <a:lnTo>
                                    <a:pt x="4787" y="5775"/>
                                  </a:lnTo>
                                  <a:cubicBezTo>
                                    <a:pt x="4823" y="5811"/>
                                    <a:pt x="4871" y="5823"/>
                                    <a:pt x="4918" y="5823"/>
                                  </a:cubicBezTo>
                                  <a:cubicBezTo>
                                    <a:pt x="4954" y="5823"/>
                                    <a:pt x="5002" y="5811"/>
                                    <a:pt x="5049" y="5775"/>
                                  </a:cubicBezTo>
                                  <a:cubicBezTo>
                                    <a:pt x="5144" y="5716"/>
                                    <a:pt x="5180" y="5632"/>
                                    <a:pt x="5156" y="5525"/>
                                  </a:cubicBezTo>
                                  <a:lnTo>
                                    <a:pt x="5049" y="4870"/>
                                  </a:lnTo>
                                  <a:lnTo>
                                    <a:pt x="6252" y="4870"/>
                                  </a:lnTo>
                                  <a:cubicBezTo>
                                    <a:pt x="6633" y="4870"/>
                                    <a:pt x="6942" y="4561"/>
                                    <a:pt x="6942" y="4180"/>
                                  </a:cubicBezTo>
                                  <a:lnTo>
                                    <a:pt x="6942" y="1406"/>
                                  </a:lnTo>
                                  <a:cubicBezTo>
                                    <a:pt x="6954" y="1013"/>
                                    <a:pt x="6645" y="703"/>
                                    <a:pt x="6276" y="703"/>
                                  </a:cubicBezTo>
                                  <a:cubicBezTo>
                                    <a:pt x="6252" y="310"/>
                                    <a:pt x="5954" y="1"/>
                                    <a:pt x="5573" y="1"/>
                                  </a:cubicBezTo>
                                  <a:lnTo>
                                    <a:pt x="692"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55" name="Google Shape;342;p20"/>
                          <wps:cNvSpPr>
                            <a:spLocks/>
                          </wps:cNvSpPr>
                          <wps:spPr bwMode="auto">
                            <a:xfrm>
                              <a:off x="93994" y="33740"/>
                              <a:ext cx="26928" cy="10249"/>
                            </a:xfrm>
                            <a:custGeom>
                              <a:avLst/>
                              <a:gdLst>
                                <a:gd name="T0" fmla="*/ 167 w 846"/>
                                <a:gd name="T1" fmla="*/ 0 h 322"/>
                                <a:gd name="T2" fmla="*/ 0 w 846"/>
                                <a:gd name="T3" fmla="*/ 167 h 322"/>
                                <a:gd name="T4" fmla="*/ 167 w 846"/>
                                <a:gd name="T5" fmla="*/ 322 h 322"/>
                                <a:gd name="T6" fmla="*/ 679 w 846"/>
                                <a:gd name="T7" fmla="*/ 322 h 322"/>
                                <a:gd name="T8" fmla="*/ 846 w 846"/>
                                <a:gd name="T9" fmla="*/ 167 h 322"/>
                                <a:gd name="T10" fmla="*/ 679 w 846"/>
                                <a:gd name="T11" fmla="*/ 0 h 322"/>
                                <a:gd name="T12" fmla="*/ 167 w 846"/>
                                <a:gd name="T13" fmla="*/ 0 h 322"/>
                              </a:gdLst>
                              <a:ahLst/>
                              <a:cxnLst>
                                <a:cxn ang="0">
                                  <a:pos x="T0" y="T1"/>
                                </a:cxn>
                                <a:cxn ang="0">
                                  <a:pos x="T2" y="T3"/>
                                </a:cxn>
                                <a:cxn ang="0">
                                  <a:pos x="T4" y="T5"/>
                                </a:cxn>
                                <a:cxn ang="0">
                                  <a:pos x="T6" y="T7"/>
                                </a:cxn>
                                <a:cxn ang="0">
                                  <a:pos x="T8" y="T9"/>
                                </a:cxn>
                                <a:cxn ang="0">
                                  <a:pos x="T10" y="T11"/>
                                </a:cxn>
                                <a:cxn ang="0">
                                  <a:pos x="T12" y="T13"/>
                                </a:cxn>
                              </a:cxnLst>
                              <a:rect l="0" t="0" r="r" b="b"/>
                              <a:pathLst>
                                <a:path w="846" h="322" extrusionOk="0">
                                  <a:moveTo>
                                    <a:pt x="167" y="0"/>
                                  </a:moveTo>
                                  <a:cubicBezTo>
                                    <a:pt x="72" y="0"/>
                                    <a:pt x="0" y="72"/>
                                    <a:pt x="0" y="167"/>
                                  </a:cubicBezTo>
                                  <a:cubicBezTo>
                                    <a:pt x="0" y="250"/>
                                    <a:pt x="72" y="322"/>
                                    <a:pt x="167" y="322"/>
                                  </a:cubicBezTo>
                                  <a:lnTo>
                                    <a:pt x="679" y="322"/>
                                  </a:lnTo>
                                  <a:cubicBezTo>
                                    <a:pt x="774" y="322"/>
                                    <a:pt x="846" y="250"/>
                                    <a:pt x="846" y="167"/>
                                  </a:cubicBezTo>
                                  <a:cubicBezTo>
                                    <a:pt x="846" y="72"/>
                                    <a:pt x="774" y="0"/>
                                    <a:pt x="679" y="0"/>
                                  </a:cubicBezTo>
                                  <a:lnTo>
                                    <a:pt x="167" y="0"/>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56" name="Google Shape;343;p20"/>
                          <wps:cNvSpPr>
                            <a:spLocks/>
                          </wps:cNvSpPr>
                          <wps:spPr bwMode="auto">
                            <a:xfrm>
                              <a:off x="132636" y="33740"/>
                              <a:ext cx="82663" cy="10249"/>
                            </a:xfrm>
                            <a:custGeom>
                              <a:avLst/>
                              <a:gdLst>
                                <a:gd name="T0" fmla="*/ 167 w 2597"/>
                                <a:gd name="T1" fmla="*/ 0 h 322"/>
                                <a:gd name="T2" fmla="*/ 1 w 2597"/>
                                <a:gd name="T3" fmla="*/ 167 h 322"/>
                                <a:gd name="T4" fmla="*/ 167 w 2597"/>
                                <a:gd name="T5" fmla="*/ 322 h 322"/>
                                <a:gd name="T6" fmla="*/ 2430 w 2597"/>
                                <a:gd name="T7" fmla="*/ 322 h 322"/>
                                <a:gd name="T8" fmla="*/ 2596 w 2597"/>
                                <a:gd name="T9" fmla="*/ 167 h 322"/>
                                <a:gd name="T10" fmla="*/ 2430 w 2597"/>
                                <a:gd name="T11" fmla="*/ 0 h 322"/>
                                <a:gd name="T12" fmla="*/ 167 w 2597"/>
                                <a:gd name="T13" fmla="*/ 0 h 322"/>
                              </a:gdLst>
                              <a:ahLst/>
                              <a:cxnLst>
                                <a:cxn ang="0">
                                  <a:pos x="T0" y="T1"/>
                                </a:cxn>
                                <a:cxn ang="0">
                                  <a:pos x="T2" y="T3"/>
                                </a:cxn>
                                <a:cxn ang="0">
                                  <a:pos x="T4" y="T5"/>
                                </a:cxn>
                                <a:cxn ang="0">
                                  <a:pos x="T6" y="T7"/>
                                </a:cxn>
                                <a:cxn ang="0">
                                  <a:pos x="T8" y="T9"/>
                                </a:cxn>
                                <a:cxn ang="0">
                                  <a:pos x="T10" y="T11"/>
                                </a:cxn>
                                <a:cxn ang="0">
                                  <a:pos x="T12" y="T13"/>
                                </a:cxn>
                              </a:cxnLst>
                              <a:rect l="0" t="0" r="r" b="b"/>
                              <a:pathLst>
                                <a:path w="2597" h="322" extrusionOk="0">
                                  <a:moveTo>
                                    <a:pt x="167" y="0"/>
                                  </a:moveTo>
                                  <a:cubicBezTo>
                                    <a:pt x="84" y="0"/>
                                    <a:pt x="1" y="72"/>
                                    <a:pt x="1" y="167"/>
                                  </a:cubicBezTo>
                                  <a:cubicBezTo>
                                    <a:pt x="1" y="250"/>
                                    <a:pt x="84" y="322"/>
                                    <a:pt x="167" y="322"/>
                                  </a:cubicBezTo>
                                  <a:lnTo>
                                    <a:pt x="2430" y="322"/>
                                  </a:lnTo>
                                  <a:cubicBezTo>
                                    <a:pt x="2525" y="322"/>
                                    <a:pt x="2596" y="250"/>
                                    <a:pt x="2596" y="167"/>
                                  </a:cubicBezTo>
                                  <a:cubicBezTo>
                                    <a:pt x="2596" y="72"/>
                                    <a:pt x="2525" y="0"/>
                                    <a:pt x="2430" y="0"/>
                                  </a:cubicBezTo>
                                  <a:lnTo>
                                    <a:pt x="167" y="0"/>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57" name="Google Shape;344;p20"/>
                          <wps:cNvSpPr>
                            <a:spLocks/>
                          </wps:cNvSpPr>
                          <wps:spPr bwMode="auto">
                            <a:xfrm>
                              <a:off x="93994" y="61018"/>
                              <a:ext cx="121304" cy="10631"/>
                            </a:xfrm>
                            <a:custGeom>
                              <a:avLst/>
                              <a:gdLst>
                                <a:gd name="T0" fmla="*/ 167 w 3811"/>
                                <a:gd name="T1" fmla="*/ 1 h 334"/>
                                <a:gd name="T2" fmla="*/ 0 w 3811"/>
                                <a:gd name="T3" fmla="*/ 167 h 334"/>
                                <a:gd name="T4" fmla="*/ 167 w 3811"/>
                                <a:gd name="T5" fmla="*/ 334 h 334"/>
                                <a:gd name="T6" fmla="*/ 3644 w 3811"/>
                                <a:gd name="T7" fmla="*/ 334 h 334"/>
                                <a:gd name="T8" fmla="*/ 3810 w 3811"/>
                                <a:gd name="T9" fmla="*/ 167 h 334"/>
                                <a:gd name="T10" fmla="*/ 3644 w 3811"/>
                                <a:gd name="T11" fmla="*/ 1 h 334"/>
                                <a:gd name="T12" fmla="*/ 167 w 3811"/>
                                <a:gd name="T13" fmla="*/ 1 h 334"/>
                              </a:gdLst>
                              <a:ahLst/>
                              <a:cxnLst>
                                <a:cxn ang="0">
                                  <a:pos x="T0" y="T1"/>
                                </a:cxn>
                                <a:cxn ang="0">
                                  <a:pos x="T2" y="T3"/>
                                </a:cxn>
                                <a:cxn ang="0">
                                  <a:pos x="T4" y="T5"/>
                                </a:cxn>
                                <a:cxn ang="0">
                                  <a:pos x="T6" y="T7"/>
                                </a:cxn>
                                <a:cxn ang="0">
                                  <a:pos x="T8" y="T9"/>
                                </a:cxn>
                                <a:cxn ang="0">
                                  <a:pos x="T10" y="T11"/>
                                </a:cxn>
                                <a:cxn ang="0">
                                  <a:pos x="T12" y="T13"/>
                                </a:cxn>
                              </a:cxnLst>
                              <a:rect l="0" t="0" r="r" b="b"/>
                              <a:pathLst>
                                <a:path w="3811" h="334" extrusionOk="0">
                                  <a:moveTo>
                                    <a:pt x="167" y="1"/>
                                  </a:moveTo>
                                  <a:cubicBezTo>
                                    <a:pt x="72" y="1"/>
                                    <a:pt x="0" y="84"/>
                                    <a:pt x="0" y="167"/>
                                  </a:cubicBezTo>
                                  <a:cubicBezTo>
                                    <a:pt x="0" y="263"/>
                                    <a:pt x="72" y="334"/>
                                    <a:pt x="167" y="334"/>
                                  </a:cubicBezTo>
                                  <a:lnTo>
                                    <a:pt x="3644" y="334"/>
                                  </a:lnTo>
                                  <a:cubicBezTo>
                                    <a:pt x="3739" y="334"/>
                                    <a:pt x="3810" y="263"/>
                                    <a:pt x="3810" y="167"/>
                                  </a:cubicBezTo>
                                  <a:cubicBezTo>
                                    <a:pt x="3810" y="84"/>
                                    <a:pt x="3739" y="1"/>
                                    <a:pt x="3644" y="1"/>
                                  </a:cubicBezTo>
                                  <a:lnTo>
                                    <a:pt x="167"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58" name="Google Shape;345;p20"/>
                          <wps:cNvSpPr>
                            <a:spLocks/>
                          </wps:cNvSpPr>
                          <wps:spPr bwMode="auto">
                            <a:xfrm>
                              <a:off x="93994" y="89060"/>
                              <a:ext cx="82249" cy="10663"/>
                            </a:xfrm>
                            <a:custGeom>
                              <a:avLst/>
                              <a:gdLst>
                                <a:gd name="T0" fmla="*/ 155 w 2584"/>
                                <a:gd name="T1" fmla="*/ 1 h 335"/>
                                <a:gd name="T2" fmla="*/ 0 w 2584"/>
                                <a:gd name="T3" fmla="*/ 167 h 335"/>
                                <a:gd name="T4" fmla="*/ 155 w 2584"/>
                                <a:gd name="T5" fmla="*/ 334 h 335"/>
                                <a:gd name="T6" fmla="*/ 2429 w 2584"/>
                                <a:gd name="T7" fmla="*/ 334 h 335"/>
                                <a:gd name="T8" fmla="*/ 2584 w 2584"/>
                                <a:gd name="T9" fmla="*/ 167 h 335"/>
                                <a:gd name="T10" fmla="*/ 2429 w 2584"/>
                                <a:gd name="T11" fmla="*/ 1 h 335"/>
                                <a:gd name="T12" fmla="*/ 155 w 2584"/>
                                <a:gd name="T13" fmla="*/ 1 h 335"/>
                              </a:gdLst>
                              <a:ahLst/>
                              <a:cxnLst>
                                <a:cxn ang="0">
                                  <a:pos x="T0" y="T1"/>
                                </a:cxn>
                                <a:cxn ang="0">
                                  <a:pos x="T2" y="T3"/>
                                </a:cxn>
                                <a:cxn ang="0">
                                  <a:pos x="T4" y="T5"/>
                                </a:cxn>
                                <a:cxn ang="0">
                                  <a:pos x="T6" y="T7"/>
                                </a:cxn>
                                <a:cxn ang="0">
                                  <a:pos x="T8" y="T9"/>
                                </a:cxn>
                                <a:cxn ang="0">
                                  <a:pos x="T10" y="T11"/>
                                </a:cxn>
                                <a:cxn ang="0">
                                  <a:pos x="T12" y="T13"/>
                                </a:cxn>
                              </a:cxnLst>
                              <a:rect l="0" t="0" r="r" b="b"/>
                              <a:pathLst>
                                <a:path w="2584" h="335" extrusionOk="0">
                                  <a:moveTo>
                                    <a:pt x="155" y="1"/>
                                  </a:moveTo>
                                  <a:cubicBezTo>
                                    <a:pt x="72" y="1"/>
                                    <a:pt x="0" y="72"/>
                                    <a:pt x="0" y="167"/>
                                  </a:cubicBezTo>
                                  <a:cubicBezTo>
                                    <a:pt x="0" y="251"/>
                                    <a:pt x="72" y="334"/>
                                    <a:pt x="155" y="334"/>
                                  </a:cubicBezTo>
                                  <a:lnTo>
                                    <a:pt x="2429" y="334"/>
                                  </a:lnTo>
                                  <a:cubicBezTo>
                                    <a:pt x="2513" y="334"/>
                                    <a:pt x="2584" y="251"/>
                                    <a:pt x="2584" y="167"/>
                                  </a:cubicBezTo>
                                  <a:cubicBezTo>
                                    <a:pt x="2584" y="72"/>
                                    <a:pt x="2513" y="1"/>
                                    <a:pt x="2429" y="1"/>
                                  </a:cubicBezTo>
                                  <a:lnTo>
                                    <a:pt x="155"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59" name="Google Shape;346;p20"/>
                          <wps:cNvSpPr>
                            <a:spLocks/>
                          </wps:cNvSpPr>
                          <wps:spPr bwMode="auto">
                            <a:xfrm>
                              <a:off x="188339" y="89060"/>
                              <a:ext cx="26960" cy="10663"/>
                            </a:xfrm>
                            <a:custGeom>
                              <a:avLst/>
                              <a:gdLst>
                                <a:gd name="T0" fmla="*/ 156 w 847"/>
                                <a:gd name="T1" fmla="*/ 1 h 335"/>
                                <a:gd name="T2" fmla="*/ 1 w 847"/>
                                <a:gd name="T3" fmla="*/ 167 h 335"/>
                                <a:gd name="T4" fmla="*/ 156 w 847"/>
                                <a:gd name="T5" fmla="*/ 334 h 335"/>
                                <a:gd name="T6" fmla="*/ 680 w 847"/>
                                <a:gd name="T7" fmla="*/ 334 h 335"/>
                                <a:gd name="T8" fmla="*/ 846 w 847"/>
                                <a:gd name="T9" fmla="*/ 167 h 335"/>
                                <a:gd name="T10" fmla="*/ 680 w 847"/>
                                <a:gd name="T11" fmla="*/ 1 h 335"/>
                                <a:gd name="T12" fmla="*/ 156 w 847"/>
                                <a:gd name="T13" fmla="*/ 1 h 335"/>
                              </a:gdLst>
                              <a:ahLst/>
                              <a:cxnLst>
                                <a:cxn ang="0">
                                  <a:pos x="T0" y="T1"/>
                                </a:cxn>
                                <a:cxn ang="0">
                                  <a:pos x="T2" y="T3"/>
                                </a:cxn>
                                <a:cxn ang="0">
                                  <a:pos x="T4" y="T5"/>
                                </a:cxn>
                                <a:cxn ang="0">
                                  <a:pos x="T6" y="T7"/>
                                </a:cxn>
                                <a:cxn ang="0">
                                  <a:pos x="T8" y="T9"/>
                                </a:cxn>
                                <a:cxn ang="0">
                                  <a:pos x="T10" y="T11"/>
                                </a:cxn>
                                <a:cxn ang="0">
                                  <a:pos x="T12" y="T13"/>
                                </a:cxn>
                              </a:cxnLst>
                              <a:rect l="0" t="0" r="r" b="b"/>
                              <a:pathLst>
                                <a:path w="847" h="335" extrusionOk="0">
                                  <a:moveTo>
                                    <a:pt x="156" y="1"/>
                                  </a:moveTo>
                                  <a:cubicBezTo>
                                    <a:pt x="72" y="1"/>
                                    <a:pt x="1" y="72"/>
                                    <a:pt x="1" y="167"/>
                                  </a:cubicBezTo>
                                  <a:cubicBezTo>
                                    <a:pt x="1" y="251"/>
                                    <a:pt x="72" y="334"/>
                                    <a:pt x="156" y="334"/>
                                  </a:cubicBezTo>
                                  <a:lnTo>
                                    <a:pt x="680" y="334"/>
                                  </a:lnTo>
                                  <a:cubicBezTo>
                                    <a:pt x="775" y="334"/>
                                    <a:pt x="846" y="251"/>
                                    <a:pt x="846" y="167"/>
                                  </a:cubicBezTo>
                                  <a:cubicBezTo>
                                    <a:pt x="846" y="72"/>
                                    <a:pt x="775" y="1"/>
                                    <a:pt x="680" y="1"/>
                                  </a:cubicBezTo>
                                  <a:lnTo>
                                    <a:pt x="156"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g:wgp>
                  </a:graphicData>
                </a:graphic>
              </wp:inline>
            </w:drawing>
          </mc:Choice>
          <mc:Fallback>
            <w:pict>
              <v:group id="_x0000_s1405" style="width:451.3pt;height:36.4pt;mso-position-horizontal-relative:char;mso-position-vertical-relative:line" coordorigin="-1619" coordsize="61055,4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">
                <v:group id="Group 256605" o:spid="_x0000_s1406" style="position:absolute;left:-1619;width:61055;height:4927" coordorigin="-1658,159" coordsize="62550,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nB4sYAAADdAAAADwAAAGRycy9kb3ducmV2LnhtbESPQWvCQBSE7wX/w/IE&#10;b7qJWi3RVURUPEihWii9PbLPJJh9G7JrEv+9WxB6HGbmG2a57kwpGqpdYVlBPIpAEKdWF5wp+L7s&#10;hx8gnEfWWFomBQ9ysF713paYaNvyFzVnn4kAYZeggtz7KpHSpTkZdCNbEQfvamuDPsg6k7rGNsBN&#10;KcdRNJMGCw4LOVa0zSm9ne9GwaHFdjOJd83pdt0+fi/vnz+nmJQa9LvNAoSnzv+HX+2jVjCJp3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ScHixgAAAN0A&#10;AAAPAAAAAAAAAAAAAAAAAKoCAABkcnMvZG93bnJldi54bWxQSwUGAAAAAAQABAD6AAAAnQMAAAAA&#10;">
                  <v:group id="Group 256606" o:spid="_x0000_s1407" style="position:absolute;left:44009;top:159;width:16882;height:5058" coordorigin="35684,223" coordsize="24628,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NZVkMQAAADdAAAADwAAAGRycy9kb3ducmV2LnhtbERPy2rCQBTdF/yH4Qru&#10;6iSmLRIdRUItXYRCVRB3l8w1CWbuhMw0j7/vLApdHs57ux9NI3rqXG1ZQbyMQBAXVtdcKricj89r&#10;EM4ja2wsk4KJHOx3s6ctptoO/E39yZcihLBLUUHlfZtK6YqKDLqlbYkDd7edQR9gV0rd4RDCTSNX&#10;UfQmDdYcGipsKauoeJx+jIKPAYdDEr/3+eOeTbfz69c1j0mpxXw8bEB4Gv2/+M/9qRUk8UuYG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NZVkMQAAADdAAAA&#10;DwAAAAAAAAAAAAAAAACqAgAAZHJzL2Rvd25yZXYueG1sUEsFBgAAAAAEAAQA+gAAAJsDAAAAAA==&#10;">
                    <v:roundrect id="Rectangle: Rounded Corners 55" o:spid="_x0000_s1408" style="position:absolute;left:35684;top:223;width:24629;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RUjsUA&#10;AADdAAAADwAAAGRycy9kb3ducmV2LnhtbESPzW7CMBCE75V4B2uReqmKw1+BgEEIUYkjhT7AKt4m&#10;gXgdbDcEnr5GQupxNDPfaBar1lSiIedLywr6vQQEcWZ1ybmC7+Pn+xSED8gaK8uk4EYeVsvOywJT&#10;ba/8Rc0h5CJC2KeooAihTqX0WUEGfc/WxNH7sc5giNLlUju8Rrip5CBJPqTBkuNCgTVtCsrOh1+j&#10;4DQ5TqZ2i3eT7O9rd3kbN2U+Vuq1267nIAK14T/8bO+0gmF/NIPHm/gE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tFSOxQAAAN0AAAAPAAAAAAAAAAAAAAAAAJgCAABkcnMv&#10;ZG93bnJldi54bWxQSwUGAAAAAAQABAD1AAAAigMAAAAA&#10;" fillcolor="#7030a0" stroked="f" strokeweight="1pt">
                      <v:stroke joinstyle="miter"/>
                      <v:textbox inset=",0">
                        <w:txbxContent>
                          <w:p w:rsidR="00FC7E58" w:rsidRPr="00BB0D09" w:rsidRDefault="00FC7E58" w:rsidP="000D0CA1">
                            <w:pPr>
                              <w:pStyle w:val="NoSpacing"/>
                              <w:rPr>
                                <w:b/>
                                <w:color w:val="FFFFFF" w:themeColor="background1"/>
                              </w:rPr>
                            </w:pPr>
                            <w:r>
                              <w:rPr>
                                <w:rFonts w:hint="cs"/>
                                <w:rtl/>
                                <w:lang w:bidi="ar-SY"/>
                              </w:rPr>
                              <w:t xml:space="preserve">       </w:t>
                            </w:r>
                            <w:r w:rsidRPr="00BB0D09">
                              <w:rPr>
                                <w:rFonts w:hint="cs"/>
                                <w:color w:val="FFFFFF" w:themeColor="background1"/>
                                <w:rtl/>
                                <w:lang w:bidi="ar-SY"/>
                              </w:rPr>
                              <w:t>عزيزي المدرّب:</w:t>
                            </w:r>
                          </w:p>
                        </w:txbxContent>
                      </v:textbox>
                    </v:roundrect>
                    <v:oval id="Oval 61" o:spid="_x0000_s1409" style="position:absolute;left:53438;top:734;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ylHsIA&#10;AADdAAAADwAAAGRycy9kb3ducmV2LnhtbERPTYvCMBC9C/6HMII3TVW6ajWKLAp76WG1HrwNzdgW&#10;m0lpsrb++81B8Ph439t9b2rxpNZVlhXMphEI4tzqigsF2eU0WYFwHlljbZkUvMjBfjccbDHRtuNf&#10;ep59IUIIuwQVlN43iZQuL8mgm9qGOHB32xr0AbaF1C12IdzUch5FX9JgxaGhxIa+S8of5z+jQEfL&#10;KtZZnN6zQ5e+4ttaHq+pUuNRf9iA8NT7j/jt/tEKFrM47A9vwhOQu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DKUewgAAAN0AAAAPAAAAAAAAAAAAAAAAAJgCAABkcnMvZG93&#10;bnJldi54bWxQSwUGAAAAAAQABAD1AAAAhwMAAAAA&#10;" fillcolor="#272727 [2749]" stroked="f" strokeweight="1pt">
                      <v:stroke joinstyle="miter"/>
                      <v:shadow on="t" color="black" opacity="26213f" origin=",-.5" offset="0,3pt"/>
                    </v:oval>
                  </v:group>
                  <v:rect id="Rectangle 256609" o:spid="_x0000_s1410" style="position:absolute;left:-1658;top:4929;width:50526;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QPpMUA&#10;AADcAAAADwAAAGRycy9kb3ducmV2LnhtbESPT2vCQBTE7wW/w/IEb3WjhqCpq6hg6cWCf6B4e2Rf&#10;k9Ts27C71fTbu0LB4zAzv2Hmy8404krO15YVjIYJCOLC6ppLBafj9nUKwgdkjY1lUvBHHpaL3ssc&#10;c21vvKfrIZQiQtjnqKAKoc2l9EVFBv3QtsTR+7bOYIjSlVI7vEW4aeQ4STJpsOa4UGFLm4qKy+HX&#10;KHDvX1maFmZ2duNdu/7c7/T5Jyg16HerNxCBuvAM/7c/tIIsncDjTDwC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dA+kxQAAANwAAAAPAAAAAAAAAAAAAAAAAJgCAABkcnMv&#10;ZG93bnJldi54bWxQSwUGAAAAAAQABAD1AAAAigMAAAAA&#10;" fillcolor="#7030a0" stroked="f" strokeweight="1pt"/>
                </v:group>
                <v:group id="Google Shape;333;p20" o:spid="_x0000_s1411" style="position:absolute;left:55626;top:1238;width:2443;height:2444" coordsize="354364,3547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j/o+sYAAADcAAAADwAAAGRycy9kb3ducmV2LnhtbESPT2vCQBTE7wW/w/IK&#10;3uommoqkriJSpQcpNBFKb4/sMwlm34bsNn++fbdQ6HGYmd8w2/1oGtFT52rLCuJFBIK4sLrmUsE1&#10;Pz1tQDiPrLGxTAomcrDfzR62mGo78Af1mS9FgLBLUUHlfZtK6YqKDLqFbYmDd7OdQR9kV0rd4RDg&#10;ppHLKFpLgzWHhQpbOlZU3LNvo+A84HBYxa/95X47Tl/58/vnJSal5o/j4QWEp9H/h//ab1rBOkn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P+j6xgAAANwA&#10;AAAPAAAAAAAAAAAAAAAAAKoCAABkcnMvZG93bnJldi54bWxQSwUGAAAAAAQABAD6AAAAnQMAAAAA&#10;">
                  <v:shape id="Google Shape;334;p20" o:spid="_x0000_s1412" style="position:absolute;top:155108;width:132667;height:199288;visibility:visible;mso-wrap-style:square;v-text-anchor:middle" coordsize="4168,6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icBMQA&#10;AADcAAAADwAAAGRycy9kb3ducmV2LnhtbESP3YrCMBSE7xd8h3CEvVk0VVSkGkUUYUUU/HmAY3Ns&#10;S5uT0kStPr0RFvZymJlvmOm8MaW4U+1yywp63QgEcWJ1zqmC82ndGYNwHlljaZkUPMnBfNb6mmKs&#10;7YMPdD/6VAQIuxgVZN5XsZQuycig69qKOHhXWxv0Qdap1DU+AtyUsh9FI2kw57CQYUXLjJLieDMK&#10;9gNziTY/Q5S0s8VqW6xeJn0p9d1uFhMQnhr/H/5r/2oFo8EQPmfCEZCz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YnATEAAAA3AAAAA8AAAAAAAAAAAAAAAAAmAIAAGRycy9k&#10;b3ducmV2LnhtbFBLBQYAAAAABAAEAPUAAACJAwAAAAA=&#10;" path="m2102,325v45,,89,6,137,18c2953,402,3501,1021,3501,1748v,690,167,1333,310,1666l3811,3438v-179,96,-501,298,-1036,393l2775,3795r,-333c2977,3343,3156,3164,3299,2938v214,-393,142,-917,-203,-1226c2858,1486,2429,1236,1751,1236v-48,,-95,12,-119,35l1286,1617v-59,59,-59,166,,226c1316,1873,1358,1887,1400,1887v41,,83,-14,113,-44l1810,1545v429,12,786,143,1072,405c3120,2152,3156,2510,3013,2783v-191,322,-536,536,-929,536c1513,3319,1036,2843,1036,2260v,-96,-83,-167,-166,-167c774,2093,703,2164,703,2260v,500,286,964,702,1202l1405,3795r,36c858,3712,524,3534,393,3438v,,-11,,,-24c524,3081,691,2438,703,1748,703,1021,1275,402,1965,343v48,-12,92,-18,137,-18xm2429,3581r,191c2429,3974,2537,4153,2715,4236r107,60c2668,4546,2382,4712,2072,4712v-297,,-583,-166,-738,-416l1429,4236v179,-83,286,-262,286,-464l1715,3581v119,36,238,48,357,48c2191,3629,2310,3617,2429,3581xm2072,v-56,,-113,3,-166,9c1036,81,346,855,346,1748v,643,-143,1238,-286,1547c1,3450,48,3617,179,3700v143,95,405,250,857,393l382,4415c143,4534,1,4772,1,5022r,1071c1,6189,84,6260,167,6260v95,,167,-71,167,-167l334,5022v,-131,71,-250,190,-322l1048,4450v227,357,608,596,1036,596c2525,5046,2906,4819,3132,4450r524,250c3775,4760,3846,4879,3846,5022r,1071c3846,6189,3918,6260,4013,6260v83,,155,-71,155,-167l4168,5022v-12,-250,-155,-488,-393,-607l3120,4093v429,-119,714,-286,845,-393c4096,3617,4144,3450,4084,3295,3953,2986,3799,2391,3799,1748,3799,855,3096,81,2239,9,2185,3,2129,,2072,xe" fillcolor="white [3212]" stroked="f">
                    <v:path arrowok="t" o:extrusionok="f" o:connecttype="custom" o:connectlocs="71267,10918;121304,108668;88328,121941;88328,110196;98545,54493;51946,40456;40933,58663;48159,58663;91734,62069;66334,105644;27692,66620;44721,110196;44721,121941;12509,108668;62546,10918;77315,113983;86418,134832;65952,149983;45485,134832;54588,113983;77315,113983;60668,286;1910,104880;32976,130280;32,159851;5316,199256;10631,159851;33358,141644;99691,141644;122418,159851;127733,199256;132667,159851;99309,130280;129993,104880;71267,286" o:connectangles="0,0,0,0,0,0,0,0,0,0,0,0,0,0,0,0,0,0,0,0,0,0,0,0,0,0,0,0,0,0,0,0,0,0,0"/>
                  </v:shape>
                  <v:shape id="Google Shape;335;p20" o:spid="_x0000_s1413" style="position:absolute;left:21995;top:321769;width:10249;height:32626;visibility:visible;mso-wrap-style:square;v-text-anchor:middle" coordsize="322,1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s7J8IA&#10;AADcAAAADwAAAGRycy9kb3ducmV2LnhtbESPQWuDQBSE74X+h+UFeil1bQw2MW5CCLTkqrX3h/ui&#10;EvetuBu1/75bKPQ4zMw3TH5cTC8mGl1nWcFrFIMgrq3uuFFQfb6/bEE4j6yxt0wKvsnB8fD4kGOm&#10;7cwFTaVvRICwy1BB6/2QSenqlgy6yA7Ewbva0aAPcmykHnEOcNPLdRyn0mDHYaHFgc4t1bfybhTM&#10;b19FkZCdk511XJXPl9R8bJR6Wi2nPQhPi/8P/7UvWkG6SeH3TDgC8vA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KzsnwgAAANwAAAAPAAAAAAAAAAAAAAAAAJgCAABkcnMvZG93&#10;bnJldi54bWxQSwUGAAAAAAQABAD1AAAAhwMAAAAA&#10;" path="m167,c72,,,72,,167l,857v,96,72,167,167,167c250,1024,322,953,322,857r,-690c322,72,250,,167,xe" fillcolor="white [3212]" stroked="f">
                    <v:path arrowok="t" o:extrusionok="f" o:connecttype="custom" o:connectlocs="5315,0;0,5316;0,27279;5315,32594;10249,27279;10249,5316;5315,0" o:connectangles="0,0,0,0,0,0,0"/>
                  </v:shape>
                  <v:shape id="Google Shape;336;p20" o:spid="_x0000_s1414" style="position:absolute;left:99660;top:321769;width:10281;height:32626;visibility:visible;mso-wrap-style:square;v-text-anchor:middle" coordsize="323,1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4/cUA&#10;AADcAAAADwAAAGRycy9kb3ducmV2LnhtbESPQWuDQBSE74H+h+UFekvWtJIEm02QQktvbYwHjw/3&#10;VUX3rbhbtfn12UIhx2FmvmEOp9l0YqTBNZYVbNYRCOLS6oYrBfnlbbUH4Tyyxs4yKfglB6fjw+KA&#10;ibYTn2nMfCUChF2CCmrv+0RKV9Zk0K1tTxy8bzsY9EEOldQDTgFuOvkURVtpsOGwUGNPrzWVbfZj&#10;FOgi/crfW52ml+vzp2zLItpNsVKPyzl9AeFp9vfwf/tDK9jGO/g7E46AP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H7j9xQAAANwAAAAPAAAAAAAAAAAAAAAAAJgCAABkcnMv&#10;ZG93bnJldi54bWxQSwUGAAAAAAQABAD1AAAAigMAAAAA&#10;" path="m168,c72,,1,72,1,167r,690c1,953,72,1024,168,1024v83,,154,-71,154,-167l322,167c322,72,251,,168,xe" fillcolor="white [3212]" stroked="f">
                    <v:path arrowok="t" o:extrusionok="f" o:connecttype="custom" o:connectlocs="5347,0;32,5316;32,27279;5347,32594;10249,27279;10249,5316;5347,0" o:connectangles="0,0,0,0,0,0,0"/>
                  </v:shape>
                  <v:shape id="Google Shape;337;p20" o:spid="_x0000_s1415" style="position:absolute;left:254672;top:193081;width:55734;height:18430;visibility:visible;mso-wrap-style:square;v-text-anchor:middle" coordsize="1751,5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HZGMQA&#10;AADcAAAADwAAAGRycy9kb3ducmV2LnhtbERPy2rCQBTdF/oPwy1010yqKCFmIkURXNSFWmiXt5mb&#10;h83cCZmpSfx6Z1Ho8nDe2Xo0rbhS7xrLCl6jGARxYXXDlYKP8+4lAeE8ssbWMimYyME6f3zIMNV2&#10;4CNdT74SIYRdigpq77tUSlfUZNBFtiMOXGl7gz7AvpK6xyGEm1bO4ngpDTYcGmrsaFNT8XP6NQq+&#10;LuV84W/yvdx9J8l266bZ52Gj1PPT+LYC4Wn0/+I/914rWC7C/HAmHAGZ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R2RjEAAAA3AAAAA8AAAAAAAAAAAAAAAAAmAIAAGRycy9k&#10;b3ducmV2LnhtbFBLBQYAAAAABAAEAPUAAACJAwAAAAA=&#10;" path="m649,c492,,319,16,132,55,60,66,1,138,1,221r,179c1,483,72,555,155,555v96,,167,-72,167,-155l322,364c434,349,539,342,636,342v205,,375,29,496,70c1334,471,1453,543,1465,543v36,12,60,35,95,35c1620,578,1667,543,1691,495v60,-95,36,-202,-47,-250c1625,236,1259,,649,xe" fillcolor="white [3212]" stroked="f">
                    <v:path arrowok="t" o:extrusionok="f" o:connecttype="custom" o:connectlocs="20658,0;4202,1751;32,7035;32,12732;4934,17666;10249,12732;10249,11586;20244,10886;36031,13114;46631,17284;49655,18398;53824,15756;52328,7799;20658,0" o:connectangles="0,0,0,0,0,0,0,0,0,0,0,0,0,0"/>
                  </v:shape>
                  <v:shape id="Google Shape;338;p20" o:spid="_x0000_s1416" style="position:absolute;left:210333;top:161060;width:144031;height:192953;visibility:visible;mso-wrap-style:square;v-text-anchor:middle" coordsize="4525,60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jwjcMA&#10;AADcAAAADwAAAGRycy9kb3ducmV2LnhtbESPQWsCMRSE7wX/Q3hCbzXZgku7GkWE0l6rFXp8bp67&#10;q5uXJYnr1l/fCILHYWa+YebLwbaiJx8axxqyiQJBXDrTcKXhZ/vx8gYiRGSDrWPS8EcBlovR0xwL&#10;4y78Tf0mViJBOBSooY6xK6QMZU0Ww8R1xMk7OG8xJukraTxeEty28lWpXFpsOC3U2NG6pvK0OVsN&#10;6rPaXf1w3R/VPs9+2/78Pg2k9fN4WM1ARBriI3xvfxkN+TSD25l0BO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jwjcMAAADcAAAADwAAAAAAAAAAAAAAAACYAgAAZHJzL2Rv&#10;d25yZXYueG1sUEsFBgAAAAAEAAQA9QAAAIgDAAAAAA==&#10;" path="m3489,310r,810c3489,1251,3453,1382,3394,1525r-60,131c3322,1680,3322,1703,3322,1727r,346c3322,2370,3203,2632,3001,2835v-205,181,-452,298,-733,298c2254,3133,2241,3133,2227,3132,1655,3108,1191,2608,1191,2025r,-298c1191,1703,1191,1680,1179,1656r-59,-131c1060,1406,1036,1263,1036,1120v,-452,358,-810,798,-810l3489,310xm1727,3335v155,71,321,107,488,119l2263,3454v190,,369,-24,535,-107l2798,3573v,47,12,107,12,155l2263,4144,1715,3728v12,-48,12,-96,12,-155l1727,3335xm1834,1c1203,1,703,501,703,1132v,190,48,369,131,536l882,1751r,262c882,2454,1084,2858,1405,3120r,441c1405,3632,1358,3704,1286,3739l453,4049c179,4156,1,4406,1,4692r,1202c1,5990,72,6061,167,6061v84,,167,-71,167,-167l334,4692v,-155,83,-286,238,-345l1405,4037v36,-24,84,-48,120,-83l2096,4394r,1489c2096,5966,2179,6037,2263,6037v95,,166,-71,166,-154l2429,4394r584,-440c3049,3989,3084,4001,3132,4037r833,310c4096,4406,4203,4537,4203,4692r,1202c4203,5990,4275,6061,4358,6061v95,,167,-71,167,-167l4525,4692v-12,-274,-191,-524,-453,-631l3239,3751v-83,-23,-119,-107,-119,-178l3120,3156v24,-24,71,-60,95,-95c3489,2799,3632,2454,3632,2073r,-322l3680,1668v95,-167,131,-357,131,-536l3811,168c3811,72,3739,1,3644,1l1834,1xe" fillcolor="white [3212]" stroked="f">
                    <v:path arrowok="t" o:extrusionok="f" o:connecttype="custom" o:connectlocs="111055,35650;106121,52710;105739,65983;72191,99723;37910,64456;37528,52710;32976,35650;111055,9867;70504,109941;89060,106535;89442,118662;54589,118662;54971,106153;22377,36031;28074,55734;44721,99309;40933,119012;32,149346;5316,192921;10631,149346;44721,128497;66716,139861;72031,192157;77315,139861;99692,128497;133782,149346;138715,192921;144031,149346;103098,119394;99310,100455;115607,65983;117135,53092;121304,5347;58376,32" o:connectangles="0,0,0,0,0,0,0,0,0,0,0,0,0,0,0,0,0,0,0,0,0,0,0,0,0,0,0,0,0,0,0,0,0,0"/>
                  </v:shape>
                  <v:shape id="Google Shape;339;p20" o:spid="_x0000_s1417" style="position:absolute;left:238375;top:316454;width:10631;height:38291;visibility:visible;mso-wrap-style:square;v-text-anchor:middle" coordsize="334,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VhcQA&#10;AADcAAAADwAAAGRycy9kb3ducmV2LnhtbESPS4vCQBCE78L+h6EX9qYTBR9knQR33UBOgo+Dx95M&#10;mwQzPSEzavz3jiB4LKrqK2qZ9qYRV+pcbVnBeBSBIC6srrlUcNhnwwUI55E1NpZJwZ0cpMnHYImx&#10;tjfe0nXnSxEg7GJUUHnfxlK6oiKDbmRb4uCdbGfQB9mVUnd4C3DTyEkUzaTBmsNChS39VlScdxej&#10;4DjPD0zT9d8YFz5f/W+y9viTKfX12a++QXjq/Tv8audawWw6geeZcARk8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7lYXEAAAA3AAAAA8AAAAAAAAAAAAAAAAAmAIAAGRycy9k&#10;b3ducmV2LnhtbFBLBQYAAAAABAAEAPUAAACJAwAAAAA=&#10;" path="m167,c72,,1,72,1,167r,881c1,1131,72,1203,167,1203v84,,167,-72,167,-155l334,155c334,60,251,,167,xe" fillcolor="white [3212]" stroked="f">
                    <v:path arrowok="t" o:extrusionok="f" o:connecttype="custom" o:connectlocs="5316,0;32,5316;32,33357;5316,38291;10631,33357;10631,4934;5316,0" o:connectangles="0,0,0,0,0,0,0"/>
                  </v:shape>
                  <v:shape id="Google Shape;340;p20" o:spid="_x0000_s1418" style="position:absolute;left:315690;top:316454;width:10249;height:38291;visibility:visible;mso-wrap-style:square;v-text-anchor:middle" coordsize="322,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ghqMUA&#10;AADcAAAADwAAAGRycy9kb3ducmV2LnhtbESPQWvCQBSE7wX/w/KE3upG20pIXUMQRKEXG0Xo7ZF9&#10;TVJ334bsqvHfu4WCx2FmvmEW+WCNuFDvW8cKppMEBHHldMu1gsN+/ZKC8AFZo3FMCm7kIV+OnhaY&#10;aXflL7qUoRYRwj5DBU0IXSalrxqy6CeuI47ej+sthij7WuoerxFujZwlyVxabDkuNNjRqqHqVJ6t&#10;AuPf0t/SHo6+OqXTzWdazL7NTqnn8VB8gAg0hEf4v73VCubvr/B3Jh4Bu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aCGoxQAAANwAAAAPAAAAAAAAAAAAAAAAAJgCAABkcnMv&#10;ZG93bnJldi54bWxQSwUGAAAAAAQABAD1AAAAigMAAAAA&#10;" path="m167,c72,,,72,,167r,881c,1131,72,1203,167,1203v83,,155,-72,155,-155l322,155c322,60,262,,167,xe" fillcolor="white [3212]" stroked="f">
                    <v:path arrowok="t" o:extrusionok="f" o:connecttype="custom" o:connectlocs="5315,0;0,5316;0,33357;5315,38291;10249,33357;10249,4934;5315,0" o:connectangles="0,0,0,0,0,0,0"/>
                  </v:shape>
                  <v:shape id="Google Shape;341;p20" o:spid="_x0000_s1419" style="position:absolute;left:54939;width:221378;height:185346;visibility:visible;mso-wrap-style:square;v-text-anchor:middle" coordsize="6955,58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qy3McA&#10;AADcAAAADwAAAGRycy9kb3ducmV2LnhtbESP3WrCQBSE7wu+w3IE7+rGWqVNXaUoQtEK9Yf29jR7&#10;TILZszG7JvHt3YLQy2FmvmEms9YUoqbK5ZYVDPoRCOLE6pxTBYf98vEFhPPIGgvLpOBKDmbTzsME&#10;Y20b3lK986kIEHYxKsi8L2MpXZKRQde3JXHwjrYy6IOsUqkrbALcFPIpisbSYM5hIcOS5hklp93F&#10;KFism8/fw2bdvB5/2s32++tcD/crpXrd9v0NhKfW/4fv7Q+tYDx6hr8z4QjI6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mqstzHAAAA3AAAAA8AAAAAAAAAAAAAAAAAmAIAAGRy&#10;cy9kb3ducmV2LnhtbFBLBQYAAAAABAAEAPUAAACMAwAAAAA=&#10;" path="m2406,4168r-95,369l2085,4537v-191,,-358,-155,-358,-357l1727,4168r679,xm5573,358v191,,357,167,357,357l5930,3501v,191,-166,357,-357,357l4168,3858v-24,,-71,12,-83,24l2537,5001r238,-952c2787,4001,2775,3942,2739,3918v-23,-48,-71,-60,-131,-60l692,3858v-191,,-358,-166,-358,-357l334,715c334,525,501,358,692,358r4881,xm6287,1025v191,,358,166,358,357l6645,4180r-12,c6633,4382,6466,4537,6276,4537r-1405,c4823,4537,4787,4561,4752,4597v-24,35,-48,95,-24,130l4847,5406,3656,4597r595,-429l5585,4168v369,,691,-310,691,-679l6276,1025r11,xm692,1c322,1,1,310,1,691r,2774c1,3846,322,4156,692,4156r714,l1406,4168v,369,309,690,679,690l2227,4858r-59,262c2132,5228,2180,5335,2263,5394v48,24,95,36,143,36c2442,5430,2501,5418,2549,5394r714,-524l3430,4870r1357,905c4823,5811,4871,5823,4918,5823v36,,84,-12,131,-48c5144,5716,5180,5632,5156,5525l5049,4870r1203,c6633,4870,6942,4561,6942,4180r,-2774c6954,1013,6645,703,6276,703,6252,310,5954,1,5573,1l692,1xe" fillcolor="white [3212]" stroked="f">
                    <v:path arrowok="t" o:extrusionok="f" o:connecttype="custom" o:connectlocs="76583,132667;73559,144413;66366,144413;54970,133049;54970,132667;76583,132667;177389,11395;188752,22758;188752,111437;177389,122800;132668,122800;130026,123564;80753,159182;80753,159182;88328,128880;87183,124710;83013,122800;22026,122800;10631,111437;10631,22758;22026,11395;177389,11395;200116,32626;211511,43989;211511,133049;211129,133049;199765,144413;155044,144413;151256,146322;150492,150460;154280,172073;154280,172073;116371,146322;135310,132667;177771,132667;199765,111055;199765,32626;200116,32626;22026,32;32,21995;32,110291;22026,132285;44753,132285;44753,132667;66366,154630;70886,154630;69008,162970;72031,171691;76583,172837;81135,171691;103861,155012;109177,155012;152370,183818;156540,185346;160710,183818;164116,175861;160710,155012;199001,155012;220964,133049;220964,44753;199765,22376;177389,32;22026,32" o:connectangles="0,0,0,0,0,0,0,0,0,0,0,0,0,0,0,0,0,0,0,0,0,0,0,0,0,0,0,0,0,0,0,0,0,0,0,0,0,0,0,0,0,0,0,0,0,0,0,0,0,0,0,0,0,0,0,0,0,0,0,0,0,0,0"/>
                  </v:shape>
                  <v:shape id="Google Shape;342;p20" o:spid="_x0000_s1420" style="position:absolute;left:93994;top:33740;width:26928;height:10249;visibility:visible;mso-wrap-style:square;v-text-anchor:middle" coordsize="846,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1lesMA&#10;AADcAAAADwAAAGRycy9kb3ducmV2LnhtbESPW4vCMBSE3xf8D+EI+7JoquCFahRRF31a8PZ+aI5N&#10;tTkpTaz135uFhX0cZuYbZr5sbSkaqn3hWMGgn4AgzpwuOFdwPn33piB8QNZYOiYFL/KwXHQ+5phq&#10;9+QDNceQiwhhn6ICE0KVSukzQxZ931XE0bu62mKIss6lrvEZ4baUwyQZS4sFxwWDFa0NZffjwyrY&#10;nhpzC1+kL+fdZvLTDqd4tZlSn912NQMRqA3/4b/2XisYj0bweyYeAbl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01lesMAAADcAAAADwAAAAAAAAAAAAAAAACYAgAAZHJzL2Rv&#10;d25yZXYueG1sUEsFBgAAAAAEAAQA9QAAAIgDAAAAAA==&#10;" path="m167,c72,,,72,,167v,83,72,155,167,155l679,322v95,,167,-72,167,-155c846,72,774,,679,l167,xe" fillcolor="white [3212]" stroked="f">
                    <v:path arrowok="t" o:extrusionok="f" o:connecttype="custom" o:connectlocs="5316,0;0,5315;5316,10249;21612,10249;26928,5315;21612,0;5316,0" o:connectangles="0,0,0,0,0,0,0"/>
                  </v:shape>
                  <v:shape id="Google Shape;343;p20" o:spid="_x0000_s1421" style="position:absolute;left:132636;top:33740;width:82663;height:10249;visibility:visible;mso-wrap-style:square;v-text-anchor:middle" coordsize="2597,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bEiMQA&#10;AADcAAAADwAAAGRycy9kb3ducmV2LnhtbESPQWvCQBSE74X+h+UVvNVNxYQSXUUKgnoR0156e2af&#10;STD7Nu6uMf57Vyj0OMzMN8x8OZhW9OR8Y1nBxzgBQVxa3XCl4Od7/f4Jwgdkja1lUnAnD8vF68sc&#10;c21vfKC+CJWIEPY5KqhD6HIpfVmTQT+2HXH0TtYZDFG6SmqHtwg3rZwkSSYNNhwXauzoq6byXFyN&#10;gn37u71O5fHcXHaDy5IivfddqtTobVjNQAQawn/4r73RCrI0g+eZeAT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pGxIjEAAAA3AAAAA8AAAAAAAAAAAAAAAAAmAIAAGRycy9k&#10;b3ducmV2LnhtbFBLBQYAAAAABAAEAPUAAACJAwAAAAA=&#10;" path="m167,c84,,1,72,1,167v,83,83,155,166,155l2430,322v95,,166,-72,166,-155c2596,72,2525,,2430,l167,xe" fillcolor="white [3212]" stroked="f">
                    <v:path arrowok="t" o:extrusionok="f" o:connecttype="custom" o:connectlocs="5316,0;32,5315;5316,10249;77347,10249;82631,5315;77347,0;5316,0" o:connectangles="0,0,0,0,0,0,0"/>
                  </v:shape>
                  <v:shape id="Google Shape;344;p20" o:spid="_x0000_s1422" style="position:absolute;left:93994;top:61018;width:121304;height:10631;visibility:visible;mso-wrap-style:square;v-text-anchor:middle" coordsize="381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9bN8QA&#10;AADcAAAADwAAAGRycy9kb3ducmV2LnhtbESP3WoCMRSE7wu+QziCdzWpWFu2RnH9gUJv6s8DHDbH&#10;zdLNyZJEXd/eFAq9HGbmG2a+7F0rrhRi41nDy1iBIK68abjWcDrunt9BxIRssPVMGu4UYbkYPM2x&#10;MP7Ge7oeUi0yhGOBGmxKXSFlrCw5jGPfEWfv7IPDlGWopQl4y3DXyolSM+mw4bxgsaO1perncHEa&#10;jhv1XV/Kvd+dqq9zUNNya1el1qNhv/oAkahP/+G/9qfRMHt9g98z+QjI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fWzfEAAAA3AAAAA8AAAAAAAAAAAAAAAAAmAIAAGRycy9k&#10;b3ducmV2LnhtbFBLBQYAAAAABAAEAPUAAACJAwAAAAA=&#10;" path="m167,1c72,1,,84,,167v,96,72,167,167,167l3644,334v95,,166,-71,166,-167c3810,84,3739,1,3644,1l167,1xe" fillcolor="white [3212]" stroked="f">
                    <v:path arrowok="t" o:extrusionok="f" o:connecttype="custom" o:connectlocs="5316,32;0,5316;5316,10631;115988,10631;121272,5316;115988,32;5316,32" o:connectangles="0,0,0,0,0,0,0"/>
                  </v:shape>
                  <v:shape id="Google Shape;345;p20" o:spid="_x0000_s1423" style="position:absolute;left:93994;top:89060;width:82249;height:10663;visibility:visible;mso-wrap-style:square;v-text-anchor:middle" coordsize="2584,3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CJPcIA&#10;AADcAAAADwAAAGRycy9kb3ducmV2LnhtbERPy4rCMBTdC/5DuIIb0XQERappEdHRhQz4ALeX5tpW&#10;m5vSpFr/frIYmOXhvFdpZyrxosaVlhV8TSIQxJnVJecKrpfdeAHCeWSNlWVS8CEHadLvrTDW9s0n&#10;ep19LkIIuxgVFN7XsZQuK8igm9iaOHB32xj0ATa51A2+Q7ip5DSK5tJgyaGhwJo2BWXPc2sUmJ+9&#10;/b7s8mjbzY7+cRy1h9OtVWo46NZLEJ46/y/+cx+0gvksrA1nwhGQy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Ik9wgAAANwAAAAPAAAAAAAAAAAAAAAAAJgCAABkcnMvZG93&#10;bnJldi54bWxQSwUGAAAAAAQABAD1AAAAhwMAAAAA&#10;" path="m155,1c72,1,,72,,167v,84,72,167,155,167l2429,334v84,,155,-83,155,-167c2584,72,2513,1,2429,1l155,1xe" fillcolor="white [3212]" stroked="f">
                    <v:path arrowok="t" o:extrusionok="f" o:connecttype="custom" o:connectlocs="4934,32;0,5316;4934,10631;77315,10631;82249,5316;77315,32;4934,32" o:connectangles="0,0,0,0,0,0,0"/>
                  </v:shape>
                  <v:shape id="Google Shape;346;p20" o:spid="_x0000_s1424" style="position:absolute;left:188339;top:89060;width:26960;height:10663;visibility:visible;mso-wrap-style:square;v-text-anchor:middle" coordsize="847,3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ZOfMQA&#10;AADcAAAADwAAAGRycy9kb3ducmV2LnhtbESPQWsCMRSE74X+h/AKvdXEikvdGkUKghR6UHvp7bF5&#10;7i5uXkIS19Vf3wiCx2Hmm2Hmy8F2oqcQW8caxiMFgrhypuVaw+9+/fYBIiZkg51j0nChCMvF89Mc&#10;S+POvKV+l2qRSziWqKFJyZdSxqohi3HkPHH2Di5YTFmGWpqA51xuO/muVCEttpwXGvT01VB13J2s&#10;hqLwYTu5XNVhdvWrn++qxz8ltX59GVafIBIN6RG+0xuTuekMbmfy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2TnzEAAAA3AAAAA8AAAAAAAAAAAAAAAAAmAIAAGRycy9k&#10;b3ducmV2LnhtbFBLBQYAAAAABAAEAPUAAACJAwAAAAA=&#10;" path="m156,1c72,1,1,72,1,167v,84,71,167,155,167l680,334v95,,166,-83,166,-167c846,72,775,1,680,1l156,1xe" fillcolor="white [3212]" stroked="f">
                    <v:path arrowok="t" o:extrusionok="f" o:connecttype="custom" o:connectlocs="4965,32;32,5316;4965,10631;21644,10631;26928,5316;21644,32;4965,32" o:connectangles="0,0,0,0,0,0,0"/>
                  </v:shape>
                </v:group>
                <w10:wrap anchorx="page"/>
                <w10:anchorlock/>
              </v:group>
            </w:pict>
          </mc:Fallback>
        </mc:AlternateContent>
      </w:r>
    </w:p>
    <w:p w:rsidR="000D0CA1" w:rsidRPr="002563F8" w:rsidRDefault="000D0CA1" w:rsidP="000D0CA1">
      <w:pPr>
        <w:rPr>
          <w:color w:val="C00000"/>
          <w:rtl/>
        </w:rPr>
      </w:pPr>
      <w:r w:rsidRPr="002563F8">
        <w:rPr>
          <w:rFonts w:hint="cs"/>
          <w:color w:val="C00000"/>
          <w:rtl/>
        </w:rPr>
        <w:t>استراتيجية الحل مجموعات، مدة التمرين 15 دقيقة.</w:t>
      </w:r>
    </w:p>
    <w:p w:rsidR="000D0CA1" w:rsidRDefault="000D0CA1" w:rsidP="000D0CA1">
      <w:pPr>
        <w:rPr>
          <w:rFonts w:ascii="Sakkal Majalla" w:hAnsi="Sakkal Majalla"/>
          <w:color w:val="002060"/>
          <w:rtl/>
        </w:rPr>
      </w:pPr>
      <w:r>
        <w:rPr>
          <w:rFonts w:cs="Arial" w:hint="cs"/>
          <w:noProof/>
          <w:color w:val="C00000"/>
          <w:sz w:val="36"/>
          <w:szCs w:val="36"/>
          <w:rtl/>
        </w:rPr>
        <mc:AlternateContent>
          <mc:Choice Requires="wpg">
            <w:drawing>
              <wp:inline distT="0" distB="0" distL="0" distR="0" wp14:anchorId="210CACBC" wp14:editId="7E4B6210">
                <wp:extent cx="3088640" cy="808355"/>
                <wp:effectExtent l="0" t="0" r="0" b="0"/>
                <wp:docPr id="324" name="Google Shape;2257;p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3088640" cy="808355"/>
                          <a:chOff x="32923" y="0"/>
                          <a:chExt cx="33460" cy="8767"/>
                        </a:xfrm>
                      </wpg:grpSpPr>
                      <wps:wsp>
                        <wps:cNvPr id="325" name="Google Shape;2258;p44"/>
                        <wps:cNvSpPr>
                          <a:spLocks/>
                        </wps:cNvSpPr>
                        <wps:spPr bwMode="auto">
                          <a:xfrm>
                            <a:off x="36049" y="7"/>
                            <a:ext cx="30334" cy="6709"/>
                          </a:xfrm>
                          <a:custGeom>
                            <a:avLst/>
                            <a:gdLst>
                              <a:gd name="T0" fmla="*/ 1 w 104002"/>
                              <a:gd name="T1" fmla="*/ 1 h 26838"/>
                              <a:gd name="T2" fmla="*/ 1 w 104002"/>
                              <a:gd name="T3" fmla="*/ 26837 h 26838"/>
                              <a:gd name="T4" fmla="*/ 90917 w 104002"/>
                              <a:gd name="T5" fmla="*/ 26837 h 26838"/>
                              <a:gd name="T6" fmla="*/ 104002 w 104002"/>
                              <a:gd name="T7" fmla="*/ 13753 h 26838"/>
                              <a:gd name="T8" fmla="*/ 104002 w 104002"/>
                              <a:gd name="T9" fmla="*/ 11205 h 26838"/>
                              <a:gd name="T10" fmla="*/ 92798 w 104002"/>
                              <a:gd name="T11" fmla="*/ 1 h 26838"/>
                              <a:gd name="T12" fmla="*/ 1 w 104002"/>
                              <a:gd name="T13" fmla="*/ 1 h 26838"/>
                            </a:gdLst>
                            <a:ahLst/>
                            <a:cxnLst>
                              <a:cxn ang="0">
                                <a:pos x="T0" y="T1"/>
                              </a:cxn>
                              <a:cxn ang="0">
                                <a:pos x="T2" y="T3"/>
                              </a:cxn>
                              <a:cxn ang="0">
                                <a:pos x="T4" y="T5"/>
                              </a:cxn>
                              <a:cxn ang="0">
                                <a:pos x="T6" y="T7"/>
                              </a:cxn>
                              <a:cxn ang="0">
                                <a:pos x="T8" y="T9"/>
                              </a:cxn>
                              <a:cxn ang="0">
                                <a:pos x="T10" y="T11"/>
                              </a:cxn>
                              <a:cxn ang="0">
                                <a:pos x="T12" y="T13"/>
                              </a:cxn>
                            </a:cxnLst>
                            <a:rect l="0" t="0" r="r" b="b"/>
                            <a:pathLst>
                              <a:path w="104002" h="26838" extrusionOk="0">
                                <a:moveTo>
                                  <a:pt x="1" y="1"/>
                                </a:moveTo>
                                <a:lnTo>
                                  <a:pt x="1" y="26837"/>
                                </a:lnTo>
                                <a:lnTo>
                                  <a:pt x="90917" y="26837"/>
                                </a:lnTo>
                                <a:cubicBezTo>
                                  <a:pt x="98144" y="26837"/>
                                  <a:pt x="104002" y="20980"/>
                                  <a:pt x="104002" y="13753"/>
                                </a:cubicBezTo>
                                <a:lnTo>
                                  <a:pt x="104002" y="11205"/>
                                </a:lnTo>
                                <a:cubicBezTo>
                                  <a:pt x="104002" y="5013"/>
                                  <a:pt x="98989" y="1"/>
                                  <a:pt x="92798" y="1"/>
                                </a:cubicBezTo>
                                <a:lnTo>
                                  <a:pt x="1" y="1"/>
                                </a:lnTo>
                                <a:close/>
                              </a:path>
                            </a:pathLst>
                          </a:custGeom>
                          <a:solidFill>
                            <a:srgbClr val="EEEEE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43" name="Google Shape;2259;p44"/>
                        <wps:cNvSpPr>
                          <a:spLocks/>
                        </wps:cNvSpPr>
                        <wps:spPr bwMode="auto">
                          <a:xfrm>
                            <a:off x="34632" y="5600"/>
                            <a:ext cx="3310" cy="3167"/>
                          </a:xfrm>
                          <a:custGeom>
                            <a:avLst/>
                            <a:gdLst>
                              <a:gd name="T0" fmla="*/ 0 w 13241"/>
                              <a:gd name="T1" fmla="*/ 0 h 12669"/>
                              <a:gd name="T2" fmla="*/ 0 w 13241"/>
                              <a:gd name="T3" fmla="*/ 12669 h 12669"/>
                              <a:gd name="T4" fmla="*/ 6608 w 13241"/>
                              <a:gd name="T5" fmla="*/ 8359 h 12669"/>
                              <a:gd name="T6" fmla="*/ 13240 w 13241"/>
                              <a:gd name="T7" fmla="*/ 12669 h 12669"/>
                              <a:gd name="T8" fmla="*/ 13240 w 13241"/>
                              <a:gd name="T9" fmla="*/ 0 h 12669"/>
                              <a:gd name="T10" fmla="*/ 0 w 13241"/>
                              <a:gd name="T11" fmla="*/ 0 h 12669"/>
                            </a:gdLst>
                            <a:ahLst/>
                            <a:cxnLst>
                              <a:cxn ang="0">
                                <a:pos x="T0" y="T1"/>
                              </a:cxn>
                              <a:cxn ang="0">
                                <a:pos x="T2" y="T3"/>
                              </a:cxn>
                              <a:cxn ang="0">
                                <a:pos x="T4" y="T5"/>
                              </a:cxn>
                              <a:cxn ang="0">
                                <a:pos x="T6" y="T7"/>
                              </a:cxn>
                              <a:cxn ang="0">
                                <a:pos x="T8" y="T9"/>
                              </a:cxn>
                              <a:cxn ang="0">
                                <a:pos x="T10" y="T11"/>
                              </a:cxn>
                            </a:cxnLst>
                            <a:rect l="0" t="0" r="r" b="b"/>
                            <a:pathLst>
                              <a:path w="13241" h="12669" extrusionOk="0">
                                <a:moveTo>
                                  <a:pt x="0" y="0"/>
                                </a:moveTo>
                                <a:lnTo>
                                  <a:pt x="0" y="12669"/>
                                </a:lnTo>
                                <a:lnTo>
                                  <a:pt x="6608" y="8359"/>
                                </a:lnTo>
                                <a:lnTo>
                                  <a:pt x="13240" y="12669"/>
                                </a:lnTo>
                                <a:lnTo>
                                  <a:pt x="13240" y="0"/>
                                </a:lnTo>
                                <a:lnTo>
                                  <a:pt x="0" y="0"/>
                                </a:lnTo>
                                <a:close/>
                              </a:path>
                            </a:pathLst>
                          </a:custGeom>
                          <a:solidFill>
                            <a:srgbClr val="E0921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44" name="Google Shape;2260;p44"/>
                        <wps:cNvSpPr>
                          <a:spLocks/>
                        </wps:cNvSpPr>
                        <wps:spPr bwMode="auto">
                          <a:xfrm>
                            <a:off x="32923" y="0"/>
                            <a:ext cx="6725" cy="6724"/>
                          </a:xfrm>
                          <a:custGeom>
                            <a:avLst/>
                            <a:gdLst>
                              <a:gd name="T0" fmla="*/ 13454 w 26897"/>
                              <a:gd name="T1" fmla="*/ 1 h 26897"/>
                              <a:gd name="T2" fmla="*/ 0 w 26897"/>
                              <a:gd name="T3" fmla="*/ 13443 h 26897"/>
                              <a:gd name="T4" fmla="*/ 13454 w 26897"/>
                              <a:gd name="T5" fmla="*/ 26897 h 26897"/>
                              <a:gd name="T6" fmla="*/ 26896 w 26897"/>
                              <a:gd name="T7" fmla="*/ 13443 h 26897"/>
                              <a:gd name="T8" fmla="*/ 13454 w 26897"/>
                              <a:gd name="T9" fmla="*/ 1 h 26897"/>
                            </a:gdLst>
                            <a:ahLst/>
                            <a:cxnLst>
                              <a:cxn ang="0">
                                <a:pos x="T0" y="T1"/>
                              </a:cxn>
                              <a:cxn ang="0">
                                <a:pos x="T2" y="T3"/>
                              </a:cxn>
                              <a:cxn ang="0">
                                <a:pos x="T4" y="T5"/>
                              </a:cxn>
                              <a:cxn ang="0">
                                <a:pos x="T6" y="T7"/>
                              </a:cxn>
                              <a:cxn ang="0">
                                <a:pos x="T8" y="T9"/>
                              </a:cxn>
                            </a:cxnLst>
                            <a:rect l="0" t="0" r="r" b="b"/>
                            <a:pathLst>
                              <a:path w="26897" h="26897" extrusionOk="0">
                                <a:moveTo>
                                  <a:pt x="13454" y="1"/>
                                </a:moveTo>
                                <a:cubicBezTo>
                                  <a:pt x="6025" y="1"/>
                                  <a:pt x="0" y="6013"/>
                                  <a:pt x="0" y="13443"/>
                                </a:cubicBezTo>
                                <a:cubicBezTo>
                                  <a:pt x="0" y="20872"/>
                                  <a:pt x="6025" y="26897"/>
                                  <a:pt x="13454" y="26897"/>
                                </a:cubicBezTo>
                                <a:cubicBezTo>
                                  <a:pt x="20884" y="26897"/>
                                  <a:pt x="26896" y="20872"/>
                                  <a:pt x="26896" y="13443"/>
                                </a:cubicBezTo>
                                <a:cubicBezTo>
                                  <a:pt x="26896" y="6013"/>
                                  <a:pt x="20884" y="1"/>
                                  <a:pt x="13454" y="1"/>
                                </a:cubicBezTo>
                                <a:close/>
                              </a:path>
                            </a:pathLst>
                          </a:custGeom>
                          <a:solidFill>
                            <a:srgbClr val="FDD77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45" name="Google Shape;2261;p44"/>
                        <wps:cNvSpPr>
                          <a:spLocks/>
                        </wps:cNvSpPr>
                        <wps:spPr bwMode="auto">
                          <a:xfrm>
                            <a:off x="33855" y="930"/>
                            <a:ext cx="4864" cy="4864"/>
                          </a:xfrm>
                          <a:custGeom>
                            <a:avLst/>
                            <a:gdLst>
                              <a:gd name="T0" fmla="*/ 9728 w 19456"/>
                              <a:gd name="T1" fmla="*/ 1 h 19456"/>
                              <a:gd name="T2" fmla="*/ 1 w 19456"/>
                              <a:gd name="T3" fmla="*/ 9728 h 19456"/>
                              <a:gd name="T4" fmla="*/ 9728 w 19456"/>
                              <a:gd name="T5" fmla="*/ 19455 h 19456"/>
                              <a:gd name="T6" fmla="*/ 19456 w 19456"/>
                              <a:gd name="T7" fmla="*/ 9728 h 19456"/>
                              <a:gd name="T8" fmla="*/ 9728 w 19456"/>
                              <a:gd name="T9" fmla="*/ 1 h 19456"/>
                              <a:gd name="T10" fmla="*/ 0 w 19456"/>
                              <a:gd name="T11" fmla="*/ 0 h 19456"/>
                              <a:gd name="T12" fmla="*/ 19456 w 19456"/>
                              <a:gd name="T13" fmla="*/ 19456 h 19456"/>
                            </a:gdLst>
                            <a:ahLst/>
                            <a:cxnLst>
                              <a:cxn ang="0">
                                <a:pos x="T0" y="T1"/>
                              </a:cxn>
                              <a:cxn ang="0">
                                <a:pos x="T2" y="T3"/>
                              </a:cxn>
                              <a:cxn ang="0">
                                <a:pos x="T4" y="T5"/>
                              </a:cxn>
                              <a:cxn ang="0">
                                <a:pos x="T6" y="T7"/>
                              </a:cxn>
                              <a:cxn ang="0">
                                <a:pos x="T8" y="T9"/>
                              </a:cxn>
                            </a:cxnLst>
                            <a:rect l="T10" t="T11" r="T12" b="T13"/>
                            <a:pathLst>
                              <a:path w="19456" h="19456" extrusionOk="0">
                                <a:moveTo>
                                  <a:pt x="9728" y="1"/>
                                </a:moveTo>
                                <a:cubicBezTo>
                                  <a:pt x="4347" y="1"/>
                                  <a:pt x="1" y="4358"/>
                                  <a:pt x="1" y="9728"/>
                                </a:cubicBezTo>
                                <a:cubicBezTo>
                                  <a:pt x="1" y="15098"/>
                                  <a:pt x="4347" y="19455"/>
                                  <a:pt x="9728" y="19455"/>
                                </a:cubicBezTo>
                                <a:cubicBezTo>
                                  <a:pt x="15098" y="19455"/>
                                  <a:pt x="19456" y="15098"/>
                                  <a:pt x="19456" y="9728"/>
                                </a:cubicBezTo>
                                <a:cubicBezTo>
                                  <a:pt x="19456" y="4358"/>
                                  <a:pt x="15098" y="1"/>
                                  <a:pt x="9728" y="1"/>
                                </a:cubicBezTo>
                                <a:close/>
                              </a:path>
                            </a:pathLst>
                          </a:custGeom>
                          <a:solidFill>
                            <a:srgbClr val="FCBD24"/>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7E58" w:rsidRPr="002563F8" w:rsidRDefault="00FC7E58" w:rsidP="000D0CA1">
                              <w:pPr>
                                <w:bidi w:val="0"/>
                                <w:spacing w:after="240" w:line="360" w:lineRule="auto"/>
                                <w:jc w:val="center"/>
                                <w:rPr>
                                  <w:rFonts w:ascii="Adobe Arabic" w:hAnsi="Adobe Arabic" w:cs="Adobe Arabic"/>
                                  <w:color w:val="FFFFFF"/>
                                  <w:sz w:val="48"/>
                                  <w:szCs w:val="48"/>
                                  <w:lang w:bidi="ar-SY"/>
                                </w:rPr>
                              </w:pPr>
                              <w:r w:rsidRPr="002563F8">
                                <w:rPr>
                                  <w:rFonts w:ascii="Adobe Arabic" w:hAnsi="Adobe Arabic" w:cs="Adobe Arabic"/>
                                  <w:color w:val="FFFFFF"/>
                                  <w:sz w:val="48"/>
                                  <w:szCs w:val="48"/>
                                  <w:rtl/>
                                  <w:lang w:bidi="ar-SY"/>
                                </w:rPr>
                                <w:t>8</w:t>
                              </w:r>
                            </w:p>
                          </w:txbxContent>
                        </wps:txbx>
                        <wps:bodyPr rot="0" vert="horz" wrap="square" lIns="91425" tIns="91425" rIns="91425" bIns="91425" anchor="ctr" anchorCtr="0" upright="1">
                          <a:noAutofit/>
                        </wps:bodyPr>
                      </wps:wsp>
                      <wps:wsp>
                        <wps:cNvPr id="346" name="Google Shape;2263;p44"/>
                        <wps:cNvSpPr txBox="1">
                          <a:spLocks noChangeArrowheads="1"/>
                        </wps:cNvSpPr>
                        <wps:spPr bwMode="auto">
                          <a:xfrm>
                            <a:off x="39193" y="619"/>
                            <a:ext cx="23994" cy="57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3F1809" w:rsidRDefault="00FC7E58" w:rsidP="000D0CA1">
                              <w:pPr>
                                <w:jc w:val="center"/>
                                <w:rPr>
                                  <w:rFonts w:ascii="Adobe Arabic" w:eastAsia="Roboto" w:hAnsi="Adobe Arabic" w:cs="Adobe Arabic"/>
                                  <w:b/>
                                  <w:bCs/>
                                  <w:color w:val="002060"/>
                                  <w:szCs w:val="28"/>
                                </w:rPr>
                              </w:pPr>
                              <w:r>
                                <w:rPr>
                                  <w:rFonts w:ascii="Adobe Arabic" w:hAnsi="Adobe Arabic" w:cs="Adobe Arabic" w:hint="cs"/>
                                  <w:b/>
                                  <w:bCs/>
                                  <w:color w:val="002060"/>
                                  <w:sz w:val="36"/>
                                  <w:szCs w:val="36"/>
                                  <w:rtl/>
                                </w:rPr>
                                <w:t>نظرية الشبكة الإدارية في القيادة:</w:t>
                              </w:r>
                            </w:p>
                          </w:txbxContent>
                        </wps:txbx>
                        <wps:bodyPr rot="0" vert="horz" wrap="square" lIns="91425" tIns="91425" rIns="91425" bIns="91425" anchor="ctr" anchorCtr="0" upright="1">
                          <a:noAutofit/>
                        </wps:bodyPr>
                      </wps:wsp>
                    </wpg:wgp>
                  </a:graphicData>
                </a:graphic>
              </wp:inline>
            </w:drawing>
          </mc:Choice>
          <mc:Fallback>
            <w:pict>
              <v:group id="_x0000_s1425" style="width:243.2pt;height:63.65pt;flip:x;mso-position-horizontal-relative:char;mso-position-vertical-relative:line" coordorigin="32923" coordsize="33460,87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">
                <v:shape id="Google Shape;2258;p44" o:spid="_x0000_s1426" style="position:absolute;left:36049;top:7;width:30334;height:6709;visibility:visible;mso-wrap-style:square;v-text-anchor:middle" coordsize="104002,26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RI5cMA&#10;AADcAAAADwAAAGRycy9kb3ducmV2LnhtbESPT4vCMBTE74LfITzBm6ZWV6QaRWUXZS/iH/D6aJ5N&#10;sXkpTVa7394sLHgcZuY3zGLV2ko8qPGlYwWjYQKCOHe65ELB5fw1mIHwAVlj5ZgU/JKH1bLbWWCm&#10;3ZOP9DiFQkQI+wwVmBDqTEqfG7Loh64mjt7NNRZDlE0hdYPPCLeVTJNkKi2WHBcM1rQ1lN9PP1aB&#10;p2ug9Hx3O3OYJJvj5zf5eqpUv9eu5yACteEd/m/vtYJx+gF/Z+IRkM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nRI5cMAAADcAAAADwAAAAAAAAAAAAAAAACYAgAAZHJzL2Rv&#10;d25yZXYueG1sUEsFBgAAAAAEAAQA9QAAAIgDAAAAAA==&#10;" path="m1,1r,26836l90917,26837v7227,,13085,-5857,13085,-13084l104002,11205c104002,5013,98989,1,92798,1l1,1xe" fillcolor="#eee" stroked="f">
                  <v:path arrowok="t" o:extrusionok="f" o:connecttype="custom" o:connectlocs="0,0;0,6709;26518,6709;30334,3438;30334,2801;27066,0;0,0" o:connectangles="0,0,0,0,0,0,0"/>
                </v:shape>
                <v:shape id="Google Shape;2259;p44" o:spid="_x0000_s1427" style="position:absolute;left:34632;top:5600;width:3310;height:3167;visibility:visible;mso-wrap-style:square;v-text-anchor:middle" coordsize="13241,12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caccYA&#10;AADcAAAADwAAAGRycy9kb3ducmV2LnhtbESPQUsDMRSE70L/Q3gFbzZbW6Vdm5bSIngQxOqhx8fm&#10;NVncvCyb5+7qrzeC4HGYmW+YzW4MjeqpS3VkA/NZAYq4irZmZ+D97fFmBSoJssUmMhn4ogS77eRq&#10;g6WNA79SfxKnMoRTiQa8SFtqnSpPAdMstsTZu8QuoGTZOW07HDI8NPq2KO51wJrzgseWDp6qj9Nn&#10;MLA+9sviWc4vrh8ug5e748Gtv425no77B1BCo/yH/9pP1sBiuYDfM/kI6O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8caccYAAADcAAAADwAAAAAAAAAAAAAAAACYAgAAZHJz&#10;L2Rvd25yZXYueG1sUEsFBgAAAAAEAAQA9QAAAIsDAAAAAA==&#10;" path="m,l,12669,6608,8359r6632,4310l13240,,,xe" fillcolor="#e09214" stroked="f">
                  <v:path arrowok="t" o:extrusionok="f" o:connecttype="custom" o:connectlocs="0,0;0,3167;1652,2090;3310,3167;3310,0;0,0" o:connectangles="0,0,0,0,0,0"/>
                </v:shape>
                <v:shape id="Google Shape;2260;p44" o:spid="_x0000_s1428" style="position:absolute;left:32923;width:6725;height:6724;visibility:visible;mso-wrap-style:square;v-text-anchor:middle" coordsize="26897,268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2bE8UA&#10;AADcAAAADwAAAGRycy9kb3ducmV2LnhtbESPT2sCMRTE70K/Q3gFb5qtSitbo6io6EWo/86vm9fN&#10;tpuXZRN1/famIHgcZuY3zGjS2FJcqPaFYwVv3QQEceZ0wbmCw37ZGYLwAVlj6ZgU3MjDZPzSGmGq&#10;3ZW/6LILuYgQ9ikqMCFUqZQ+M2TRd11FHL0fV1sMUda51DVeI9yWspck79JiwXHBYEVzQ9nf7mwV&#10;rJfFt2sWx97H9jbfGPm7Oq1mJ6Xar830E0SgJjzDj/ZaK+gPBvB/Jh4BOb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XZsTxQAAANwAAAAPAAAAAAAAAAAAAAAAAJgCAABkcnMv&#10;ZG93bnJldi54bWxQSwUGAAAAAAQABAD1AAAAigMAAAAA&#10;" path="m13454,1c6025,1,,6013,,13443v,7429,6025,13454,13454,13454c20884,26897,26896,20872,26896,13443,26896,6013,20884,1,13454,1xe" fillcolor="#fdd77c" stroked="f">
                  <v:path arrowok="t" o:extrusionok="f" o:connecttype="custom" o:connectlocs="3364,0;0,3361;3364,6724;6725,3361;3364,0" o:connectangles="0,0,0,0,0"/>
                </v:shape>
                <v:shape id="Google Shape;2261;p44" o:spid="_x0000_s1429" style="position:absolute;left:33855;top:930;width:4864;height:4864;visibility:visible;mso-wrap-style:square;v-text-anchor:middle" coordsize="19456,1945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8XdccA&#10;AADcAAAADwAAAGRycy9kb3ducmV2LnhtbESPQWvCQBSE74L/YXmCN7OxtVWiq1jFVtpD0UrB2zP7&#10;TEKzb0N2a+K/7xYEj8PMfMPMFq0pxYVqV1hWMIxiEMSp1QVnCg5fm8EEhPPIGkvLpOBKDhbzbmeG&#10;ibYN7+iy95kIEHYJKsi9rxIpXZqTQRfZijh4Z1sb9EHWmdQ1NgFuSvkQx8/SYMFhIceKVjmlP/tf&#10;o+Bt/NL49eqwPJ7ldfJ+ev3++GSjVL/XLqcgPLX+Hr61t1rB4+gJ/s+EIyD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APF3XHAAAA3AAAAA8AAAAAAAAAAAAAAAAAmAIAAGRy&#10;cy9kb3ducmV2LnhtbFBLBQYAAAAABAAEAPUAAACMAwAAAAA=&#10;" adj="-11796480,,5400" path="m9728,1c4347,1,1,4358,1,9728v,5370,4346,9727,9727,9727c15098,19455,19456,15098,19456,9728,19456,4358,15098,1,9728,1xe" fillcolor="#fcbd24" stroked="f">
                  <v:stroke joinstyle="miter"/>
                  <v:formulas/>
                  <v:path arrowok="t" o:extrusionok="f" o:connecttype="custom" o:connectlocs="2432,0;0,2432;2432,4864;4864,2432;2432,0" o:connectangles="0,0,0,0,0" textboxrect="0,0,19456,19456"/>
                  <v:textbox inset="2.53958mm,2.53958mm,2.53958mm,2.53958mm">
                    <w:txbxContent>
                      <w:p w:rsidR="00FC7E58" w:rsidRPr="002563F8" w:rsidRDefault="00FC7E58" w:rsidP="000D0CA1">
                        <w:pPr>
                          <w:bidi w:val="0"/>
                          <w:spacing w:after="240" w:line="360" w:lineRule="auto"/>
                          <w:jc w:val="center"/>
                          <w:rPr>
                            <w:rFonts w:ascii="Adobe Arabic" w:hAnsi="Adobe Arabic" w:cs="Adobe Arabic"/>
                            <w:color w:val="FFFFFF"/>
                            <w:sz w:val="48"/>
                            <w:szCs w:val="48"/>
                            <w:lang w:bidi="ar-SY"/>
                          </w:rPr>
                        </w:pPr>
                        <w:r w:rsidRPr="002563F8">
                          <w:rPr>
                            <w:rFonts w:ascii="Adobe Arabic" w:hAnsi="Adobe Arabic" w:cs="Adobe Arabic"/>
                            <w:color w:val="FFFFFF"/>
                            <w:sz w:val="48"/>
                            <w:szCs w:val="48"/>
                            <w:rtl/>
                            <w:lang w:bidi="ar-SY"/>
                          </w:rPr>
                          <w:t>8</w:t>
                        </w:r>
                      </w:p>
                    </w:txbxContent>
                  </v:textbox>
                </v:shape>
                <v:shape id="Google Shape;2263;p44" o:spid="_x0000_s1430" type="#_x0000_t202" style="position:absolute;left:39193;top:619;width:23994;height:57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swiMMA&#10;AADcAAAADwAAAGRycy9kb3ducmV2LnhtbESPT2sCMRTE7wW/Q3iCl6LZ2qKyGkWEgh56qIrnR/L2&#10;D25eliSr67dvBKHHYWZ+w6w2vW3EjXyoHSv4mGQgiLUzNZcKzqfv8QJEiMgGG8ek4EEBNuvB2wpz&#10;4+78S7djLEWCcMhRQRVjm0sZdEUWw8S1xMkrnLcYk/SlNB7vCW4bOc2ymbRYc1qosKVdRfp67KyC&#10;d10e5kW2665N50+RtCkuhx+lRsN+uwQRqY//4Vd7bxR8fs3geSYdAb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fswiMMAAADcAAAADwAAAAAAAAAAAAAAAACYAgAAZHJzL2Rv&#10;d25yZXYueG1sUEsFBgAAAAAEAAQA9QAAAIgDAAAAAA==&#10;" filled="f" stroked="f">
                  <v:textbox inset="2.53958mm,2.53958mm,2.53958mm,2.53958mm">
                    <w:txbxContent>
                      <w:p w:rsidR="00FC7E58" w:rsidRPr="003F1809" w:rsidRDefault="00FC7E58" w:rsidP="000D0CA1">
                        <w:pPr>
                          <w:jc w:val="center"/>
                          <w:rPr>
                            <w:rFonts w:ascii="Adobe Arabic" w:eastAsia="Roboto" w:hAnsi="Adobe Arabic" w:cs="Adobe Arabic"/>
                            <w:b/>
                            <w:bCs/>
                            <w:color w:val="002060"/>
                            <w:szCs w:val="28"/>
                          </w:rPr>
                        </w:pPr>
                        <w:r>
                          <w:rPr>
                            <w:rFonts w:ascii="Adobe Arabic" w:hAnsi="Adobe Arabic" w:cs="Adobe Arabic" w:hint="cs"/>
                            <w:b/>
                            <w:bCs/>
                            <w:color w:val="002060"/>
                            <w:sz w:val="36"/>
                            <w:szCs w:val="36"/>
                            <w:rtl/>
                          </w:rPr>
                          <w:t>نظرية الشبكة الإدارية في القيادة:</w:t>
                        </w:r>
                      </w:p>
                    </w:txbxContent>
                  </v:textbox>
                </v:shape>
                <w10:wrap anchorx="page"/>
                <w10:anchorlock/>
              </v:group>
            </w:pict>
          </mc:Fallback>
        </mc:AlternateContent>
      </w:r>
    </w:p>
    <w:p w:rsidR="000D0CA1" w:rsidRPr="00626FE0" w:rsidRDefault="000D0CA1" w:rsidP="000D0CA1">
      <w:pPr>
        <w:rPr>
          <w:rtl/>
        </w:rPr>
      </w:pPr>
      <w:r w:rsidRPr="00626FE0">
        <w:rPr>
          <w:rtl/>
        </w:rPr>
        <w:t>نظرية الشبكة الادارية في ال</w:t>
      </w:r>
      <w:r>
        <w:rPr>
          <w:rtl/>
        </w:rPr>
        <w:t>قيادة تقترح أن القادة لا يولدون</w:t>
      </w:r>
      <w:r w:rsidRPr="00626FE0">
        <w:rPr>
          <w:rtl/>
        </w:rPr>
        <w:t>، بل يتم تكوينهم من خلال تفاعلاتهم وعلاقاتهم مع الآخرين. تركز هذه النظرية</w:t>
      </w:r>
      <w:r>
        <w:rPr>
          <w:rtl/>
        </w:rPr>
        <w:t xml:space="preserve"> على العلاقة بين القائد والتابع</w:t>
      </w:r>
      <w:r w:rsidRPr="00626FE0">
        <w:rPr>
          <w:rtl/>
        </w:rPr>
        <w:t>، وكيف يمكن استخدام هذه</w:t>
      </w:r>
      <w:r>
        <w:rPr>
          <w:rtl/>
        </w:rPr>
        <w:t xml:space="preserve"> الديناميكية لإنشاء قادة ناجحين</w:t>
      </w:r>
      <w:r w:rsidRPr="00626FE0">
        <w:rPr>
          <w:rtl/>
        </w:rPr>
        <w:t>.</w:t>
      </w:r>
    </w:p>
    <w:p w:rsidR="000D0CA1" w:rsidRPr="00626FE0" w:rsidRDefault="000D0CA1" w:rsidP="000D0CA1">
      <w:pPr>
        <w:rPr>
          <w:rtl/>
        </w:rPr>
      </w:pPr>
      <w:r>
        <w:rPr>
          <w:noProof/>
          <w:rtl/>
        </w:rPr>
        <w:drawing>
          <wp:anchor distT="0" distB="0" distL="114300" distR="114300" simplePos="0" relativeHeight="252280832" behindDoc="0" locked="0" layoutInCell="1" allowOverlap="1" wp14:anchorId="2CFE01BD" wp14:editId="2795884D">
            <wp:simplePos x="0" y="0"/>
            <wp:positionH relativeFrom="margin">
              <wp:align>left</wp:align>
            </wp:positionH>
            <wp:positionV relativeFrom="paragraph">
              <wp:posOffset>6523</wp:posOffset>
            </wp:positionV>
            <wp:extent cx="2202180" cy="2202180"/>
            <wp:effectExtent l="0" t="0" r="0" b="0"/>
            <wp:wrapSquare wrapText="bothSides"/>
            <wp:docPr id="347" name="صورة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Investor presentation-cuate.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202180" cy="2202180"/>
                    </a:xfrm>
                    <a:prstGeom prst="rect">
                      <a:avLst/>
                    </a:prstGeom>
                  </pic:spPr>
                </pic:pic>
              </a:graphicData>
            </a:graphic>
            <wp14:sizeRelH relativeFrom="margin">
              <wp14:pctWidth>0</wp14:pctWidth>
            </wp14:sizeRelH>
            <wp14:sizeRelV relativeFrom="margin">
              <wp14:pctHeight>0</wp14:pctHeight>
            </wp14:sizeRelV>
          </wp:anchor>
        </w:drawing>
      </w:r>
      <w:r w:rsidRPr="00626FE0">
        <w:rPr>
          <w:rtl/>
        </w:rPr>
        <w:t>هذه النظرية لها جذورها ف</w:t>
      </w:r>
      <w:r>
        <w:rPr>
          <w:rtl/>
        </w:rPr>
        <w:t>ي تحليل الشبكات الاجتماعية</w:t>
      </w:r>
      <w:r w:rsidRPr="00626FE0">
        <w:rPr>
          <w:rtl/>
        </w:rPr>
        <w:t>، الذي ينظر في الطريقة التي يرتبط بها الناس ببعضهم البعض. تأخذ نظرية الشبكة الإدارية هذه خطوة إلى الأمام من خلال النظر في كيفية استخدام هذه الاتصال</w:t>
      </w:r>
      <w:r>
        <w:rPr>
          <w:rtl/>
        </w:rPr>
        <w:t>ات للتأثير على الآخرين وقيادتهم</w:t>
      </w:r>
      <w:r w:rsidRPr="00626FE0">
        <w:rPr>
          <w:rtl/>
        </w:rPr>
        <w:t>.</w:t>
      </w:r>
    </w:p>
    <w:p w:rsidR="000D0CA1" w:rsidRDefault="000D0CA1" w:rsidP="000D0CA1">
      <w:pPr>
        <w:rPr>
          <w:rtl/>
        </w:rPr>
      </w:pPr>
      <w:r>
        <w:rPr>
          <w:rtl/>
        </w:rPr>
        <w:t>ببساطة</w:t>
      </w:r>
      <w:r w:rsidRPr="00626FE0">
        <w:rPr>
          <w:rtl/>
        </w:rPr>
        <w:t>، تقترح نظرية الشبكة الإدا</w:t>
      </w:r>
      <w:r>
        <w:rPr>
          <w:rtl/>
        </w:rPr>
        <w:t>رية أن القيادة تدور حول من تعرف</w:t>
      </w:r>
      <w:r w:rsidRPr="00626FE0">
        <w:rPr>
          <w:rtl/>
        </w:rPr>
        <w:t>، وكيف تستخدم هذه العلاقات للتأثير على الآخرين وقيادتهم. إذا</w:t>
      </w:r>
      <w:r>
        <w:rPr>
          <w:rtl/>
        </w:rPr>
        <w:t xml:space="preserve"> كنت تريد أن تصبح قائدًا ناجحًا</w:t>
      </w:r>
      <w:r w:rsidRPr="00626FE0">
        <w:rPr>
          <w:rtl/>
        </w:rPr>
        <w:t>، فأنت بحاجة إلى التركيز ع</w:t>
      </w:r>
      <w:r>
        <w:rPr>
          <w:rtl/>
        </w:rPr>
        <w:t>لى تطوير علاقات قوية مع من حولك</w:t>
      </w:r>
      <w:r w:rsidRPr="00626FE0">
        <w:rPr>
          <w:rtl/>
        </w:rPr>
        <w:t>.</w:t>
      </w:r>
      <w:r>
        <w:rPr>
          <w:rtl/>
        </w:rPr>
        <w:tab/>
      </w:r>
    </w:p>
    <w:p w:rsidR="000D0CA1" w:rsidRDefault="000D0CA1" w:rsidP="000D0CA1">
      <w:pPr>
        <w:rPr>
          <w:color w:val="C00000"/>
          <w:rtl/>
        </w:rPr>
      </w:pPr>
      <w:r w:rsidRPr="00F25113">
        <w:rPr>
          <w:color w:val="C00000"/>
          <w:rtl/>
        </w:rPr>
        <w:t xml:space="preserve">كيف يستخدم المديرون نظرية الشبكة </w:t>
      </w:r>
      <w:r w:rsidRPr="00F25113">
        <w:rPr>
          <w:rFonts w:hint="cs"/>
          <w:color w:val="C00000"/>
          <w:rtl/>
        </w:rPr>
        <w:t>الإدارية؟</w:t>
      </w:r>
    </w:p>
    <w:p w:rsidR="000D0CA1" w:rsidRPr="00626FE0" w:rsidRDefault="000D0CA1" w:rsidP="000D0CA1">
      <w:pPr>
        <w:rPr>
          <w:rtl/>
        </w:rPr>
      </w:pPr>
      <w:r w:rsidRPr="00626FE0">
        <w:rPr>
          <w:rtl/>
        </w:rPr>
        <w:t xml:space="preserve">يستخدم المديرون الشبكات للتواصل مع الأفراد والمؤسسات الأخرى التي يمكن أن تساعدهم في تحقيق أهدافهم. الشبكة هي مجموعة من الأشخاص المرتبطين ببعضهم البعض من خلال علاقات </w:t>
      </w:r>
      <w:r w:rsidRPr="00626FE0">
        <w:rPr>
          <w:rtl/>
        </w:rPr>
        <w:lastRenderedPageBreak/>
        <w:t xml:space="preserve">رسمية أو غير رسمية. يمكن استخدام الشبكات لتبادل المعلومات ومشاركة الموارد وتطوير أفكار </w:t>
      </w:r>
      <w:r w:rsidRPr="00626FE0">
        <w:rPr>
          <w:rFonts w:hint="cs"/>
          <w:rtl/>
        </w:rPr>
        <w:t>جديدة.</w:t>
      </w:r>
    </w:p>
    <w:p w:rsidR="000D0CA1" w:rsidRPr="00E67114" w:rsidRDefault="000D0CA1" w:rsidP="000D0CA1">
      <w:pPr>
        <w:rPr>
          <w:rtl/>
        </w:rPr>
      </w:pPr>
      <w:r w:rsidRPr="00626FE0">
        <w:rPr>
          <w:rtl/>
        </w:rPr>
        <w:t xml:space="preserve">يستخدم المديرون الشبكات للوصول إلى مجموعة متنوعة من الموارد التي لم تكن لديهم لولا ذلك. على سبيل </w:t>
      </w:r>
      <w:r w:rsidRPr="00626FE0">
        <w:rPr>
          <w:rFonts w:hint="cs"/>
          <w:rtl/>
        </w:rPr>
        <w:t>المثال،</w:t>
      </w:r>
      <w:r w:rsidRPr="00626FE0">
        <w:rPr>
          <w:rtl/>
        </w:rPr>
        <w:t xml:space="preserve"> قد يستخدم المدير شبكته للعثور على مورد جديد للمواد الخام أو للحصول على المشورة من زميل أكثر خبرة. </w:t>
      </w:r>
    </w:p>
    <w:p w:rsidR="000D0CA1" w:rsidRDefault="000D0CA1" w:rsidP="000D0CA1">
      <w:pPr>
        <w:rPr>
          <w:rtl/>
        </w:rPr>
      </w:pPr>
    </w:p>
    <w:p w:rsidR="000D0CA1" w:rsidRDefault="000D0CA1" w:rsidP="000D0CA1">
      <w:pPr>
        <w:rPr>
          <w:rFonts w:ascii="Sakkal Majalla" w:hAnsi="Sakkal Majalla"/>
          <w:color w:val="002060"/>
          <w:sz w:val="34"/>
          <w:rtl/>
        </w:rPr>
      </w:pPr>
      <w:r>
        <w:rPr>
          <w:noProof/>
          <w:rtl/>
        </w:rPr>
        <mc:AlternateContent>
          <mc:Choice Requires="wps">
            <w:drawing>
              <wp:anchor distT="0" distB="0" distL="114300" distR="114300" simplePos="0" relativeHeight="252281856" behindDoc="0" locked="0" layoutInCell="1" allowOverlap="1" wp14:anchorId="2E9AC73E" wp14:editId="02DA6421">
                <wp:simplePos x="0" y="0"/>
                <wp:positionH relativeFrom="column">
                  <wp:posOffset>3040083</wp:posOffset>
                </wp:positionH>
                <wp:positionV relativeFrom="paragraph">
                  <wp:posOffset>106878</wp:posOffset>
                </wp:positionV>
                <wp:extent cx="2349723" cy="320633"/>
                <wp:effectExtent l="0" t="0" r="0" b="3810"/>
                <wp:wrapNone/>
                <wp:docPr id="349" name="مربع نص 349"/>
                <wp:cNvGraphicFramePr/>
                <a:graphic xmlns:a="http://schemas.openxmlformats.org/drawingml/2006/main">
                  <a:graphicData uri="http://schemas.microsoft.com/office/word/2010/wordprocessingShape">
                    <wps:wsp>
                      <wps:cNvSpPr txBox="1"/>
                      <wps:spPr>
                        <a:xfrm>
                          <a:off x="0" y="0"/>
                          <a:ext cx="2349723" cy="32063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C7E58" w:rsidRPr="00600067" w:rsidRDefault="00FC7E58" w:rsidP="000D0CA1">
                            <w:pPr>
                              <w:rPr>
                                <w:rFonts w:ascii="Adobe Arabic" w:hAnsi="Adobe Arabic" w:cs="Adobe Arabic"/>
                                <w:color w:val="FFFFFF" w:themeColor="background1"/>
                                <w:sz w:val="30"/>
                                <w:szCs w:val="36"/>
                              </w:rPr>
                            </w:pPr>
                            <w:r>
                              <w:rPr>
                                <w:rFonts w:ascii="Adobe Arabic" w:hAnsi="Adobe Arabic" w:cs="Adobe Arabic" w:hint="cs"/>
                                <w:color w:val="FFFFFF" w:themeColor="background1"/>
                                <w:sz w:val="30"/>
                                <w:szCs w:val="36"/>
                                <w:rtl/>
                              </w:rPr>
                              <w:t>فوائد استخدام نهج الشبكة للقيادة: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anchor>
            </w:drawing>
          </mc:Choice>
          <mc:Fallback>
            <w:pict>
              <v:shape id="مربع نص 349" o:spid="_x0000_s1431" type="#_x0000_t202" style="position:absolute;left:0;text-align:left;margin-left:239.4pt;margin-top:8.4pt;width:185pt;height:25.25pt;z-index:2522818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" filled="f" stroked="f" strokeweight=".5pt">
                <v:textbox>
                  <w:txbxContent>
                    <w:p w:rsidR="00FC7E58" w:rsidRPr="00600067" w:rsidRDefault="00FC7E58" w:rsidP="000D0CA1">
                      <w:pPr>
                        <w:rPr>
                          <w:rFonts w:ascii="Adobe Arabic" w:hAnsi="Adobe Arabic" w:cs="Adobe Arabic"/>
                          <w:color w:val="FFFFFF" w:themeColor="background1"/>
                          <w:sz w:val="30"/>
                          <w:szCs w:val="36"/>
                        </w:rPr>
                      </w:pPr>
                      <w:r>
                        <w:rPr>
                          <w:rFonts w:ascii="Adobe Arabic" w:hAnsi="Adobe Arabic" w:cs="Adobe Arabic" w:hint="cs"/>
                          <w:color w:val="FFFFFF" w:themeColor="background1"/>
                          <w:sz w:val="30"/>
                          <w:szCs w:val="36"/>
                          <w:rtl/>
                        </w:rPr>
                        <w:t>فوائد استخدام نهج الشبكة للقيادة:</w:t>
                      </w:r>
                    </w:p>
                  </w:txbxContent>
                </v:textbox>
              </v:shape>
            </w:pict>
          </mc:Fallback>
        </mc:AlternateContent>
      </w:r>
      <w:r w:rsidRPr="00B75BFA">
        <w:rPr>
          <w:noProof/>
          <w:rtl/>
        </w:rPr>
        <w:drawing>
          <wp:inline distT="0" distB="0" distL="0" distR="0" wp14:anchorId="0F3FE7DC" wp14:editId="21AE9A4C">
            <wp:extent cx="2880998" cy="565785"/>
            <wp:effectExtent l="0" t="0" r="0" b="5715"/>
            <wp:docPr id="348"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25" name="Picture 1029"/>
                    <pic:cNvPicPr>
                      <a:picLocks noChangeAspect="1"/>
                    </pic:cNvPicPr>
                  </pic:nvPicPr>
                  <pic:blipFill>
                    <a:blip r:embed="rId24" cstate="print">
                      <a:duotone>
                        <a:prstClr val="black"/>
                        <a:schemeClr val="accent6">
                          <a:tint val="45000"/>
                          <a:satMod val="400000"/>
                        </a:schemeClr>
                      </a:duotone>
                      <a:extLst>
                        <a:ext uri="{28A0092B-C50C-407E-A947-70E740481C1C}">
                          <a14:useLocalDpi xmlns:a14="http://schemas.microsoft.com/office/drawing/2010/main" val="0"/>
                        </a:ext>
                      </a:extLst>
                    </a:blip>
                    <a:stretch>
                      <a:fillRect/>
                    </a:stretch>
                  </pic:blipFill>
                  <pic:spPr>
                    <a:xfrm>
                      <a:off x="0" y="0"/>
                      <a:ext cx="2906264" cy="570747"/>
                    </a:xfrm>
                    <a:prstGeom prst="rect">
                      <a:avLst/>
                    </a:prstGeom>
                  </pic:spPr>
                </pic:pic>
              </a:graphicData>
            </a:graphic>
          </wp:inline>
        </w:drawing>
      </w:r>
    </w:p>
    <w:p w:rsidR="000D0CA1" w:rsidRDefault="000D0CA1" w:rsidP="000D0CA1">
      <w:pPr>
        <w:rPr>
          <w:rtl/>
        </w:rPr>
      </w:pPr>
      <w:r w:rsidRPr="00626FE0">
        <w:rPr>
          <w:rtl/>
        </w:rPr>
        <w:t>نهج استخدام نظرية الشبكة الادارية في القيادة يسمح للقادة بالاستفادة من ال</w:t>
      </w:r>
      <w:r>
        <w:rPr>
          <w:rtl/>
        </w:rPr>
        <w:t>معرفة والخبرة الجماعية لشبكاتهم</w:t>
      </w:r>
      <w:r w:rsidRPr="00626FE0">
        <w:rPr>
          <w:rtl/>
        </w:rPr>
        <w:t>، والتي يمكن أن تساعدهم في اتخاذ قرارات أفضل وحل المشكلات بشكل أكثر فعالية. بالإضافة</w:t>
      </w:r>
      <w:r>
        <w:rPr>
          <w:rtl/>
        </w:rPr>
        <w:t xml:space="preserve"> إلى ذلك</w:t>
      </w:r>
      <w:r w:rsidRPr="00626FE0">
        <w:rPr>
          <w:rtl/>
        </w:rPr>
        <w:t>، يمكن لنهج الشبكة أن يساعد القادة على بناء علاقات من الثق</w:t>
      </w:r>
      <w:r>
        <w:rPr>
          <w:rtl/>
        </w:rPr>
        <w:t>ة والاحترام المتبادل مع أتباعهم</w:t>
      </w:r>
      <w:r w:rsidRPr="00626FE0">
        <w:rPr>
          <w:rtl/>
        </w:rPr>
        <w:t xml:space="preserve">، مما يمكن أن يحسن العمل الجماعي </w:t>
      </w:r>
      <w:r w:rsidRPr="00626FE0">
        <w:rPr>
          <w:rFonts w:hint="cs"/>
          <w:rtl/>
        </w:rPr>
        <w:t>والتواصل.</w:t>
      </w:r>
    </w:p>
    <w:p w:rsidR="000D0CA1" w:rsidRPr="00626FE0" w:rsidRDefault="000D0CA1" w:rsidP="000D0CA1">
      <w:pPr>
        <w:rPr>
          <w:rtl/>
        </w:rPr>
      </w:pPr>
    </w:p>
    <w:p w:rsidR="000D0CA1" w:rsidRPr="005237FB" w:rsidRDefault="000D0CA1" w:rsidP="000D0CA1">
      <w:pPr>
        <w:jc w:val="center"/>
        <w:rPr>
          <w:rFonts w:ascii="Sakkal Majalla" w:hAnsi="Sakkal Majalla"/>
          <w:color w:val="002060"/>
          <w:sz w:val="34"/>
          <w:rtl/>
        </w:rPr>
      </w:pPr>
      <w:r>
        <w:rPr>
          <w:noProof/>
          <w:rtl/>
        </w:rPr>
        <w:drawing>
          <wp:inline distT="0" distB="0" distL="0" distR="0" wp14:anchorId="42622901" wp14:editId="4ACBEB92">
            <wp:extent cx="4282440" cy="3514725"/>
            <wp:effectExtent l="0" t="0" r="0" b="0"/>
            <wp:docPr id="350" name="صورة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Presentation-bro.png"/>
                    <pic:cNvPicPr/>
                  </pic:nvPicPr>
                  <pic:blipFill rotWithShape="1">
                    <a:blip r:embed="rId30" cstate="print">
                      <a:extLst>
                        <a:ext uri="{28A0092B-C50C-407E-A947-70E740481C1C}">
                          <a14:useLocalDpi xmlns:a14="http://schemas.microsoft.com/office/drawing/2010/main" val="0"/>
                        </a:ext>
                      </a:extLst>
                    </a:blip>
                    <a:srcRect t="7764" b="10150"/>
                    <a:stretch/>
                  </pic:blipFill>
                  <pic:spPr bwMode="auto">
                    <a:xfrm>
                      <a:off x="0" y="0"/>
                      <a:ext cx="4282440" cy="3514725"/>
                    </a:xfrm>
                    <a:prstGeom prst="rect">
                      <a:avLst/>
                    </a:prstGeom>
                    <a:ln>
                      <a:noFill/>
                    </a:ln>
                    <a:extLst>
                      <a:ext uri="{53640926-AAD7-44D8-BBD7-CCE9431645EC}">
                        <a14:shadowObscured xmlns:a14="http://schemas.microsoft.com/office/drawing/2010/main"/>
                      </a:ext>
                    </a:extLst>
                  </pic:spPr>
                </pic:pic>
              </a:graphicData>
            </a:graphic>
          </wp:inline>
        </w:drawing>
      </w:r>
    </w:p>
    <w:p w:rsidR="000D0CA1" w:rsidRDefault="000D0CA1" w:rsidP="000D0CA1">
      <w:pPr>
        <w:rPr>
          <w:rtl/>
        </w:rPr>
      </w:pPr>
    </w:p>
    <w:p w:rsidR="00B4310C" w:rsidRPr="00294397" w:rsidRDefault="00B4310C" w:rsidP="00294397">
      <w:pPr>
        <w:ind w:left="-613"/>
        <w:rPr>
          <w:color w:val="C00000"/>
          <w:rtl/>
          <w:lang w:bidi="ar-SY"/>
        </w:rPr>
      </w:pPr>
    </w:p>
    <w:p w:rsidR="00227842" w:rsidRDefault="00227842" w:rsidP="00A96E09">
      <w:pPr>
        <w:keepLines/>
        <w:pageBreakBefore/>
        <w:jc w:val="center"/>
        <w:rPr>
          <w:b/>
          <w:bCs/>
          <w:rtl/>
          <w:lang w:bidi="ar-SY"/>
        </w:rPr>
        <w:sectPr w:rsidR="00227842" w:rsidSect="00DD7CD6">
          <w:headerReference w:type="first" r:id="rId31"/>
          <w:pgSz w:w="11906" w:h="16838" w:code="9"/>
          <w:pgMar w:top="1440" w:right="1440" w:bottom="1440" w:left="1440" w:header="720" w:footer="397" w:gutter="0"/>
          <w:pgNumType w:start="7"/>
          <w:cols w:space="720"/>
          <w:titlePg/>
          <w:docGrid w:linePitch="381"/>
        </w:sectPr>
      </w:pPr>
    </w:p>
    <w:p w:rsidR="000D0CA1" w:rsidRDefault="000D0CA1" w:rsidP="000D0CA1">
      <w:pPr>
        <w:bidi w:val="0"/>
        <w:rPr>
          <w:rFonts w:asciiTheme="majorBidi" w:hAnsiTheme="majorBidi" w:cstheme="majorBidi"/>
          <w:szCs w:val="28"/>
          <w:rtl/>
          <w:lang w:bidi="ar-SY"/>
        </w:rPr>
      </w:pPr>
      <w:r>
        <w:rPr>
          <w:noProof/>
        </w:rPr>
        <w:lastRenderedPageBreak/>
        <mc:AlternateContent>
          <mc:Choice Requires="wps">
            <w:drawing>
              <wp:anchor distT="0" distB="0" distL="114300" distR="114300" simplePos="0" relativeHeight="252285952" behindDoc="0" locked="0" layoutInCell="1" allowOverlap="1" wp14:anchorId="46582FB6" wp14:editId="402B2D7D">
                <wp:simplePos x="0" y="0"/>
                <wp:positionH relativeFrom="margin">
                  <wp:posOffset>3536315</wp:posOffset>
                </wp:positionH>
                <wp:positionV relativeFrom="paragraph">
                  <wp:posOffset>-846376</wp:posOffset>
                </wp:positionV>
                <wp:extent cx="3119120" cy="558800"/>
                <wp:effectExtent l="0" t="0" r="0" b="0"/>
                <wp:wrapNone/>
                <wp:docPr id="417" name="Text Box 417"/>
                <wp:cNvGraphicFramePr/>
                <a:graphic xmlns:a="http://schemas.openxmlformats.org/drawingml/2006/main">
                  <a:graphicData uri="http://schemas.microsoft.com/office/word/2010/wordprocessingShape">
                    <wps:wsp>
                      <wps:cNvSpPr txBox="1"/>
                      <wps:spPr>
                        <a:xfrm>
                          <a:off x="0" y="0"/>
                          <a:ext cx="3119120" cy="558800"/>
                        </a:xfrm>
                        <a:prstGeom prst="rect">
                          <a:avLst/>
                        </a:prstGeom>
                        <a:noFill/>
                        <a:ln w="6350">
                          <a:noFill/>
                        </a:ln>
                      </wps:spPr>
                      <wps:txbx>
                        <w:txbxContent>
                          <w:p w:rsidR="00FC7E58" w:rsidRDefault="00FC7E58" w:rsidP="000D0CA1">
                            <w:pPr>
                              <w:spacing w:line="240" w:lineRule="auto"/>
                              <w:jc w:val="center"/>
                              <w:rPr>
                                <w:rFonts w:asciiTheme="majorBidi" w:hAnsiTheme="majorBidi" w:cstheme="majorBidi"/>
                                <w:b/>
                                <w:bCs/>
                                <w:color w:val="FFFFFF" w:themeColor="background1"/>
                                <w:sz w:val="52"/>
                                <w:szCs w:val="56"/>
                                <w:lang w:bidi="ar-SY"/>
                                <w14:shadow w14:blurRad="50800" w14:dist="38100" w14:dir="0" w14:sx="100000" w14:sy="100000" w14:kx="0" w14:ky="0" w14:algn="l">
                                  <w14:srgbClr w14:val="000000">
                                    <w14:alpha w14:val="60000"/>
                                  </w14:srgbClr>
                                </w14:shadow>
                              </w:rPr>
                            </w:pPr>
                            <w:r>
                              <w:rPr>
                                <w:rFonts w:asciiTheme="majorBidi" w:hAnsiTheme="majorBidi" w:cstheme="majorBidi" w:hint="cs"/>
                                <w:b/>
                                <w:bCs/>
                                <w:color w:val="FFFFFF" w:themeColor="background1"/>
                                <w:sz w:val="52"/>
                                <w:szCs w:val="56"/>
                                <w:rtl/>
                                <w:lang w:bidi="ar-SY"/>
                                <w14:shadow w14:blurRad="50800" w14:dist="38100" w14:dir="0" w14:sx="100000" w14:sy="100000" w14:kx="0" w14:ky="0" w14:algn="l">
                                  <w14:srgbClr w14:val="000000">
                                    <w14:alpha w14:val="60000"/>
                                  </w14:srgbClr>
                                </w14:shadow>
                              </w:rPr>
                              <w:t>اليوم التدريبي الأول</w:t>
                            </w:r>
                          </w:p>
                          <w:p w:rsidR="00FC7E58" w:rsidRDefault="00FC7E58" w:rsidP="000D0CA1">
                            <w:pPr>
                              <w:rPr>
                                <w:rFonts w:asciiTheme="majorBidi" w:hAnsiTheme="majorBidi" w:cstheme="majorBidi"/>
                                <w:b/>
                                <w:bCs/>
                                <w:color w:val="FFFFFF" w:themeColor="background1"/>
                                <w:rtl/>
                                <w:lang w:bidi="ar-SY"/>
                                <w14:shadow w14:blurRad="50800" w14:dist="38100" w14:dir="0" w14:sx="100000" w14:sy="100000" w14:kx="0" w14:ky="0" w14:algn="l">
                                  <w14:srgbClr w14:val="000000">
                                    <w14:alpha w14:val="60000"/>
                                  </w14:srgbClr>
                                </w14:shadow>
                              </w:rPr>
                            </w:pP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17" o:spid="_x0000_s1432" type="#_x0000_t202" style="position:absolute;left:0;text-align:left;margin-left:278.45pt;margin-top:-66.65pt;width:245.6pt;height:44pt;z-index:252285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" filled="f" stroked="f" strokeweight=".5pt">
                <v:textbox>
                  <w:txbxContent>
                    <w:p w:rsidR="00FC7E58" w:rsidRDefault="00FC7E58" w:rsidP="000D0CA1">
                      <w:pPr>
                        <w:spacing w:line="240" w:lineRule="auto"/>
                        <w:jc w:val="center"/>
                        <w:rPr>
                          <w:rFonts w:asciiTheme="majorBidi" w:hAnsiTheme="majorBidi" w:cstheme="majorBidi"/>
                          <w:b/>
                          <w:bCs/>
                          <w:color w:val="FFFFFF" w:themeColor="background1"/>
                          <w:sz w:val="52"/>
                          <w:szCs w:val="56"/>
                          <w:lang w:bidi="ar-SY"/>
                          <w14:shadow w14:blurRad="50800" w14:dist="38100" w14:dir="0" w14:sx="100000" w14:sy="100000" w14:kx="0" w14:ky="0" w14:algn="l">
                            <w14:srgbClr w14:val="000000">
                              <w14:alpha w14:val="60000"/>
                            </w14:srgbClr>
                          </w14:shadow>
                        </w:rPr>
                      </w:pPr>
                      <w:r>
                        <w:rPr>
                          <w:rFonts w:asciiTheme="majorBidi" w:hAnsiTheme="majorBidi" w:cstheme="majorBidi" w:hint="cs"/>
                          <w:b/>
                          <w:bCs/>
                          <w:color w:val="FFFFFF" w:themeColor="background1"/>
                          <w:sz w:val="52"/>
                          <w:szCs w:val="56"/>
                          <w:rtl/>
                          <w:lang w:bidi="ar-SY"/>
                          <w14:shadow w14:blurRad="50800" w14:dist="38100" w14:dir="0" w14:sx="100000" w14:sy="100000" w14:kx="0" w14:ky="0" w14:algn="l">
                            <w14:srgbClr w14:val="000000">
                              <w14:alpha w14:val="60000"/>
                            </w14:srgbClr>
                          </w14:shadow>
                        </w:rPr>
                        <w:t>اليوم التدريبي الأول</w:t>
                      </w:r>
                    </w:p>
                    <w:p w:rsidR="00FC7E58" w:rsidRDefault="00FC7E58" w:rsidP="000D0CA1">
                      <w:pPr>
                        <w:rPr>
                          <w:rFonts w:asciiTheme="majorBidi" w:hAnsiTheme="majorBidi" w:cstheme="majorBidi"/>
                          <w:b/>
                          <w:bCs/>
                          <w:color w:val="FFFFFF" w:themeColor="background1"/>
                          <w:rtl/>
                          <w:lang w:bidi="ar-SY"/>
                          <w14:shadow w14:blurRad="50800" w14:dist="38100" w14:dir="0" w14:sx="100000" w14:sy="100000" w14:kx="0" w14:ky="0" w14:algn="l">
                            <w14:srgbClr w14:val="000000">
                              <w14:alpha w14:val="60000"/>
                            </w14:srgbClr>
                          </w14:shadow>
                        </w:rPr>
                      </w:pPr>
                    </w:p>
                  </w:txbxContent>
                </v:textbox>
                <w10:wrap anchorx="margin"/>
              </v:shape>
            </w:pict>
          </mc:Fallback>
        </mc:AlternateContent>
      </w:r>
    </w:p>
    <w:p w:rsidR="000D0CA1" w:rsidRDefault="000D0CA1" w:rsidP="000D0CA1">
      <w:pPr>
        <w:spacing w:line="240" w:lineRule="auto"/>
        <w:jc w:val="center"/>
        <w:rPr>
          <w:rFonts w:cs="PT Bold Heading"/>
          <w:sz w:val="52"/>
          <w:szCs w:val="56"/>
        </w:rPr>
      </w:pPr>
    </w:p>
    <w:p w:rsidR="000D0CA1" w:rsidRDefault="000D0CA1" w:rsidP="000D0CA1">
      <w:pPr>
        <w:spacing w:line="240" w:lineRule="auto"/>
        <w:jc w:val="center"/>
        <w:rPr>
          <w:rFonts w:cs="PT Bold Heading"/>
          <w:sz w:val="52"/>
          <w:szCs w:val="56"/>
          <w:rtl/>
          <w:lang w:bidi="ar-SY"/>
        </w:rPr>
      </w:pPr>
      <w:r>
        <w:rPr>
          <w:rFonts w:cs="PT Bold Heading" w:hint="cs"/>
          <w:sz w:val="52"/>
          <w:szCs w:val="56"/>
          <w:rtl/>
          <w:lang w:bidi="ar-SY"/>
        </w:rPr>
        <w:t>الجلسة الثانية</w:t>
      </w:r>
    </w:p>
    <w:p w:rsidR="000D0CA1" w:rsidRDefault="000D0CA1" w:rsidP="000D0CA1">
      <w:pPr>
        <w:spacing w:line="240" w:lineRule="auto"/>
        <w:jc w:val="center"/>
        <w:rPr>
          <w:rFonts w:cs="Monotype Koufi"/>
          <w:sz w:val="52"/>
          <w:szCs w:val="56"/>
          <w:rtl/>
          <w:lang w:bidi="ar-SY"/>
        </w:rPr>
      </w:pPr>
      <w:r>
        <w:rPr>
          <w:rFonts w:cs="Monotype Koufi" w:hint="cs"/>
          <w:sz w:val="52"/>
          <w:szCs w:val="56"/>
          <w:rtl/>
          <w:lang w:bidi="ar-SY"/>
        </w:rPr>
        <w:t>أنماط الموظفين والتعامل معهم</w:t>
      </w:r>
    </w:p>
    <w:p w:rsidR="000D0CA1" w:rsidRDefault="000D0CA1" w:rsidP="000D0CA1">
      <w:pPr>
        <w:spacing w:after="160" w:line="256" w:lineRule="auto"/>
        <w:jc w:val="left"/>
        <w:rPr>
          <w:rFonts w:cs="Monotype Koufi"/>
          <w:sz w:val="44"/>
          <w:szCs w:val="48"/>
          <w:rtl/>
        </w:rPr>
      </w:pPr>
      <w:r>
        <w:rPr>
          <w:rFonts w:cs="Monotype Koufi" w:hint="cs"/>
          <w:sz w:val="44"/>
          <w:szCs w:val="48"/>
          <w:rtl/>
        </w:rPr>
        <w:t>محاور الجلسة:</w:t>
      </w:r>
    </w:p>
    <w:p w:rsidR="000D0CA1" w:rsidRPr="00FF4007" w:rsidRDefault="000D0CA1">
      <w:pPr>
        <w:pStyle w:val="ListParagraph"/>
        <w:numPr>
          <w:ilvl w:val="0"/>
          <w:numId w:val="19"/>
        </w:numPr>
        <w:rPr>
          <w:rFonts w:ascii="Adobe Arabic" w:hAnsi="Adobe Arabic" w:cs="Adobe Arabic"/>
          <w:b/>
          <w:bCs/>
          <w:color w:val="002060"/>
          <w:sz w:val="36"/>
          <w:szCs w:val="36"/>
          <w:rtl/>
        </w:rPr>
      </w:pPr>
      <w:r w:rsidRPr="00FF4007">
        <w:rPr>
          <w:rFonts w:ascii="Adobe Arabic" w:hAnsi="Adobe Arabic" w:cs="Adobe Arabic"/>
          <w:b/>
          <w:bCs/>
          <w:color w:val="002060"/>
          <w:sz w:val="36"/>
          <w:szCs w:val="36"/>
          <w:rtl/>
        </w:rPr>
        <w:t>أساسيات السلوك الإنساني</w:t>
      </w:r>
    </w:p>
    <w:p w:rsidR="000D0CA1" w:rsidRPr="00FF4007" w:rsidRDefault="000D0CA1">
      <w:pPr>
        <w:pStyle w:val="ListParagraph"/>
        <w:numPr>
          <w:ilvl w:val="0"/>
          <w:numId w:val="19"/>
        </w:numPr>
        <w:rPr>
          <w:rFonts w:ascii="Adobe Arabic" w:hAnsi="Adobe Arabic" w:cs="Adobe Arabic"/>
          <w:b/>
          <w:bCs/>
          <w:color w:val="002060"/>
          <w:sz w:val="36"/>
          <w:szCs w:val="36"/>
          <w:rtl/>
        </w:rPr>
      </w:pPr>
      <w:r w:rsidRPr="00FF4007">
        <w:rPr>
          <w:rFonts w:ascii="Adobe Arabic" w:hAnsi="Adobe Arabic" w:cs="Adobe Arabic"/>
          <w:b/>
          <w:bCs/>
          <w:color w:val="002060"/>
          <w:sz w:val="36"/>
          <w:szCs w:val="36"/>
          <w:rtl/>
        </w:rPr>
        <w:t>نافذة جوهاري</w:t>
      </w:r>
    </w:p>
    <w:p w:rsidR="000D0CA1" w:rsidRPr="00FF4007" w:rsidRDefault="000D0CA1">
      <w:pPr>
        <w:pStyle w:val="ListParagraph"/>
        <w:numPr>
          <w:ilvl w:val="0"/>
          <w:numId w:val="19"/>
        </w:numPr>
        <w:rPr>
          <w:rFonts w:ascii="Adobe Arabic" w:hAnsi="Adobe Arabic" w:cs="Adobe Arabic"/>
          <w:b/>
          <w:bCs/>
          <w:color w:val="002060"/>
          <w:sz w:val="36"/>
          <w:szCs w:val="36"/>
          <w:rtl/>
        </w:rPr>
      </w:pPr>
      <w:r w:rsidRPr="00FF4007">
        <w:rPr>
          <w:rFonts w:ascii="Adobe Arabic" w:hAnsi="Adobe Arabic" w:cs="Adobe Arabic"/>
          <w:b/>
          <w:bCs/>
          <w:color w:val="002060"/>
          <w:sz w:val="36"/>
          <w:szCs w:val="36"/>
          <w:rtl/>
        </w:rPr>
        <w:t>الموظف العصبي</w:t>
      </w:r>
    </w:p>
    <w:p w:rsidR="000D0CA1" w:rsidRPr="00FF4007" w:rsidRDefault="000D0CA1">
      <w:pPr>
        <w:pStyle w:val="ListParagraph"/>
        <w:numPr>
          <w:ilvl w:val="0"/>
          <w:numId w:val="19"/>
        </w:numPr>
        <w:rPr>
          <w:rFonts w:ascii="Adobe Arabic" w:hAnsi="Adobe Arabic" w:cs="Adobe Arabic"/>
          <w:b/>
          <w:bCs/>
          <w:color w:val="002060"/>
          <w:sz w:val="36"/>
          <w:szCs w:val="36"/>
          <w:rtl/>
        </w:rPr>
      </w:pPr>
      <w:r w:rsidRPr="00FF4007">
        <w:rPr>
          <w:rFonts w:ascii="Adobe Arabic" w:hAnsi="Adobe Arabic" w:cs="Adobe Arabic"/>
          <w:b/>
          <w:bCs/>
          <w:color w:val="002060"/>
          <w:sz w:val="36"/>
          <w:szCs w:val="36"/>
          <w:rtl/>
        </w:rPr>
        <w:t>الموظف فائق الحساسية</w:t>
      </w:r>
    </w:p>
    <w:p w:rsidR="000D0CA1" w:rsidRPr="00FF4007" w:rsidRDefault="000D0CA1">
      <w:pPr>
        <w:pStyle w:val="ListParagraph"/>
        <w:numPr>
          <w:ilvl w:val="0"/>
          <w:numId w:val="19"/>
        </w:numPr>
        <w:rPr>
          <w:rFonts w:ascii="Adobe Arabic" w:hAnsi="Adobe Arabic" w:cs="Adobe Arabic"/>
          <w:b/>
          <w:bCs/>
          <w:color w:val="002060"/>
          <w:sz w:val="36"/>
          <w:szCs w:val="36"/>
          <w:rtl/>
        </w:rPr>
      </w:pPr>
      <w:r w:rsidRPr="00FF4007">
        <w:rPr>
          <w:rFonts w:ascii="Adobe Arabic" w:hAnsi="Adobe Arabic" w:cs="Adobe Arabic"/>
          <w:b/>
          <w:bCs/>
          <w:color w:val="002060"/>
          <w:sz w:val="36"/>
          <w:szCs w:val="36"/>
          <w:rtl/>
        </w:rPr>
        <w:t>الموظف المجادل</w:t>
      </w:r>
    </w:p>
    <w:p w:rsidR="000D0CA1" w:rsidRPr="00FF4007" w:rsidRDefault="000D0CA1">
      <w:pPr>
        <w:pStyle w:val="ListParagraph"/>
        <w:numPr>
          <w:ilvl w:val="0"/>
          <w:numId w:val="19"/>
        </w:numPr>
        <w:rPr>
          <w:rFonts w:ascii="Adobe Arabic" w:hAnsi="Adobe Arabic" w:cs="Adobe Arabic"/>
          <w:b/>
          <w:bCs/>
          <w:color w:val="002060"/>
          <w:sz w:val="36"/>
          <w:szCs w:val="36"/>
          <w:rtl/>
        </w:rPr>
      </w:pPr>
      <w:r w:rsidRPr="00FF4007">
        <w:rPr>
          <w:rFonts w:ascii="Adobe Arabic" w:hAnsi="Adobe Arabic" w:cs="Adobe Arabic"/>
          <w:b/>
          <w:bCs/>
          <w:color w:val="002060"/>
          <w:sz w:val="36"/>
          <w:szCs w:val="36"/>
          <w:rtl/>
        </w:rPr>
        <w:t>موظف العلاوة والمكافأة</w:t>
      </w:r>
    </w:p>
    <w:p w:rsidR="000D0CA1" w:rsidRPr="00FF4007" w:rsidRDefault="000D0CA1">
      <w:pPr>
        <w:pStyle w:val="ListParagraph"/>
        <w:numPr>
          <w:ilvl w:val="0"/>
          <w:numId w:val="19"/>
        </w:numPr>
        <w:rPr>
          <w:rFonts w:ascii="Adobe Arabic" w:hAnsi="Adobe Arabic" w:cs="Adobe Arabic"/>
          <w:b/>
          <w:bCs/>
          <w:color w:val="002060"/>
          <w:sz w:val="36"/>
          <w:szCs w:val="36"/>
          <w:rtl/>
        </w:rPr>
      </w:pPr>
      <w:r w:rsidRPr="00FF4007">
        <w:rPr>
          <w:rFonts w:ascii="Adobe Arabic" w:hAnsi="Adobe Arabic" w:cs="Adobe Arabic"/>
          <w:b/>
          <w:bCs/>
          <w:color w:val="002060"/>
          <w:sz w:val="36"/>
          <w:szCs w:val="36"/>
          <w:rtl/>
        </w:rPr>
        <w:t>موظف عديم المسؤولية</w:t>
      </w:r>
    </w:p>
    <w:p w:rsidR="000D0CA1" w:rsidRDefault="000D0CA1" w:rsidP="000D0CA1">
      <w:pPr>
        <w:spacing w:after="160" w:line="256" w:lineRule="auto"/>
        <w:jc w:val="left"/>
        <w:rPr>
          <w:rFonts w:cs="Monotype Koufi"/>
          <w:sz w:val="44"/>
          <w:szCs w:val="48"/>
          <w:rtl/>
        </w:rPr>
      </w:pPr>
      <w:r>
        <w:rPr>
          <w:rFonts w:cs="Monotype Koufi" w:hint="cs"/>
          <w:sz w:val="44"/>
          <w:szCs w:val="48"/>
          <w:rtl/>
        </w:rPr>
        <w:t>أهداف الجلسة:</w:t>
      </w:r>
    </w:p>
    <w:p w:rsidR="000D0CA1" w:rsidRPr="00FF4007" w:rsidRDefault="000D0CA1">
      <w:pPr>
        <w:pStyle w:val="ListParagraph"/>
        <w:numPr>
          <w:ilvl w:val="0"/>
          <w:numId w:val="20"/>
        </w:numPr>
        <w:rPr>
          <w:rFonts w:ascii="Adobe Arabic" w:hAnsi="Adobe Arabic" w:cs="Adobe Arabic"/>
          <w:b/>
          <w:bCs/>
          <w:color w:val="002060"/>
          <w:sz w:val="36"/>
          <w:szCs w:val="36"/>
          <w:rtl/>
        </w:rPr>
      </w:pPr>
      <w:r w:rsidRPr="00FF4007">
        <w:rPr>
          <w:rFonts w:ascii="Adobe Arabic" w:hAnsi="Adobe Arabic" w:cs="Adobe Arabic"/>
          <w:b/>
          <w:bCs/>
          <w:color w:val="002060"/>
          <w:sz w:val="36"/>
          <w:szCs w:val="36"/>
          <w:rtl/>
        </w:rPr>
        <w:t>فهم أساسيات السلوك الإنساني</w:t>
      </w:r>
    </w:p>
    <w:p w:rsidR="000D0CA1" w:rsidRPr="00FF4007" w:rsidRDefault="000D0CA1">
      <w:pPr>
        <w:pStyle w:val="ListParagraph"/>
        <w:numPr>
          <w:ilvl w:val="0"/>
          <w:numId w:val="20"/>
        </w:numPr>
        <w:rPr>
          <w:rFonts w:ascii="Adobe Arabic" w:hAnsi="Adobe Arabic" w:cs="Adobe Arabic"/>
          <w:b/>
          <w:bCs/>
          <w:color w:val="002060"/>
          <w:sz w:val="36"/>
          <w:szCs w:val="36"/>
          <w:rtl/>
        </w:rPr>
      </w:pPr>
      <w:r>
        <w:rPr>
          <w:rFonts w:ascii="Adobe Arabic" w:hAnsi="Adobe Arabic" w:cs="Adobe Arabic"/>
          <w:b/>
          <w:bCs/>
          <w:color w:val="002060"/>
          <w:sz w:val="36"/>
          <w:szCs w:val="36"/>
          <w:rtl/>
        </w:rPr>
        <w:t>ال</w:t>
      </w:r>
      <w:r>
        <w:rPr>
          <w:rFonts w:ascii="Adobe Arabic" w:hAnsi="Adobe Arabic" w:cs="Adobe Arabic" w:hint="cs"/>
          <w:b/>
          <w:bCs/>
          <w:color w:val="002060"/>
          <w:sz w:val="36"/>
          <w:szCs w:val="36"/>
          <w:rtl/>
        </w:rPr>
        <w:t>ا</w:t>
      </w:r>
      <w:r w:rsidRPr="00B540AF">
        <w:rPr>
          <w:rFonts w:ascii="Adobe Arabic" w:hAnsi="Adobe Arabic" w:cs="Adobe Arabic"/>
          <w:b/>
          <w:bCs/>
          <w:color w:val="002060"/>
          <w:sz w:val="36"/>
          <w:szCs w:val="36"/>
          <w:rtl/>
        </w:rPr>
        <w:t>طلاع</w:t>
      </w:r>
      <w:r w:rsidRPr="00FF4007">
        <w:rPr>
          <w:rFonts w:ascii="Adobe Arabic" w:hAnsi="Adobe Arabic" w:cs="Adobe Arabic"/>
          <w:b/>
          <w:bCs/>
          <w:color w:val="002060"/>
          <w:sz w:val="36"/>
          <w:szCs w:val="36"/>
          <w:rtl/>
        </w:rPr>
        <w:t xml:space="preserve"> على نافذة جوهاري</w:t>
      </w:r>
    </w:p>
    <w:p w:rsidR="000D0CA1" w:rsidRPr="00FF4007" w:rsidRDefault="000D0CA1">
      <w:pPr>
        <w:pStyle w:val="ListParagraph"/>
        <w:numPr>
          <w:ilvl w:val="0"/>
          <w:numId w:val="20"/>
        </w:numPr>
        <w:rPr>
          <w:rFonts w:ascii="Adobe Arabic" w:hAnsi="Adobe Arabic" w:cs="Adobe Arabic"/>
          <w:b/>
          <w:bCs/>
          <w:color w:val="002060"/>
          <w:sz w:val="36"/>
          <w:szCs w:val="36"/>
          <w:rtl/>
        </w:rPr>
      </w:pPr>
      <w:r w:rsidRPr="00FF4007">
        <w:rPr>
          <w:rFonts w:ascii="Adobe Arabic" w:hAnsi="Adobe Arabic" w:cs="Adobe Arabic"/>
          <w:b/>
          <w:bCs/>
          <w:color w:val="002060"/>
          <w:sz w:val="36"/>
          <w:szCs w:val="36"/>
          <w:rtl/>
        </w:rPr>
        <w:t>فهم صفات الموظف العصبي والتعامل معه</w:t>
      </w:r>
    </w:p>
    <w:p w:rsidR="000D0CA1" w:rsidRPr="00FF4007" w:rsidRDefault="000D0CA1">
      <w:pPr>
        <w:pStyle w:val="ListParagraph"/>
        <w:numPr>
          <w:ilvl w:val="0"/>
          <w:numId w:val="20"/>
        </w:numPr>
        <w:rPr>
          <w:rFonts w:ascii="Adobe Arabic" w:hAnsi="Adobe Arabic" w:cs="Adobe Arabic"/>
          <w:b/>
          <w:bCs/>
          <w:color w:val="002060"/>
          <w:sz w:val="36"/>
          <w:szCs w:val="36"/>
          <w:rtl/>
        </w:rPr>
      </w:pPr>
      <w:r w:rsidRPr="00FF4007">
        <w:rPr>
          <w:rFonts w:ascii="Adobe Arabic" w:hAnsi="Adobe Arabic" w:cs="Adobe Arabic"/>
          <w:b/>
          <w:bCs/>
          <w:color w:val="002060"/>
          <w:sz w:val="36"/>
          <w:szCs w:val="36"/>
          <w:rtl/>
        </w:rPr>
        <w:t xml:space="preserve">فهم صفات الموظف فائق الحساسية والتعامل معه </w:t>
      </w:r>
    </w:p>
    <w:p w:rsidR="000D0CA1" w:rsidRPr="00FF4007" w:rsidRDefault="000D0CA1">
      <w:pPr>
        <w:pStyle w:val="ListParagraph"/>
        <w:numPr>
          <w:ilvl w:val="0"/>
          <w:numId w:val="20"/>
        </w:numPr>
        <w:rPr>
          <w:rFonts w:ascii="Adobe Arabic" w:hAnsi="Adobe Arabic" w:cs="Adobe Arabic"/>
          <w:b/>
          <w:bCs/>
          <w:color w:val="002060"/>
          <w:sz w:val="36"/>
          <w:szCs w:val="36"/>
          <w:rtl/>
        </w:rPr>
      </w:pPr>
      <w:r w:rsidRPr="00FF4007">
        <w:rPr>
          <w:rFonts w:ascii="Adobe Arabic" w:hAnsi="Adobe Arabic" w:cs="Adobe Arabic"/>
          <w:b/>
          <w:bCs/>
          <w:color w:val="002060"/>
          <w:sz w:val="36"/>
          <w:szCs w:val="36"/>
          <w:rtl/>
        </w:rPr>
        <w:t>فهم صفات الموظف المجادل والتعامل معه</w:t>
      </w:r>
    </w:p>
    <w:p w:rsidR="000D0CA1" w:rsidRPr="00FF4007" w:rsidRDefault="000D0CA1">
      <w:pPr>
        <w:pStyle w:val="ListParagraph"/>
        <w:numPr>
          <w:ilvl w:val="0"/>
          <w:numId w:val="20"/>
        </w:numPr>
        <w:rPr>
          <w:rFonts w:ascii="Adobe Arabic" w:hAnsi="Adobe Arabic" w:cs="Adobe Arabic"/>
          <w:b/>
          <w:bCs/>
          <w:color w:val="002060"/>
          <w:sz w:val="36"/>
          <w:szCs w:val="36"/>
          <w:rtl/>
        </w:rPr>
      </w:pPr>
      <w:r w:rsidRPr="00FF4007">
        <w:rPr>
          <w:rFonts w:ascii="Adobe Arabic" w:hAnsi="Adobe Arabic" w:cs="Adobe Arabic"/>
          <w:b/>
          <w:bCs/>
          <w:color w:val="002060"/>
          <w:sz w:val="36"/>
          <w:szCs w:val="36"/>
          <w:rtl/>
        </w:rPr>
        <w:t>فهم صفات موظف العلاوة والمكافأة والتعامل معه</w:t>
      </w:r>
    </w:p>
    <w:p w:rsidR="000D0CA1" w:rsidRPr="00FF4007" w:rsidRDefault="000D0CA1">
      <w:pPr>
        <w:pStyle w:val="ListParagraph"/>
        <w:numPr>
          <w:ilvl w:val="0"/>
          <w:numId w:val="20"/>
        </w:numPr>
        <w:rPr>
          <w:rFonts w:ascii="Adobe Arabic" w:hAnsi="Adobe Arabic" w:cs="Adobe Arabic"/>
          <w:b/>
          <w:bCs/>
          <w:color w:val="002060"/>
          <w:sz w:val="48"/>
          <w:szCs w:val="36"/>
          <w:rtl/>
        </w:rPr>
      </w:pPr>
      <w:r w:rsidRPr="00FF4007">
        <w:rPr>
          <w:rFonts w:ascii="Adobe Arabic" w:hAnsi="Adobe Arabic" w:cs="Adobe Arabic"/>
          <w:b/>
          <w:bCs/>
          <w:color w:val="002060"/>
          <w:sz w:val="36"/>
          <w:szCs w:val="36"/>
          <w:rtl/>
        </w:rPr>
        <w:t>فهم صفات الموظف عديم المسؤولية والتعامل معه</w:t>
      </w:r>
    </w:p>
    <w:p w:rsidR="009E7CAF" w:rsidRDefault="009E7CAF" w:rsidP="009E7CAF">
      <w:pPr>
        <w:bidi w:val="0"/>
        <w:spacing w:after="160" w:line="256" w:lineRule="auto"/>
        <w:jc w:val="left"/>
        <w:rPr>
          <w:rFonts w:cs="PT Bold Heading"/>
          <w:sz w:val="52"/>
          <w:szCs w:val="56"/>
          <w:rtl/>
        </w:rPr>
      </w:pPr>
      <w:r>
        <w:rPr>
          <w:rFonts w:cs="PT Bold Heading" w:hint="cs"/>
          <w:sz w:val="52"/>
          <w:szCs w:val="56"/>
          <w:rtl/>
        </w:rPr>
        <w:br w:type="page"/>
      </w:r>
    </w:p>
    <w:p w:rsidR="009E7CAF" w:rsidRDefault="009E7CAF" w:rsidP="009E7CAF">
      <w:pPr>
        <w:jc w:val="center"/>
        <w:rPr>
          <w:rtl/>
        </w:rPr>
      </w:pPr>
      <w:r>
        <w:rPr>
          <w:rFonts w:cs="Times New Roman"/>
          <w:noProof/>
          <w:color w:val="auto"/>
          <w:sz w:val="24"/>
          <w:szCs w:val="24"/>
        </w:rPr>
        <w:lastRenderedPageBreak/>
        <mc:AlternateContent>
          <mc:Choice Requires="wpg">
            <w:drawing>
              <wp:anchor distT="0" distB="0" distL="114300" distR="114300" simplePos="0" relativeHeight="252211200" behindDoc="0" locked="0" layoutInCell="1" allowOverlap="1" wp14:anchorId="6F12A290" wp14:editId="38F3605B">
                <wp:simplePos x="0" y="0"/>
                <wp:positionH relativeFrom="column">
                  <wp:posOffset>1552575</wp:posOffset>
                </wp:positionH>
                <wp:positionV relativeFrom="paragraph">
                  <wp:posOffset>142875</wp:posOffset>
                </wp:positionV>
                <wp:extent cx="2254250" cy="431800"/>
                <wp:effectExtent l="0" t="0" r="0" b="6350"/>
                <wp:wrapNone/>
                <wp:docPr id="7997" name="Group 7997"/>
                <wp:cNvGraphicFramePr/>
                <a:graphic xmlns:a="http://schemas.openxmlformats.org/drawingml/2006/main">
                  <a:graphicData uri="http://schemas.microsoft.com/office/word/2010/wordprocessingGroup">
                    <wpg:wgp>
                      <wpg:cNvGrpSpPr/>
                      <wpg:grpSpPr>
                        <a:xfrm>
                          <a:off x="0" y="0"/>
                          <a:ext cx="2254250" cy="431800"/>
                          <a:chOff x="-57150" y="0"/>
                          <a:chExt cx="2254250" cy="431801"/>
                        </a:xfrm>
                      </wpg:grpSpPr>
                      <wps:wsp>
                        <wps:cNvPr id="7998" name="Text Box 70"/>
                        <wps:cNvSpPr txBox="1"/>
                        <wps:spPr>
                          <a:xfrm>
                            <a:off x="1079500" y="1"/>
                            <a:ext cx="1117600" cy="431800"/>
                          </a:xfrm>
                          <a:prstGeom prst="rect">
                            <a:avLst/>
                          </a:prstGeom>
                          <a:noFill/>
                          <a:ln w="6350">
                            <a:noFill/>
                          </a:ln>
                        </wps:spPr>
                        <wps:txbx>
                          <w:txbxContent>
                            <w:p w:rsidR="00FC7E58" w:rsidRDefault="00FC7E58" w:rsidP="009E7CAF">
                              <w:pPr>
                                <w:pStyle w:val="Heading2"/>
                              </w:pPr>
                              <w:r>
                                <w:rPr>
                                  <w:rFonts w:hint="cs"/>
                                  <w:rtl/>
                                </w:rPr>
                                <w:t>اليوم الأول</w:t>
                              </w:r>
                            </w:p>
                            <w:p w:rsidR="00FC7E58" w:rsidRDefault="00FC7E58" w:rsidP="009E7CAF">
                              <w:pPr>
                                <w:rPr>
                                  <w:rtl/>
                                </w:rPr>
                              </w:pPr>
                            </w:p>
                            <w:p w:rsidR="00FC7E58" w:rsidRDefault="00FC7E58" w:rsidP="009E7CAF">
                              <w:pPr>
                                <w:pStyle w:val="Heading2"/>
                              </w:pPr>
                              <w:r>
                                <w:rPr>
                                  <w:rFonts w:hint="cs"/>
                                  <w:rtl/>
                                </w:rPr>
                                <w:t>اليوم الأول</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26" name="Text Box 71"/>
                        <wps:cNvSpPr txBox="1"/>
                        <wps:spPr>
                          <a:xfrm>
                            <a:off x="-57150" y="0"/>
                            <a:ext cx="1212850" cy="409575"/>
                          </a:xfrm>
                          <a:prstGeom prst="rect">
                            <a:avLst/>
                          </a:prstGeom>
                          <a:noFill/>
                          <a:ln w="6350">
                            <a:noFill/>
                          </a:ln>
                        </wps:spPr>
                        <wps:txbx>
                          <w:txbxContent>
                            <w:p w:rsidR="00FC7E58" w:rsidRDefault="00FC7E58" w:rsidP="009E7CAF">
                              <w:pPr>
                                <w:pStyle w:val="Heading2"/>
                                <w:rPr>
                                  <w:color w:val="FFFFFF" w:themeColor="background1"/>
                                  <w:lang w:bidi="ar-SY"/>
                                </w:rPr>
                              </w:pPr>
                              <w:r>
                                <w:rPr>
                                  <w:rFonts w:hint="cs"/>
                                  <w:color w:val="FFFFFF" w:themeColor="background1"/>
                                  <w:rtl/>
                                  <w:lang w:bidi="ar-SY"/>
                                </w:rPr>
                                <w:t>الجلسة الثانية</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7997" o:spid="_x0000_s1433" style="position:absolute;left:0;text-align:left;margin-left:122.25pt;margin-top:11.25pt;width:177.5pt;height:34pt;z-index:252211200;mso-position-horizontal-relative:text;mso-position-vertical-relative:text;mso-width-relative:margin;mso-height-relative:margin" coordorigin="-571" coordsize="22542,43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">
                <v:shape id="Text Box 70" o:spid="_x0000_s1434" type="#_x0000_t202" style="position:absolute;left:10795;width:11176;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xju8UA&#10;AADdAAAADwAAAGRycy9kb3ducmV2LnhtbERPTWvCQBC9C/0PyxR6002F2iR1FQmIRewhaS69TbNj&#10;EpqdjdmtRn+9eyj0+Hjfy/VoOnGmwbWWFTzPIhDEldUt1wrKz+00BuE8ssbOMim4koP16mGyxFTb&#10;C+d0LnwtQgi7FBU03veplK5qyKCb2Z44cEc7GPQBDrXUA15CuOnkPIoW0mDLoaHBnrKGqp/i1yjY&#10;Z9sPzL/nJr512e5w3PSn8utFqafHcfMGwtPo/8V/7net4DVJwtzwJjwBub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GO7xQAAAN0AAAAPAAAAAAAAAAAAAAAAAJgCAABkcnMv&#10;ZG93bnJldi54bWxQSwUGAAAAAAQABAD1AAAAigMAAAAA&#10;" filled="f" stroked="f" strokeweight=".5pt">
                  <v:textbox>
                    <w:txbxContent>
                      <w:p w:rsidR="00FC7E58" w:rsidRDefault="00FC7E58" w:rsidP="009E7CAF">
                        <w:pPr>
                          <w:pStyle w:val="Heading2"/>
                        </w:pPr>
                        <w:r>
                          <w:rPr>
                            <w:rFonts w:hint="cs"/>
                            <w:rtl/>
                          </w:rPr>
                          <w:t>اليوم الأول</w:t>
                        </w:r>
                      </w:p>
                      <w:p w:rsidR="00FC7E58" w:rsidRDefault="00FC7E58" w:rsidP="009E7CAF">
                        <w:pPr>
                          <w:rPr>
                            <w:rtl/>
                          </w:rPr>
                        </w:pPr>
                      </w:p>
                      <w:p w:rsidR="00FC7E58" w:rsidRDefault="00FC7E58" w:rsidP="009E7CAF">
                        <w:pPr>
                          <w:pStyle w:val="Heading2"/>
                        </w:pPr>
                        <w:r>
                          <w:rPr>
                            <w:rFonts w:hint="cs"/>
                            <w:rtl/>
                          </w:rPr>
                          <w:t>اليوم الأول</w:t>
                        </w:r>
                      </w:p>
                    </w:txbxContent>
                  </v:textbox>
                </v:shape>
                <v:shape id="Text Box 71" o:spid="_x0000_s1435" type="#_x0000_t202" style="position:absolute;left:-571;width:12128;height:40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AFbccA&#10;AADcAAAADwAAAGRycy9kb3ducmV2LnhtbESPzWrDMBCE74G+g9hCbolcl4bgRjHGYFJCesjPpbet&#10;tbFNrZVrKY7Tp68KhRyHmfmGWaWjacVAvWssK3iaRyCIS6sbrhScjsVsCcJ5ZI2tZVJwIwfp+mGy&#10;wkTbK+9pOPhKBAi7BBXU3neJlK6syaCb2444eGfbG/RB9pXUPV4D3LQyjqKFNNhwWKixo7ym8utw&#10;MQq2efGO+8/YLH/afLM7Z9336eNFqenjmL2C8DT6e/i//aYVPMcL+DsTjo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9ABW3HAAAA3AAAAA8AAAAAAAAAAAAAAAAAmAIAAGRy&#10;cy9kb3ducmV2LnhtbFBLBQYAAAAABAAEAPUAAACMAwAAAAA=&#10;" filled="f" stroked="f" strokeweight=".5pt">
                  <v:textbox>
                    <w:txbxContent>
                      <w:p w:rsidR="00FC7E58" w:rsidRDefault="00FC7E58" w:rsidP="009E7CAF">
                        <w:pPr>
                          <w:pStyle w:val="Heading2"/>
                          <w:rPr>
                            <w:color w:val="FFFFFF" w:themeColor="background1"/>
                            <w:lang w:bidi="ar-SY"/>
                          </w:rPr>
                        </w:pPr>
                        <w:r>
                          <w:rPr>
                            <w:rFonts w:hint="cs"/>
                            <w:color w:val="FFFFFF" w:themeColor="background1"/>
                            <w:rtl/>
                            <w:lang w:bidi="ar-SY"/>
                          </w:rPr>
                          <w:t>الجلسة الثانية</w:t>
                        </w:r>
                      </w:p>
                    </w:txbxContent>
                  </v:textbox>
                </v:shape>
              </v:group>
            </w:pict>
          </mc:Fallback>
        </mc:AlternateContent>
      </w:r>
      <w:r>
        <w:rPr>
          <w:noProof/>
        </w:rPr>
        <w:drawing>
          <wp:inline distT="0" distB="0" distL="0" distR="0" wp14:anchorId="6BC44837" wp14:editId="641358EB">
            <wp:extent cx="2724785" cy="820420"/>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16" cstate="print">
                      <a:duotone>
                        <a:prstClr val="black"/>
                        <a:schemeClr val="accent1">
                          <a:tint val="45000"/>
                          <a:satMod val="400000"/>
                        </a:schemeClr>
                      </a:duotone>
                      <a:extLst>
                        <a:ext uri="{28A0092B-C50C-407E-A947-70E740481C1C}">
                          <a14:useLocalDpi xmlns:a14="http://schemas.microsoft.com/office/drawing/2010/main" val="0"/>
                        </a:ext>
                      </a:extLst>
                    </a:blip>
                    <a:stretch>
                      <a:fillRect/>
                    </a:stretch>
                  </pic:blipFill>
                  <pic:spPr>
                    <a:xfrm>
                      <a:off x="0" y="0"/>
                      <a:ext cx="2724785" cy="820420"/>
                    </a:xfrm>
                    <a:prstGeom prst="rect">
                      <a:avLst/>
                    </a:prstGeom>
                  </pic:spPr>
                </pic:pic>
              </a:graphicData>
            </a:graphic>
          </wp:inline>
        </w:drawing>
      </w:r>
    </w:p>
    <w:p w:rsidR="000D0CA1" w:rsidRDefault="000D0CA1" w:rsidP="000D0CA1">
      <w:pPr>
        <w:jc w:val="center"/>
        <w:rPr>
          <w:rtl/>
        </w:rPr>
      </w:pPr>
      <w:r>
        <w:rPr>
          <w:noProof/>
          <w:rtl/>
        </w:rPr>
        <mc:AlternateContent>
          <mc:Choice Requires="wpg">
            <w:drawing>
              <wp:inline distT="0" distB="0" distL="0" distR="0" wp14:anchorId="5338AF8B" wp14:editId="40B34B73">
                <wp:extent cx="5730241" cy="471805"/>
                <wp:effectExtent l="0" t="0" r="3810" b="61595"/>
                <wp:docPr id="327" name="Group 327"/>
                <wp:cNvGraphicFramePr/>
                <a:graphic xmlns:a="http://schemas.openxmlformats.org/drawingml/2006/main">
                  <a:graphicData uri="http://schemas.microsoft.com/office/word/2010/wordprocessingGroup">
                    <wpg:wgp>
                      <wpg:cNvGrpSpPr/>
                      <wpg:grpSpPr>
                        <a:xfrm>
                          <a:off x="0" y="0"/>
                          <a:ext cx="5730241" cy="471805"/>
                          <a:chOff x="0" y="0"/>
                          <a:chExt cx="6132701" cy="505460"/>
                        </a:xfrm>
                      </wpg:grpSpPr>
                      <wpg:grpSp>
                        <wpg:cNvPr id="328" name="Group 328"/>
                        <wpg:cNvGrpSpPr/>
                        <wpg:grpSpPr>
                          <a:xfrm>
                            <a:off x="0" y="0"/>
                            <a:ext cx="6132701" cy="505460"/>
                            <a:chOff x="0" y="0"/>
                            <a:chExt cx="6133334" cy="505879"/>
                          </a:xfrm>
                        </wpg:grpSpPr>
                        <wpg:grpSp>
                          <wpg:cNvPr id="329" name="Group 329"/>
                          <wpg:cNvGrpSpPr/>
                          <wpg:grpSpPr>
                            <a:xfrm>
                              <a:off x="3690604" y="0"/>
                              <a:ext cx="2442730" cy="505839"/>
                              <a:chOff x="2532180" y="0"/>
                              <a:chExt cx="3563686" cy="711023"/>
                            </a:xfrm>
                          </wpg:grpSpPr>
                          <wps:wsp>
                            <wps:cNvPr id="330"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2532180" y="0"/>
                                <a:ext cx="3563686"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C7E58" w:rsidRPr="00DB0D9B" w:rsidRDefault="00FC7E58" w:rsidP="000D0CA1">
                                  <w:pPr>
                                    <w:jc w:val="left"/>
                                    <w:rPr>
                                      <w:bCs/>
                                    </w:rPr>
                                  </w:pPr>
                                  <w:r>
                                    <w:rPr>
                                      <w:rFonts w:ascii="Adobe Arabic" w:hAnsi="Adobe Arabic" w:cs="Adobe Arabic" w:hint="cs"/>
                                      <w:bCs/>
                                      <w:color w:val="auto"/>
                                      <w:sz w:val="36"/>
                                      <w:szCs w:val="36"/>
                                      <w:rtl/>
                                      <w:lang w:bidi="ar-SY"/>
                                    </w:rPr>
                                    <w:t xml:space="preserve">       أساسيات السلوك الإنساني:</w:t>
                                  </w:r>
                                </w:p>
                              </w:txbxContent>
                            </wps:txbx>
                            <wps:bodyPr tIns="36000" bIns="36000" rtlCol="0" anchor="ctr"/>
                          </wps:wsp>
                          <wps:wsp>
                            <wps:cNvPr id="331"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32" name="Rectangle 332"/>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333" name="Google Shape;200;p17"/>
                        <wpg:cNvGrpSpPr/>
                        <wpg:grpSpPr>
                          <a:xfrm>
                            <a:off x="5716078" y="117534"/>
                            <a:ext cx="224378" cy="267181"/>
                            <a:chOff x="0" y="0"/>
                            <a:chExt cx="273780" cy="327013"/>
                          </a:xfrm>
                          <a:solidFill>
                            <a:schemeClr val="bg1"/>
                          </a:solidFill>
                        </wpg:grpSpPr>
                        <wps:wsp>
                          <wps:cNvPr id="334"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335"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336"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337" name="Google Shape;204;p17"/>
                          <wpg:cNvGrpSpPr/>
                          <wpg:grpSpPr>
                            <a:xfrm>
                              <a:off x="0" y="0"/>
                              <a:ext cx="273780" cy="105078"/>
                              <a:chOff x="0" y="0"/>
                              <a:chExt cx="273780" cy="105078"/>
                            </a:xfrm>
                            <a:grpFill/>
                          </wpg:grpSpPr>
                          <wps:wsp>
                            <wps:cNvPr id="338"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339"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340"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341"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342"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Group 327" o:spid="_x0000_s1436" style="width:451.2pt;height:37.15pt;mso-position-horizontal-relative:char;mso-position-vertical-relative:line" coordsize="61327,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">
                <v:group id="Group 328" o:spid="_x0000_s1437" style="position:absolute;width:61327;height:5054" coordsize="61333,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w6TbwwAAANwAAAAP&#10;AAAAAAAAAAAAAAAAAKoCAABkcnMvZG93bnJldi54bWxQSwUGAAAAAAQABAD6AAAAmgMAAAAA&#10;">
                  <v:group id="Group 329" o:spid="_x0000_s1438" style="position:absolute;left:36906;width:24427;height:5058" coordorigin="25321" coordsize="35636,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I8BQMYAAADcAAAADwAAAGRycy9kb3ducmV2LnhtbESPT2vCQBTE7wW/w/IK&#10;vdXNHyw1dQ0itngQoSqU3h7ZZxKSfRuy2yR++25B6HGYmd8wq3wyrRiod7VlBfE8AkFcWF1zqeBy&#10;fn9+BeE8ssbWMim4kYN8PXtYYabtyJ80nHwpAoRdhgoq77tMSldUZNDNbUccvKvtDfog+1LqHscA&#10;N61MouhFGqw5LFTY0baiojn9GAUfI46bNN4Nh+a6vX2fF8evQ0xKPT1OmzcQnib/H76391pBmiz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8jwFAxgAAANwA&#10;AAAPAAAAAAAAAAAAAAAAAKoCAABkcnMvZG93bnJldi54bWxQSwUGAAAAAAQABAD6AAAAnQMAAAAA&#10;">
                    <v:roundrect id="Rectangle: Rounded Corners 55" o:spid="_x0000_s1439" style="position:absolute;left:25321;width:35637;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DbA7wA&#10;AADcAAAADwAAAGRycy9kb3ducmV2LnhtbERPuwrCMBTdBf8hXMFNUxWlVKOID3BUq4Pbpbm2xeam&#10;NFHr35tBcDyc92LVmkq8qHGlZQWjYQSCOLO65FzBJd0PYhDOI2usLJOCDzlYLbudBSbavvlEr7PP&#10;RQhhl6CCwvs6kdJlBRl0Q1sTB+5uG4M+wCaXusF3CDeVHEfRTBosOTQUWNOmoOxxfhoF0WG7S/k2&#10;pquO/YmmmB7jbapUv9eu5yA8tf4v/rkPWsFkEuaHM+EIyOUX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K0NsDvAAAANwAAAAPAAAAAAAAAAAAAAAAAJgCAABkcnMvZG93bnJldi54&#10;bWxQSwUGAAAAAAQABAD1AAAAgQMAAAAA&#10;" fillcolor="#0070c0" stroked="f" strokeweight="1pt">
                      <v:stroke joinstyle="miter"/>
                      <v:textbox inset=",1mm,,1mm">
                        <w:txbxContent>
                          <w:p w:rsidR="00FC7E58" w:rsidRPr="00DB0D9B" w:rsidRDefault="00FC7E58" w:rsidP="000D0CA1">
                            <w:pPr>
                              <w:jc w:val="left"/>
                              <w:rPr>
                                <w:bCs/>
                              </w:rPr>
                            </w:pPr>
                            <w:r>
                              <w:rPr>
                                <w:rFonts w:ascii="Adobe Arabic" w:hAnsi="Adobe Arabic" w:cs="Adobe Arabic" w:hint="cs"/>
                                <w:bCs/>
                                <w:color w:val="auto"/>
                                <w:sz w:val="36"/>
                                <w:szCs w:val="36"/>
                                <w:rtl/>
                                <w:lang w:bidi="ar-SY"/>
                              </w:rPr>
                              <w:t xml:space="preserve">       أساسيات السلوك الإنساني:</w:t>
                            </w:r>
                          </w:p>
                        </w:txbxContent>
                      </v:textbox>
                    </v:roundrect>
                    <v:oval id="Oval 61" o:spid="_x0000_s1440"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kSsMA&#10;AADcAAAADwAAAGRycy9kb3ducmV2LnhtbESP0WoCMRRE34X+Q7iFvmnWCkVWo4ilUFQorn7AZXO7&#10;WZrchCTV1a9vCoU+DjNzhlmuB2fFhWLqPSuYTioQxK3XPXcKzqe38RxEysgarWdScKME69XDaIm1&#10;9lc+0qXJnSgQTjUqMDmHWsrUGnKYJj4QF+/TR4e5yNhJHfFa4M7K56p6kQ57LgsGA20NtV/Nt1Ow&#10;q4JJ8bC/3w6y+Ti9BrvL0Sr19DhsFiAyDfk//Nd+1wpmsyn8nilH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kSsMAAADcAAAADwAAAAAAAAAAAAAAAACYAgAAZHJzL2Rv&#10;d25yZXYueG1sUEsFBgAAAAAEAAQA9QAAAIgDAAAAAA==&#10;" fillcolor="#272727 [2749]" stroked="f" strokeweight="1pt">
                      <v:stroke joinstyle="miter"/>
                      <v:shadow on="t" color="black" opacity="26214f" origin=",-.5" offset="0,3pt"/>
                    </v:oval>
                  </v:group>
                  <v:rect id="Rectangle 332" o:spid="_x0000_s1441"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Z/QscA&#10;AADcAAAADwAAAGRycy9kb3ducmV2LnhtbESPT2sCMRTE74LfITyhF9GsfxDZGqUV2nrQlq5SPD42&#10;z91tNy9Lkur67Ruh4HGYmd8wi1VranEm5yvLCkbDBARxbnXFhYLD/mUwB+EDssbaMim4kofVsttZ&#10;YKrthT/pnIVCRAj7FBWUITSplD4vyaAf2oY4eifrDIYoXSG1w0uEm1qOk2QmDVYcF0psaF1S/pP9&#10;GgXHw343fXYf38fT6/ZrZt/pzRd9pR567dMjiEBtuIf/2xutYDIZw+1MPAJ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JWf0LHAAAA3AAAAA8AAAAAAAAAAAAAAAAAmAIAAGRy&#10;cy9kb3ducmV2LnhtbFBLBQYAAAAABAAEAPUAAACMAwAAAAA=&#10;" fillcolor="#0070c0" stroked="f" strokeweight="1pt"/>
                </v:group>
                <v:group id="Google Shape;200;p17" o:spid="_x0000_s1442"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vqB3xgAAANwA&#10;AAAPAAAAAAAAAAAAAAAAAKoCAABkcnMvZG93bnJldi54bWxQSwUGAAAAAAQABAD6AAAAnQMAAAAA&#10;">
                  <v:shape id="Google Shape;201;p17" o:spid="_x0000_s1443"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5R1cYA&#10;AADcAAAADwAAAGRycy9kb3ducmV2LnhtbESPQWvCQBSE74X+h+UJvdWNWjRN3YQiCNJDoYnY6yP7&#10;mkSzb2N2Nem/7xYEj8PMfMOss9G04kq9aywrmE0jEMSl1Q1XCvbF9jkG4TyyxtYyKfglB1n6+LDG&#10;RNuBv+ia+0oECLsEFdTed4mUrqzJoJvajjh4P7Y36IPsK6l7HALctHIeRUtpsOGwUGNHm5rKU34x&#10;Cj4vsd/pwzn+WH0flsfXId8XZaPU02R8fwPhafT38K290woWixf4PxOOgE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25R1cYAAADcAAAADwAAAAAAAAAAAAAAAACYAgAAZHJz&#10;L2Rvd25yZXYueG1sUEsFBgAAAAAEAAQA9QAAAIsD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444"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9CgcUA&#10;AADcAAAADwAAAGRycy9kb3ducmV2LnhtbESPQWvCQBSE74L/YXkFL1I3NVhK6ipSFEQRMSn0+si+&#10;ZoPZtyG7avz33YLgcZiZb5j5sreNuFLna8cK3iYJCOLS6ZorBd/F5vUDhA/IGhvHpOBOHpaL4WCO&#10;mXY3PtE1D5WIEPYZKjAhtJmUvjRk0U9cSxy9X9dZDFF2ldQd3iLcNnKaJO/SYs1xwWBLX4bKc36x&#10;CprieNivx7P8Z4z5NPVmd95XO6VGL/3qE0SgPjzDj/ZWK0jTGfyfiUdA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L0KBxQAAANwAAAAPAAAAAAAAAAAAAAAAAJgCAABkcnMv&#10;ZG93bnJldi54bWxQSwUGAAAAAAQABAD1AAAAigMAAAAA&#10;" path="m2643,1l417,1c191,1,,143,,370,,608,191,751,417,751r2214,c2870,751,3060,608,3060,370,3060,143,2870,1,2643,1xe" filled="f" strokecolor="white [3212]">
                    <v:path arrowok="t" o:extrusionok="f"/>
                  </v:shape>
                  <v:shape id="Google Shape;203;p17" o:spid="_x0000_s1445"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Xis8QA&#10;AADcAAAADwAAAGRycy9kb3ducmV2LnhtbESPQWvCQBSE70L/w/IK3nSjESmpq5RSRfBkTMHeXrOv&#10;2dDs25BdNf57VxA8DjPfDLNY9bYRZ+p87VjBZJyAIC6drrlSUBzWozcQPiBrbByTgit5WC1fBgvM&#10;tLvwns55qEQsYZ+hAhNCm0npS0MW/di1xNH7c53FEGVXSd3hJZbbRk6TZC4t1hwXDLb0aaj8z09W&#10;QeqP5ifdrH91NeXj7qv4TvPZRKnha//xDiJQH57hB73VkUvncD8Tj4B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14rPEAAAA3AAAAA8AAAAAAAAAAAAAAAAAmAIAAGRycy9k&#10;b3ducmV2LnhtbFBLBQYAAAAABAAEAPUAAACJAwAAAAA=&#10;" path="m1976,l417,c191,,,131,,369,,596,191,739,417,739r1559,c2203,739,2393,596,2393,369,2393,131,2203,,1976,xe" filled="f" strokecolor="white [3212]">
                    <v:path arrowok="t" o:extrusionok="f"/>
                  </v:shape>
                  <v:group id="Google Shape;204;p17" o:spid="_x0000_s1446"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4WmdMUAAADcAAAADwAAAGRycy9kb3ducmV2LnhtbESPT2vCQBTE7wW/w/KE&#10;3uomhlaJriKipQcR/APi7ZF9JsHs25Bdk/jtuwWhx2FmfsPMl72pREuNKy0riEcRCOLM6pJzBefT&#10;9mMKwnlkjZVlUvAkB8vF4G2OqbYdH6g9+lwECLsUFRTe16mULivIoBvZmjh4N9sY9EE2udQNdgFu&#10;KjmOoi9psOSwUGBN64Ky+/FhFHx32K2SeNPu7rf183r63F92MSn1PuxXMxCeev8ffrV/tIIkmc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eFpnTFAAAA3AAA&#10;AA8AAAAAAAAAAAAAAAAAqgIAAGRycy9kb3ducmV2LnhtbFBLBQYAAAAABAAEAPoAAACcAwAAAAA=&#10;">
                    <v:shape id="Google Shape;205;p17" o:spid="_x0000_s1447"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TJsEA&#10;AADcAAAADwAAAGRycy9kb3ducmV2LnhtbERPz2vCMBS+C/4P4Qm7yExdZXadUUQQdpyd3t+aZ1tt&#10;XkoSa/3vl8PA48f3e7UZTCt6cr6xrGA+S0AQl1Y3XCk4/uxfMxA+IGtsLZOCB3nYrMejFeba3vlA&#10;fREqEUPY56igDqHLpfRlTQb9zHbEkTtbZzBE6CqpHd5juGnlW5K8S4MNx4YaO9rVVF6Lm1FwWQ6Z&#10;mx6+P37TIjstqmPfBXlW6mUybD9BBBrCU/zv/tIK0jSujWfiEZDr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6DkybBAAAA3AAAAA8AAAAAAAAAAAAAAAAAmAIAAGRycy9kb3du&#10;cmV2LnhtbFBLBQYAAAAABAAEAPUAAACGAwAAAAA=&#10;" path="m227,1501v107,,226,-72,226,-167l453,167c453,84,322,1,227,1,144,1,1,84,1,167r,1167c1,1429,144,1501,227,1501xe" filled="f" stroked="f">
                      <v:path arrowok="t" o:extrusionok="f"/>
                    </v:shape>
                    <v:shape id="Google Shape;206;p17" o:spid="_x0000_s1448"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1sG8QA&#10;AADcAAAADwAAAGRycy9kb3ducmV2LnhtbESPQWvCQBSE74X+h+UVvNWNCqWNrtJULHps2oPHZ/aZ&#10;RLNvw+5T03/fLRR6HGbmG2axGlynrhRi69nAZJyBIq68bbk28PW5eXwGFQXZYueZDHxThNXy/m6B&#10;ufU3/qBrKbVKEI45GmhE+lzrWDXkMI59T5y8ow8OJclQaxvwluCu09Mse9IOW04LDfb01lB1Li/O&#10;QFFOi90ed5Mgp7jeukLc+8EaM3oYXueghAb5D/+1t9bAbPYCv2fSEd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9bBvEAAAA3AAAAA8AAAAAAAAAAAAAAAAAmAIAAGRycy9k&#10;b3ducmV2LnhtbFBLBQYAAAAABAAEAPUAAACJAwAAAAA=&#10;" path="m929,60c846,,750,36,703,108l60,1060c,1143,24,1251,95,1310v36,12,60,24,96,24c250,1334,298,1310,334,1251l976,298v60,-71,36,-178,-47,-238xe" filled="f" stroked="f">
                      <v:path arrowok="t" o:extrusionok="f"/>
                    </v:shape>
                    <v:shape id="Google Shape;207;p17" o:spid="_x0000_s1449"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0gMEA&#10;AADcAAAADwAAAGRycy9kb3ducmV2LnhtbERPy4rCMBTdD/gP4QrupqkPZKhGER1BdDFM9QOuzbUt&#10;Nje1yWj8e7MQZnk47/kymEbcqXO1ZQXDJAVBXFhdc6ngdNx+foFwHlljY5kUPMnBctH7mGOm7YN/&#10;6Z77UsQQdhkqqLxvMyldUZFBl9iWOHIX2xn0EXal1B0+Yrhp5ChNp9JgzbGhwpbWFRXX/M8ooIP9&#10;Pjchn2x4ug7Hn83ejk83pQb9sJqB8BT8v/jt3mkF40mcH8/EIyA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4tIDBAAAA3AAAAA8AAAAAAAAAAAAAAAAAmAIAAGRycy9kb3du&#10;cmV2LnhtbFBLBQYAAAAABAAEAPUAAACGAwAAAAA=&#10;" path="m822,1346v24,,60,-12,83,-35c989,1263,1013,1156,953,1072l334,108c286,25,179,1,96,48,12,108,1,215,48,298r619,965c703,1322,763,1346,822,1346xe" filled="f" stroked="f">
                      <v:path arrowok="t" o:extrusionok="f"/>
                    </v:shape>
                    <v:shape id="Google Shape;208;p17" o:spid="_x0000_s1450"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mSF8QA&#10;AADcAAAADwAAAGRycy9kb3ducmV2LnhtbESP3WrCQBSE74W+w3IK3hTdTS1WYlYpDRZ7aewDHLMn&#10;P5o9G7JbTd++Wyh4OczMN0y2HW0nrjT41rGGZK5AEJfOtFxr+DruZisQPiAb7ByThh/ysN08TDJM&#10;jbvxga5FqEWEsE9RQxNCn0rpy4Ys+rnriaNXucFiiHKopRnwFuG2k89KLaXFluNCgz29N1Reim+r&#10;4URyEaiscvW673L1meRPx4+z1tPH8W0NItAY7uH/9t5oWLwk8HcmHgG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JkhfEAAAA3AAAAA8AAAAAAAAAAAAAAAAAmAIAAGRycy9k&#10;b3ducmV2LnhtbFBLBQYAAAAABAAEAPUAAACJAwAAAAA=&#10;" path="m1287,596l275,48c191,1,84,36,48,120,1,191,25,310,120,346l1132,894v24,11,48,23,71,23c1263,917,1322,882,1358,822v36,-71,12,-190,-71,-226xe" filled="f" stroked="f">
                      <v:path arrowok="t" o:extrusionok="f"/>
                    </v:shape>
                    <v:shape id="Google Shape;209;p17" o:spid="_x0000_s1451"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7QfscA&#10;AADcAAAADwAAAGRycy9kb3ducmV2LnhtbESPQWvCQBSE7wX/w/KEXopuYksJ0VXaQqEUQYyiHp/Z&#10;ZxKafRuyWxP99a5Q6HGYmW+Y2aI3tThT6yrLCuJxBII4t7riQsF28zlKQDiPrLG2TAou5GAxHzzM&#10;MNW24zWdM1+IAGGXooLS+yaV0uUlGXRj2xAH72Rbgz7ItpC6xS7ATS0nUfQqDVYcFkps6KOk/Cf7&#10;NQpWJK/dyh/fD9+7S7LMknh/eIqVehz2b1MQnnr/H/5rf2kFzy8TuJ8JR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GO0H7HAAAA3AAAAA8AAAAAAAAAAAAAAAAAmAIAAGRy&#10;cy9kb3ducmV2LnhtbFBLBQYAAAAABAAEAPUAAACMAw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Default="000D0CA1" w:rsidP="000D0CA1">
      <w:pPr>
        <w:rPr>
          <w:rtl/>
        </w:rPr>
      </w:pPr>
      <w:r>
        <w:rPr>
          <w:noProof/>
          <w:rtl/>
        </w:rPr>
        <mc:AlternateContent>
          <mc:Choice Requires="wpg">
            <w:drawing>
              <wp:anchor distT="0" distB="0" distL="114300" distR="114300" simplePos="0" relativeHeight="252288000" behindDoc="0" locked="0" layoutInCell="1" allowOverlap="1" wp14:anchorId="39626075" wp14:editId="0E1B2EA4">
                <wp:simplePos x="0" y="0"/>
                <wp:positionH relativeFrom="margin">
                  <wp:align>center</wp:align>
                </wp:positionH>
                <wp:positionV relativeFrom="paragraph">
                  <wp:posOffset>484101</wp:posOffset>
                </wp:positionV>
                <wp:extent cx="6385560" cy="2985770"/>
                <wp:effectExtent l="0" t="19050" r="0" b="24130"/>
                <wp:wrapSquare wrapText="bothSides"/>
                <wp:docPr id="32228"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85574" cy="2985892"/>
                          <a:chOff x="4412336" y="0"/>
                          <a:chExt cx="6487880" cy="3033486"/>
                        </a:xfrm>
                      </wpg:grpSpPr>
                      <wpg:grpSp>
                        <wpg:cNvPr id="32236" name="Group 1756"/>
                        <wpg:cNvGrpSpPr/>
                        <wpg:grpSpPr>
                          <a:xfrm>
                            <a:off x="4412336" y="0"/>
                            <a:ext cx="2075544" cy="3033486"/>
                            <a:chOff x="4412336" y="0"/>
                            <a:chExt cx="2075544" cy="3033486"/>
                          </a:xfrm>
                        </wpg:grpSpPr>
                        <wps:wsp>
                          <wps:cNvPr id="32237" name="Rounded Rectangle 11"/>
                          <wps:cNvSpPr/>
                          <wps:spPr>
                            <a:xfrm rot="5400000">
                              <a:off x="5033388" y="-207621"/>
                              <a:ext cx="833440" cy="2075544"/>
                            </a:xfrm>
                            <a:prstGeom prst="roundRect">
                              <a:avLst>
                                <a:gd name="adj" fmla="val 11397"/>
                              </a:avLst>
                            </a:prstGeom>
                            <a:solidFill>
                              <a:srgbClr val="F77F00">
                                <a:lumMod val="75000"/>
                              </a:srgbClr>
                            </a:solidFill>
                            <a:ln w="12700" cap="flat" cmpd="sng" algn="ctr">
                              <a:noFill/>
                              <a:prstDash val="solid"/>
                              <a:miter lim="800000"/>
                            </a:ln>
                            <a:effectLst/>
                          </wps:spPr>
                          <wps:bodyPr rtlCol="0" anchor="ctr"/>
                        </wps:wsp>
                        <wps:wsp>
                          <wps:cNvPr id="32238" name="Rounded Rectangle 12"/>
                          <wps:cNvSpPr/>
                          <wps:spPr>
                            <a:xfrm>
                              <a:off x="4542967" y="0"/>
                              <a:ext cx="1814285" cy="3033486"/>
                            </a:xfrm>
                            <a:prstGeom prst="roundRect">
                              <a:avLst/>
                            </a:prstGeom>
                            <a:solidFill>
                              <a:sysClr val="window" lastClr="FFFFFF"/>
                            </a:solidFill>
                            <a:ln w="28575" cap="flat" cmpd="sng" algn="ctr">
                              <a:solidFill>
                                <a:srgbClr val="44546A"/>
                              </a:solidFill>
                              <a:prstDash val="solid"/>
                              <a:miter lim="800000"/>
                            </a:ln>
                            <a:effectLst/>
                          </wps:spPr>
                          <wps:bodyPr rtlCol="0" anchor="ctr"/>
                        </wps:wsp>
                        <wps:wsp>
                          <wps:cNvPr id="32239" name="Chevron 13"/>
                          <wps:cNvSpPr/>
                          <wps:spPr>
                            <a:xfrm rot="5400000">
                              <a:off x="4797378" y="108453"/>
                              <a:ext cx="1305461" cy="2075542"/>
                            </a:xfrm>
                            <a:prstGeom prst="chevron">
                              <a:avLst>
                                <a:gd name="adj" fmla="val 26552"/>
                              </a:avLst>
                            </a:prstGeom>
                            <a:solidFill>
                              <a:srgbClr val="F77F00"/>
                            </a:solidFill>
                            <a:ln w="12700" cap="flat" cmpd="sng" algn="ctr">
                              <a:noFill/>
                              <a:prstDash val="solid"/>
                              <a:miter lim="800000"/>
                            </a:ln>
                            <a:effectLst/>
                          </wps:spPr>
                          <wps:bodyPr rtlCol="0" anchor="ctr"/>
                        </wps:wsp>
                        <wps:wsp>
                          <wps:cNvPr id="32240" name="TextBox 14"/>
                          <wps:cNvSpPr txBox="1"/>
                          <wps:spPr>
                            <a:xfrm>
                              <a:off x="4542780" y="1798897"/>
                              <a:ext cx="1814195" cy="1031875"/>
                            </a:xfrm>
                            <a:prstGeom prst="rect">
                              <a:avLst/>
                            </a:prstGeom>
                            <a:noFill/>
                          </wps:spPr>
                          <wps:txbx>
                            <w:txbxContent>
                              <w:p w:rsidR="00FC7E58" w:rsidRPr="000C1682" w:rsidRDefault="00FC7E58" w:rsidP="000D0CA1">
                                <w:pPr>
                                  <w:widowControl w:val="0"/>
                                  <w:rPr>
                                    <w:rtl/>
                                  </w:rPr>
                                </w:pPr>
                                <w:r w:rsidRPr="000C1682">
                                  <w:rPr>
                                    <w:rtl/>
                                  </w:rPr>
                                  <w:t xml:space="preserve">وهو الذي يضع من اهتماماته الجسم والذات البشرية ككل.  </w:t>
                                </w:r>
                              </w:p>
                              <w:p w:rsidR="00FC7E58" w:rsidRDefault="00FC7E58" w:rsidP="000D0CA1">
                                <w:pPr>
                                  <w:widowControl w:val="0"/>
                                  <w:rPr>
                                    <w:rFonts w:ascii="DIN Next LT Arabic Light" w:hAnsi="DIN Next LT Arabic Light" w:cs="DIN Next LT Arabic Light"/>
                                    <w:kern w:val="24"/>
                                    <w:szCs w:val="28"/>
                                    <w:lang w:bidi="ar-EG"/>
                                  </w:rPr>
                                </w:pPr>
                              </w:p>
                            </w:txbxContent>
                          </wps:txbx>
                          <wps:bodyPr wrap="square" rtlCol="0">
                            <a:noAutofit/>
                          </wps:bodyPr>
                        </wps:wsp>
                        <wps:wsp>
                          <wps:cNvPr id="32241" name="TextBox 15"/>
                          <wps:cNvSpPr txBox="1"/>
                          <wps:spPr>
                            <a:xfrm>
                              <a:off x="4542779" y="103181"/>
                              <a:ext cx="1814195" cy="427355"/>
                            </a:xfrm>
                            <a:prstGeom prst="rect">
                              <a:avLst/>
                            </a:prstGeom>
                            <a:noFill/>
                          </wps:spPr>
                          <wps:txbx>
                            <w:txbxContent>
                              <w:p w:rsidR="00FC7E58" w:rsidRPr="002C71E8" w:rsidRDefault="00FC7E58" w:rsidP="000D0CA1">
                                <w:pPr>
                                  <w:widowControl w:val="0"/>
                                  <w:jc w:val="center"/>
                                  <w:rPr>
                                    <w:rFonts w:ascii="Adobe Arabic" w:hAnsi="Adobe Arabic" w:cs="Adobe Arabic"/>
                                    <w:b/>
                                    <w:bCs/>
                                    <w:color w:val="A5A5A5" w:themeColor="accent3"/>
                                    <w:kern w:val="24"/>
                                    <w:sz w:val="40"/>
                                    <w:szCs w:val="40"/>
                                    <w:lang w:bidi="ar-EG"/>
                                  </w:rPr>
                                </w:pPr>
                                <w:r w:rsidRPr="002C71E8">
                                  <w:rPr>
                                    <w:rFonts w:ascii="Adobe Arabic" w:hAnsi="Adobe Arabic" w:cs="Adobe Arabic"/>
                                    <w:b/>
                                    <w:bCs/>
                                    <w:color w:val="A5A5A5" w:themeColor="accent3"/>
                                    <w:kern w:val="24"/>
                                    <w:sz w:val="40"/>
                                    <w:szCs w:val="40"/>
                                    <w:rtl/>
                                    <w:lang w:bidi="ar-EG"/>
                                  </w:rPr>
                                  <w:t>الجانب الحركي</w:t>
                                </w:r>
                              </w:p>
                            </w:txbxContent>
                          </wps:txbx>
                          <wps:bodyPr wrap="square" rtlCol="0">
                            <a:noAutofit/>
                          </wps:bodyPr>
                        </wps:wsp>
                        <wps:wsp>
                          <wps:cNvPr id="32242" name="Freeform 27"/>
                          <wps:cNvSpPr>
                            <a:spLocks noEditPoints="1"/>
                          </wps:cNvSpPr>
                          <wps:spPr bwMode="auto">
                            <a:xfrm>
                              <a:off x="5263205" y="980445"/>
                              <a:ext cx="373808" cy="573852"/>
                            </a:xfrm>
                            <a:custGeom>
                              <a:avLst/>
                              <a:gdLst>
                                <a:gd name="T0" fmla="*/ 78 w 108"/>
                                <a:gd name="T1" fmla="*/ 143 h 166"/>
                                <a:gd name="T2" fmla="*/ 33 w 108"/>
                                <a:gd name="T3" fmla="*/ 147 h 166"/>
                                <a:gd name="T4" fmla="*/ 29 w 108"/>
                                <a:gd name="T5" fmla="*/ 143 h 166"/>
                                <a:gd name="T6" fmla="*/ 74 w 108"/>
                                <a:gd name="T7" fmla="*/ 139 h 166"/>
                                <a:gd name="T8" fmla="*/ 74 w 108"/>
                                <a:gd name="T9" fmla="*/ 150 h 166"/>
                                <a:gd name="T10" fmla="*/ 29 w 108"/>
                                <a:gd name="T11" fmla="*/ 154 h 166"/>
                                <a:gd name="T12" fmla="*/ 33 w 108"/>
                                <a:gd name="T13" fmla="*/ 160 h 166"/>
                                <a:gd name="T14" fmla="*/ 38 w 108"/>
                                <a:gd name="T15" fmla="*/ 162 h 166"/>
                                <a:gd name="T16" fmla="*/ 66 w 108"/>
                                <a:gd name="T17" fmla="*/ 166 h 166"/>
                                <a:gd name="T18" fmla="*/ 70 w 108"/>
                                <a:gd name="T19" fmla="*/ 160 h 166"/>
                                <a:gd name="T20" fmla="*/ 78 w 108"/>
                                <a:gd name="T21" fmla="*/ 156 h 166"/>
                                <a:gd name="T22" fmla="*/ 74 w 108"/>
                                <a:gd name="T23" fmla="*/ 150 h 166"/>
                                <a:gd name="T24" fmla="*/ 33 w 108"/>
                                <a:gd name="T25" fmla="*/ 127 h 166"/>
                                <a:gd name="T26" fmla="*/ 29 w 108"/>
                                <a:gd name="T27" fmla="*/ 132 h 166"/>
                                <a:gd name="T28" fmla="*/ 74 w 108"/>
                                <a:gd name="T29" fmla="*/ 136 h 166"/>
                                <a:gd name="T30" fmla="*/ 78 w 108"/>
                                <a:gd name="T31" fmla="*/ 131 h 166"/>
                                <a:gd name="T32" fmla="*/ 108 w 108"/>
                                <a:gd name="T33" fmla="*/ 53 h 166"/>
                                <a:gd name="T34" fmla="*/ 76 w 108"/>
                                <a:gd name="T35" fmla="*/ 123 h 166"/>
                                <a:gd name="T36" fmla="*/ 15 w 108"/>
                                <a:gd name="T37" fmla="*/ 90 h 166"/>
                                <a:gd name="T38" fmla="*/ 54 w 108"/>
                                <a:gd name="T39" fmla="*/ 0 h 166"/>
                                <a:gd name="T40" fmla="*/ 54 w 108"/>
                                <a:gd name="T41" fmla="*/ 0 h 166"/>
                                <a:gd name="T42" fmla="*/ 61 w 108"/>
                                <a:gd name="T43" fmla="*/ 115 h 166"/>
                                <a:gd name="T44" fmla="*/ 67 w 108"/>
                                <a:gd name="T45" fmla="*/ 73 h 166"/>
                                <a:gd name="T46" fmla="*/ 63 w 108"/>
                                <a:gd name="T47" fmla="*/ 77 h 166"/>
                                <a:gd name="T48" fmla="*/ 54 w 108"/>
                                <a:gd name="T49" fmla="*/ 69 h 166"/>
                                <a:gd name="T50" fmla="*/ 45 w 108"/>
                                <a:gd name="T51" fmla="*/ 76 h 166"/>
                                <a:gd name="T52" fmla="*/ 39 w 108"/>
                                <a:gd name="T53" fmla="*/ 73 h 166"/>
                                <a:gd name="T54" fmla="*/ 61 w 108"/>
                                <a:gd name="T55" fmla="*/ 115 h 166"/>
                                <a:gd name="T56" fmla="*/ 54 w 108"/>
                                <a:gd name="T57" fmla="*/ 8 h 166"/>
                                <a:gd name="T58" fmla="*/ 54 w 108"/>
                                <a:gd name="T59" fmla="*/ 8 h 166"/>
                                <a:gd name="T60" fmla="*/ 20 w 108"/>
                                <a:gd name="T61" fmla="*/ 85 h 166"/>
                                <a:gd name="T62" fmla="*/ 21 w 108"/>
                                <a:gd name="T63" fmla="*/ 85 h 166"/>
                                <a:gd name="T64" fmla="*/ 34 w 108"/>
                                <a:gd name="T65" fmla="*/ 115 h 166"/>
                                <a:gd name="T66" fmla="*/ 35 w 108"/>
                                <a:gd name="T67" fmla="*/ 73 h 166"/>
                                <a:gd name="T68" fmla="*/ 31 w 108"/>
                                <a:gd name="T69" fmla="*/ 72 h 166"/>
                                <a:gd name="T70" fmla="*/ 35 w 108"/>
                                <a:gd name="T71" fmla="*/ 71 h 166"/>
                                <a:gd name="T72" fmla="*/ 36 w 108"/>
                                <a:gd name="T73" fmla="*/ 67 h 166"/>
                                <a:gd name="T74" fmla="*/ 39 w 108"/>
                                <a:gd name="T75" fmla="*/ 71 h 166"/>
                                <a:gd name="T76" fmla="*/ 42 w 108"/>
                                <a:gd name="T77" fmla="*/ 71 h 166"/>
                                <a:gd name="T78" fmla="*/ 53 w 108"/>
                                <a:gd name="T79" fmla="*/ 67 h 166"/>
                                <a:gd name="T80" fmla="*/ 63 w 108"/>
                                <a:gd name="T81" fmla="*/ 74 h 166"/>
                                <a:gd name="T82" fmla="*/ 67 w 108"/>
                                <a:gd name="T83" fmla="*/ 71 h 166"/>
                                <a:gd name="T84" fmla="*/ 69 w 108"/>
                                <a:gd name="T85" fmla="*/ 69 h 166"/>
                                <a:gd name="T86" fmla="*/ 73 w 108"/>
                                <a:gd name="T87" fmla="*/ 69 h 166"/>
                                <a:gd name="T88" fmla="*/ 75 w 108"/>
                                <a:gd name="T89" fmla="*/ 71 h 166"/>
                                <a:gd name="T90" fmla="*/ 75 w 108"/>
                                <a:gd name="T91" fmla="*/ 73 h 166"/>
                                <a:gd name="T92" fmla="*/ 65 w 108"/>
                                <a:gd name="T93" fmla="*/ 115 h 166"/>
                                <a:gd name="T94" fmla="*/ 73 w 108"/>
                                <a:gd name="T95" fmla="*/ 115 h 166"/>
                                <a:gd name="T96" fmla="*/ 87 w 108"/>
                                <a:gd name="T97" fmla="*/ 85 h 166"/>
                                <a:gd name="T98" fmla="*/ 100 w 108"/>
                                <a:gd name="T99" fmla="*/ 53 h 1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08" h="166">
                                  <a:moveTo>
                                    <a:pt x="78" y="143"/>
                                  </a:moveTo>
                                  <a:cubicBezTo>
                                    <a:pt x="78" y="143"/>
                                    <a:pt x="78" y="143"/>
                                    <a:pt x="78" y="143"/>
                                  </a:cubicBezTo>
                                  <a:cubicBezTo>
                                    <a:pt x="78" y="145"/>
                                    <a:pt x="76" y="147"/>
                                    <a:pt x="74" y="147"/>
                                  </a:cubicBezTo>
                                  <a:cubicBezTo>
                                    <a:pt x="33" y="147"/>
                                    <a:pt x="33" y="147"/>
                                    <a:pt x="33" y="147"/>
                                  </a:cubicBezTo>
                                  <a:cubicBezTo>
                                    <a:pt x="31" y="147"/>
                                    <a:pt x="29" y="145"/>
                                    <a:pt x="29" y="143"/>
                                  </a:cubicBezTo>
                                  <a:cubicBezTo>
                                    <a:pt x="29" y="143"/>
                                    <a:pt x="29" y="143"/>
                                    <a:pt x="29" y="143"/>
                                  </a:cubicBezTo>
                                  <a:cubicBezTo>
                                    <a:pt x="29" y="141"/>
                                    <a:pt x="31" y="139"/>
                                    <a:pt x="33" y="139"/>
                                  </a:cubicBezTo>
                                  <a:cubicBezTo>
                                    <a:pt x="74" y="139"/>
                                    <a:pt x="74" y="139"/>
                                    <a:pt x="74" y="139"/>
                                  </a:cubicBezTo>
                                  <a:cubicBezTo>
                                    <a:pt x="76" y="139"/>
                                    <a:pt x="78" y="141"/>
                                    <a:pt x="78" y="143"/>
                                  </a:cubicBezTo>
                                  <a:moveTo>
                                    <a:pt x="74" y="150"/>
                                  </a:moveTo>
                                  <a:cubicBezTo>
                                    <a:pt x="33" y="150"/>
                                    <a:pt x="33" y="150"/>
                                    <a:pt x="33" y="150"/>
                                  </a:cubicBezTo>
                                  <a:cubicBezTo>
                                    <a:pt x="31" y="150"/>
                                    <a:pt x="29" y="152"/>
                                    <a:pt x="29" y="154"/>
                                  </a:cubicBezTo>
                                  <a:cubicBezTo>
                                    <a:pt x="29" y="156"/>
                                    <a:pt x="29" y="156"/>
                                    <a:pt x="29" y="156"/>
                                  </a:cubicBezTo>
                                  <a:cubicBezTo>
                                    <a:pt x="29" y="159"/>
                                    <a:pt x="31" y="160"/>
                                    <a:pt x="33" y="160"/>
                                  </a:cubicBezTo>
                                  <a:cubicBezTo>
                                    <a:pt x="38" y="160"/>
                                    <a:pt x="38" y="160"/>
                                    <a:pt x="38" y="160"/>
                                  </a:cubicBezTo>
                                  <a:cubicBezTo>
                                    <a:pt x="38" y="162"/>
                                    <a:pt x="38" y="162"/>
                                    <a:pt x="38" y="162"/>
                                  </a:cubicBezTo>
                                  <a:cubicBezTo>
                                    <a:pt x="38" y="164"/>
                                    <a:pt x="39" y="166"/>
                                    <a:pt x="42" y="166"/>
                                  </a:cubicBezTo>
                                  <a:cubicBezTo>
                                    <a:pt x="66" y="166"/>
                                    <a:pt x="66" y="166"/>
                                    <a:pt x="66" y="166"/>
                                  </a:cubicBezTo>
                                  <a:cubicBezTo>
                                    <a:pt x="68" y="166"/>
                                    <a:pt x="70" y="164"/>
                                    <a:pt x="70" y="162"/>
                                  </a:cubicBezTo>
                                  <a:cubicBezTo>
                                    <a:pt x="70" y="160"/>
                                    <a:pt x="70" y="160"/>
                                    <a:pt x="70" y="160"/>
                                  </a:cubicBezTo>
                                  <a:cubicBezTo>
                                    <a:pt x="74" y="160"/>
                                    <a:pt x="74" y="160"/>
                                    <a:pt x="74" y="160"/>
                                  </a:cubicBezTo>
                                  <a:cubicBezTo>
                                    <a:pt x="76" y="160"/>
                                    <a:pt x="78" y="159"/>
                                    <a:pt x="78" y="156"/>
                                  </a:cubicBezTo>
                                  <a:cubicBezTo>
                                    <a:pt x="78" y="154"/>
                                    <a:pt x="78" y="154"/>
                                    <a:pt x="78" y="154"/>
                                  </a:cubicBezTo>
                                  <a:cubicBezTo>
                                    <a:pt x="78" y="152"/>
                                    <a:pt x="76" y="150"/>
                                    <a:pt x="74" y="150"/>
                                  </a:cubicBezTo>
                                  <a:moveTo>
                                    <a:pt x="74" y="127"/>
                                  </a:moveTo>
                                  <a:cubicBezTo>
                                    <a:pt x="33" y="127"/>
                                    <a:pt x="33" y="127"/>
                                    <a:pt x="33" y="127"/>
                                  </a:cubicBezTo>
                                  <a:cubicBezTo>
                                    <a:pt x="31" y="127"/>
                                    <a:pt x="29" y="129"/>
                                    <a:pt x="29" y="131"/>
                                  </a:cubicBezTo>
                                  <a:cubicBezTo>
                                    <a:pt x="29" y="132"/>
                                    <a:pt x="29" y="132"/>
                                    <a:pt x="29" y="132"/>
                                  </a:cubicBezTo>
                                  <a:cubicBezTo>
                                    <a:pt x="29" y="134"/>
                                    <a:pt x="31" y="136"/>
                                    <a:pt x="33" y="136"/>
                                  </a:cubicBezTo>
                                  <a:cubicBezTo>
                                    <a:pt x="74" y="136"/>
                                    <a:pt x="74" y="136"/>
                                    <a:pt x="74" y="136"/>
                                  </a:cubicBezTo>
                                  <a:cubicBezTo>
                                    <a:pt x="76" y="136"/>
                                    <a:pt x="78" y="134"/>
                                    <a:pt x="78" y="132"/>
                                  </a:cubicBezTo>
                                  <a:cubicBezTo>
                                    <a:pt x="78" y="131"/>
                                    <a:pt x="78" y="131"/>
                                    <a:pt x="78" y="131"/>
                                  </a:cubicBezTo>
                                  <a:cubicBezTo>
                                    <a:pt x="78" y="129"/>
                                    <a:pt x="76" y="127"/>
                                    <a:pt x="74" y="127"/>
                                  </a:cubicBezTo>
                                  <a:moveTo>
                                    <a:pt x="108" y="53"/>
                                  </a:moveTo>
                                  <a:cubicBezTo>
                                    <a:pt x="108" y="68"/>
                                    <a:pt x="102" y="81"/>
                                    <a:pt x="93" y="90"/>
                                  </a:cubicBezTo>
                                  <a:cubicBezTo>
                                    <a:pt x="75" y="111"/>
                                    <a:pt x="86" y="123"/>
                                    <a:pt x="76" y="123"/>
                                  </a:cubicBezTo>
                                  <a:cubicBezTo>
                                    <a:pt x="32" y="123"/>
                                    <a:pt x="32" y="123"/>
                                    <a:pt x="32" y="123"/>
                                  </a:cubicBezTo>
                                  <a:cubicBezTo>
                                    <a:pt x="22" y="123"/>
                                    <a:pt x="32" y="111"/>
                                    <a:pt x="15" y="90"/>
                                  </a:cubicBezTo>
                                  <a:cubicBezTo>
                                    <a:pt x="6" y="81"/>
                                    <a:pt x="0" y="68"/>
                                    <a:pt x="0" y="53"/>
                                  </a:cubicBezTo>
                                  <a:cubicBezTo>
                                    <a:pt x="0" y="24"/>
                                    <a:pt x="24" y="0"/>
                                    <a:pt x="54" y="0"/>
                                  </a:cubicBezTo>
                                  <a:cubicBezTo>
                                    <a:pt x="54" y="0"/>
                                    <a:pt x="54" y="0"/>
                                    <a:pt x="54" y="0"/>
                                  </a:cubicBezTo>
                                  <a:cubicBezTo>
                                    <a:pt x="54" y="0"/>
                                    <a:pt x="54" y="0"/>
                                    <a:pt x="54" y="0"/>
                                  </a:cubicBezTo>
                                  <a:cubicBezTo>
                                    <a:pt x="84" y="0"/>
                                    <a:pt x="108" y="24"/>
                                    <a:pt x="108" y="53"/>
                                  </a:cubicBezTo>
                                  <a:moveTo>
                                    <a:pt x="61" y="115"/>
                                  </a:moveTo>
                                  <a:cubicBezTo>
                                    <a:pt x="68" y="73"/>
                                    <a:pt x="68" y="73"/>
                                    <a:pt x="68" y="73"/>
                                  </a:cubicBezTo>
                                  <a:cubicBezTo>
                                    <a:pt x="67" y="73"/>
                                    <a:pt x="67" y="73"/>
                                    <a:pt x="67" y="73"/>
                                  </a:cubicBezTo>
                                  <a:cubicBezTo>
                                    <a:pt x="63" y="76"/>
                                    <a:pt x="63" y="76"/>
                                    <a:pt x="63" y="76"/>
                                  </a:cubicBezTo>
                                  <a:cubicBezTo>
                                    <a:pt x="63" y="76"/>
                                    <a:pt x="63" y="77"/>
                                    <a:pt x="63" y="77"/>
                                  </a:cubicBezTo>
                                  <a:cubicBezTo>
                                    <a:pt x="62" y="77"/>
                                    <a:pt x="62" y="76"/>
                                    <a:pt x="62" y="76"/>
                                  </a:cubicBezTo>
                                  <a:cubicBezTo>
                                    <a:pt x="54" y="69"/>
                                    <a:pt x="54" y="69"/>
                                    <a:pt x="54" y="69"/>
                                  </a:cubicBezTo>
                                  <a:cubicBezTo>
                                    <a:pt x="46" y="76"/>
                                    <a:pt x="46" y="76"/>
                                    <a:pt x="46" y="76"/>
                                  </a:cubicBezTo>
                                  <a:cubicBezTo>
                                    <a:pt x="46" y="77"/>
                                    <a:pt x="45" y="77"/>
                                    <a:pt x="45" y="76"/>
                                  </a:cubicBezTo>
                                  <a:cubicBezTo>
                                    <a:pt x="41" y="73"/>
                                    <a:pt x="41" y="73"/>
                                    <a:pt x="41" y="73"/>
                                  </a:cubicBezTo>
                                  <a:cubicBezTo>
                                    <a:pt x="39" y="73"/>
                                    <a:pt x="39" y="73"/>
                                    <a:pt x="39" y="73"/>
                                  </a:cubicBezTo>
                                  <a:cubicBezTo>
                                    <a:pt x="47" y="115"/>
                                    <a:pt x="47" y="115"/>
                                    <a:pt x="47" y="115"/>
                                  </a:cubicBezTo>
                                  <a:lnTo>
                                    <a:pt x="61" y="115"/>
                                  </a:lnTo>
                                  <a:close/>
                                  <a:moveTo>
                                    <a:pt x="100" y="53"/>
                                  </a:moveTo>
                                  <a:cubicBezTo>
                                    <a:pt x="100" y="28"/>
                                    <a:pt x="79" y="8"/>
                                    <a:pt x="54" y="8"/>
                                  </a:cubicBezTo>
                                  <a:cubicBezTo>
                                    <a:pt x="54" y="0"/>
                                    <a:pt x="54" y="0"/>
                                    <a:pt x="54" y="0"/>
                                  </a:cubicBezTo>
                                  <a:cubicBezTo>
                                    <a:pt x="54" y="8"/>
                                    <a:pt x="54" y="8"/>
                                    <a:pt x="54" y="8"/>
                                  </a:cubicBezTo>
                                  <a:cubicBezTo>
                                    <a:pt x="29" y="8"/>
                                    <a:pt x="8" y="28"/>
                                    <a:pt x="8" y="53"/>
                                  </a:cubicBezTo>
                                  <a:cubicBezTo>
                                    <a:pt x="8" y="65"/>
                                    <a:pt x="12" y="76"/>
                                    <a:pt x="20" y="85"/>
                                  </a:cubicBezTo>
                                  <a:cubicBezTo>
                                    <a:pt x="21" y="85"/>
                                    <a:pt x="21" y="85"/>
                                    <a:pt x="21" y="85"/>
                                  </a:cubicBezTo>
                                  <a:cubicBezTo>
                                    <a:pt x="21" y="85"/>
                                    <a:pt x="21" y="85"/>
                                    <a:pt x="21" y="85"/>
                                  </a:cubicBezTo>
                                  <a:cubicBezTo>
                                    <a:pt x="32" y="98"/>
                                    <a:pt x="34" y="109"/>
                                    <a:pt x="34" y="115"/>
                                  </a:cubicBezTo>
                                  <a:cubicBezTo>
                                    <a:pt x="34" y="115"/>
                                    <a:pt x="34" y="115"/>
                                    <a:pt x="34" y="115"/>
                                  </a:cubicBezTo>
                                  <a:cubicBezTo>
                                    <a:pt x="43" y="115"/>
                                    <a:pt x="43" y="115"/>
                                    <a:pt x="43" y="115"/>
                                  </a:cubicBezTo>
                                  <a:cubicBezTo>
                                    <a:pt x="35" y="73"/>
                                    <a:pt x="35" y="73"/>
                                    <a:pt x="35" y="73"/>
                                  </a:cubicBezTo>
                                  <a:cubicBezTo>
                                    <a:pt x="32" y="73"/>
                                    <a:pt x="32" y="73"/>
                                    <a:pt x="32" y="73"/>
                                  </a:cubicBezTo>
                                  <a:cubicBezTo>
                                    <a:pt x="32" y="73"/>
                                    <a:pt x="31" y="72"/>
                                    <a:pt x="31" y="72"/>
                                  </a:cubicBezTo>
                                  <a:cubicBezTo>
                                    <a:pt x="31" y="71"/>
                                    <a:pt x="32" y="71"/>
                                    <a:pt x="32" y="71"/>
                                  </a:cubicBezTo>
                                  <a:cubicBezTo>
                                    <a:pt x="35" y="71"/>
                                    <a:pt x="35" y="71"/>
                                    <a:pt x="35" y="71"/>
                                  </a:cubicBezTo>
                                  <a:cubicBezTo>
                                    <a:pt x="35" y="69"/>
                                    <a:pt x="35" y="69"/>
                                    <a:pt x="35" y="69"/>
                                  </a:cubicBezTo>
                                  <a:cubicBezTo>
                                    <a:pt x="35" y="68"/>
                                    <a:pt x="35" y="67"/>
                                    <a:pt x="36" y="67"/>
                                  </a:cubicBezTo>
                                  <a:cubicBezTo>
                                    <a:pt x="37" y="67"/>
                                    <a:pt x="39" y="68"/>
                                    <a:pt x="39" y="69"/>
                                  </a:cubicBezTo>
                                  <a:cubicBezTo>
                                    <a:pt x="39" y="71"/>
                                    <a:pt x="39" y="71"/>
                                    <a:pt x="39" y="71"/>
                                  </a:cubicBezTo>
                                  <a:cubicBezTo>
                                    <a:pt x="41" y="71"/>
                                    <a:pt x="41" y="71"/>
                                    <a:pt x="41" y="71"/>
                                  </a:cubicBezTo>
                                  <a:cubicBezTo>
                                    <a:pt x="42" y="71"/>
                                    <a:pt x="42" y="71"/>
                                    <a:pt x="42" y="71"/>
                                  </a:cubicBezTo>
                                  <a:cubicBezTo>
                                    <a:pt x="46" y="74"/>
                                    <a:pt x="46" y="74"/>
                                    <a:pt x="46" y="74"/>
                                  </a:cubicBezTo>
                                  <a:cubicBezTo>
                                    <a:pt x="53" y="67"/>
                                    <a:pt x="53" y="67"/>
                                    <a:pt x="53" y="67"/>
                                  </a:cubicBezTo>
                                  <a:cubicBezTo>
                                    <a:pt x="54" y="66"/>
                                    <a:pt x="54" y="66"/>
                                    <a:pt x="55" y="67"/>
                                  </a:cubicBezTo>
                                  <a:cubicBezTo>
                                    <a:pt x="63" y="74"/>
                                    <a:pt x="63" y="74"/>
                                    <a:pt x="63" y="74"/>
                                  </a:cubicBezTo>
                                  <a:cubicBezTo>
                                    <a:pt x="66" y="71"/>
                                    <a:pt x="66" y="71"/>
                                    <a:pt x="66" y="71"/>
                                  </a:cubicBezTo>
                                  <a:cubicBezTo>
                                    <a:pt x="66" y="71"/>
                                    <a:pt x="67" y="71"/>
                                    <a:pt x="67" y="71"/>
                                  </a:cubicBezTo>
                                  <a:cubicBezTo>
                                    <a:pt x="69" y="71"/>
                                    <a:pt x="69" y="71"/>
                                    <a:pt x="69" y="71"/>
                                  </a:cubicBezTo>
                                  <a:cubicBezTo>
                                    <a:pt x="69" y="69"/>
                                    <a:pt x="69" y="69"/>
                                    <a:pt x="69" y="69"/>
                                  </a:cubicBezTo>
                                  <a:cubicBezTo>
                                    <a:pt x="69" y="68"/>
                                    <a:pt x="70" y="67"/>
                                    <a:pt x="71" y="67"/>
                                  </a:cubicBezTo>
                                  <a:cubicBezTo>
                                    <a:pt x="72" y="67"/>
                                    <a:pt x="73" y="68"/>
                                    <a:pt x="73" y="69"/>
                                  </a:cubicBezTo>
                                  <a:cubicBezTo>
                                    <a:pt x="73" y="71"/>
                                    <a:pt x="73" y="71"/>
                                    <a:pt x="73" y="71"/>
                                  </a:cubicBezTo>
                                  <a:cubicBezTo>
                                    <a:pt x="75" y="71"/>
                                    <a:pt x="75" y="71"/>
                                    <a:pt x="75" y="71"/>
                                  </a:cubicBezTo>
                                  <a:cubicBezTo>
                                    <a:pt x="76" y="71"/>
                                    <a:pt x="76" y="71"/>
                                    <a:pt x="76" y="72"/>
                                  </a:cubicBezTo>
                                  <a:cubicBezTo>
                                    <a:pt x="76" y="72"/>
                                    <a:pt x="76" y="73"/>
                                    <a:pt x="75" y="73"/>
                                  </a:cubicBezTo>
                                  <a:cubicBezTo>
                                    <a:pt x="72" y="73"/>
                                    <a:pt x="72" y="73"/>
                                    <a:pt x="72" y="73"/>
                                  </a:cubicBezTo>
                                  <a:cubicBezTo>
                                    <a:pt x="65" y="115"/>
                                    <a:pt x="65" y="115"/>
                                    <a:pt x="65" y="115"/>
                                  </a:cubicBezTo>
                                  <a:cubicBezTo>
                                    <a:pt x="73" y="115"/>
                                    <a:pt x="73" y="115"/>
                                    <a:pt x="73" y="115"/>
                                  </a:cubicBezTo>
                                  <a:cubicBezTo>
                                    <a:pt x="73" y="115"/>
                                    <a:pt x="73" y="115"/>
                                    <a:pt x="73" y="115"/>
                                  </a:cubicBezTo>
                                  <a:cubicBezTo>
                                    <a:pt x="74" y="109"/>
                                    <a:pt x="76" y="98"/>
                                    <a:pt x="87" y="85"/>
                                  </a:cubicBezTo>
                                  <a:cubicBezTo>
                                    <a:pt x="87" y="85"/>
                                    <a:pt x="87" y="85"/>
                                    <a:pt x="87" y="85"/>
                                  </a:cubicBezTo>
                                  <a:cubicBezTo>
                                    <a:pt x="87" y="85"/>
                                    <a:pt x="87" y="85"/>
                                    <a:pt x="87" y="85"/>
                                  </a:cubicBezTo>
                                  <a:cubicBezTo>
                                    <a:pt x="95" y="76"/>
                                    <a:pt x="100" y="65"/>
                                    <a:pt x="100" y="53"/>
                                  </a:cubicBezTo>
                                </a:path>
                              </a:pathLst>
                            </a:custGeom>
                            <a:solidFill>
                              <a:sysClr val="window" lastClr="FFFFFF"/>
                            </a:solidFill>
                            <a:ln>
                              <a:noFill/>
                            </a:ln>
                          </wps:spPr>
                          <wps:bodyPr vert="horz" wrap="square" lIns="91440" tIns="45720" rIns="91440" bIns="45720" numCol="1" anchor="t" anchorCtr="0" compatLnSpc="1">
                            <a:prstTxWarp prst="textNoShape">
                              <a:avLst/>
                            </a:prstTxWarp>
                          </wps:bodyPr>
                        </wps:wsp>
                      </wpg:grpSp>
                      <wpg:grpSp>
                        <wpg:cNvPr id="32243" name="Group 1789"/>
                        <wpg:cNvGrpSpPr/>
                        <wpg:grpSpPr>
                          <a:xfrm>
                            <a:off x="6618504" y="0"/>
                            <a:ext cx="2075544" cy="3033486"/>
                            <a:chOff x="6618504" y="0"/>
                            <a:chExt cx="2075544" cy="3033486"/>
                          </a:xfrm>
                        </wpg:grpSpPr>
                        <wps:wsp>
                          <wps:cNvPr id="32244" name="Rounded Rectangle 16"/>
                          <wps:cNvSpPr/>
                          <wps:spPr>
                            <a:xfrm rot="5400000">
                              <a:off x="7239556" y="-207621"/>
                              <a:ext cx="833440" cy="2075544"/>
                            </a:xfrm>
                            <a:prstGeom prst="roundRect">
                              <a:avLst>
                                <a:gd name="adj" fmla="val 11397"/>
                              </a:avLst>
                            </a:prstGeom>
                            <a:solidFill>
                              <a:srgbClr val="FCD916">
                                <a:lumMod val="75000"/>
                              </a:srgbClr>
                            </a:solidFill>
                            <a:ln w="12700" cap="flat" cmpd="sng" algn="ctr">
                              <a:noFill/>
                              <a:prstDash val="solid"/>
                              <a:miter lim="800000"/>
                            </a:ln>
                            <a:effectLst/>
                          </wps:spPr>
                          <wps:bodyPr rtlCol="0" anchor="ctr"/>
                        </wps:wsp>
                        <wps:wsp>
                          <wps:cNvPr id="32245" name="Rounded Rectangle 17"/>
                          <wps:cNvSpPr/>
                          <wps:spPr>
                            <a:xfrm>
                              <a:off x="6749135" y="0"/>
                              <a:ext cx="1814285" cy="3033486"/>
                            </a:xfrm>
                            <a:prstGeom prst="roundRect">
                              <a:avLst/>
                            </a:prstGeom>
                            <a:solidFill>
                              <a:sysClr val="window" lastClr="FFFFFF"/>
                            </a:solidFill>
                            <a:ln w="28575" cap="flat" cmpd="sng" algn="ctr">
                              <a:solidFill>
                                <a:srgbClr val="44546A"/>
                              </a:solidFill>
                              <a:prstDash val="solid"/>
                              <a:miter lim="800000"/>
                            </a:ln>
                            <a:effectLst/>
                          </wps:spPr>
                          <wps:bodyPr rtlCol="0" anchor="ctr"/>
                        </wps:wsp>
                        <wps:wsp>
                          <wps:cNvPr id="32246" name="Chevron 18"/>
                          <wps:cNvSpPr/>
                          <wps:spPr>
                            <a:xfrm rot="5400000">
                              <a:off x="7003546" y="108453"/>
                              <a:ext cx="1305461" cy="2075542"/>
                            </a:xfrm>
                            <a:prstGeom prst="chevron">
                              <a:avLst>
                                <a:gd name="adj" fmla="val 26552"/>
                              </a:avLst>
                            </a:prstGeom>
                            <a:solidFill>
                              <a:srgbClr val="FCD916"/>
                            </a:solidFill>
                            <a:ln w="12700" cap="flat" cmpd="sng" algn="ctr">
                              <a:noFill/>
                              <a:prstDash val="solid"/>
                              <a:miter lim="800000"/>
                            </a:ln>
                            <a:effectLst/>
                          </wps:spPr>
                          <wps:bodyPr rtlCol="0" anchor="ctr"/>
                        </wps:wsp>
                        <wps:wsp>
                          <wps:cNvPr id="32247" name="TextBox 19"/>
                          <wps:cNvSpPr txBox="1"/>
                          <wps:spPr>
                            <a:xfrm>
                              <a:off x="6748859" y="1798897"/>
                              <a:ext cx="1814195" cy="1031875"/>
                            </a:xfrm>
                            <a:prstGeom prst="rect">
                              <a:avLst/>
                            </a:prstGeom>
                            <a:noFill/>
                          </wps:spPr>
                          <wps:txbx>
                            <w:txbxContent>
                              <w:p w:rsidR="00FC7E58" w:rsidRPr="000C1682" w:rsidRDefault="00FC7E58" w:rsidP="000D0CA1">
                                <w:pPr>
                                  <w:widowControl w:val="0"/>
                                  <w:rPr>
                                    <w:rtl/>
                                  </w:rPr>
                                </w:pPr>
                                <w:r w:rsidRPr="000C1682">
                                  <w:rPr>
                                    <w:rtl/>
                                  </w:rPr>
                                  <w:t xml:space="preserve">وهو الذي يهتم بتجميع المعارف والخبرات.  </w:t>
                                </w:r>
                              </w:p>
                              <w:p w:rsidR="00FC7E58" w:rsidRDefault="00FC7E58" w:rsidP="000D0CA1">
                                <w:pPr>
                                  <w:widowControl w:val="0"/>
                                  <w:rPr>
                                    <w:rFonts w:ascii="DIN Next LT Arabic Light" w:hAnsi="DIN Next LT Arabic Light" w:cs="DIN Next LT Arabic Light"/>
                                    <w:kern w:val="24"/>
                                    <w:szCs w:val="28"/>
                                  </w:rPr>
                                </w:pPr>
                              </w:p>
                            </w:txbxContent>
                          </wps:txbx>
                          <wps:bodyPr wrap="square" rtlCol="0">
                            <a:noAutofit/>
                          </wps:bodyPr>
                        </wps:wsp>
                        <wps:wsp>
                          <wps:cNvPr id="32248" name="TextBox 20"/>
                          <wps:cNvSpPr txBox="1"/>
                          <wps:spPr>
                            <a:xfrm>
                              <a:off x="6749215" y="103177"/>
                              <a:ext cx="1814195" cy="668927"/>
                            </a:xfrm>
                            <a:prstGeom prst="rect">
                              <a:avLst/>
                            </a:prstGeom>
                            <a:noFill/>
                          </wps:spPr>
                          <wps:txbx>
                            <w:txbxContent>
                              <w:p w:rsidR="00FC7E58" w:rsidRPr="002563F8" w:rsidRDefault="00FC7E58" w:rsidP="000D0CA1">
                                <w:pPr>
                                  <w:widowControl w:val="0"/>
                                  <w:jc w:val="center"/>
                                  <w:rPr>
                                    <w:rFonts w:ascii="Adobe Arabic" w:hAnsi="Adobe Arabic" w:cs="Adobe Arabic"/>
                                    <w:b/>
                                    <w:bCs/>
                                    <w:color w:val="FFC000" w:themeColor="accent4"/>
                                    <w:kern w:val="24"/>
                                    <w:sz w:val="40"/>
                                    <w:szCs w:val="40"/>
                                    <w:lang w:bidi="ar-EG"/>
                                  </w:rPr>
                                </w:pPr>
                                <w:r w:rsidRPr="002563F8">
                                  <w:rPr>
                                    <w:rFonts w:ascii="Adobe Arabic" w:hAnsi="Adobe Arabic" w:cs="Adobe Arabic"/>
                                    <w:b/>
                                    <w:bCs/>
                                    <w:color w:val="FFC000" w:themeColor="accent4"/>
                                    <w:kern w:val="24"/>
                                    <w:sz w:val="40"/>
                                    <w:szCs w:val="40"/>
                                    <w:rtl/>
                                    <w:lang w:bidi="ar-EG"/>
                                  </w:rPr>
                                  <w:t>الجانب العقلي المعرفي</w:t>
                                </w:r>
                              </w:p>
                            </w:txbxContent>
                          </wps:txbx>
                          <wps:bodyPr wrap="square" rtlCol="0">
                            <a:noAutofit/>
                          </wps:bodyPr>
                        </wps:wsp>
                        <wps:wsp>
                          <wps:cNvPr id="32249" name="Freeform 28"/>
                          <wps:cNvSpPr>
                            <a:spLocks noEditPoints="1"/>
                          </wps:cNvSpPr>
                          <wps:spPr bwMode="auto">
                            <a:xfrm>
                              <a:off x="7343980" y="971817"/>
                              <a:ext cx="624592" cy="591108"/>
                            </a:xfrm>
                            <a:custGeom>
                              <a:avLst/>
                              <a:gdLst>
                                <a:gd name="T0" fmla="*/ 86 w 205"/>
                                <a:gd name="T1" fmla="*/ 179 h 194"/>
                                <a:gd name="T2" fmla="*/ 80 w 205"/>
                                <a:gd name="T3" fmla="*/ 174 h 194"/>
                                <a:gd name="T4" fmla="*/ 86 w 205"/>
                                <a:gd name="T5" fmla="*/ 168 h 194"/>
                                <a:gd name="T6" fmla="*/ 121 w 205"/>
                                <a:gd name="T7" fmla="*/ 168 h 194"/>
                                <a:gd name="T8" fmla="*/ 127 w 205"/>
                                <a:gd name="T9" fmla="*/ 174 h 194"/>
                                <a:gd name="T10" fmla="*/ 121 w 205"/>
                                <a:gd name="T11" fmla="*/ 179 h 194"/>
                                <a:gd name="T12" fmla="*/ 86 w 205"/>
                                <a:gd name="T13" fmla="*/ 179 h 194"/>
                                <a:gd name="T14" fmla="*/ 137 w 205"/>
                                <a:gd name="T15" fmla="*/ 182 h 194"/>
                                <a:gd name="T16" fmla="*/ 69 w 205"/>
                                <a:gd name="T17" fmla="*/ 182 h 194"/>
                                <a:gd name="T18" fmla="*/ 63 w 205"/>
                                <a:gd name="T19" fmla="*/ 188 h 194"/>
                                <a:gd name="T20" fmla="*/ 69 w 205"/>
                                <a:gd name="T21" fmla="*/ 194 h 194"/>
                                <a:gd name="T22" fmla="*/ 137 w 205"/>
                                <a:gd name="T23" fmla="*/ 194 h 194"/>
                                <a:gd name="T24" fmla="*/ 143 w 205"/>
                                <a:gd name="T25" fmla="*/ 188 h 194"/>
                                <a:gd name="T26" fmla="*/ 137 w 205"/>
                                <a:gd name="T27" fmla="*/ 182 h 194"/>
                                <a:gd name="T28" fmla="*/ 205 w 205"/>
                                <a:gd name="T29" fmla="*/ 125 h 194"/>
                                <a:gd name="T30" fmla="*/ 169 w 205"/>
                                <a:gd name="T31" fmla="*/ 153 h 194"/>
                                <a:gd name="T32" fmla="*/ 134 w 205"/>
                                <a:gd name="T33" fmla="*/ 125 h 194"/>
                                <a:gd name="T34" fmla="*/ 137 w 205"/>
                                <a:gd name="T35" fmla="*/ 125 h 194"/>
                                <a:gd name="T36" fmla="*/ 165 w 205"/>
                                <a:gd name="T37" fmla="*/ 48 h 194"/>
                                <a:gd name="T38" fmla="*/ 165 w 205"/>
                                <a:gd name="T39" fmla="*/ 47 h 194"/>
                                <a:gd name="T40" fmla="*/ 161 w 205"/>
                                <a:gd name="T41" fmla="*/ 42 h 194"/>
                                <a:gd name="T42" fmla="*/ 109 w 205"/>
                                <a:gd name="T43" fmla="*/ 32 h 194"/>
                                <a:gd name="T44" fmla="*/ 109 w 205"/>
                                <a:gd name="T45" fmla="*/ 164 h 194"/>
                                <a:gd name="T46" fmla="*/ 97 w 205"/>
                                <a:gd name="T47" fmla="*/ 164 h 194"/>
                                <a:gd name="T48" fmla="*/ 97 w 205"/>
                                <a:gd name="T49" fmla="*/ 32 h 194"/>
                                <a:gd name="T50" fmla="*/ 45 w 205"/>
                                <a:gd name="T51" fmla="*/ 42 h 194"/>
                                <a:gd name="T52" fmla="*/ 42 w 205"/>
                                <a:gd name="T53" fmla="*/ 47 h 194"/>
                                <a:gd name="T54" fmla="*/ 40 w 205"/>
                                <a:gd name="T55" fmla="*/ 48 h 194"/>
                                <a:gd name="T56" fmla="*/ 67 w 205"/>
                                <a:gd name="T57" fmla="*/ 125 h 194"/>
                                <a:gd name="T58" fmla="*/ 71 w 205"/>
                                <a:gd name="T59" fmla="*/ 125 h 194"/>
                                <a:gd name="T60" fmla="*/ 35 w 205"/>
                                <a:gd name="T61" fmla="*/ 153 h 194"/>
                                <a:gd name="T62" fmla="*/ 0 w 205"/>
                                <a:gd name="T63" fmla="*/ 125 h 194"/>
                                <a:gd name="T64" fmla="*/ 3 w 205"/>
                                <a:gd name="T65" fmla="*/ 125 h 194"/>
                                <a:gd name="T66" fmla="*/ 32 w 205"/>
                                <a:gd name="T67" fmla="*/ 47 h 194"/>
                                <a:gd name="T68" fmla="*/ 29 w 205"/>
                                <a:gd name="T69" fmla="*/ 45 h 194"/>
                                <a:gd name="T70" fmla="*/ 32 w 205"/>
                                <a:gd name="T71" fmla="*/ 33 h 194"/>
                                <a:gd name="T72" fmla="*/ 40 w 205"/>
                                <a:gd name="T73" fmla="*/ 32 h 194"/>
                                <a:gd name="T74" fmla="*/ 97 w 205"/>
                                <a:gd name="T75" fmla="*/ 20 h 194"/>
                                <a:gd name="T76" fmla="*/ 97 w 205"/>
                                <a:gd name="T77" fmla="*/ 15 h 194"/>
                                <a:gd name="T78" fmla="*/ 94 w 205"/>
                                <a:gd name="T79" fmla="*/ 9 h 194"/>
                                <a:gd name="T80" fmla="*/ 103 w 205"/>
                                <a:gd name="T81" fmla="*/ 0 h 194"/>
                                <a:gd name="T82" fmla="*/ 112 w 205"/>
                                <a:gd name="T83" fmla="*/ 9 h 194"/>
                                <a:gd name="T84" fmla="*/ 109 w 205"/>
                                <a:gd name="T85" fmla="*/ 15 h 194"/>
                                <a:gd name="T86" fmla="*/ 109 w 205"/>
                                <a:gd name="T87" fmla="*/ 20 h 194"/>
                                <a:gd name="T88" fmla="*/ 167 w 205"/>
                                <a:gd name="T89" fmla="*/ 32 h 194"/>
                                <a:gd name="T90" fmla="*/ 175 w 205"/>
                                <a:gd name="T91" fmla="*/ 33 h 194"/>
                                <a:gd name="T92" fmla="*/ 177 w 205"/>
                                <a:gd name="T93" fmla="*/ 45 h 194"/>
                                <a:gd name="T94" fmla="*/ 174 w 205"/>
                                <a:gd name="T95" fmla="*/ 48 h 194"/>
                                <a:gd name="T96" fmla="*/ 201 w 205"/>
                                <a:gd name="T97" fmla="*/ 125 h 194"/>
                                <a:gd name="T98" fmla="*/ 205 w 205"/>
                                <a:gd name="T99" fmla="*/ 125 h 194"/>
                                <a:gd name="T100" fmla="*/ 35 w 205"/>
                                <a:gd name="T101" fmla="*/ 57 h 194"/>
                                <a:gd name="T102" fmla="*/ 12 w 205"/>
                                <a:gd name="T103" fmla="*/ 125 h 194"/>
                                <a:gd name="T104" fmla="*/ 58 w 205"/>
                                <a:gd name="T105" fmla="*/ 125 h 194"/>
                                <a:gd name="T106" fmla="*/ 58 w 205"/>
                                <a:gd name="T107" fmla="*/ 125 h 194"/>
                                <a:gd name="T108" fmla="*/ 35 w 205"/>
                                <a:gd name="T109" fmla="*/ 57 h 194"/>
                                <a:gd name="T110" fmla="*/ 192 w 205"/>
                                <a:gd name="T111" fmla="*/ 125 h 194"/>
                                <a:gd name="T112" fmla="*/ 169 w 205"/>
                                <a:gd name="T113" fmla="*/ 57 h 194"/>
                                <a:gd name="T114" fmla="*/ 146 w 205"/>
                                <a:gd name="T115" fmla="*/ 125 h 194"/>
                                <a:gd name="T116" fmla="*/ 192 w 205"/>
                                <a:gd name="T117" fmla="*/ 125 h 1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205" h="194">
                                  <a:moveTo>
                                    <a:pt x="86" y="179"/>
                                  </a:moveTo>
                                  <a:cubicBezTo>
                                    <a:pt x="82" y="179"/>
                                    <a:pt x="80" y="177"/>
                                    <a:pt x="80" y="174"/>
                                  </a:cubicBezTo>
                                  <a:cubicBezTo>
                                    <a:pt x="80" y="170"/>
                                    <a:pt x="82" y="168"/>
                                    <a:pt x="86" y="168"/>
                                  </a:cubicBezTo>
                                  <a:cubicBezTo>
                                    <a:pt x="121" y="168"/>
                                    <a:pt x="121" y="168"/>
                                    <a:pt x="121" y="168"/>
                                  </a:cubicBezTo>
                                  <a:cubicBezTo>
                                    <a:pt x="124" y="168"/>
                                    <a:pt x="127" y="170"/>
                                    <a:pt x="127" y="174"/>
                                  </a:cubicBezTo>
                                  <a:cubicBezTo>
                                    <a:pt x="127" y="177"/>
                                    <a:pt x="124" y="179"/>
                                    <a:pt x="121" y="179"/>
                                  </a:cubicBezTo>
                                  <a:lnTo>
                                    <a:pt x="86" y="179"/>
                                  </a:lnTo>
                                  <a:close/>
                                  <a:moveTo>
                                    <a:pt x="137" y="182"/>
                                  </a:moveTo>
                                  <a:cubicBezTo>
                                    <a:pt x="69" y="182"/>
                                    <a:pt x="69" y="182"/>
                                    <a:pt x="69" y="182"/>
                                  </a:cubicBezTo>
                                  <a:cubicBezTo>
                                    <a:pt x="66" y="182"/>
                                    <a:pt x="63" y="185"/>
                                    <a:pt x="63" y="188"/>
                                  </a:cubicBezTo>
                                  <a:cubicBezTo>
                                    <a:pt x="63" y="191"/>
                                    <a:pt x="66" y="194"/>
                                    <a:pt x="69" y="194"/>
                                  </a:cubicBezTo>
                                  <a:cubicBezTo>
                                    <a:pt x="137" y="194"/>
                                    <a:pt x="137" y="194"/>
                                    <a:pt x="137" y="194"/>
                                  </a:cubicBezTo>
                                  <a:cubicBezTo>
                                    <a:pt x="141" y="194"/>
                                    <a:pt x="143" y="191"/>
                                    <a:pt x="143" y="188"/>
                                  </a:cubicBezTo>
                                  <a:cubicBezTo>
                                    <a:pt x="143" y="185"/>
                                    <a:pt x="141" y="182"/>
                                    <a:pt x="137" y="182"/>
                                  </a:cubicBezTo>
                                  <a:close/>
                                  <a:moveTo>
                                    <a:pt x="205" y="125"/>
                                  </a:moveTo>
                                  <a:cubicBezTo>
                                    <a:pt x="205" y="140"/>
                                    <a:pt x="189" y="153"/>
                                    <a:pt x="169" y="153"/>
                                  </a:cubicBezTo>
                                  <a:cubicBezTo>
                                    <a:pt x="150" y="153"/>
                                    <a:pt x="134" y="140"/>
                                    <a:pt x="134" y="125"/>
                                  </a:cubicBezTo>
                                  <a:cubicBezTo>
                                    <a:pt x="137" y="125"/>
                                    <a:pt x="137" y="125"/>
                                    <a:pt x="137" y="125"/>
                                  </a:cubicBezTo>
                                  <a:cubicBezTo>
                                    <a:pt x="165" y="48"/>
                                    <a:pt x="165" y="48"/>
                                    <a:pt x="165" y="48"/>
                                  </a:cubicBezTo>
                                  <a:cubicBezTo>
                                    <a:pt x="165" y="48"/>
                                    <a:pt x="165" y="47"/>
                                    <a:pt x="165" y="47"/>
                                  </a:cubicBezTo>
                                  <a:cubicBezTo>
                                    <a:pt x="163" y="46"/>
                                    <a:pt x="162" y="44"/>
                                    <a:pt x="161" y="42"/>
                                  </a:cubicBezTo>
                                  <a:cubicBezTo>
                                    <a:pt x="148" y="36"/>
                                    <a:pt x="129" y="33"/>
                                    <a:pt x="109" y="32"/>
                                  </a:cubicBezTo>
                                  <a:cubicBezTo>
                                    <a:pt x="109" y="164"/>
                                    <a:pt x="109" y="164"/>
                                    <a:pt x="109" y="164"/>
                                  </a:cubicBezTo>
                                  <a:cubicBezTo>
                                    <a:pt x="97" y="164"/>
                                    <a:pt x="97" y="164"/>
                                    <a:pt x="97" y="164"/>
                                  </a:cubicBezTo>
                                  <a:cubicBezTo>
                                    <a:pt x="97" y="32"/>
                                    <a:pt x="97" y="32"/>
                                    <a:pt x="97" y="32"/>
                                  </a:cubicBezTo>
                                  <a:cubicBezTo>
                                    <a:pt x="77" y="33"/>
                                    <a:pt x="58" y="36"/>
                                    <a:pt x="45" y="42"/>
                                  </a:cubicBezTo>
                                  <a:cubicBezTo>
                                    <a:pt x="45" y="44"/>
                                    <a:pt x="44" y="46"/>
                                    <a:pt x="42" y="47"/>
                                  </a:cubicBezTo>
                                  <a:cubicBezTo>
                                    <a:pt x="41" y="48"/>
                                    <a:pt x="40" y="48"/>
                                    <a:pt x="40" y="48"/>
                                  </a:cubicBezTo>
                                  <a:cubicBezTo>
                                    <a:pt x="67" y="125"/>
                                    <a:pt x="67" y="125"/>
                                    <a:pt x="67" y="125"/>
                                  </a:cubicBezTo>
                                  <a:cubicBezTo>
                                    <a:pt x="71" y="125"/>
                                    <a:pt x="71" y="125"/>
                                    <a:pt x="71" y="125"/>
                                  </a:cubicBezTo>
                                  <a:cubicBezTo>
                                    <a:pt x="71" y="140"/>
                                    <a:pt x="55" y="153"/>
                                    <a:pt x="35" y="153"/>
                                  </a:cubicBezTo>
                                  <a:cubicBezTo>
                                    <a:pt x="16" y="153"/>
                                    <a:pt x="0" y="140"/>
                                    <a:pt x="0" y="125"/>
                                  </a:cubicBezTo>
                                  <a:cubicBezTo>
                                    <a:pt x="3" y="125"/>
                                    <a:pt x="3" y="125"/>
                                    <a:pt x="3" y="125"/>
                                  </a:cubicBezTo>
                                  <a:cubicBezTo>
                                    <a:pt x="32" y="47"/>
                                    <a:pt x="32" y="47"/>
                                    <a:pt x="32" y="47"/>
                                  </a:cubicBezTo>
                                  <a:cubicBezTo>
                                    <a:pt x="31" y="47"/>
                                    <a:pt x="30" y="46"/>
                                    <a:pt x="29" y="45"/>
                                  </a:cubicBezTo>
                                  <a:cubicBezTo>
                                    <a:pt x="27" y="41"/>
                                    <a:pt x="28" y="35"/>
                                    <a:pt x="32" y="33"/>
                                  </a:cubicBezTo>
                                  <a:cubicBezTo>
                                    <a:pt x="34" y="31"/>
                                    <a:pt x="37" y="31"/>
                                    <a:pt x="40" y="32"/>
                                  </a:cubicBezTo>
                                  <a:cubicBezTo>
                                    <a:pt x="54" y="25"/>
                                    <a:pt x="75" y="21"/>
                                    <a:pt x="97" y="20"/>
                                  </a:cubicBezTo>
                                  <a:cubicBezTo>
                                    <a:pt x="97" y="15"/>
                                    <a:pt x="97" y="15"/>
                                    <a:pt x="97" y="15"/>
                                  </a:cubicBezTo>
                                  <a:cubicBezTo>
                                    <a:pt x="95" y="14"/>
                                    <a:pt x="94" y="11"/>
                                    <a:pt x="94" y="9"/>
                                  </a:cubicBezTo>
                                  <a:cubicBezTo>
                                    <a:pt x="94" y="4"/>
                                    <a:pt x="98" y="0"/>
                                    <a:pt x="103" y="0"/>
                                  </a:cubicBezTo>
                                  <a:cubicBezTo>
                                    <a:pt x="108" y="0"/>
                                    <a:pt x="112" y="4"/>
                                    <a:pt x="112" y="9"/>
                                  </a:cubicBezTo>
                                  <a:cubicBezTo>
                                    <a:pt x="112" y="11"/>
                                    <a:pt x="111" y="14"/>
                                    <a:pt x="109" y="15"/>
                                  </a:cubicBezTo>
                                  <a:cubicBezTo>
                                    <a:pt x="109" y="20"/>
                                    <a:pt x="109" y="20"/>
                                    <a:pt x="109" y="20"/>
                                  </a:cubicBezTo>
                                  <a:cubicBezTo>
                                    <a:pt x="131" y="21"/>
                                    <a:pt x="152" y="25"/>
                                    <a:pt x="167" y="32"/>
                                  </a:cubicBezTo>
                                  <a:cubicBezTo>
                                    <a:pt x="169" y="31"/>
                                    <a:pt x="172" y="31"/>
                                    <a:pt x="175" y="33"/>
                                  </a:cubicBezTo>
                                  <a:cubicBezTo>
                                    <a:pt x="179" y="35"/>
                                    <a:pt x="180" y="41"/>
                                    <a:pt x="177" y="45"/>
                                  </a:cubicBezTo>
                                  <a:cubicBezTo>
                                    <a:pt x="176" y="46"/>
                                    <a:pt x="175" y="47"/>
                                    <a:pt x="174" y="48"/>
                                  </a:cubicBezTo>
                                  <a:cubicBezTo>
                                    <a:pt x="201" y="125"/>
                                    <a:pt x="201" y="125"/>
                                    <a:pt x="201" y="125"/>
                                  </a:cubicBezTo>
                                  <a:lnTo>
                                    <a:pt x="205" y="125"/>
                                  </a:lnTo>
                                  <a:close/>
                                  <a:moveTo>
                                    <a:pt x="35" y="57"/>
                                  </a:moveTo>
                                  <a:cubicBezTo>
                                    <a:pt x="12" y="125"/>
                                    <a:pt x="12" y="125"/>
                                    <a:pt x="12" y="125"/>
                                  </a:cubicBezTo>
                                  <a:cubicBezTo>
                                    <a:pt x="58" y="125"/>
                                    <a:pt x="58" y="125"/>
                                    <a:pt x="58" y="125"/>
                                  </a:cubicBezTo>
                                  <a:cubicBezTo>
                                    <a:pt x="58" y="125"/>
                                    <a:pt x="58" y="125"/>
                                    <a:pt x="58" y="125"/>
                                  </a:cubicBezTo>
                                  <a:lnTo>
                                    <a:pt x="35" y="57"/>
                                  </a:lnTo>
                                  <a:close/>
                                  <a:moveTo>
                                    <a:pt x="192" y="125"/>
                                  </a:moveTo>
                                  <a:cubicBezTo>
                                    <a:pt x="169" y="57"/>
                                    <a:pt x="169" y="57"/>
                                    <a:pt x="169" y="57"/>
                                  </a:cubicBezTo>
                                  <a:cubicBezTo>
                                    <a:pt x="146" y="125"/>
                                    <a:pt x="146" y="125"/>
                                    <a:pt x="146" y="125"/>
                                  </a:cubicBezTo>
                                  <a:cubicBezTo>
                                    <a:pt x="192" y="125"/>
                                    <a:pt x="192" y="125"/>
                                    <a:pt x="192" y="125"/>
                                  </a:cubicBezTo>
                                  <a:close/>
                                </a:path>
                              </a:pathLst>
                            </a:custGeom>
                            <a:solidFill>
                              <a:sysClr val="window" lastClr="FFFFFF"/>
                            </a:solidFill>
                            <a:ln>
                              <a:noFill/>
                            </a:ln>
                          </wps:spPr>
                          <wps:bodyPr vert="horz" wrap="square" lIns="91440" tIns="45720" rIns="91440" bIns="45720" numCol="1" anchor="t" anchorCtr="0" compatLnSpc="1">
                            <a:prstTxWarp prst="textNoShape">
                              <a:avLst/>
                            </a:prstTxWarp>
                          </wps:bodyPr>
                        </wps:wsp>
                      </wpg:grpSp>
                      <wpg:grpSp>
                        <wpg:cNvPr id="32250" name="Group 7313"/>
                        <wpg:cNvGrpSpPr/>
                        <wpg:grpSpPr>
                          <a:xfrm>
                            <a:off x="8824672" y="0"/>
                            <a:ext cx="2075544" cy="3033486"/>
                            <a:chOff x="8824672" y="0"/>
                            <a:chExt cx="2075544" cy="3033486"/>
                          </a:xfrm>
                        </wpg:grpSpPr>
                        <wps:wsp>
                          <wps:cNvPr id="32251" name="Rounded Rectangle 21"/>
                          <wps:cNvSpPr/>
                          <wps:spPr>
                            <a:xfrm rot="5400000">
                              <a:off x="9445724" y="-207621"/>
                              <a:ext cx="833440" cy="2075544"/>
                            </a:xfrm>
                            <a:prstGeom prst="roundRect">
                              <a:avLst>
                                <a:gd name="adj" fmla="val 11397"/>
                              </a:avLst>
                            </a:prstGeom>
                            <a:solidFill>
                              <a:srgbClr val="31ACEA">
                                <a:lumMod val="75000"/>
                              </a:srgbClr>
                            </a:solidFill>
                            <a:ln w="12700" cap="flat" cmpd="sng" algn="ctr">
                              <a:noFill/>
                              <a:prstDash val="solid"/>
                              <a:miter lim="800000"/>
                            </a:ln>
                            <a:effectLst/>
                          </wps:spPr>
                          <wps:bodyPr rtlCol="0" anchor="ctr"/>
                        </wps:wsp>
                        <wps:wsp>
                          <wps:cNvPr id="32252" name="Rounded Rectangle 22"/>
                          <wps:cNvSpPr/>
                          <wps:spPr>
                            <a:xfrm>
                              <a:off x="8955303" y="0"/>
                              <a:ext cx="1814285" cy="3033486"/>
                            </a:xfrm>
                            <a:prstGeom prst="roundRect">
                              <a:avLst/>
                            </a:prstGeom>
                            <a:solidFill>
                              <a:sysClr val="window" lastClr="FFFFFF"/>
                            </a:solidFill>
                            <a:ln w="28575" cap="flat" cmpd="sng" algn="ctr">
                              <a:solidFill>
                                <a:srgbClr val="44546A"/>
                              </a:solidFill>
                              <a:prstDash val="solid"/>
                              <a:miter lim="800000"/>
                            </a:ln>
                            <a:effectLst/>
                          </wps:spPr>
                          <wps:bodyPr rtlCol="0" anchor="ctr"/>
                        </wps:wsp>
                        <wps:wsp>
                          <wps:cNvPr id="32253" name="Chevron 23"/>
                          <wps:cNvSpPr/>
                          <wps:spPr>
                            <a:xfrm rot="5400000">
                              <a:off x="9209714" y="108453"/>
                              <a:ext cx="1305461" cy="2075542"/>
                            </a:xfrm>
                            <a:prstGeom prst="chevron">
                              <a:avLst>
                                <a:gd name="adj" fmla="val 26552"/>
                              </a:avLst>
                            </a:prstGeom>
                            <a:solidFill>
                              <a:srgbClr val="31ACEA">
                                <a:lumMod val="75000"/>
                              </a:srgbClr>
                            </a:solidFill>
                            <a:ln w="12700" cap="flat" cmpd="sng" algn="ctr">
                              <a:noFill/>
                              <a:prstDash val="solid"/>
                              <a:miter lim="800000"/>
                            </a:ln>
                            <a:effectLst/>
                          </wps:spPr>
                          <wps:bodyPr rtlCol="0" anchor="ctr"/>
                        </wps:wsp>
                        <wps:wsp>
                          <wps:cNvPr id="32254" name="TextBox 24"/>
                          <wps:cNvSpPr txBox="1"/>
                          <wps:spPr>
                            <a:xfrm>
                              <a:off x="8897155" y="1737741"/>
                              <a:ext cx="1944327" cy="1254282"/>
                            </a:xfrm>
                            <a:prstGeom prst="rect">
                              <a:avLst/>
                            </a:prstGeom>
                            <a:noFill/>
                          </wps:spPr>
                          <wps:txbx>
                            <w:txbxContent>
                              <w:p w:rsidR="00FC7E58" w:rsidRPr="00FB324C" w:rsidRDefault="00FC7E58" w:rsidP="000D0CA1">
                                <w:pPr>
                                  <w:widowControl w:val="0"/>
                                  <w:rPr>
                                    <w:rtl/>
                                  </w:rPr>
                                </w:pPr>
                                <w:r w:rsidRPr="00FB324C">
                                  <w:rPr>
                                    <w:rtl/>
                                  </w:rPr>
                                  <w:t xml:space="preserve">وهو كل ما يتعلق بالقيم والأخلاق والعاطفة والسـلوك أي لا يتـدخل العقل به.  </w:t>
                                </w:r>
                              </w:p>
                              <w:p w:rsidR="00FC7E58" w:rsidRDefault="00FC7E58" w:rsidP="000D0CA1">
                                <w:pPr>
                                  <w:widowControl w:val="0"/>
                                  <w:jc w:val="center"/>
                                  <w:rPr>
                                    <w:rFonts w:ascii="DIN Next LT Arabic Light" w:hAnsi="DIN Next LT Arabic Light" w:cs="DIN Next LT Arabic Light"/>
                                    <w:kern w:val="24"/>
                                    <w:szCs w:val="28"/>
                                  </w:rPr>
                                </w:pPr>
                              </w:p>
                            </w:txbxContent>
                          </wps:txbx>
                          <wps:bodyPr wrap="square" rtlCol="0">
                            <a:noAutofit/>
                          </wps:bodyPr>
                        </wps:wsp>
                        <wps:wsp>
                          <wps:cNvPr id="32255" name="TextBox 25"/>
                          <wps:cNvSpPr txBox="1"/>
                          <wps:spPr>
                            <a:xfrm>
                              <a:off x="8954937" y="103181"/>
                              <a:ext cx="1814195" cy="427355"/>
                            </a:xfrm>
                            <a:prstGeom prst="rect">
                              <a:avLst/>
                            </a:prstGeom>
                            <a:noFill/>
                          </wps:spPr>
                          <wps:txbx>
                            <w:txbxContent>
                              <w:p w:rsidR="00FC7E58" w:rsidRPr="002563F8" w:rsidRDefault="00FC7E58" w:rsidP="000D0CA1">
                                <w:pPr>
                                  <w:widowControl w:val="0"/>
                                  <w:jc w:val="center"/>
                                  <w:rPr>
                                    <w:rFonts w:ascii="Adobe Arabic" w:hAnsi="Adobe Arabic" w:cs="Adobe Arabic"/>
                                    <w:b/>
                                    <w:bCs/>
                                    <w:color w:val="1F4E79" w:themeColor="accent5" w:themeShade="80"/>
                                    <w:kern w:val="24"/>
                                    <w:sz w:val="40"/>
                                    <w:szCs w:val="40"/>
                                    <w:rtl/>
                                    <w:lang w:bidi="ar-SY"/>
                                  </w:rPr>
                                </w:pPr>
                                <w:r w:rsidRPr="002563F8">
                                  <w:rPr>
                                    <w:rFonts w:ascii="Adobe Arabic" w:hAnsi="Adobe Arabic" w:cs="Adobe Arabic"/>
                                    <w:b/>
                                    <w:bCs/>
                                    <w:color w:val="1F4E79" w:themeColor="accent5" w:themeShade="80"/>
                                    <w:kern w:val="24"/>
                                    <w:sz w:val="40"/>
                                    <w:szCs w:val="40"/>
                                    <w:rtl/>
                                    <w:lang w:bidi="ar-SY"/>
                                  </w:rPr>
                                  <w:t>الجانب الوجداني</w:t>
                                </w:r>
                              </w:p>
                            </w:txbxContent>
                          </wps:txbx>
                          <wps:bodyPr wrap="square" rtlCol="0">
                            <a:noAutofit/>
                          </wps:bodyPr>
                        </wps:wsp>
                        <wps:wsp>
                          <wps:cNvPr id="32256" name="Freeform 29"/>
                          <wps:cNvSpPr>
                            <a:spLocks/>
                          </wps:cNvSpPr>
                          <wps:spPr bwMode="auto">
                            <a:xfrm>
                              <a:off x="9585009" y="1016220"/>
                              <a:ext cx="554872" cy="502304"/>
                            </a:xfrm>
                            <a:custGeom>
                              <a:avLst/>
                              <a:gdLst>
                                <a:gd name="T0" fmla="*/ 161 w 161"/>
                                <a:gd name="T1" fmla="*/ 27 h 145"/>
                                <a:gd name="T2" fmla="*/ 139 w 161"/>
                                <a:gd name="T3" fmla="*/ 49 h 145"/>
                                <a:gd name="T4" fmla="*/ 123 w 161"/>
                                <a:gd name="T5" fmla="*/ 42 h 145"/>
                                <a:gd name="T6" fmla="*/ 93 w 161"/>
                                <a:gd name="T7" fmla="*/ 62 h 145"/>
                                <a:gd name="T8" fmla="*/ 94 w 161"/>
                                <a:gd name="T9" fmla="*/ 68 h 145"/>
                                <a:gd name="T10" fmla="*/ 92 w 161"/>
                                <a:gd name="T11" fmla="*/ 75 h 145"/>
                                <a:gd name="T12" fmla="*/ 123 w 161"/>
                                <a:gd name="T13" fmla="*/ 106 h 145"/>
                                <a:gd name="T14" fmla="*/ 132 w 161"/>
                                <a:gd name="T15" fmla="*/ 103 h 145"/>
                                <a:gd name="T16" fmla="*/ 149 w 161"/>
                                <a:gd name="T17" fmla="*/ 120 h 145"/>
                                <a:gd name="T18" fmla="*/ 132 w 161"/>
                                <a:gd name="T19" fmla="*/ 136 h 145"/>
                                <a:gd name="T20" fmla="*/ 116 w 161"/>
                                <a:gd name="T21" fmla="*/ 120 h 145"/>
                                <a:gd name="T22" fmla="*/ 119 w 161"/>
                                <a:gd name="T23" fmla="*/ 110 h 145"/>
                                <a:gd name="T24" fmla="*/ 88 w 161"/>
                                <a:gd name="T25" fmla="*/ 79 h 145"/>
                                <a:gd name="T26" fmla="*/ 80 w 161"/>
                                <a:gd name="T27" fmla="*/ 81 h 145"/>
                                <a:gd name="T28" fmla="*/ 75 w 161"/>
                                <a:gd name="T29" fmla="*/ 81 h 145"/>
                                <a:gd name="T30" fmla="*/ 52 w 161"/>
                                <a:gd name="T31" fmla="*/ 115 h 145"/>
                                <a:gd name="T32" fmla="*/ 58 w 161"/>
                                <a:gd name="T33" fmla="*/ 127 h 145"/>
                                <a:gd name="T34" fmla="*/ 41 w 161"/>
                                <a:gd name="T35" fmla="*/ 145 h 145"/>
                                <a:gd name="T36" fmla="*/ 24 w 161"/>
                                <a:gd name="T37" fmla="*/ 127 h 145"/>
                                <a:gd name="T38" fmla="*/ 41 w 161"/>
                                <a:gd name="T39" fmla="*/ 110 h 145"/>
                                <a:gd name="T40" fmla="*/ 48 w 161"/>
                                <a:gd name="T41" fmla="*/ 112 h 145"/>
                                <a:gd name="T42" fmla="*/ 71 w 161"/>
                                <a:gd name="T43" fmla="*/ 78 h 145"/>
                                <a:gd name="T44" fmla="*/ 67 w 161"/>
                                <a:gd name="T45" fmla="*/ 72 h 145"/>
                                <a:gd name="T46" fmla="*/ 30 w 161"/>
                                <a:gd name="T47" fmla="*/ 76 h 145"/>
                                <a:gd name="T48" fmla="*/ 16 w 161"/>
                                <a:gd name="T49" fmla="*/ 90 h 145"/>
                                <a:gd name="T50" fmla="*/ 0 w 161"/>
                                <a:gd name="T51" fmla="*/ 75 h 145"/>
                                <a:gd name="T52" fmla="*/ 16 w 161"/>
                                <a:gd name="T53" fmla="*/ 60 h 145"/>
                                <a:gd name="T54" fmla="*/ 30 w 161"/>
                                <a:gd name="T55" fmla="*/ 71 h 145"/>
                                <a:gd name="T56" fmla="*/ 67 w 161"/>
                                <a:gd name="T57" fmla="*/ 66 h 145"/>
                                <a:gd name="T58" fmla="*/ 72 w 161"/>
                                <a:gd name="T59" fmla="*/ 58 h 145"/>
                                <a:gd name="T60" fmla="*/ 54 w 161"/>
                                <a:gd name="T61" fmla="*/ 26 h 145"/>
                                <a:gd name="T62" fmla="*/ 49 w 161"/>
                                <a:gd name="T63" fmla="*/ 27 h 145"/>
                                <a:gd name="T64" fmla="*/ 36 w 161"/>
                                <a:gd name="T65" fmla="*/ 13 h 145"/>
                                <a:gd name="T66" fmla="*/ 49 w 161"/>
                                <a:gd name="T67" fmla="*/ 0 h 145"/>
                                <a:gd name="T68" fmla="*/ 63 w 161"/>
                                <a:gd name="T69" fmla="*/ 13 h 145"/>
                                <a:gd name="T70" fmla="*/ 58 w 161"/>
                                <a:gd name="T71" fmla="*/ 23 h 145"/>
                                <a:gd name="T72" fmla="*/ 76 w 161"/>
                                <a:gd name="T73" fmla="*/ 55 h 145"/>
                                <a:gd name="T74" fmla="*/ 80 w 161"/>
                                <a:gd name="T75" fmla="*/ 55 h 145"/>
                                <a:gd name="T76" fmla="*/ 90 w 161"/>
                                <a:gd name="T77" fmla="*/ 58 h 145"/>
                                <a:gd name="T78" fmla="*/ 120 w 161"/>
                                <a:gd name="T79" fmla="*/ 37 h 145"/>
                                <a:gd name="T80" fmla="*/ 117 w 161"/>
                                <a:gd name="T81" fmla="*/ 27 h 145"/>
                                <a:gd name="T82" fmla="*/ 139 w 161"/>
                                <a:gd name="T83" fmla="*/ 4 h 145"/>
                                <a:gd name="T84" fmla="*/ 161 w 161"/>
                                <a:gd name="T85" fmla="*/ 27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61" h="145">
                                  <a:moveTo>
                                    <a:pt x="161" y="27"/>
                                  </a:moveTo>
                                  <a:cubicBezTo>
                                    <a:pt x="161" y="39"/>
                                    <a:pt x="151" y="49"/>
                                    <a:pt x="139" y="49"/>
                                  </a:cubicBezTo>
                                  <a:cubicBezTo>
                                    <a:pt x="133" y="49"/>
                                    <a:pt x="127" y="46"/>
                                    <a:pt x="123" y="42"/>
                                  </a:cubicBezTo>
                                  <a:cubicBezTo>
                                    <a:pt x="123" y="42"/>
                                    <a:pt x="123" y="42"/>
                                    <a:pt x="93" y="62"/>
                                  </a:cubicBezTo>
                                  <a:cubicBezTo>
                                    <a:pt x="93" y="64"/>
                                    <a:pt x="94" y="66"/>
                                    <a:pt x="94" y="68"/>
                                  </a:cubicBezTo>
                                  <a:cubicBezTo>
                                    <a:pt x="94" y="71"/>
                                    <a:pt x="93" y="73"/>
                                    <a:pt x="92" y="75"/>
                                  </a:cubicBezTo>
                                  <a:cubicBezTo>
                                    <a:pt x="92" y="75"/>
                                    <a:pt x="92" y="75"/>
                                    <a:pt x="123" y="106"/>
                                  </a:cubicBezTo>
                                  <a:cubicBezTo>
                                    <a:pt x="125" y="104"/>
                                    <a:pt x="129" y="103"/>
                                    <a:pt x="132" y="103"/>
                                  </a:cubicBezTo>
                                  <a:cubicBezTo>
                                    <a:pt x="141" y="103"/>
                                    <a:pt x="149" y="110"/>
                                    <a:pt x="149" y="120"/>
                                  </a:cubicBezTo>
                                  <a:cubicBezTo>
                                    <a:pt x="149" y="129"/>
                                    <a:pt x="141" y="136"/>
                                    <a:pt x="132" y="136"/>
                                  </a:cubicBezTo>
                                  <a:cubicBezTo>
                                    <a:pt x="123" y="136"/>
                                    <a:pt x="116" y="129"/>
                                    <a:pt x="116" y="120"/>
                                  </a:cubicBezTo>
                                  <a:cubicBezTo>
                                    <a:pt x="116" y="116"/>
                                    <a:pt x="117" y="113"/>
                                    <a:pt x="119" y="110"/>
                                  </a:cubicBezTo>
                                  <a:cubicBezTo>
                                    <a:pt x="119" y="110"/>
                                    <a:pt x="119" y="110"/>
                                    <a:pt x="88" y="79"/>
                                  </a:cubicBezTo>
                                  <a:cubicBezTo>
                                    <a:pt x="86" y="81"/>
                                    <a:pt x="83" y="81"/>
                                    <a:pt x="80" y="81"/>
                                  </a:cubicBezTo>
                                  <a:cubicBezTo>
                                    <a:pt x="79" y="81"/>
                                    <a:pt x="77" y="81"/>
                                    <a:pt x="75" y="81"/>
                                  </a:cubicBezTo>
                                  <a:cubicBezTo>
                                    <a:pt x="75" y="81"/>
                                    <a:pt x="75" y="81"/>
                                    <a:pt x="52" y="115"/>
                                  </a:cubicBezTo>
                                  <a:cubicBezTo>
                                    <a:pt x="56" y="118"/>
                                    <a:pt x="58" y="123"/>
                                    <a:pt x="58" y="127"/>
                                  </a:cubicBezTo>
                                  <a:cubicBezTo>
                                    <a:pt x="58" y="137"/>
                                    <a:pt x="50" y="145"/>
                                    <a:pt x="41" y="145"/>
                                  </a:cubicBezTo>
                                  <a:cubicBezTo>
                                    <a:pt x="31" y="145"/>
                                    <a:pt x="24" y="137"/>
                                    <a:pt x="24" y="127"/>
                                  </a:cubicBezTo>
                                  <a:cubicBezTo>
                                    <a:pt x="24" y="118"/>
                                    <a:pt x="31" y="110"/>
                                    <a:pt x="41" y="110"/>
                                  </a:cubicBezTo>
                                  <a:cubicBezTo>
                                    <a:pt x="43" y="110"/>
                                    <a:pt x="46" y="111"/>
                                    <a:pt x="48" y="112"/>
                                  </a:cubicBezTo>
                                  <a:cubicBezTo>
                                    <a:pt x="48" y="112"/>
                                    <a:pt x="48" y="112"/>
                                    <a:pt x="71" y="78"/>
                                  </a:cubicBezTo>
                                  <a:cubicBezTo>
                                    <a:pt x="69" y="76"/>
                                    <a:pt x="68" y="74"/>
                                    <a:pt x="67" y="72"/>
                                  </a:cubicBezTo>
                                  <a:cubicBezTo>
                                    <a:pt x="67" y="72"/>
                                    <a:pt x="67" y="72"/>
                                    <a:pt x="30" y="76"/>
                                  </a:cubicBezTo>
                                  <a:cubicBezTo>
                                    <a:pt x="30" y="84"/>
                                    <a:pt x="23" y="90"/>
                                    <a:pt x="16" y="90"/>
                                  </a:cubicBezTo>
                                  <a:cubicBezTo>
                                    <a:pt x="7" y="90"/>
                                    <a:pt x="0" y="83"/>
                                    <a:pt x="0" y="75"/>
                                  </a:cubicBezTo>
                                  <a:cubicBezTo>
                                    <a:pt x="0" y="66"/>
                                    <a:pt x="7" y="60"/>
                                    <a:pt x="16" y="60"/>
                                  </a:cubicBezTo>
                                  <a:cubicBezTo>
                                    <a:pt x="22" y="60"/>
                                    <a:pt x="28" y="64"/>
                                    <a:pt x="30" y="71"/>
                                  </a:cubicBezTo>
                                  <a:cubicBezTo>
                                    <a:pt x="30" y="71"/>
                                    <a:pt x="30" y="71"/>
                                    <a:pt x="67" y="66"/>
                                  </a:cubicBezTo>
                                  <a:cubicBezTo>
                                    <a:pt x="67" y="63"/>
                                    <a:pt x="69" y="60"/>
                                    <a:pt x="72" y="58"/>
                                  </a:cubicBezTo>
                                  <a:cubicBezTo>
                                    <a:pt x="72" y="58"/>
                                    <a:pt x="72" y="58"/>
                                    <a:pt x="54" y="26"/>
                                  </a:cubicBezTo>
                                  <a:cubicBezTo>
                                    <a:pt x="52" y="26"/>
                                    <a:pt x="51" y="27"/>
                                    <a:pt x="49" y="27"/>
                                  </a:cubicBezTo>
                                  <a:cubicBezTo>
                                    <a:pt x="42" y="27"/>
                                    <a:pt x="36" y="20"/>
                                    <a:pt x="36" y="13"/>
                                  </a:cubicBezTo>
                                  <a:cubicBezTo>
                                    <a:pt x="36" y="5"/>
                                    <a:pt x="42" y="0"/>
                                    <a:pt x="49" y="0"/>
                                  </a:cubicBezTo>
                                  <a:cubicBezTo>
                                    <a:pt x="57" y="0"/>
                                    <a:pt x="63" y="5"/>
                                    <a:pt x="63" y="13"/>
                                  </a:cubicBezTo>
                                  <a:cubicBezTo>
                                    <a:pt x="63" y="17"/>
                                    <a:pt x="61" y="21"/>
                                    <a:pt x="58" y="23"/>
                                  </a:cubicBezTo>
                                  <a:cubicBezTo>
                                    <a:pt x="58" y="23"/>
                                    <a:pt x="58" y="23"/>
                                    <a:pt x="76" y="55"/>
                                  </a:cubicBezTo>
                                  <a:cubicBezTo>
                                    <a:pt x="77" y="55"/>
                                    <a:pt x="79" y="55"/>
                                    <a:pt x="80" y="55"/>
                                  </a:cubicBezTo>
                                  <a:cubicBezTo>
                                    <a:pt x="84" y="55"/>
                                    <a:pt x="87" y="56"/>
                                    <a:pt x="90" y="58"/>
                                  </a:cubicBezTo>
                                  <a:cubicBezTo>
                                    <a:pt x="90" y="58"/>
                                    <a:pt x="90" y="58"/>
                                    <a:pt x="120" y="37"/>
                                  </a:cubicBezTo>
                                  <a:cubicBezTo>
                                    <a:pt x="118" y="34"/>
                                    <a:pt x="117" y="30"/>
                                    <a:pt x="117" y="27"/>
                                  </a:cubicBezTo>
                                  <a:cubicBezTo>
                                    <a:pt x="117" y="14"/>
                                    <a:pt x="127" y="4"/>
                                    <a:pt x="139" y="4"/>
                                  </a:cubicBezTo>
                                  <a:cubicBezTo>
                                    <a:pt x="151" y="4"/>
                                    <a:pt x="161" y="14"/>
                                    <a:pt x="161" y="27"/>
                                  </a:cubicBezTo>
                                  <a:close/>
                                </a:path>
                              </a:pathLst>
                            </a:custGeom>
                            <a:solidFill>
                              <a:sysClr val="window" lastClr="FFFFFF"/>
                            </a:solidFill>
                            <a:ln>
                              <a:noFill/>
                            </a:ln>
                          </wps:spPr>
                          <wps:bodyPr vert="horz" wrap="square" lIns="91440" tIns="45720" rIns="91440" bIns="45720" numCol="1" anchor="t" anchorCtr="0" compatLnSpc="1">
                            <a:prstTxWarp prst="textNoShape">
                              <a:avLst/>
                            </a:prstTxWarp>
                          </wps:bodyPr>
                        </wps:wsp>
                      </wpg:grpSp>
                    </wpg:wgp>
                  </a:graphicData>
                </a:graphic>
                <wp14:sizeRelH relativeFrom="page">
                  <wp14:pctWidth>0</wp14:pctWidth>
                </wp14:sizeRelH>
                <wp14:sizeRelV relativeFrom="page">
                  <wp14:pctHeight>0</wp14:pctHeight>
                </wp14:sizeRelV>
              </wp:anchor>
            </w:drawing>
          </mc:Choice>
          <mc:Fallback>
            <w:pict>
              <v:group id="Group 38" o:spid="_x0000_s1452" style="position:absolute;left:0;text-align:left;margin-left:0;margin-top:38.1pt;width:502.8pt;height:235.1pt;z-index:252288000;mso-position-horizontal:center;mso-position-horizontal-relative:margin;mso-position-vertical-relative:text" coordorigin="44123" coordsize="64878,303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">
                <v:group id="Group 1756" o:spid="_x0000_s1453" style="position:absolute;left:44123;width:20755;height:30334" coordorigin="44123" coordsize="20755,303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RTqw8cAAADe&#10;AAAADwAAAAAAAAAAAAAAAACqAgAAZHJzL2Rvd25yZXYueG1sUEsFBgAAAAAEAAQA+gAAAJ4DAAAA&#10;AA==&#10;">
                  <v:roundrect id="Rounded Rectangle 11" o:spid="_x0000_s1454" style="position:absolute;left:50334;top:-2077;width:8334;height:20755;rotation:90;visibility:visible;mso-wrap-style:square;v-text-anchor:middle" arcsize="7470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Nv+MYA&#10;AADeAAAADwAAAGRycy9kb3ducmV2LnhtbESP3YrCMBSE7wXfIRzBG1lTK/hTjSIF0QVZWN0HODTH&#10;tticlCRqfXuzsLCXw8x8w6y3nWnEg5yvLSuYjBMQxIXVNZcKfi77jwUIH5A1NpZJwYs8bDf93hoz&#10;bZ/8TY9zKEWEsM9QQRVCm0npi4oM+rFtiaN3tc5giNKVUjt8RrhpZJokM2mw5rhQYUt5RcXtfDcK&#10;mmVyO+RfS7c7HS+fo9K+9hPMlRoOut0KRKAu/If/2ketYJqm0zn83olXQG7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mNv+MYAAADeAAAADwAAAAAAAAAAAAAAAACYAgAAZHJz&#10;L2Rvd25yZXYueG1sUEsFBgAAAAAEAAQA9QAAAIsDAAAAAA==&#10;" fillcolor="#b95f00" stroked="f" strokeweight="1pt">
                    <v:stroke joinstyle="miter"/>
                  </v:roundrect>
                  <v:roundrect id="Rounded Rectangle 12" o:spid="_x0000_s1455" style="position:absolute;left:45429;width:18143;height:3033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OqXsUA&#10;AADeAAAADwAAAGRycy9kb3ducmV2LnhtbERPXWvCMBR9H+w/hCvsbSa2Y0g1iowJIjimFsS3S3Nt&#10;i81N12S2269fHgY+Hs73fDnYRtyo87VjDZOxAkFcOFNzqSE/rp+nIHxANtg4Jg0/5GG5eHyYY2Zc&#10;z3u6HUIpYgj7DDVUIbSZlL6oyKIfu5Y4chfXWQwRdqU0HfYx3DYyUepVWqw5NlTY0ltFxfXwbTWo&#10;j/OpV59f6cvvLk+OYZsPjXnX+mk0rGYgAg3hLv53b4yGNEnSuDfeiVdA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w6pexQAAAN4AAAAPAAAAAAAAAAAAAAAAAJgCAABkcnMv&#10;ZG93bnJldi54bWxQSwUGAAAAAAQABAD1AAAAigMAAAAA&#10;" fillcolor="window" strokecolor="#44546a" strokeweight="2.25pt">
                    <v:stroke joinstyle="miter"/>
                  </v:roundrect>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Chevron 13" o:spid="_x0000_s1456" type="#_x0000_t55" style="position:absolute;left:47973;top:1084;width:13055;height:20755;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eWDcMA&#10;AADeAAAADwAAAGRycy9kb3ducmV2LnhtbESPS4vCMBSF9wP+h3AFd2Nq6/ioRlFhYLat4vrSXNti&#10;c1ObqPXfT4SBWR7O4+Ost71pxIM6V1tWMBlHIIgLq2suFZyO358LEM4ja2wsk4IXOdhuBh9rTLV9&#10;ckaP3JcijLBLUUHlfZtK6YqKDLqxbYmDd7GdQR9kV0rd4TOMm0bGUTSTBmsOhApbOlRUXPO7CVxz&#10;y+zU7Y/387KYX/Ioyb4WiVKjYb9bgfDU+//wX/tHK0jiOFnC+064An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oeWDcMAAADeAAAADwAAAAAAAAAAAAAAAACYAgAAZHJzL2Rv&#10;d25yZXYueG1sUEsFBgAAAAAEAAQA9QAAAIgDAAAAAA==&#10;" adj="15865" fillcolor="#f77f00" stroked="f" strokeweight="1pt"/>
                  <v:shape id="_x0000_s1457" type="#_x0000_t202" style="position:absolute;left:45427;top:17988;width:18142;height:103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aAR8QA&#10;AADeAAAADwAAAGRycy9kb3ducmV2LnhtbESPzWrCQBSF9wXfYbiF7upMUys1dRRRBFeKsQruLplr&#10;Epq5EzKjiW/vLIQuD+ePbzrvbS1u1PrKsYaPoQJBnDtTcaHh97B+/wbhA7LB2jFpuJOH+WzwMsXU&#10;uI73dMtCIeII+xQ1lCE0qZQ+L8miH7qGOHoX11oMUbaFNC12cdzWMlFqLC1WHB9KbGhZUv6XXa2G&#10;4/ZyPo3UrljZr6ZzvZJsJ1Lrt9d+8QMiUB/+w8/2xmj4TJJRBIg4EQXk7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92gEfEAAAA3gAAAA8AAAAAAAAAAAAAAAAAmAIAAGRycy9k&#10;b3ducmV2LnhtbFBLBQYAAAAABAAEAPUAAACJAwAAAAA=&#10;" filled="f" stroked="f">
                    <v:textbox>
                      <w:txbxContent>
                        <w:p w:rsidR="00FC7E58" w:rsidRPr="000C1682" w:rsidRDefault="00FC7E58" w:rsidP="000D0CA1">
                          <w:pPr>
                            <w:widowControl w:val="0"/>
                            <w:rPr>
                              <w:rtl/>
                            </w:rPr>
                          </w:pPr>
                          <w:r w:rsidRPr="000C1682">
                            <w:rPr>
                              <w:rtl/>
                            </w:rPr>
                            <w:t xml:space="preserve">وهو الذي يضع من اهتماماته الجسم والذات البشرية ككل.  </w:t>
                          </w:r>
                        </w:p>
                        <w:p w:rsidR="00FC7E58" w:rsidRDefault="00FC7E58" w:rsidP="000D0CA1">
                          <w:pPr>
                            <w:widowControl w:val="0"/>
                            <w:rPr>
                              <w:rFonts w:ascii="DIN Next LT Arabic Light" w:hAnsi="DIN Next LT Arabic Light" w:cs="DIN Next LT Arabic Light"/>
                              <w:kern w:val="24"/>
                              <w:szCs w:val="28"/>
                              <w:lang w:bidi="ar-EG"/>
                            </w:rPr>
                          </w:pPr>
                        </w:p>
                      </w:txbxContent>
                    </v:textbox>
                  </v:shape>
                  <v:shape id="TextBox 15" o:spid="_x0000_s1458" type="#_x0000_t202" style="position:absolute;left:45427;top:1031;width:18142;height:42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ol3MYA&#10;AADeAAAADwAAAGRycy9kb3ducmV2LnhtbESPQWvCQBSE74L/YXlCb3U3qZY2uhGxFHpStFXo7ZF9&#10;JsHs25DdmvTfd4WCx2FmvmGWq8E24kqdrx1rSKYKBHHhTM2lhq/P98cXED4gG2wck4Zf8rDKx6Ml&#10;Zsb1vKfrIZQiQthnqKEKoc2k9EVFFv3UtcTRO7vOYoiyK6XpsI9w28hUqWdpsea4UGFLm4qKy+HH&#10;ajhuz9+nmdqVb3be9m5Qku2r1PphMqwXIAIN4R7+b38YDU9pOkvgdideAZ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Dol3MYAAADeAAAADwAAAAAAAAAAAAAAAACYAgAAZHJz&#10;L2Rvd25yZXYueG1sUEsFBgAAAAAEAAQA9QAAAIsDAAAAAA==&#10;" filled="f" stroked="f">
                    <v:textbox>
                      <w:txbxContent>
                        <w:p w:rsidR="00FC7E58" w:rsidRPr="002C71E8" w:rsidRDefault="00FC7E58" w:rsidP="000D0CA1">
                          <w:pPr>
                            <w:widowControl w:val="0"/>
                            <w:jc w:val="center"/>
                            <w:rPr>
                              <w:rFonts w:ascii="Adobe Arabic" w:hAnsi="Adobe Arabic" w:cs="Adobe Arabic"/>
                              <w:b/>
                              <w:bCs/>
                              <w:color w:val="A5A5A5" w:themeColor="accent3"/>
                              <w:kern w:val="24"/>
                              <w:sz w:val="40"/>
                              <w:szCs w:val="40"/>
                              <w:lang w:bidi="ar-EG"/>
                            </w:rPr>
                          </w:pPr>
                          <w:r w:rsidRPr="002C71E8">
                            <w:rPr>
                              <w:rFonts w:ascii="Adobe Arabic" w:hAnsi="Adobe Arabic" w:cs="Adobe Arabic"/>
                              <w:b/>
                              <w:bCs/>
                              <w:color w:val="A5A5A5" w:themeColor="accent3"/>
                              <w:kern w:val="24"/>
                              <w:sz w:val="40"/>
                              <w:szCs w:val="40"/>
                              <w:rtl/>
                              <w:lang w:bidi="ar-EG"/>
                            </w:rPr>
                            <w:t>الجانب الحركي</w:t>
                          </w:r>
                        </w:p>
                      </w:txbxContent>
                    </v:textbox>
                  </v:shape>
                  <v:shape id="Freeform 27" o:spid="_x0000_s1459" style="position:absolute;left:52632;top:9804;width:3738;height:5738;visibility:visible;mso-wrap-style:square;v-text-anchor:top" coordsize="108,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HwFMgA&#10;AADeAAAADwAAAGRycy9kb3ducmV2LnhtbESPQUsDMRSE74L/ITzBm802raLbpqWUVop40KrQ4+vm&#10;dbN087LdxO323xtB8DjMzDfMdN67WnTUhsqzhuEgA0FceFNxqeHzY333CCJEZIO1Z9JwoQDz2fXV&#10;FHPjz/xO3TaWIkE45KjBxtjkUobCksMw8A1x8g6+dRiTbEtpWjwnuKulyrIH6bDitGCxoaWl4rj9&#10;dhre7EbZov+SL6fX+/3zbt09rcJB69ubfjEBEamP/+G/9sZoGCk1VvB7J10BOfs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4fAUyAAAAN4AAAAPAAAAAAAAAAAAAAAAAJgCAABk&#10;cnMvZG93bnJldi54bWxQSwUGAAAAAAQABAD1AAAAjQMAAAAA&#10;" path="m78,143v,,,,,c78,145,76,147,74,147v-41,,-41,,-41,c31,147,29,145,29,143v,,,,,c29,141,31,139,33,139v41,,41,,41,c76,139,78,141,78,143t-4,7c33,150,33,150,33,150v-2,,-4,2,-4,4c29,156,29,156,29,156v,3,2,4,4,4c38,160,38,160,38,160v,2,,2,,2c38,164,39,166,42,166v24,,24,,24,c68,166,70,164,70,162v,-2,,-2,,-2c74,160,74,160,74,160v2,,4,-1,4,-4c78,154,78,154,78,154v,-2,-2,-4,-4,-4m74,127v-41,,-41,,-41,c31,127,29,129,29,131v,1,,1,,1c29,134,31,136,33,136v41,,41,,41,c76,136,78,134,78,132v,-1,,-1,,-1c78,129,76,127,74,127m108,53v,15,-6,28,-15,37c75,111,86,123,76,123v-44,,-44,,-44,c22,123,32,111,15,90,6,81,,68,,53,,24,24,,54,v,,,,,c54,,54,,54,v30,,54,24,54,53m61,115c68,73,68,73,68,73v-1,,-1,,-1,c63,76,63,76,63,76v,,,1,,1c62,77,62,76,62,76,54,69,54,69,54,69v-8,7,-8,7,-8,7c46,77,45,77,45,76,41,73,41,73,41,73v-2,,-2,,-2,c47,115,47,115,47,115r14,xm100,53c100,28,79,8,54,8,54,,54,,54,v,8,,8,,8c29,8,8,28,8,53v,12,4,23,12,32c21,85,21,85,21,85v,,,,,c32,98,34,109,34,115v,,,,,c43,115,43,115,43,115,35,73,35,73,35,73v-3,,-3,,-3,c32,73,31,72,31,72v,-1,1,-1,1,-1c35,71,35,71,35,71v,-2,,-2,,-2c35,68,35,67,36,67v1,,3,1,3,2c39,71,39,71,39,71v2,,2,,2,c42,71,42,71,42,71v4,3,4,3,4,3c53,67,53,67,53,67v1,-1,1,-1,2,c63,74,63,74,63,74v3,-3,3,-3,3,-3c66,71,67,71,67,71v2,,2,,2,c69,69,69,69,69,69v,-1,1,-2,2,-2c72,67,73,68,73,69v,2,,2,,2c75,71,75,71,75,71v1,,1,,1,1c76,72,76,73,75,73v-3,,-3,,-3,c65,115,65,115,65,115v8,,8,,8,c73,115,73,115,73,115v1,-6,3,-17,14,-30c87,85,87,85,87,85v,,,,,c95,76,100,65,100,53e" fillcolor="window" stroked="f">
                    <v:path arrowok="t" o:connecttype="custom" o:connectlocs="269972,494342;114219,508170;100374,494342;256128,480515;256128,518541;100374,532369;114219,553110;131525,560024;228438,573852;242283,553110;269972,539283;256128,518541;114219,439031;100374,456316;256128,470144;269972,452859;373808,183218;263050,425204;51918,311125;186904,0;186904,0;211132,397548;231899,252357;218055,266184;186904,238529;155753,262727;134986,252357;211132,397548;186904,27656;186904,27656;69224,293840;72685,293840;117680,397548;121141,252357;107297,248900;121141,245443;124603,231615;134986,245443;145370,245443;183443,231615;218055,255814;231899,245443;238822,238529;252667,238529;259589,245443;259589,252357;224977,397548;252667,397548;301123,293840;346119,183218" o:connectangles="0,0,0,0,0,0,0,0,0,0,0,0,0,0,0,0,0,0,0,0,0,0,0,0,0,0,0,0,0,0,0,0,0,0,0,0,0,0,0,0,0,0,0,0,0,0,0,0,0,0"/>
                    <o:lock v:ext="edit" verticies="t"/>
                  </v:shape>
                </v:group>
                <v:group id="Group 1789" o:spid="_x0000_s1460" style="position:absolute;left:66185;width:20755;height:30334" coordorigin="66185" coordsize="20755,303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WU6JscAAADe&#10;AAAADwAAAAAAAAAAAAAAAACqAgAAZHJzL2Rvd25yZXYueG1sUEsFBgAAAAAEAAQA+gAAAJ4DAAAA&#10;AA==&#10;">
                  <v:roundrect id="Rounded Rectangle 16" o:spid="_x0000_s1461" style="position:absolute;left:72396;top:-2077;width:8334;height:20755;rotation:90;visibility:visible;mso-wrap-style:square;v-text-anchor:middle" arcsize="7470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xAkcYA&#10;AADeAAAADwAAAGRycy9kb3ducmV2LnhtbESPQWvCQBSE7wX/w/IEL6K7xlAkdZVWELx4aKzY4yP7&#10;moRm34bsGuO/d4VCj8PMfMOst4NtRE+drx1rWMwVCOLCmZpLDV+n/WwFwgdkg41j0nAnD9vN6GWN&#10;mXE3/qQ+D6WIEPYZaqhCaDMpfVGRRT93LXH0flxnMUTZldJ0eItw28hEqVdpsea4UGFLu4qK3/xq&#10;NVyHPqQHdZyqS/nN0zpvPnhx1noyHt7fQAQawn/4r30wGpZJkqbwvBOvgNw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AxAkcYAAADeAAAADwAAAAAAAAAAAAAAAACYAgAAZHJz&#10;L2Rvd25yZXYueG1sUEsFBgAAAAAEAAQA9QAAAIsDAAAAAA==&#10;" fillcolor="#cbac03" stroked="f" strokeweight="1pt">
                    <v:stroke joinstyle="miter"/>
                  </v:roundrect>
                  <v:roundrect id="Rounded Rectangle 17" o:spid="_x0000_s1462" style="position:absolute;left:67491;width:18143;height:3033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R2vcgA&#10;AADeAAAADwAAAGRycy9kb3ducmV2LnhtbESPQWvCQBSE74X+h+UVvNXdRltKdBURBREsrQZKb4/s&#10;MwnNvo3Z1UR/fbdQ6HGYmW+Y6by3tbhQ6yvHGp6GCgRx7kzFhYbssH58BeEDssHaMWm4kof57P5u&#10;iqlxHX/QZR8KESHsU9RQhtCkUvq8JIt+6Bri6B1dazFE2RbStNhFuK1lotSLtFhxXCixoWVJ+ff+&#10;bDWot6/PTr2fRuPbLksOYZv1tVlpPXjoFxMQgfrwH/5rb4yGUZKMn+H3TrwCcvY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xHa9yAAAAN4AAAAPAAAAAAAAAAAAAAAAAJgCAABk&#10;cnMvZG93bnJldi54bWxQSwUGAAAAAAQABAD1AAAAjQMAAAAA&#10;" fillcolor="window" strokecolor="#44546a" strokeweight="2.25pt">
                    <v:stroke joinstyle="miter"/>
                  </v:roundrect>
                  <v:shape id="Chevron 18" o:spid="_x0000_s1463" type="#_x0000_t55" style="position:absolute;left:70035;top:1084;width:13055;height:20755;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Y7QMYA&#10;AADeAAAADwAAAGRycy9kb3ducmV2LnhtbESPQWvCQBSE74L/YXkFb7pJFC2pq6igeCuNFj0+sq9J&#10;aPZtzK4x/ffdQsHjMDPfMMt1b2rRUesqywriSQSCOLe64kLB+bQfv4JwHlljbZkU/JCD9Wo4WGKq&#10;7YM/qMt8IQKEXYoKSu+bVEqXl2TQTWxDHLwv2xr0QbaF1C0+AtzUMomiuTRYcVgosaFdSfl3djcK&#10;8mZ7Pl7ijdseZu8LutnP7NrFSo1e+s0bCE+9f4b/20etYJokszn83QlX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xY7QMYAAADeAAAADwAAAAAAAAAAAAAAAACYAgAAZHJz&#10;L2Rvd25yZXYueG1sUEsFBgAAAAAEAAQA9QAAAIsDAAAAAA==&#10;" adj="15865" fillcolor="#fcd916" stroked="f" strokeweight="1pt"/>
                  <v:shape id="TextBox 19" o:spid="_x0000_s1464" type="#_x0000_t202" style="position:absolute;left:67488;top:17988;width:18142;height:103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8YM8YA&#10;AADeAAAADwAAAGRycy9kb3ducmV2LnhtbESPT2vCQBTE7wW/w/IEb7prav8YXUUqQk9KrRa8PbLP&#10;JJh9G7KrSb+9WxB6HGbmN8x82dlK3KjxpWMN45ECQZw5U3Ku4fC9Gb6D8AHZYOWYNPySh+Wi9zTH&#10;1LiWv+i2D7mIEPYpaihCqFMpfVaQRT9yNXH0zq6xGKJscmkabCPcVjJR6lVaLDkuFFjTR0HZZX+1&#10;Go7b8+lnonb52r7UreuUZDuVWg/63WoGIlAX/sOP9qfR8Jwkkzf4uxOv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J8YM8YAAADeAAAADwAAAAAAAAAAAAAAAACYAgAAZHJz&#10;L2Rvd25yZXYueG1sUEsFBgAAAAAEAAQA9QAAAIsDAAAAAA==&#10;" filled="f" stroked="f">
                    <v:textbox>
                      <w:txbxContent>
                        <w:p w:rsidR="00FC7E58" w:rsidRPr="000C1682" w:rsidRDefault="00FC7E58" w:rsidP="000D0CA1">
                          <w:pPr>
                            <w:widowControl w:val="0"/>
                            <w:rPr>
                              <w:rtl/>
                            </w:rPr>
                          </w:pPr>
                          <w:r w:rsidRPr="000C1682">
                            <w:rPr>
                              <w:rtl/>
                            </w:rPr>
                            <w:t xml:space="preserve">وهو الذي يهتم بتجميع المعارف والخبرات.  </w:t>
                          </w:r>
                        </w:p>
                        <w:p w:rsidR="00FC7E58" w:rsidRDefault="00FC7E58" w:rsidP="000D0CA1">
                          <w:pPr>
                            <w:widowControl w:val="0"/>
                            <w:rPr>
                              <w:rFonts w:ascii="DIN Next LT Arabic Light" w:hAnsi="DIN Next LT Arabic Light" w:cs="DIN Next LT Arabic Light"/>
                              <w:kern w:val="24"/>
                              <w:szCs w:val="28"/>
                            </w:rPr>
                          </w:pPr>
                        </w:p>
                      </w:txbxContent>
                    </v:textbox>
                  </v:shape>
                  <v:shape id="TextBox 20" o:spid="_x0000_s1465" type="#_x0000_t202" style="position:absolute;left:67492;top:1031;width:18142;height:66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CMQcMA&#10;AADeAAAADwAAAGRycy9kb3ducmV2LnhtbERPz2vCMBS+D/wfwhvsNpN1TmZnFFEET4p1Ct4ezbMt&#10;a15KE239781B2PHj+z2d97YWN2p95VjDx1CBIM6dqbjQ8HtYv3+D8AHZYO2YNNzJw3w2eJlialzH&#10;e7ploRAxhH2KGsoQmlRKn5dk0Q9dQxy5i2sthgjbQpoWuxhua5koNZYWK44NJTa0LCn/y65Ww3F7&#10;OZ9Gales7FfTuV5JthOp9dtrv/gBEagP/+Kne2M0fCbJKO6Nd+IVkL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CMQcMAAADeAAAADwAAAAAAAAAAAAAAAACYAgAAZHJzL2Rv&#10;d25yZXYueG1sUEsFBgAAAAAEAAQA9QAAAIgDAAAAAA==&#10;" filled="f" stroked="f">
                    <v:textbox>
                      <w:txbxContent>
                        <w:p w:rsidR="00FC7E58" w:rsidRPr="002563F8" w:rsidRDefault="00FC7E58" w:rsidP="000D0CA1">
                          <w:pPr>
                            <w:widowControl w:val="0"/>
                            <w:jc w:val="center"/>
                            <w:rPr>
                              <w:rFonts w:ascii="Adobe Arabic" w:hAnsi="Adobe Arabic" w:cs="Adobe Arabic"/>
                              <w:b/>
                              <w:bCs/>
                              <w:color w:val="FFC000" w:themeColor="accent4"/>
                              <w:kern w:val="24"/>
                              <w:sz w:val="40"/>
                              <w:szCs w:val="40"/>
                              <w:lang w:bidi="ar-EG"/>
                            </w:rPr>
                          </w:pPr>
                          <w:r w:rsidRPr="002563F8">
                            <w:rPr>
                              <w:rFonts w:ascii="Adobe Arabic" w:hAnsi="Adobe Arabic" w:cs="Adobe Arabic"/>
                              <w:b/>
                              <w:bCs/>
                              <w:color w:val="FFC000" w:themeColor="accent4"/>
                              <w:kern w:val="24"/>
                              <w:sz w:val="40"/>
                              <w:szCs w:val="40"/>
                              <w:rtl/>
                              <w:lang w:bidi="ar-EG"/>
                            </w:rPr>
                            <w:t>الجانب العقلي المعرفي</w:t>
                          </w:r>
                        </w:p>
                      </w:txbxContent>
                    </v:textbox>
                  </v:shape>
                  <v:shape id="Freeform 28" o:spid="_x0000_s1466" style="position:absolute;left:73439;top:9718;width:6246;height:5911;visibility:visible;mso-wrap-style:square;v-text-anchor:top" coordsize="205,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PkB8gA&#10;AADeAAAADwAAAGRycy9kb3ducmV2LnhtbESPQUsDMRSE74L/ITyhF2mzG22pa9MiFaWnQmtbenxu&#10;npvFzcuyie3qrzdCweMwM98ws0XvGnGiLtSeNeSjDARx6U3NlYbd28twCiJEZIONZ9LwTQEW8+ur&#10;GRbGn3lDp22sRIJwKFCDjbEtpAylJYdh5Fvi5H34zmFMsquk6fCc4K6RKssm0mHNacFiS0tL5ef2&#10;y2l4DuP9Ls/f1e3ramyVPVJ7+FlrPbjpnx5BROrjf/jSXhkNd0rdP8DfnXQF5Pw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nM+QHyAAAAN4AAAAPAAAAAAAAAAAAAAAAAJgCAABk&#10;cnMvZG93bnJldi54bWxQSwUGAAAAAAQABAD1AAAAjQMAAAAA&#10;" path="m86,179v-4,,-6,-2,-6,-5c80,170,82,168,86,168v35,,35,,35,c124,168,127,170,127,174v,3,-3,5,-6,5l86,179xm137,182v-68,,-68,,-68,c66,182,63,185,63,188v,3,3,6,6,6c137,194,137,194,137,194v4,,6,-3,6,-6c143,185,141,182,137,182xm205,125v,15,-16,28,-36,28c150,153,134,140,134,125v3,,3,,3,c165,48,165,48,165,48v,,,-1,,-1c163,46,162,44,161,42,148,36,129,33,109,32v,132,,132,,132c97,164,97,164,97,164,97,32,97,32,97,32,77,33,58,36,45,42v,2,-1,4,-3,5c41,48,40,48,40,48v27,77,27,77,27,77c71,125,71,125,71,125v,15,-16,28,-36,28c16,153,,140,,125v3,,3,,3,c32,47,32,47,32,47v-1,,-2,-1,-3,-2c27,41,28,35,32,33v2,-2,5,-2,8,-1c54,25,75,21,97,20v,-5,,-5,,-5c95,14,94,11,94,9,94,4,98,,103,v5,,9,4,9,9c112,11,111,14,109,15v,5,,5,,5c131,21,152,25,167,32v2,-1,5,-1,8,1c179,35,180,41,177,45v-1,1,-2,2,-3,3c201,125,201,125,201,125r4,xm35,57c12,125,12,125,12,125v46,,46,,46,c58,125,58,125,58,125l35,57xm192,125c169,57,169,57,169,57v-23,68,-23,68,-23,68c192,125,192,125,192,125xe" fillcolor="window" stroked="f">
                    <v:path arrowok="t" o:connecttype="custom" o:connectlocs="262024,545404;243743,530169;262024,511887;368662,511887;386942,530169;368662,545404;262024,545404;417410,554545;210229,554545;191948,572826;210229,591108;417410,591108;435691,572826;417410,554545;624592,380869;514908,466183;408270,380869;417410,380869;502720,146254;502720,143207;490533,127972;332100,97502;332100,499700;295539,499700;295539,97502;137106,127972;127965,143207;121872,146254;204135,380869;216322,380869;106638,466183;0,380869;9140,380869;97497,143207;88357,137113;97497,100549;121872,97502;295539,60939;295539,45704;286398,27423;313819,0;341241,27423;332100,45704;332100,60939;508814,97502;533188,100549;539282,137113;530142,146254;612405,380869;624592,380869;106638,173676;36561,380869;176714,380869;176714,380869;106638,173676;584984,380869;514908,173676;444831,380869;584984,380869" o:connectangles="0,0,0,0,0,0,0,0,0,0,0,0,0,0,0,0,0,0,0,0,0,0,0,0,0,0,0,0,0,0,0,0,0,0,0,0,0,0,0,0,0,0,0,0,0,0,0,0,0,0,0,0,0,0,0,0,0,0,0"/>
                    <o:lock v:ext="edit" verticies="t"/>
                  </v:shape>
                </v:group>
                <v:group id="Group 7313" o:spid="_x0000_s1467" style="position:absolute;left:88246;width:20756;height:30334" coordorigin="88246" coordsize="20755,303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G4yjMQAAADeAAAA&#10;DwAAAAAAAAAAAAAAAACqAgAAZHJzL2Rvd25yZXYueG1sUEsFBgAAAAAEAAQA+gAAAJsDAAAAAA==&#10;">
                  <v:roundrect id="Rounded Rectangle 21" o:spid="_x0000_s1468" style="position:absolute;left:94457;top:-2077;width:8334;height:20756;rotation:90;visibility:visible;mso-wrap-style:square;v-text-anchor:middle" arcsize="7470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ccFcgA&#10;AADeAAAADwAAAGRycy9kb3ducmV2LnhtbESPQWvCQBSE7wX/w/KE3uomKRYbs5FgEaQgUm3B42v2&#10;mcRm34bsVuO/d4VCj8PMfMNki8G04ky9aywriCcRCOLS6oYrBZ/71dMMhPPIGlvLpOBKDhb56CHD&#10;VNsLf9B55ysRIOxSVFB736VSurImg25iO+LgHW1v0AfZV1L3eAlw08okil6kwYbDQo0dLWsqf3a/&#10;RsHWFa/r2C4Pm8P7V/J9at9ksTop9TgeijkIT4P/D/+111rBc5JMY7jfCVdA5j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1xwVyAAAAN4AAAAPAAAAAAAAAAAAAAAAAJgCAABk&#10;cnMvZG93bnJldi54bWxQSwUGAAAAAAQABAD1AAAAjQMAAAAA&#10;" fillcolor="#1487c1" stroked="f" strokeweight="1pt">
                    <v:stroke joinstyle="miter"/>
                  </v:roundrect>
                  <v:roundrect id="Rounded Rectangle 22" o:spid="_x0000_s1469" style="position:absolute;left:89553;width:18142;height:3033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4FMgA&#10;AADeAAAADwAAAGRycy9kb3ducmV2LnhtbESPUUvDMBSF3wX/Q7iCb1tipiLdsiFDQQTH7Aqyt0tz&#10;bYvNTdfEtfrrF2Hg4+Gc8x3OYjW6VhypD41nAzdTBYK49LbhykCxe548gAgR2WLrmQz8UIDV8vJi&#10;gZn1A7/TMY+VSBAOGRqoY+wyKUNZk8Mw9R1x8j597zAm2VfS9jgkuGulVupeOmw4LdTY0bqm8iv/&#10;dgbUZv8xqO1hdvv7VuhdfC3G1j4Zc301Ps5BRBrjf/jcfrEGZlrfafi7k66AXJ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L9HgUyAAAAN4AAAAPAAAAAAAAAAAAAAAAAJgCAABk&#10;cnMvZG93bnJldi54bWxQSwUGAAAAAAQABAD1AAAAjQMAAAAA&#10;" fillcolor="window" strokecolor="#44546a" strokeweight="2.25pt">
                    <v:stroke joinstyle="miter"/>
                  </v:roundrect>
                  <v:shape id="Chevron 23" o:spid="_x0000_s1470" type="#_x0000_t55" style="position:absolute;left:92096;top:1084;width:13055;height:20756;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n2bMQA&#10;AADeAAAADwAAAGRycy9kb3ducmV2LnhtbESP0YrCMBRE34X9h3AF3zS14rJWoyzLCiKyYNcPuDTX&#10;ttrclCbW9u+NIPg4zMwZZrXpTCVaalxpWcF0EoEgzqwuOVdw+t+Ov0A4j6yxskwKenKwWX8MVpho&#10;e+cjtanPRYCwS1BB4X2dSOmyggy6ia2Jg3e2jUEfZJNL3eA9wE0l4yj6lAZLDgsF1vRTUHZNb0bB&#10;tr/sp7fqQL859WzOXbvY/UmlRsPuewnCU+ff4Vd7pxXM4ng+g+edcAXk+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59mzEAAAA3gAAAA8AAAAAAAAAAAAAAAAAmAIAAGRycy9k&#10;b3ducmV2LnhtbFBLBQYAAAAABAAEAPUAAACJAwAAAAA=&#10;" adj="15865" fillcolor="#1487c1" stroked="f" strokeweight="1pt"/>
                  <v:shape id="TextBox 24" o:spid="_x0000_s1471" type="#_x0000_t202" style="position:absolute;left:88971;top:17377;width:19443;height:12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QQmcYA&#10;AADeAAAADwAAAGRycy9kb3ducmV2LnhtbESPS2vDMBCE74X+B7GB3BopzoPEiWxKS6Gnljwht8Xa&#10;2CbWylhq7P77qlDocZiZb5htPthG3KnztWMN04kCQVw4U3Op4Xh4e1qB8AHZYOOYNHyThzx7fNhi&#10;alzPO7rvQykihH2KGqoQ2lRKX1Rk0U9cSxy9q+sshii7UpoO+wi3jUyUWkqLNceFClt6qai47b+s&#10;htPH9XKeq8/y1S7a3g1Ksl1Lrcej4XkDItAQ/sN/7XejYZYkizn83olXQG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ZQQmcYAAADeAAAADwAAAAAAAAAAAAAAAACYAgAAZHJz&#10;L2Rvd25yZXYueG1sUEsFBgAAAAAEAAQA9QAAAIsDAAAAAA==&#10;" filled="f" stroked="f">
                    <v:textbox>
                      <w:txbxContent>
                        <w:p w:rsidR="00FC7E58" w:rsidRPr="00FB324C" w:rsidRDefault="00FC7E58" w:rsidP="000D0CA1">
                          <w:pPr>
                            <w:widowControl w:val="0"/>
                            <w:rPr>
                              <w:rtl/>
                            </w:rPr>
                          </w:pPr>
                          <w:r w:rsidRPr="00FB324C">
                            <w:rPr>
                              <w:rtl/>
                            </w:rPr>
                            <w:t xml:space="preserve">وهو كل ما يتعلق بالقيم والأخلاق والعاطفة والسـلوك أي لا يتـدخل العقل به.  </w:t>
                          </w:r>
                        </w:p>
                        <w:p w:rsidR="00FC7E58" w:rsidRDefault="00FC7E58" w:rsidP="000D0CA1">
                          <w:pPr>
                            <w:widowControl w:val="0"/>
                            <w:jc w:val="center"/>
                            <w:rPr>
                              <w:rFonts w:ascii="DIN Next LT Arabic Light" w:hAnsi="DIN Next LT Arabic Light" w:cs="DIN Next LT Arabic Light"/>
                              <w:kern w:val="24"/>
                              <w:szCs w:val="28"/>
                            </w:rPr>
                          </w:pPr>
                        </w:p>
                      </w:txbxContent>
                    </v:textbox>
                  </v:shape>
                  <v:shape id="TextBox 25" o:spid="_x0000_s1472" type="#_x0000_t202" style="position:absolute;left:89549;top:1031;width:18142;height:42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i1AsYA&#10;AADeAAAADwAAAGRycy9kb3ducmV2LnhtbESPQWvCQBSE70L/w/IKveluoxGbukqpFHpSTGuht0f2&#10;mYRm34bs1sR/7wqCx2FmvmGW68E24kSdrx1reJ4oEMSFMzWXGr6/PsYLED4gG2wck4YzeVivHkZL&#10;zIzreU+nPJQiQthnqKEKoc2k9EVFFv3EtcTRO7rOYoiyK6XpsI9w28hEqbm0WHNcqLCl94qKv/zf&#10;ajhsj78/M7UrNzZtezcoyfZFav30OLy9ggg0hHv41v40GqZJkqZwvROvgFx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ti1AsYAAADeAAAADwAAAAAAAAAAAAAAAACYAgAAZHJz&#10;L2Rvd25yZXYueG1sUEsFBgAAAAAEAAQA9QAAAIsDAAAAAA==&#10;" filled="f" stroked="f">
                    <v:textbox>
                      <w:txbxContent>
                        <w:p w:rsidR="00FC7E58" w:rsidRPr="002563F8" w:rsidRDefault="00FC7E58" w:rsidP="000D0CA1">
                          <w:pPr>
                            <w:widowControl w:val="0"/>
                            <w:jc w:val="center"/>
                            <w:rPr>
                              <w:rFonts w:ascii="Adobe Arabic" w:hAnsi="Adobe Arabic" w:cs="Adobe Arabic"/>
                              <w:b/>
                              <w:bCs/>
                              <w:color w:val="1F4E79" w:themeColor="accent5" w:themeShade="80"/>
                              <w:kern w:val="24"/>
                              <w:sz w:val="40"/>
                              <w:szCs w:val="40"/>
                              <w:rtl/>
                              <w:lang w:bidi="ar-SY"/>
                            </w:rPr>
                          </w:pPr>
                          <w:r w:rsidRPr="002563F8">
                            <w:rPr>
                              <w:rFonts w:ascii="Adobe Arabic" w:hAnsi="Adobe Arabic" w:cs="Adobe Arabic"/>
                              <w:b/>
                              <w:bCs/>
                              <w:color w:val="1F4E79" w:themeColor="accent5" w:themeShade="80"/>
                              <w:kern w:val="24"/>
                              <w:sz w:val="40"/>
                              <w:szCs w:val="40"/>
                              <w:rtl/>
                              <w:lang w:bidi="ar-SY"/>
                            </w:rPr>
                            <w:t>الجانب الوجداني</w:t>
                          </w:r>
                        </w:p>
                      </w:txbxContent>
                    </v:textbox>
                  </v:shape>
                  <v:shape id="Freeform 29" o:spid="_x0000_s1473" style="position:absolute;left:95850;top:10162;width:5548;height:5023;visibility:visible;mso-wrap-style:square;v-text-anchor:top" coordsize="161,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guksYA&#10;AADeAAAADwAAAGRycy9kb3ducmV2LnhtbESPQYvCMBSE78L+h/AEb5paWXGrURZlUQQPrYJ7fDTP&#10;tti8lCar3X9vBMHjMDPfMItVZ2pxo9ZVlhWMRxEI4tzqigsFp+PPcAbCeWSNtWVS8E8OVsuP3gIT&#10;be+c0i3zhQgQdgkqKL1vEildXpJBN7INcfAutjXog2wLqVu8B7ipZRxFU2mw4rBQYkPrkvJr9mcU&#10;bPR2+/U726f6fErz6LDz5+x6UGrQ777nIDx1/h1+tXdawSSOP6fwvBOugF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HguksYAAADeAAAADwAAAAAAAAAAAAAAAACYAgAAZHJz&#10;L2Rvd25yZXYueG1sUEsFBgAAAAAEAAQA9QAAAIsDAAAAAA==&#10;" path="m161,27v,12,-10,22,-22,22c133,49,127,46,123,42v,,,,-30,20c93,64,94,66,94,68v,3,-1,5,-2,7c92,75,92,75,123,106v2,-2,6,-3,9,-3c141,103,149,110,149,120v,9,-8,16,-17,16c123,136,116,129,116,120v,-4,1,-7,3,-10c119,110,119,110,88,79v-2,2,-5,2,-8,2c79,81,77,81,75,81v,,,,-23,34c56,118,58,123,58,127v,10,-8,18,-17,18c31,145,24,137,24,127v,-9,7,-17,17,-17c43,110,46,111,48,112v,,,,23,-34c69,76,68,74,67,72v,,,,-37,4c30,84,23,90,16,90,7,90,,83,,75,,66,7,60,16,60v6,,12,4,14,11c30,71,30,71,67,66v,-3,2,-6,5,-8c72,58,72,58,54,26v-2,,-3,1,-5,1c42,27,36,20,36,13,36,5,42,,49,v8,,14,5,14,13c63,17,61,21,58,23v,,,,18,32c77,55,79,55,80,55v4,,7,1,10,3c90,58,90,58,120,37v-2,-3,-3,-7,-3,-10c117,14,127,4,139,4v12,,22,10,22,23xe" fillcolor="window" stroked="f">
                    <v:path arrowok="t" o:connecttype="custom" o:connectlocs="554872,93532;479051,169744;423908,145495;320516,214778;323963,235563;317070,259812;423908,367202;454926,356809;513515,415700;454926,471127;399784,415700;410123,381058;303284,273669;275713,280597;258481,280597;179213,398379;199892,439949;141303,502304;82714,439949;141303,381058;165428,387987;244695,270205;230909,249420;103392,263277;55143,311775;0,259812;55143,207850;103392,245956;230909,228635;248142,200922;186106,90068;168874,93532;124071,45034;168874,0;217124,45034;199892,79676;261927,190529;275713,190529;310177,200922;413569,128174;403230,93532;479051,13857;554872,93532" o:connectangles="0,0,0,0,0,0,0,0,0,0,0,0,0,0,0,0,0,0,0,0,0,0,0,0,0,0,0,0,0,0,0,0,0,0,0,0,0,0,0,0,0,0,0"/>
                  </v:shape>
                </v:group>
                <w10:wrap type="square" anchorx="margin"/>
              </v:group>
            </w:pict>
          </mc:Fallback>
        </mc:AlternateContent>
      </w:r>
      <w:r w:rsidRPr="00FB324C">
        <w:rPr>
          <w:color w:val="C00000"/>
          <w:rtl/>
        </w:rPr>
        <w:t>تنقسم الشخصية الطبيعية إلى ثلاثة أقسام كما يلي:</w:t>
      </w:r>
    </w:p>
    <w:p w:rsidR="000D0CA1" w:rsidRDefault="000D0CA1" w:rsidP="000D0CA1">
      <w:pPr>
        <w:rPr>
          <w:rtl/>
        </w:rPr>
      </w:pPr>
    </w:p>
    <w:p w:rsidR="000D0CA1" w:rsidRDefault="000D0CA1" w:rsidP="000D0CA1">
      <w:pPr>
        <w:rPr>
          <w:rtl/>
        </w:rPr>
      </w:pPr>
      <w:r>
        <w:rPr>
          <w:noProof/>
          <w:rtl/>
        </w:rPr>
        <mc:AlternateContent>
          <mc:Choice Requires="wpg">
            <w:drawing>
              <wp:inline distT="0" distB="0" distL="0" distR="0" wp14:anchorId="43D8FDA7" wp14:editId="7687D2B8">
                <wp:extent cx="5730238" cy="471805"/>
                <wp:effectExtent l="0" t="0" r="4445" b="61595"/>
                <wp:docPr id="237988" name="Group 327"/>
                <wp:cNvGraphicFramePr/>
                <a:graphic xmlns:a="http://schemas.openxmlformats.org/drawingml/2006/main">
                  <a:graphicData uri="http://schemas.microsoft.com/office/word/2010/wordprocessingGroup">
                    <wpg:wgp>
                      <wpg:cNvGrpSpPr/>
                      <wpg:grpSpPr>
                        <a:xfrm>
                          <a:off x="0" y="0"/>
                          <a:ext cx="5730238" cy="471805"/>
                          <a:chOff x="0" y="0"/>
                          <a:chExt cx="6132698" cy="505460"/>
                        </a:xfrm>
                      </wpg:grpSpPr>
                      <wpg:grpSp>
                        <wpg:cNvPr id="237989" name="Group 328"/>
                        <wpg:cNvGrpSpPr/>
                        <wpg:grpSpPr>
                          <a:xfrm>
                            <a:off x="0" y="0"/>
                            <a:ext cx="6132698" cy="505460"/>
                            <a:chOff x="0" y="0"/>
                            <a:chExt cx="6133331" cy="505879"/>
                          </a:xfrm>
                        </wpg:grpSpPr>
                        <wpg:grpSp>
                          <wpg:cNvPr id="237990" name="Group 329"/>
                          <wpg:cNvGrpSpPr/>
                          <wpg:grpSpPr>
                            <a:xfrm>
                              <a:off x="4232659" y="0"/>
                              <a:ext cx="1900672" cy="505839"/>
                              <a:chOff x="3322982" y="0"/>
                              <a:chExt cx="2772881" cy="711023"/>
                            </a:xfrm>
                          </wpg:grpSpPr>
                          <wps:wsp>
                            <wps:cNvPr id="237991"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3322982" y="0"/>
                                <a:ext cx="2772881"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C7E58" w:rsidRPr="00DB0D9B" w:rsidRDefault="00FC7E58" w:rsidP="000D0CA1">
                                  <w:pPr>
                                    <w:keepNext/>
                                    <w:jc w:val="left"/>
                                    <w:rPr>
                                      <w:bCs/>
                                      <w:rtl/>
                                    </w:rPr>
                                  </w:pPr>
                                  <w:r>
                                    <w:rPr>
                                      <w:rFonts w:ascii="Adobe Arabic" w:hAnsi="Adobe Arabic" w:cs="Adobe Arabic" w:hint="cs"/>
                                      <w:bCs/>
                                      <w:color w:val="auto"/>
                                      <w:sz w:val="36"/>
                                      <w:szCs w:val="36"/>
                                      <w:rtl/>
                                      <w:lang w:bidi="ar-SY"/>
                                    </w:rPr>
                                    <w:t xml:space="preserve">       </w:t>
                                  </w:r>
                                  <w:r>
                                    <w:rPr>
                                      <w:rFonts w:ascii="Adobe Arabic" w:hAnsi="Adobe Arabic" w:cs="Adobe Arabic" w:hint="cs"/>
                                      <w:bCs/>
                                      <w:color w:val="auto"/>
                                      <w:sz w:val="36"/>
                                      <w:szCs w:val="36"/>
                                      <w:rtl/>
                                      <w:lang w:bidi="ar-SY"/>
                                    </w:rPr>
                                    <w:t>نافذة جوهاري:</w:t>
                                  </w:r>
                                </w:p>
                              </w:txbxContent>
                            </wps:txbx>
                            <wps:bodyPr tIns="36000" bIns="36000" rtlCol="0" anchor="ctr"/>
                          </wps:wsp>
                          <wps:wsp>
                            <wps:cNvPr id="237992"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37993" name="Rectangle 332"/>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37994" name="Google Shape;200;p17"/>
                        <wpg:cNvGrpSpPr/>
                        <wpg:grpSpPr>
                          <a:xfrm>
                            <a:off x="5716078" y="117534"/>
                            <a:ext cx="224378" cy="267181"/>
                            <a:chOff x="0" y="0"/>
                            <a:chExt cx="273780" cy="327013"/>
                          </a:xfrm>
                          <a:solidFill>
                            <a:schemeClr val="bg1"/>
                          </a:solidFill>
                        </wpg:grpSpPr>
                        <wps:wsp>
                          <wps:cNvPr id="237995"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237996"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237997"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237998" name="Google Shape;204;p17"/>
                          <wpg:cNvGrpSpPr/>
                          <wpg:grpSpPr>
                            <a:xfrm>
                              <a:off x="0" y="0"/>
                              <a:ext cx="273780" cy="105078"/>
                              <a:chOff x="0" y="0"/>
                              <a:chExt cx="273780" cy="105078"/>
                            </a:xfrm>
                            <a:grpFill/>
                          </wpg:grpSpPr>
                          <wps:wsp>
                            <wps:cNvPr id="237999"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238000"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238007"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238008"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238009"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1474" style="width:451.2pt;height:37.15pt;mso-position-horizontal-relative:char;mso-position-vertical-relative:line" coordsize="61326,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">
                <v:group id="Group 328" o:spid="_x0000_s1475" style="position:absolute;width:61326;height:5054" coordsize="61333,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bZwarIAAAA&#10;3wAAAA8AAAAAAAAAAAAAAAAAqgIAAGRycy9kb3ducmV2LnhtbFBLBQYAAAAABAAEAPoAAACfAwAA&#10;AAA=&#10;">
                  <v:group id="Group 329" o:spid="_x0000_s1476" style="position:absolute;left:42326;width:19007;height:5058" coordorigin="33229" coordsize="27728,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jr+6scAAADf&#10;AAAADwAAAAAAAAAAAAAAAACqAgAAZHJzL2Rvd25yZXYueG1sUEsFBgAAAAAEAAQA+gAAAJ4DAAAA&#10;AA==&#10;">
                    <v:roundrect id="Rectangle: Rounded Corners 55" o:spid="_x0000_s1477" style="position:absolute;left:33229;width:27729;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UtQ8cA&#10;AADfAAAADwAAAGRycy9kb3ducmV2LnhtbESPQWvCQBSE74L/YXmCN7MxxTZGVynVgseatAdvj+xr&#10;Epp9G7LbJP33bqHQ4zAz3zD742RaMVDvGssK1lEMgri0uuFKwXvxukpBOI+ssbVMCn7IwfEwn+0x&#10;03bkKw25r0SAsMtQQe19l0npypoMush2xMH7tL1BH2RfSd3jGOCmlUkcP0qDDYeFGjt6qan8yr+N&#10;gvhyOhd8S+hDp/5KGyze0lOh1HIxPe9AeJr8f/ivfdEKkoen7XYNv3/CF5CH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OFLUPHAAAA3wAAAA8AAAAAAAAAAAAAAAAAmAIAAGRy&#10;cy9kb3ducmV2LnhtbFBLBQYAAAAABAAEAPUAAACMAwAAAAA=&#10;" fillcolor="#0070c0" stroked="f" strokeweight="1pt">
                      <v:stroke joinstyle="miter"/>
                      <v:textbox inset=",1mm,,1mm">
                        <w:txbxContent>
                          <w:p w:rsidR="00FC7E58" w:rsidRPr="00DB0D9B" w:rsidRDefault="00FC7E58" w:rsidP="000D0CA1">
                            <w:pPr>
                              <w:keepNext/>
                              <w:jc w:val="left"/>
                              <w:rPr>
                                <w:bCs/>
                                <w:rtl/>
                              </w:rPr>
                            </w:pPr>
                            <w:r>
                              <w:rPr>
                                <w:rFonts w:ascii="Adobe Arabic" w:hAnsi="Adobe Arabic" w:cs="Adobe Arabic" w:hint="cs"/>
                                <w:bCs/>
                                <w:color w:val="auto"/>
                                <w:sz w:val="36"/>
                                <w:szCs w:val="36"/>
                                <w:rtl/>
                                <w:lang w:bidi="ar-SY"/>
                              </w:rPr>
                              <w:t xml:space="preserve">       </w:t>
                            </w:r>
                            <w:r>
                              <w:rPr>
                                <w:rFonts w:ascii="Adobe Arabic" w:hAnsi="Adobe Arabic" w:cs="Adobe Arabic" w:hint="cs"/>
                                <w:bCs/>
                                <w:color w:val="auto"/>
                                <w:sz w:val="36"/>
                                <w:szCs w:val="36"/>
                                <w:rtl/>
                                <w:lang w:bidi="ar-SY"/>
                              </w:rPr>
                              <w:t>نافذة جوهاري:</w:t>
                            </w:r>
                          </w:p>
                        </w:txbxContent>
                      </v:textbox>
                    </v:roundrect>
                    <v:oval id="Oval 61" o:spid="_x0000_s1478"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BpY8YA&#10;AADfAAAADwAAAGRycy9kb3ducmV2LnhtbESP0UoDMRRE34X+Q7gF32zWFdRum5ZSEaQWxK0fcNnc&#10;bhaTm5DEduvXG0HwcZiZM8xyPTorThTT4FnB7awCQdx5PXCv4OPwfPMIImVkjdYzKbhQgvVqcrXE&#10;Rvszv9Opzb0oEE4NKjA5h0bK1BlymGY+EBfv6KPDXGTspY54LnBnZV1V99LhwGXBYKCtoe6z/XIK&#10;dlUwKe5fvy972b4dnoLd5WiVup6OmwWITGP+D/+1X7SC+u5hPq/h90/5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mBpY8YAAADfAAAADwAAAAAAAAAAAAAAAACYAgAAZHJz&#10;L2Rvd25yZXYueG1sUEsFBgAAAAAEAAQA9QAAAIsDAAAAAA==&#10;" fillcolor="#272727 [2749]" stroked="f" strokeweight="1pt">
                      <v:stroke joinstyle="miter"/>
                      <v:shadow on="t" color="black" opacity="26214f" origin=",-.5" offset="0,3pt"/>
                    </v:oval>
                  </v:group>
                  <v:rect id="Rectangle 332" o:spid="_x0000_s1479"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aKkcoA&#10;AADfAAAADwAAAGRycy9kb3ducmV2LnhtbESPT2sCMRTE74LfITzBS9GsWmxdjVIL/XPQSlXE42Pz&#10;3F27eVmSVLffvikUPA4z8xtmtmhMJS7kfGlZwaCfgCDOrC45V7DfvfQeQfiArLGyTAp+yMNi3m7N&#10;MNX2yp902YZcRAj7FBUUIdSplD4ryKDv25o4eifrDIYoXS61w2uEm0oOk2QsDZYcFwqs6bmg7Gv7&#10;bRQc97v1/dJtzsfT6+owth/05vM7pbqd5mkKIlATbuH/9rtWMBw9TCYj+PsTv4Cc/wI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hGipHKAAAA3wAAAA8AAAAAAAAAAAAAAAAAmAIA&#10;AGRycy9kb3ducmV2LnhtbFBLBQYAAAAABAAEAPUAAACPAwAAAAA=&#10;" fillcolor="#0070c0" stroked="f" strokeweight="1pt"/>
                </v:group>
                <v:group id="Google Shape;200;p17" o:spid="_x0000_s1480"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0B+OnIAAAA&#10;3wAAAA8AAAAAAAAAAAAAAAAAqgIAAGRycy9kb3ducmV2LnhtbFBLBQYAAAAABAAEAPoAAACfAwAA&#10;AAA=&#10;">
                  <v:shape id="Google Shape;201;p17" o:spid="_x0000_s1481"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t6CcgA&#10;AADfAAAADwAAAGRycy9kb3ducmV2LnhtbESPQWvCQBSE7wX/w/KE3upGSzWJWUUKBemh0Ch6fWSf&#10;Sdrs2zS7Mem/7xYEj8PMfMNk29E04kqdqy0rmM8iEMSF1TWXCo6Ht6cYhPPIGhvLpOCXHGw3k4cM&#10;U20H/qRr7ksRIOxSVFB536ZSuqIig25mW+LgXWxn0AfZlVJ3OAS4aeQiipbSYM1hocKWXisqvvPe&#10;KPjoY7/Xp5/4fXU+Lb+SIT8eilqpx+m4W4PwNPp7+NbeawWL51WSvMD/n/AF5OY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GK3oJyAAAAN8AAAAPAAAAAAAAAAAAAAAAAJgCAABk&#10;cnMvZG93bnJldi54bWxQSwUGAAAAAAQABAD1AAAAjQM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482"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u9ckA&#10;AADfAAAADwAAAGRycy9kb3ducmV2LnhtbESPQWvCQBSE70L/w/IEL1I3jWhr6iqltFAUEZNCr4/s&#10;MxvMvg3ZVdN/3y0IHoeZ+YZZrnvbiAt1vnas4GmSgCAuna65UvBdfD6+gPABWWPjmBT8kof16mGw&#10;xEy7Kx/okodKRAj7DBWYENpMSl8asugnriWO3tF1FkOUXSV1h9cIt41Mk2QuLdYcFwy29G6oPOVn&#10;q6Ap9rvtx3iW/4wxT6febE7baqPUaNi/vYII1Id7+Nb+0grS6fNiMYf/P/ELyNU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Ju9ckAAADfAAAADwAAAAAAAAAAAAAAAACYAgAA&#10;ZHJzL2Rvd25yZXYueG1sUEsFBgAAAAAEAAQA9QAAAI4DAAAAAA==&#10;" path="m2643,1l417,1c191,1,,143,,370,,608,191,751,417,751r2214,c2870,751,3060,608,3060,370,3060,143,2870,1,2643,1xe" filled="f" strokecolor="white [3212]">
                    <v:path arrowok="t" o:extrusionok="f"/>
                  </v:shape>
                  <v:shape id="Google Shape;203;p17" o:spid="_x0000_s1483"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c9sgA&#10;AADfAAAADwAAAGRycy9kb3ducmV2LnhtbESPQWvCQBSE74X+h+UJvdWNSak1uopIFaGnpgp6e2af&#10;2dDs25BdNf33bqHQ4zAz3zCzRW8bcaXO144VjIYJCOLS6ZorBbuv9fMbCB+QNTaOScEPeVjMHx9m&#10;mGt340+6FqESEcI+RwUmhDaX0peGLPqha4mjd3adxRBlV0nd4S3CbSPTJHmVFmuOCwZbWhkqv4uL&#10;VZD5gzlmm/VJVykfPt53+6x4GSn1NOiXUxCB+vAf/mtvtYI0G08mY/j9E7+An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0f9z2yAAAAN8AAAAPAAAAAAAAAAAAAAAAAJgCAABk&#10;cnMvZG93bnJldi54bWxQSwUGAAAAAAQABAD1AAAAjQMAAAAA&#10;" path="m1976,l417,c191,,,131,,369,,596,191,739,417,739r1559,c2203,739,2393,596,2393,369,2393,131,2203,,1976,xe" filled="f" strokecolor="white [3212]">
                    <v:path arrowok="t" o:extrusionok="f"/>
                  </v:shape>
                  <v:group id="Google Shape;204;p17" o:spid="_x0000_s1484"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xM8uzFAAAA3wAA&#10;AA8AAAAAAAAAAAAAAAAAqgIAAGRycy9kb3ducmV2LnhtbFBLBQYAAAAABAAEAPoAAACcAwAAAAA=&#10;">
                    <v:shape id="Google Shape;205;p17" o:spid="_x0000_s1485"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VbQMcA&#10;AADfAAAADwAAAGRycy9kb3ducmV2LnhtbESPQWvCQBSE7wX/w/KEXkrdqKUmqatIoeCxxvT+mn0m&#10;qdm3YXeN6b93CwWPw8x8w6y3o+nEQM63lhXMZwkI4srqlmsF5fHjOQXhA7LGzjIp+CUP283kYY25&#10;tlc+0FCEWkQI+xwVNCH0uZS+asign9meOHon6wyGKF0ttcNrhJtOLpLkVRpsOS402NN7Q9W5uBgF&#10;P6sxdU+Hz+x7WaRfL3U59EGelHqcjrs3EIHGcA//t/dawWK5yrIM/v7ELyA3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a1W0DHAAAA3wAAAA8AAAAAAAAAAAAAAAAAmAIAAGRy&#10;cy9kb3ducmV2LnhtbFBLBQYAAAAABAAEAPUAAACMAwAAAAA=&#10;" path="m227,1501v107,,226,-72,226,-167l453,167c453,84,322,1,227,1,144,1,1,84,1,167r,1167c1,1429,144,1501,227,1501xe" filled="f" stroked="f">
                      <v:path arrowok="t" o:extrusionok="f"/>
                    </v:shape>
                    <v:shape id="Google Shape;206;p17" o:spid="_x0000_s1486"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aBD8QA&#10;AADfAAAADwAAAGRycy9kb3ducmV2LnhtbESPPU/DMBCGdyT+g3WV2KjdIKEq1K0aEKgdCQyM1/ia&#10;BOJzZB9t+u/rAYnx1fulZ7WZ/KBOFFMf2MJibkARN8H13Fr4/Hi9X4JKguxwCEwWLpRgs769WWHp&#10;wpnf6VRLq/IIpxItdCJjqXVqOvKY5mEkzt4xRI+SZWy1i3jO437QhTGP2mPP+aHDkZ47an7qX2+h&#10;qotq/4X7RZTv9LLzlfi3g7P2bjZtn0AJTfIf/mvvnIXiYWlMJsg8mQX0+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02gQ/EAAAA3wAAAA8AAAAAAAAAAAAAAAAAmAIAAGRycy9k&#10;b3ducmV2LnhtbFBLBQYAAAAABAAEAPUAAACJAwAAAAA=&#10;" path="m929,60c846,,750,36,703,108l60,1060c,1143,24,1251,95,1310v36,12,60,24,96,24c250,1334,298,1310,334,1251l976,298v60,-71,36,-178,-47,-238xe" filled="f" stroked="f">
                      <v:path arrowok="t" o:extrusionok="f"/>
                    </v:shape>
                    <v:shape id="Google Shape;207;p17" o:spid="_x0000_s1487"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7B+ccA&#10;AADfAAAADwAAAGRycy9kb3ducmV2LnhtbESP0WoCMRRE3wv+Q7iCbzVRi8rWKKIVxD6Iqx9wu7nd&#10;Xbq52W6ipn9vCoU+DjNzhlmsom3EjTpfO9YwGioQxIUzNZcaLufd8xyED8gGG8ek4Yc8rJa9pwVm&#10;xt35RLc8lCJB2GeooQqhzaT0RUUW/dC1xMn7dJ3FkGRXStPhPcFtI8dKTaXFmtNChS1tKiq+8qvV&#10;QO/u7aOJ+cuWp5t4Pm4PbnL51nrQj+tXEIFi+A//tfdGw3gyV2oGv3/SF5D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Q+wfnHAAAA3wAAAA8AAAAAAAAAAAAAAAAAmAIAAGRy&#10;cy9kb3ducmV2LnhtbFBLBQYAAAAABAAEAPUAAACMAwAAAAA=&#10;" path="m822,1346v24,,60,-12,83,-35c989,1263,1013,1156,953,1072l334,108c286,25,179,1,96,48,12,108,1,215,48,298r619,965c703,1322,763,1346,822,1346xe" filled="f" stroked="f">
                      <v:path arrowok="t" o:extrusionok="f"/>
                    </v:shape>
                    <v:shape id="Google Shape;208;p17" o:spid="_x0000_s1488"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XYbMIA&#10;AADfAAAADwAAAGRycy9kb3ducmV2LnhtbERPy4rCMBTdD8w/hCvMZtBEhVFqowyWEV2O+gHX5vah&#10;zU1pota/NwvB5eG801VvG3GjzteONYxHCgRx7kzNpYbj4W84B+EDssHGMWl4kIfV8vMjxcS4O//T&#10;bR9KEUPYJ6ihCqFNpPR5RRb9yLXEkStcZzFE2JXSdHiP4baRE6V+pMWaY0OFLa0ryi/7q9VwIjkN&#10;lBeZmm2bTO3G2fdhc9b6a9D/LkAE6sNb/HJvjYbJdK5UHBz/xC8gl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9dhswgAAAN8AAAAPAAAAAAAAAAAAAAAAAJgCAABkcnMvZG93&#10;bnJldi54bWxQSwUGAAAAAAQABAD1AAAAhwMAAAAA&#10;" path="m1287,596l275,48c191,1,84,36,48,120,1,191,25,310,120,346l1132,894v24,11,48,23,71,23c1263,917,1322,882,1358,822v36,-71,12,-190,-71,-226xe" filled="f" stroked="f">
                      <v:path arrowok="t" o:extrusionok="f"/>
                    </v:shape>
                    <v:shape id="Google Shape;209;p17" o:spid="_x0000_s1489"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cwosoA&#10;AADfAAAADwAAAGRycy9kb3ducmV2LnhtbESPQUvDQBSE74L/YXlCL9LupoKkabdFBUFEKI3S9via&#10;fSbB7NuQ3Tapv94VCj0OM/MNs1gNthEn6nztWEMyUSCIC2dqLjV8fb6OUxA+IBtsHJOGM3lYLW9v&#10;FpgZ1/OGTnkoRYSwz1BDFUKbSemLiiz6iWuJo/ftOoshyq6UpsM+wm0jp0o9Sos1x4UKW3qpqPjJ&#10;j1bDmuRvvw6H5/379px+5Gmy298nWo/uhqc5iEBDuIYv7TejYfqQKjWD/z/xC8jl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JHMKLKAAAA3wAAAA8AAAAAAAAAAAAAAAAAmAIA&#10;AGRycy9kb3ducmV2LnhtbFBLBQYAAAAABAAEAPUAAACPAw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Default="000D0CA1" w:rsidP="000D0CA1">
      <w:pPr>
        <w:rPr>
          <w:rtl/>
        </w:rPr>
      </w:pPr>
      <w:r w:rsidRPr="00846A62">
        <w:rPr>
          <w:rtl/>
        </w:rPr>
        <w:t>نافذة جوهاري هي مثل النافذة العادية وتتكون من أربع فتحات. كما يلي: </w:t>
      </w:r>
    </w:p>
    <w:p w:rsidR="000D0CA1" w:rsidRDefault="000D0CA1" w:rsidP="000D0CA1">
      <w:pPr>
        <w:rPr>
          <w:rtl/>
        </w:rPr>
      </w:pPr>
      <w:r>
        <w:rPr>
          <w:rFonts w:ascii="Adobe Arabic" w:eastAsia="Calibri" w:hAnsi="Adobe Arabic" w:cs="Adobe Arabic"/>
          <w:b/>
          <w:bCs/>
          <w:noProof/>
          <w:color w:val="002060"/>
          <w:sz w:val="34"/>
          <w:rtl/>
        </w:rPr>
        <mc:AlternateContent>
          <mc:Choice Requires="wpg">
            <w:drawing>
              <wp:inline distT="0" distB="0" distL="0" distR="0" wp14:anchorId="53ABE1FE" wp14:editId="04099E93">
                <wp:extent cx="1698781" cy="380009"/>
                <wp:effectExtent l="0" t="0" r="0" b="1270"/>
                <wp:docPr id="243" name="Group 243"/>
                <wp:cNvGraphicFramePr/>
                <a:graphic xmlns:a="http://schemas.openxmlformats.org/drawingml/2006/main">
                  <a:graphicData uri="http://schemas.microsoft.com/office/word/2010/wordprocessingGroup">
                    <wpg:wgp>
                      <wpg:cNvGrpSpPr/>
                      <wpg:grpSpPr>
                        <a:xfrm>
                          <a:off x="0" y="0"/>
                          <a:ext cx="1698781" cy="380009"/>
                          <a:chOff x="0" y="0"/>
                          <a:chExt cx="1698781" cy="380009"/>
                        </a:xfrm>
                      </wpg:grpSpPr>
                      <wpg:grpSp>
                        <wpg:cNvPr id="3450" name="Group 27"/>
                        <wpg:cNvGrpSpPr>
                          <a:grpSpLocks/>
                        </wpg:cNvGrpSpPr>
                        <wpg:grpSpPr>
                          <a:xfrm>
                            <a:off x="0" y="0"/>
                            <a:ext cx="1698781" cy="380009"/>
                            <a:chOff x="6052097" y="318"/>
                            <a:chExt cx="2457219" cy="568574"/>
                          </a:xfrm>
                        </wpg:grpSpPr>
                        <wps:wsp>
                          <wps:cNvPr id="3451" name="Google Shape;1100;p23"/>
                          <wps:cNvSpPr txBox="1"/>
                          <wps:spPr>
                            <a:xfrm flipH="1">
                              <a:off x="6052097" y="38980"/>
                              <a:ext cx="1824944" cy="529912"/>
                            </a:xfrm>
                            <a:prstGeom prst="rect">
                              <a:avLst/>
                            </a:prstGeom>
                            <a:noFill/>
                            <a:ln>
                              <a:noFill/>
                            </a:ln>
                          </wps:spPr>
                          <wps:txbx>
                            <w:txbxContent>
                              <w:p w:rsidR="00FC7E58" w:rsidRPr="00A44496" w:rsidRDefault="00FC7E58" w:rsidP="000D0CA1">
                                <w:pPr>
                                  <w:rPr>
                                    <w:rFonts w:eastAsia="Calibri" w:hAnsi="Adobe Arabic" w:cs="Adobe Arabic"/>
                                    <w:b/>
                                    <w:bCs/>
                                    <w:kern w:val="24"/>
                                    <w:sz w:val="36"/>
                                    <w:szCs w:val="36"/>
                                  </w:rPr>
                                </w:pPr>
                                <w:r>
                                  <w:rPr>
                                    <w:rFonts w:eastAsia="Calibri" w:hAnsi="Adobe Arabic" w:cs="Adobe Arabic" w:hint="cs"/>
                                    <w:b/>
                                    <w:bCs/>
                                    <w:kern w:val="24"/>
                                    <w:sz w:val="36"/>
                                    <w:szCs w:val="36"/>
                                    <w:rtl/>
                                  </w:rPr>
                                  <w:t>المنطقة المفتوحة:</w:t>
                                </w:r>
                              </w:p>
                            </w:txbxContent>
                          </wps:txbx>
                          <wps:bodyPr spcFirstLastPara="1" wrap="square" lIns="36000" tIns="36000" rIns="0" bIns="36000" anchor="ctr" anchorCtr="0">
                            <a:noAutofit/>
                          </wps:bodyPr>
                        </wps:wsp>
                        <wps:wsp>
                          <wps:cNvPr id="3452" name="Freeform: Shape 3452"/>
                          <wps:cNvSpPr/>
                          <wps:spPr>
                            <a:xfrm flipH="1">
                              <a:off x="8041956" y="318"/>
                              <a:ext cx="467360" cy="467360"/>
                            </a:xfrm>
                            <a:custGeom>
                              <a:avLst/>
                              <a:gdLst/>
                              <a:ahLst/>
                              <a:cxnLst/>
                              <a:rect l="l" t="t" r="r" b="b"/>
                              <a:pathLst>
                                <a:path w="21408" h="21337" extrusionOk="0">
                                  <a:moveTo>
                                    <a:pt x="1" y="0"/>
                                  </a:moveTo>
                                  <a:lnTo>
                                    <a:pt x="1" y="21336"/>
                                  </a:lnTo>
                                  <a:lnTo>
                                    <a:pt x="21408" y="21336"/>
                                  </a:lnTo>
                                  <a:lnTo>
                                    <a:pt x="21408" y="0"/>
                                  </a:lnTo>
                                  <a:close/>
                                </a:path>
                              </a:pathLst>
                            </a:custGeom>
                            <a:solidFill>
                              <a:srgbClr val="C00000"/>
                            </a:solidFill>
                            <a:ln>
                              <a:noFill/>
                            </a:ln>
                          </wps:spPr>
                          <wps:txbx>
                            <w:txbxContent>
                              <w:p w:rsidR="00FC7E58" w:rsidRDefault="00FC7E58" w:rsidP="000D0CA1">
                                <w:pPr>
                                  <w:bidi w:val="0"/>
                                  <w:jc w:val="center"/>
                                  <w:rPr>
                                    <w:rFonts w:eastAsia="Calibri" w:hAnsi="Sakkal Majalla"/>
                                    <w:color w:val="FFFFFF"/>
                                    <w:kern w:val="24"/>
                                    <w:sz w:val="56"/>
                                    <w:szCs w:val="56"/>
                                    <w:lang w:bidi="ar-SY"/>
                                  </w:rPr>
                                </w:pPr>
                              </w:p>
                            </w:txbxContent>
                          </wps:txbx>
                          <wps:bodyPr spcFirstLastPara="1" wrap="square" lIns="91425" tIns="91425" rIns="91425" bIns="91425" anchor="ctr" anchorCtr="0">
                            <a:noAutofit/>
                          </wps:bodyPr>
                        </wps:wsp>
                      </wpg:grpSp>
                      <wps:wsp>
                        <wps:cNvPr id="7657" name="مربع نص 7657"/>
                        <wps:cNvSpPr txBox="1"/>
                        <wps:spPr>
                          <a:xfrm>
                            <a:off x="1388962" y="0"/>
                            <a:ext cx="291639" cy="34438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C7E58" w:rsidRPr="003B5ABE" w:rsidRDefault="00FC7E58" w:rsidP="000D0CA1">
                              <w:pPr>
                                <w:rPr>
                                  <w:rFonts w:ascii="Adobe Arabic" w:hAnsi="Adobe Arabic" w:cs="Adobe Arabic"/>
                                  <w:b/>
                                  <w:bCs/>
                                  <w:color w:val="FFFFFF" w:themeColor="background1"/>
                                  <w:sz w:val="32"/>
                                  <w:szCs w:val="36"/>
                                  <w:rtl/>
                                </w:rPr>
                              </w:pPr>
                              <w:r w:rsidRPr="003B5ABE">
                                <w:rPr>
                                  <w:rFonts w:ascii="Adobe Arabic" w:hAnsi="Adobe Arabic" w:cs="Adobe Arabic" w:hint="cs"/>
                                  <w:b/>
                                  <w:bCs/>
                                  <w:color w:val="FFFFFF" w:themeColor="background1"/>
                                  <w:sz w:val="32"/>
                                  <w:szCs w:val="36"/>
                                  <w:rtl/>
                                </w:rPr>
                                <w:t>1</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inline>
            </w:drawing>
          </mc:Choice>
          <mc:Fallback>
            <w:pict>
              <v:group id="Group 243" o:spid="_x0000_s1490" style="width:133.75pt;height:29.9pt;mso-position-horizontal-relative:char;mso-position-vertical-relative:line" coordsize="16987,3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">
                <v:group id="Group 27" o:spid="_x0000_s1491" style="position:absolute;width:16987;height:3800" coordorigin="60520,3" coordsize="24572,56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YXbM/CAAAA3QAAAA8A&#10;AAAAAAAAAAAAAAAAqgIAAGRycy9kb3ducmV2LnhtbFBLBQYAAAAABAAEAPoAAACZAwAAAAA=&#10;">
                  <v:shape id="Google Shape;1100;p23" o:spid="_x0000_s1492" type="#_x0000_t202" style="position:absolute;left:60520;top:389;width:18250;height:5299;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bfPMcA&#10;AADdAAAADwAAAGRycy9kb3ducmV2LnhtbESPQWvCQBSE70L/w/IKvUjdpFYr0VVKQRBBNLagx0f2&#10;mQSzb9Pdrab/visUPA4z8w0zW3SmERdyvrasIB0kIIgLq2suFXx9Lp8nIHxA1thYJgW/5GExf+jN&#10;MNP2yjld9qEUEcI+QwVVCG0mpS8qMugHtiWO3sk6gyFKV0rt8BrhppEvSTKWBmuOCxW29FFRcd7/&#10;GAX+nK7X3/2t3Ll8o4+TUerfDkulnh679ymIQF24h//bK61g+DpK4fYmPgE5/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bm3zzHAAAA3QAAAA8AAAAAAAAAAAAAAAAAmAIAAGRy&#10;cy9kb3ducmV2LnhtbFBLBQYAAAAABAAEAPUAAACMAwAAAAA=&#10;" filled="f" stroked="f">
                    <v:textbox inset="1mm,1mm,0,1mm">
                      <w:txbxContent>
                        <w:p w:rsidR="00FC7E58" w:rsidRPr="00A44496" w:rsidRDefault="00FC7E58" w:rsidP="000D0CA1">
                          <w:pPr>
                            <w:rPr>
                              <w:rFonts w:eastAsia="Calibri" w:hAnsi="Adobe Arabic" w:cs="Adobe Arabic"/>
                              <w:b/>
                              <w:bCs/>
                              <w:kern w:val="24"/>
                              <w:sz w:val="36"/>
                              <w:szCs w:val="36"/>
                            </w:rPr>
                          </w:pPr>
                          <w:r>
                            <w:rPr>
                              <w:rFonts w:eastAsia="Calibri" w:hAnsi="Adobe Arabic" w:cs="Adobe Arabic" w:hint="cs"/>
                              <w:b/>
                              <w:bCs/>
                              <w:kern w:val="24"/>
                              <w:sz w:val="36"/>
                              <w:szCs w:val="36"/>
                              <w:rtl/>
                            </w:rPr>
                            <w:t>المنطقة المفتوحة:</w:t>
                          </w:r>
                        </w:p>
                      </w:txbxContent>
                    </v:textbox>
                  </v:shape>
                  <v:shape id="Freeform: Shape 3452" o:spid="_x0000_s1493" style="position:absolute;left:80419;top:3;width:4674;height:4673;flip:x;visibility:visible;mso-wrap-style:square;v-text-anchor:middle" coordsize="21408,21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knXMcA&#10;AADdAAAADwAAAGRycy9kb3ducmV2LnhtbESPQWvCQBSE7wX/w/KE3upGW21JXUUKQutBTVpKj4/s&#10;axLNvl2ya4z/3hUKPQ4z8w0zX/amER21vrasYDxKQBAXVtdcKvj6XD+8gPABWWNjmRRcyMNyMbib&#10;Y6rtmTPq8lCKCGGfooIqBJdK6YuKDPqRdcTR+7WtwRBlW0rd4jnCTSMnSTKTBmuOCxU6equoOOYn&#10;o2DfnbbuZ7c+fOS7fOO+ZSanz5lS98N+9QoiUB/+w3/td63g8Wk6gdub+ATk4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6pJ1zHAAAA3QAAAA8AAAAAAAAAAAAAAAAAmAIAAGRy&#10;cy9kb3ducmV2LnhtbFBLBQYAAAAABAAEAPUAAACMAwAAAAA=&#10;" adj="-11796480,,5400" path="m1,r,21336l21408,21336,21408,,1,xe" fillcolor="#c00000" stroked="f">
                    <v:stroke joinstyle="miter"/>
                    <v:formulas/>
                    <v:path arrowok="t" o:extrusionok="f" o:connecttype="custom" textboxrect="0,0,21408,21337"/>
                    <v:textbox inset="2.53958mm,2.53958mm,2.53958mm,2.53958mm">
                      <w:txbxContent>
                        <w:p w:rsidR="00FC7E58" w:rsidRDefault="00FC7E58" w:rsidP="000D0CA1">
                          <w:pPr>
                            <w:bidi w:val="0"/>
                            <w:jc w:val="center"/>
                            <w:rPr>
                              <w:rFonts w:eastAsia="Calibri" w:hAnsi="Sakkal Majalla"/>
                              <w:color w:val="FFFFFF"/>
                              <w:kern w:val="24"/>
                              <w:sz w:val="56"/>
                              <w:szCs w:val="56"/>
                              <w:lang w:bidi="ar-SY"/>
                            </w:rPr>
                          </w:pPr>
                        </w:p>
                      </w:txbxContent>
                    </v:textbox>
                  </v:shape>
                </v:group>
                <v:shape id="مربع نص 7657" o:spid="_x0000_s1494" type="#_x0000_t202" style="position:absolute;left:13889;width:2917;height:34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7ZBccA&#10;AADdAAAADwAAAGRycy9kb3ducmV2LnhtbESPS4vCQBCE78L+h6GFvelEwQfRUSQgLot78HHx1mba&#10;JJjpyWbGmPXX7wiCx6KqvqLmy9aUoqHaFZYVDPoRCOLU6oIzBcfDujcF4TyyxtIyKfgjB8vFR2eO&#10;sbZ33lGz95kIEHYxKsi9r2IpXZqTQde3FXHwLrY26IOsM6lrvAe4KeUwisbSYMFhIceKkpzS6/5m&#10;FHwn6x/cnYdm+iiTzfayqn6Pp5FSn912NQPhqfXv8Kv9pRVMxqMJPN+EJyA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OO2QXHAAAA3QAAAA8AAAAAAAAAAAAAAAAAmAIAAGRy&#10;cy9kb3ducmV2LnhtbFBLBQYAAAAABAAEAPUAAACMAwAAAAA=&#10;" filled="f" stroked="f" strokeweight=".5pt">
                  <v:textbox>
                    <w:txbxContent>
                      <w:p w:rsidR="00FC7E58" w:rsidRPr="003B5ABE" w:rsidRDefault="00FC7E58" w:rsidP="000D0CA1">
                        <w:pPr>
                          <w:rPr>
                            <w:rFonts w:ascii="Adobe Arabic" w:hAnsi="Adobe Arabic" w:cs="Adobe Arabic"/>
                            <w:b/>
                            <w:bCs/>
                            <w:color w:val="FFFFFF" w:themeColor="background1"/>
                            <w:sz w:val="32"/>
                            <w:szCs w:val="36"/>
                            <w:rtl/>
                          </w:rPr>
                        </w:pPr>
                        <w:r w:rsidRPr="003B5ABE">
                          <w:rPr>
                            <w:rFonts w:ascii="Adobe Arabic" w:hAnsi="Adobe Arabic" w:cs="Adobe Arabic" w:hint="cs"/>
                            <w:b/>
                            <w:bCs/>
                            <w:color w:val="FFFFFF" w:themeColor="background1"/>
                            <w:sz w:val="32"/>
                            <w:szCs w:val="36"/>
                            <w:rtl/>
                          </w:rPr>
                          <w:t>1</w:t>
                        </w:r>
                      </w:p>
                    </w:txbxContent>
                  </v:textbox>
                </v:shape>
                <w10:wrap anchorx="page"/>
                <w10:anchorlock/>
              </v:group>
            </w:pict>
          </mc:Fallback>
        </mc:AlternateContent>
      </w:r>
    </w:p>
    <w:p w:rsidR="000D0CA1" w:rsidRDefault="000D0CA1" w:rsidP="000D0CA1">
      <w:pPr>
        <w:rPr>
          <w:rtl/>
        </w:rPr>
      </w:pPr>
      <w:r w:rsidRPr="00846A62">
        <w:rPr>
          <w:rtl/>
        </w:rPr>
        <w:t xml:space="preserve">وهي الفتحة الاولى الأولى وتسمى </w:t>
      </w:r>
      <w:r w:rsidRPr="00846A62">
        <w:rPr>
          <w:rFonts w:hint="cs"/>
          <w:rtl/>
        </w:rPr>
        <w:t>الواجهة،</w:t>
      </w:r>
      <w:r w:rsidRPr="00846A62">
        <w:rPr>
          <w:rtl/>
        </w:rPr>
        <w:t> ومن اسمها يتضح لنا على ماذا تحتوي، فهي تحتوي على كل المعلومات التي نعرفها عن أنفسنا ويعرفها الآخرين عنا، مثل الهوية والصفات الشخصية البارزة والمستوى العلمي، وبالطبع قلة هذه المساحة معناه قلة وعي بالذات وضعف التواصل مع الآخرين.</w:t>
      </w:r>
    </w:p>
    <w:p w:rsidR="000D0CA1" w:rsidRPr="00846A62" w:rsidRDefault="000D0CA1" w:rsidP="000D0CA1">
      <w:pPr>
        <w:rPr>
          <w:rtl/>
        </w:rPr>
      </w:pPr>
    </w:p>
    <w:p w:rsidR="000D0CA1" w:rsidRDefault="000D0CA1" w:rsidP="000D0CA1">
      <w:pPr>
        <w:rPr>
          <w:rtl/>
        </w:rPr>
      </w:pPr>
    </w:p>
    <w:p w:rsidR="000D0CA1" w:rsidRDefault="000D0CA1" w:rsidP="000D0CA1">
      <w:pPr>
        <w:rPr>
          <w:rtl/>
          <w:lang w:bidi="ar-SY"/>
        </w:rPr>
      </w:pPr>
    </w:p>
    <w:p w:rsidR="000D0CA1" w:rsidRDefault="000D0CA1" w:rsidP="000D0CA1">
      <w:pPr>
        <w:pageBreakBefore/>
        <w:jc w:val="left"/>
        <w:rPr>
          <w:rtl/>
          <w:lang w:bidi="ar-SY"/>
        </w:rPr>
      </w:pPr>
      <w:r>
        <w:rPr>
          <w:rFonts w:ascii="Adobe Arabic" w:eastAsia="Calibri" w:hAnsi="Adobe Arabic" w:cs="Adobe Arabic"/>
          <w:b/>
          <w:bCs/>
          <w:noProof/>
          <w:color w:val="002060"/>
          <w:sz w:val="34"/>
          <w:rtl/>
        </w:rPr>
        <w:lastRenderedPageBreak/>
        <mc:AlternateContent>
          <mc:Choice Requires="wpg">
            <w:drawing>
              <wp:inline distT="0" distB="0" distL="0" distR="0" wp14:anchorId="001523F4" wp14:editId="4611041C">
                <wp:extent cx="1698797" cy="412027"/>
                <wp:effectExtent l="0" t="0" r="0" b="7620"/>
                <wp:docPr id="238010" name="Group 243"/>
                <wp:cNvGraphicFramePr/>
                <a:graphic xmlns:a="http://schemas.openxmlformats.org/drawingml/2006/main">
                  <a:graphicData uri="http://schemas.microsoft.com/office/word/2010/wordprocessingGroup">
                    <wpg:wgp>
                      <wpg:cNvGrpSpPr/>
                      <wpg:grpSpPr>
                        <a:xfrm>
                          <a:off x="0" y="0"/>
                          <a:ext cx="1698797" cy="412027"/>
                          <a:chOff x="0" y="-32018"/>
                          <a:chExt cx="1698797" cy="412027"/>
                        </a:xfrm>
                      </wpg:grpSpPr>
                      <wpg:grpSp>
                        <wpg:cNvPr id="238011" name="Group 27"/>
                        <wpg:cNvGrpSpPr>
                          <a:grpSpLocks/>
                        </wpg:cNvGrpSpPr>
                        <wpg:grpSpPr>
                          <a:xfrm>
                            <a:off x="0" y="0"/>
                            <a:ext cx="1698781" cy="380009"/>
                            <a:chOff x="6052097" y="318"/>
                            <a:chExt cx="2457219" cy="568574"/>
                          </a:xfrm>
                        </wpg:grpSpPr>
                        <wps:wsp>
                          <wps:cNvPr id="238012" name="Google Shape;1100;p23"/>
                          <wps:cNvSpPr txBox="1"/>
                          <wps:spPr>
                            <a:xfrm flipH="1">
                              <a:off x="6052097" y="38980"/>
                              <a:ext cx="1824944" cy="529912"/>
                            </a:xfrm>
                            <a:prstGeom prst="rect">
                              <a:avLst/>
                            </a:prstGeom>
                            <a:noFill/>
                            <a:ln>
                              <a:noFill/>
                            </a:ln>
                          </wps:spPr>
                          <wps:txbx>
                            <w:txbxContent>
                              <w:p w:rsidR="00FC7E58" w:rsidRPr="00A44496" w:rsidRDefault="00FC7E58" w:rsidP="000D0CA1">
                                <w:pPr>
                                  <w:rPr>
                                    <w:rFonts w:eastAsia="Calibri" w:hAnsi="Adobe Arabic" w:cs="Adobe Arabic"/>
                                    <w:b/>
                                    <w:bCs/>
                                    <w:kern w:val="24"/>
                                    <w:sz w:val="36"/>
                                    <w:szCs w:val="36"/>
                                  </w:rPr>
                                </w:pPr>
                                <w:r>
                                  <w:rPr>
                                    <w:rFonts w:eastAsia="Calibri" w:hAnsi="Adobe Arabic" w:cs="Adobe Arabic" w:hint="cs"/>
                                    <w:b/>
                                    <w:bCs/>
                                    <w:kern w:val="24"/>
                                    <w:sz w:val="36"/>
                                    <w:szCs w:val="36"/>
                                    <w:rtl/>
                                  </w:rPr>
                                  <w:t>المنطقة المخفية:</w:t>
                                </w:r>
                              </w:p>
                            </w:txbxContent>
                          </wps:txbx>
                          <wps:bodyPr spcFirstLastPara="1" wrap="square" lIns="36000" tIns="36000" rIns="0" bIns="36000" anchor="ctr" anchorCtr="0">
                            <a:noAutofit/>
                          </wps:bodyPr>
                        </wps:wsp>
                        <wps:wsp>
                          <wps:cNvPr id="238013" name="Freeform: Shape 3452"/>
                          <wps:cNvSpPr/>
                          <wps:spPr>
                            <a:xfrm flipH="1">
                              <a:off x="8041956" y="318"/>
                              <a:ext cx="467360" cy="467360"/>
                            </a:xfrm>
                            <a:custGeom>
                              <a:avLst/>
                              <a:gdLst/>
                              <a:ahLst/>
                              <a:cxnLst/>
                              <a:rect l="l" t="t" r="r" b="b"/>
                              <a:pathLst>
                                <a:path w="21408" h="21337" extrusionOk="0">
                                  <a:moveTo>
                                    <a:pt x="1" y="0"/>
                                  </a:moveTo>
                                  <a:lnTo>
                                    <a:pt x="1" y="21336"/>
                                  </a:lnTo>
                                  <a:lnTo>
                                    <a:pt x="21408" y="21336"/>
                                  </a:lnTo>
                                  <a:lnTo>
                                    <a:pt x="21408" y="0"/>
                                  </a:lnTo>
                                  <a:close/>
                                </a:path>
                              </a:pathLst>
                            </a:custGeom>
                            <a:solidFill>
                              <a:srgbClr val="00B0F0"/>
                            </a:solidFill>
                            <a:ln>
                              <a:noFill/>
                            </a:ln>
                          </wps:spPr>
                          <wps:txbx>
                            <w:txbxContent>
                              <w:p w:rsidR="00FC7E58" w:rsidRDefault="00FC7E58" w:rsidP="000D0CA1">
                                <w:pPr>
                                  <w:bidi w:val="0"/>
                                  <w:jc w:val="center"/>
                                  <w:rPr>
                                    <w:rFonts w:eastAsia="Calibri" w:hAnsi="Sakkal Majalla"/>
                                    <w:color w:val="FFFFFF"/>
                                    <w:kern w:val="24"/>
                                    <w:sz w:val="56"/>
                                    <w:szCs w:val="56"/>
                                    <w:lang w:bidi="ar-SY"/>
                                  </w:rPr>
                                </w:pPr>
                              </w:p>
                            </w:txbxContent>
                          </wps:txbx>
                          <wps:bodyPr spcFirstLastPara="1" wrap="square" lIns="91425" tIns="91425" rIns="91425" bIns="91425" anchor="ctr" anchorCtr="0">
                            <a:noAutofit/>
                          </wps:bodyPr>
                        </wps:wsp>
                      </wpg:grpSp>
                      <wps:wsp>
                        <wps:cNvPr id="238014" name="مربع نص 238014"/>
                        <wps:cNvSpPr txBox="1"/>
                        <wps:spPr>
                          <a:xfrm>
                            <a:off x="1407158" y="-32018"/>
                            <a:ext cx="291639" cy="34438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C7E58" w:rsidRPr="003B5ABE" w:rsidRDefault="00FC7E58" w:rsidP="000D0CA1">
                              <w:pPr>
                                <w:rPr>
                                  <w:rFonts w:ascii="Adobe Arabic" w:hAnsi="Adobe Arabic" w:cs="Adobe Arabic"/>
                                  <w:b/>
                                  <w:bCs/>
                                  <w:color w:val="FFFFFF" w:themeColor="background1"/>
                                  <w:sz w:val="32"/>
                                  <w:szCs w:val="36"/>
                                  <w:rtl/>
                                </w:rPr>
                              </w:pPr>
                              <w:r>
                                <w:rPr>
                                  <w:rFonts w:ascii="Adobe Arabic" w:hAnsi="Adobe Arabic" w:cs="Adobe Arabic" w:hint="cs"/>
                                  <w:b/>
                                  <w:bCs/>
                                  <w:color w:val="FFFFFF" w:themeColor="background1"/>
                                  <w:sz w:val="32"/>
                                  <w:szCs w:val="36"/>
                                  <w:rtl/>
                                </w:rPr>
                                <w:t>2</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inline>
            </w:drawing>
          </mc:Choice>
          <mc:Fallback>
            <w:pict>
              <v:group id="_x0000_s1495" style="width:133.75pt;height:32.45pt;mso-position-horizontal-relative:char;mso-position-vertical-relative:line" coordorigin=",-320" coordsize="16987,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">
                <v:group id="Group 27" o:spid="_x0000_s1496" style="position:absolute;width:16987;height:3800" coordorigin="60520,3" coordsize="24572,56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ZmG0ccAAADf&#10;AAAADwAAAAAAAAAAAAAAAACqAgAAZHJzL2Rvd25yZXYueG1sUEsFBgAAAAAEAAQA+gAAAJ4DAAAA&#10;AA==&#10;">
                  <v:shape id="Google Shape;1100;p23" o:spid="_x0000_s1497" type="#_x0000_t202" style="position:absolute;left:60520;top:389;width:18250;height:5299;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VoFcgA&#10;AADfAAAADwAAAGRycy9kb3ducmV2LnhtbESPQWvCQBSE7wX/w/KEXopukmIbUleRglAEqVpBj4/s&#10;axLMvo27W03/vVsQehxm5htmOu9NKy7kfGNZQTpOQBCXVjdcKdh/LUc5CB+QNbaWScEveZjPBg9T&#10;LLS98pYuu1CJCGFfoII6hK6Q0pc1GfRj2xFH79s6gyFKV0nt8BrhppVZkrxIgw3HhRo7eq+pPO1+&#10;jAJ/Sler89On3LjtWh/zSepfD0ulHof94g1EoD78h+/tD60ge86TNIO/P/ELyNkN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aNWgVyAAAAN8AAAAPAAAAAAAAAAAAAAAAAJgCAABk&#10;cnMvZG93bnJldi54bWxQSwUGAAAAAAQABAD1AAAAjQMAAAAA&#10;" filled="f" stroked="f">
                    <v:textbox inset="1mm,1mm,0,1mm">
                      <w:txbxContent>
                        <w:p w:rsidR="00FC7E58" w:rsidRPr="00A44496" w:rsidRDefault="00FC7E58" w:rsidP="000D0CA1">
                          <w:pPr>
                            <w:rPr>
                              <w:rFonts w:eastAsia="Calibri" w:hAnsi="Adobe Arabic" w:cs="Adobe Arabic"/>
                              <w:b/>
                              <w:bCs/>
                              <w:kern w:val="24"/>
                              <w:sz w:val="36"/>
                              <w:szCs w:val="36"/>
                            </w:rPr>
                          </w:pPr>
                          <w:r>
                            <w:rPr>
                              <w:rFonts w:eastAsia="Calibri" w:hAnsi="Adobe Arabic" w:cs="Adobe Arabic" w:hint="cs"/>
                              <w:b/>
                              <w:bCs/>
                              <w:kern w:val="24"/>
                              <w:sz w:val="36"/>
                              <w:szCs w:val="36"/>
                              <w:rtl/>
                            </w:rPr>
                            <w:t>المنطقة المخفية:</w:t>
                          </w:r>
                        </w:p>
                      </w:txbxContent>
                    </v:textbox>
                  </v:shape>
                  <v:shape id="Freeform: Shape 3452" o:spid="_x0000_s1498" style="position:absolute;left:80419;top:3;width:4674;height:4673;flip:x;visibility:visible;mso-wrap-style:square;v-text-anchor:middle" coordsize="21408,21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0jQMYA&#10;AADfAAAADwAAAGRycy9kb3ducmV2LnhtbESP0WrCQBRE3wv9h+UWfKubRBFN3QSNWErfav2AS/Y2&#10;Ce7ejdlV49+7hUIfh5k5w6zL0RpxpcF3jhWk0wQEce10x42C4/f+dQnCB2SNxjEpuJOHsnh+WmOu&#10;3Y2/6HoIjYgQ9jkqaEPocyl93ZJFP3U9cfR+3GAxRDk0Ug94i3BrZJYkC2mx47jQYk9VS/XpcLEK&#10;TjabV9vxfb7aLcznXRM6k52VmryMmzcQgcbwH/5rf2gF2WyZpDP4/RO/gCw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0jQMYAAADfAAAADwAAAAAAAAAAAAAAAACYAgAAZHJz&#10;L2Rvd25yZXYueG1sUEsFBgAAAAAEAAQA9QAAAIsDAAAAAA==&#10;" adj="-11796480,,5400" path="m1,r,21336l21408,21336,21408,,1,xe" fillcolor="#00b0f0" stroked="f">
                    <v:stroke joinstyle="miter"/>
                    <v:formulas/>
                    <v:path arrowok="t" o:extrusionok="f" o:connecttype="custom" textboxrect="0,0,21408,21337"/>
                    <v:textbox inset="2.53958mm,2.53958mm,2.53958mm,2.53958mm">
                      <w:txbxContent>
                        <w:p w:rsidR="00FC7E58" w:rsidRDefault="00FC7E58" w:rsidP="000D0CA1">
                          <w:pPr>
                            <w:bidi w:val="0"/>
                            <w:jc w:val="center"/>
                            <w:rPr>
                              <w:rFonts w:eastAsia="Calibri" w:hAnsi="Sakkal Majalla"/>
                              <w:color w:val="FFFFFF"/>
                              <w:kern w:val="24"/>
                              <w:sz w:val="56"/>
                              <w:szCs w:val="56"/>
                              <w:lang w:bidi="ar-SY"/>
                            </w:rPr>
                          </w:pPr>
                        </w:p>
                      </w:txbxContent>
                    </v:textbox>
                  </v:shape>
                </v:group>
                <v:shape id="مربع نص 238014" o:spid="_x0000_s1499" type="#_x0000_t202" style="position:absolute;left:14071;top:-320;width:2916;height:34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JYOMgA&#10;AADfAAAADwAAAGRycy9kb3ducmV2LnhtbESPQWvCQBSE74L/YXkFb7oxtSVEV5GAVKQ9aL309sw+&#10;k9Ds25hdNfbXu4LQ4zAz3zCzRWdqcaHWVZYVjEcRCOLc6ooLBfvv1TAB4TyyxtoyKbiRg8W835th&#10;qu2Vt3TZ+UIECLsUFZTeN6mULi/JoBvZhjh4R9sa9EG2hdQtXgPc1DKOondpsOKwUGJDWUn57+5s&#10;FGyy1RduD7FJ/urs4/O4bE77nzelBi/dcgrCU+f/w8/2WiuIX5NoPIHHn/AF5PwO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Mslg4yAAAAN8AAAAPAAAAAAAAAAAAAAAAAJgCAABk&#10;cnMvZG93bnJldi54bWxQSwUGAAAAAAQABAD1AAAAjQMAAAAA&#10;" filled="f" stroked="f" strokeweight=".5pt">
                  <v:textbox>
                    <w:txbxContent>
                      <w:p w:rsidR="00FC7E58" w:rsidRPr="003B5ABE" w:rsidRDefault="00FC7E58" w:rsidP="000D0CA1">
                        <w:pPr>
                          <w:rPr>
                            <w:rFonts w:ascii="Adobe Arabic" w:hAnsi="Adobe Arabic" w:cs="Adobe Arabic"/>
                            <w:b/>
                            <w:bCs/>
                            <w:color w:val="FFFFFF" w:themeColor="background1"/>
                            <w:sz w:val="32"/>
                            <w:szCs w:val="36"/>
                            <w:rtl/>
                          </w:rPr>
                        </w:pPr>
                        <w:r>
                          <w:rPr>
                            <w:rFonts w:ascii="Adobe Arabic" w:hAnsi="Adobe Arabic" w:cs="Adobe Arabic" w:hint="cs"/>
                            <w:b/>
                            <w:bCs/>
                            <w:color w:val="FFFFFF" w:themeColor="background1"/>
                            <w:sz w:val="32"/>
                            <w:szCs w:val="36"/>
                            <w:rtl/>
                          </w:rPr>
                          <w:t>2</w:t>
                        </w:r>
                      </w:p>
                    </w:txbxContent>
                  </v:textbox>
                </v:shape>
                <w10:wrap anchorx="page"/>
                <w10:anchorlock/>
              </v:group>
            </w:pict>
          </mc:Fallback>
        </mc:AlternateContent>
      </w:r>
    </w:p>
    <w:p w:rsidR="000D0CA1" w:rsidRDefault="000D0CA1" w:rsidP="000D0CA1">
      <w:pPr>
        <w:rPr>
          <w:rtl/>
        </w:rPr>
      </w:pPr>
      <w:r w:rsidRPr="00846A62">
        <w:rPr>
          <w:rtl/>
        </w:rPr>
        <w:t>هذه المساحة</w:t>
      </w:r>
      <w:r>
        <w:rPr>
          <w:rFonts w:hint="cs"/>
          <w:rtl/>
        </w:rPr>
        <w:t xml:space="preserve"> كلما زادت</w:t>
      </w:r>
      <w:r w:rsidRPr="00846A62">
        <w:rPr>
          <w:rtl/>
        </w:rPr>
        <w:t xml:space="preserve"> وزادت المنطقة المفتوحة كان هذا أفضل بالكشف عن الذات.</w:t>
      </w:r>
    </w:p>
    <w:p w:rsidR="000D0CA1" w:rsidRDefault="000D0CA1" w:rsidP="000D0CA1">
      <w:pPr>
        <w:rPr>
          <w:rtl/>
        </w:rPr>
      </w:pPr>
      <w:r>
        <w:rPr>
          <w:rFonts w:ascii="Adobe Arabic" w:eastAsia="Calibri" w:hAnsi="Adobe Arabic" w:cs="Adobe Arabic"/>
          <w:b/>
          <w:bCs/>
          <w:noProof/>
          <w:color w:val="002060"/>
          <w:sz w:val="34"/>
          <w:rtl/>
        </w:rPr>
        <mc:AlternateContent>
          <mc:Choice Requires="wpg">
            <w:drawing>
              <wp:inline distT="0" distB="0" distL="0" distR="0" wp14:anchorId="15D7700E" wp14:editId="04F28DF3">
                <wp:extent cx="1698785" cy="400152"/>
                <wp:effectExtent l="0" t="0" r="0" b="0"/>
                <wp:docPr id="238015" name="Group 243"/>
                <wp:cNvGraphicFramePr/>
                <a:graphic xmlns:a="http://schemas.openxmlformats.org/drawingml/2006/main">
                  <a:graphicData uri="http://schemas.microsoft.com/office/word/2010/wordprocessingGroup">
                    <wpg:wgp>
                      <wpg:cNvGrpSpPr/>
                      <wpg:grpSpPr>
                        <a:xfrm>
                          <a:off x="0" y="0"/>
                          <a:ext cx="1698785" cy="400152"/>
                          <a:chOff x="0" y="-20143"/>
                          <a:chExt cx="1698785" cy="400152"/>
                        </a:xfrm>
                      </wpg:grpSpPr>
                      <wpg:grpSp>
                        <wpg:cNvPr id="7648" name="Group 27"/>
                        <wpg:cNvGrpSpPr>
                          <a:grpSpLocks/>
                        </wpg:cNvGrpSpPr>
                        <wpg:grpSpPr>
                          <a:xfrm>
                            <a:off x="0" y="0"/>
                            <a:ext cx="1698781" cy="380009"/>
                            <a:chOff x="6052097" y="318"/>
                            <a:chExt cx="2457219" cy="568574"/>
                          </a:xfrm>
                        </wpg:grpSpPr>
                        <wps:wsp>
                          <wps:cNvPr id="7649" name="Google Shape;1100;p23"/>
                          <wps:cNvSpPr txBox="1"/>
                          <wps:spPr>
                            <a:xfrm flipH="1">
                              <a:off x="6052097" y="38980"/>
                              <a:ext cx="1824944" cy="529912"/>
                            </a:xfrm>
                            <a:prstGeom prst="rect">
                              <a:avLst/>
                            </a:prstGeom>
                            <a:noFill/>
                            <a:ln>
                              <a:noFill/>
                            </a:ln>
                          </wps:spPr>
                          <wps:txbx>
                            <w:txbxContent>
                              <w:p w:rsidR="00FC7E58" w:rsidRPr="00A44496" w:rsidRDefault="00FC7E58" w:rsidP="000D0CA1">
                                <w:pPr>
                                  <w:rPr>
                                    <w:rFonts w:eastAsia="Calibri" w:hAnsi="Adobe Arabic" w:cs="Adobe Arabic"/>
                                    <w:b/>
                                    <w:bCs/>
                                    <w:kern w:val="24"/>
                                    <w:sz w:val="36"/>
                                    <w:szCs w:val="36"/>
                                  </w:rPr>
                                </w:pPr>
                                <w:r>
                                  <w:rPr>
                                    <w:rFonts w:eastAsia="Calibri" w:hAnsi="Adobe Arabic" w:cs="Adobe Arabic" w:hint="cs"/>
                                    <w:b/>
                                    <w:bCs/>
                                    <w:kern w:val="24"/>
                                    <w:sz w:val="36"/>
                                    <w:szCs w:val="36"/>
                                    <w:rtl/>
                                  </w:rPr>
                                  <w:t>المنطقة المجهولة:</w:t>
                                </w:r>
                              </w:p>
                            </w:txbxContent>
                          </wps:txbx>
                          <wps:bodyPr spcFirstLastPara="1" wrap="square" lIns="36000" tIns="36000" rIns="0" bIns="36000" anchor="ctr" anchorCtr="0">
                            <a:noAutofit/>
                          </wps:bodyPr>
                        </wps:wsp>
                        <wps:wsp>
                          <wps:cNvPr id="7650" name="Freeform: Shape 3452"/>
                          <wps:cNvSpPr/>
                          <wps:spPr>
                            <a:xfrm flipH="1">
                              <a:off x="8041956" y="318"/>
                              <a:ext cx="467360" cy="467360"/>
                            </a:xfrm>
                            <a:custGeom>
                              <a:avLst/>
                              <a:gdLst/>
                              <a:ahLst/>
                              <a:cxnLst/>
                              <a:rect l="l" t="t" r="r" b="b"/>
                              <a:pathLst>
                                <a:path w="21408" h="21337" extrusionOk="0">
                                  <a:moveTo>
                                    <a:pt x="1" y="0"/>
                                  </a:moveTo>
                                  <a:lnTo>
                                    <a:pt x="1" y="21336"/>
                                  </a:lnTo>
                                  <a:lnTo>
                                    <a:pt x="21408" y="21336"/>
                                  </a:lnTo>
                                  <a:lnTo>
                                    <a:pt x="21408" y="0"/>
                                  </a:lnTo>
                                  <a:close/>
                                </a:path>
                              </a:pathLst>
                            </a:custGeom>
                            <a:solidFill>
                              <a:srgbClr val="00B050"/>
                            </a:solidFill>
                            <a:ln>
                              <a:noFill/>
                            </a:ln>
                          </wps:spPr>
                          <wps:txbx>
                            <w:txbxContent>
                              <w:p w:rsidR="00FC7E58" w:rsidRDefault="00FC7E58" w:rsidP="000D0CA1">
                                <w:pPr>
                                  <w:bidi w:val="0"/>
                                  <w:jc w:val="center"/>
                                  <w:rPr>
                                    <w:rFonts w:eastAsia="Calibri" w:hAnsi="Sakkal Majalla"/>
                                    <w:color w:val="FFFFFF"/>
                                    <w:kern w:val="24"/>
                                    <w:sz w:val="56"/>
                                    <w:szCs w:val="56"/>
                                    <w:lang w:bidi="ar-SY"/>
                                  </w:rPr>
                                </w:pPr>
                              </w:p>
                            </w:txbxContent>
                          </wps:txbx>
                          <wps:bodyPr spcFirstLastPara="1" wrap="square" lIns="91425" tIns="91425" rIns="91425" bIns="91425" anchor="ctr" anchorCtr="0">
                            <a:noAutofit/>
                          </wps:bodyPr>
                        </wps:wsp>
                      </wpg:grpSp>
                      <wps:wsp>
                        <wps:cNvPr id="7651" name="مربع نص 7651"/>
                        <wps:cNvSpPr txBox="1"/>
                        <wps:spPr>
                          <a:xfrm>
                            <a:off x="1407146" y="-20143"/>
                            <a:ext cx="291639" cy="34438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C7E58" w:rsidRPr="003B5ABE" w:rsidRDefault="00FC7E58" w:rsidP="000D0CA1">
                              <w:pPr>
                                <w:rPr>
                                  <w:rFonts w:ascii="Adobe Arabic" w:hAnsi="Adobe Arabic" w:cs="Adobe Arabic"/>
                                  <w:b/>
                                  <w:bCs/>
                                  <w:color w:val="FFFFFF" w:themeColor="background1"/>
                                  <w:sz w:val="32"/>
                                  <w:szCs w:val="36"/>
                                  <w:rtl/>
                                </w:rPr>
                              </w:pPr>
                              <w:r>
                                <w:rPr>
                                  <w:rFonts w:ascii="Adobe Arabic" w:hAnsi="Adobe Arabic" w:cs="Adobe Arabic" w:hint="cs"/>
                                  <w:b/>
                                  <w:bCs/>
                                  <w:color w:val="FFFFFF" w:themeColor="background1"/>
                                  <w:sz w:val="32"/>
                                  <w:szCs w:val="36"/>
                                  <w:rtl/>
                                </w:rPr>
                                <w:t>3</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inline>
            </w:drawing>
          </mc:Choice>
          <mc:Fallback>
            <w:pict>
              <v:group id="_x0000_s1500" style="width:133.75pt;height:31.5pt;mso-position-horizontal-relative:char;mso-position-vertical-relative:line" coordorigin=",-201" coordsize="16987,4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">
                <v:group id="Group 27" o:spid="_x0000_s1501" style="position:absolute;width:16987;height:3800" coordorigin="60520,3" coordsize="24572,56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xnkf8QAAADdAAAA&#10;DwAAAAAAAAAAAAAAAACqAgAAZHJzL2Rvd25yZXYueG1sUEsFBgAAAAAEAAQA+gAAAJsDAAAAAA==&#10;">
                  <v:shape id="Google Shape;1100;p23" o:spid="_x0000_s1502" type="#_x0000_t202" style="position:absolute;left:60520;top:389;width:18250;height:5299;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XjMgA&#10;AADdAAAADwAAAGRycy9kb3ducmV2LnhtbESPW2sCMRSE34X+h3AKfRHNbmm9rEYpBaEIYr2APh42&#10;x93Fzck2SXX990Yo9HGYmW+Y6bw1tbiQ85VlBWk/AUGcW11xoWC/W/RGIHxA1lhbJgU38jCfPXWm&#10;mGl75Q1dtqEQEcI+QwVlCE0mpc9LMuj7tiGO3sk6gyFKV0jt8BrhppavSTKQBiuOCyU29FlSft7+&#10;GgX+nC6XP921/HablT6O3lM/PCyUenluPyYgArXhP/zX/tIKhoO3MTzexCcgZ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z6FeMyAAAAN0AAAAPAAAAAAAAAAAAAAAAAJgCAABk&#10;cnMvZG93bnJldi54bWxQSwUGAAAAAAQABAD1AAAAjQMAAAAA&#10;" filled="f" stroked="f">
                    <v:textbox inset="1mm,1mm,0,1mm">
                      <w:txbxContent>
                        <w:p w:rsidR="00FC7E58" w:rsidRPr="00A44496" w:rsidRDefault="00FC7E58" w:rsidP="000D0CA1">
                          <w:pPr>
                            <w:rPr>
                              <w:rFonts w:eastAsia="Calibri" w:hAnsi="Adobe Arabic" w:cs="Adobe Arabic"/>
                              <w:b/>
                              <w:bCs/>
                              <w:kern w:val="24"/>
                              <w:sz w:val="36"/>
                              <w:szCs w:val="36"/>
                            </w:rPr>
                          </w:pPr>
                          <w:r>
                            <w:rPr>
                              <w:rFonts w:eastAsia="Calibri" w:hAnsi="Adobe Arabic" w:cs="Adobe Arabic" w:hint="cs"/>
                              <w:b/>
                              <w:bCs/>
                              <w:kern w:val="24"/>
                              <w:sz w:val="36"/>
                              <w:szCs w:val="36"/>
                              <w:rtl/>
                            </w:rPr>
                            <w:t>المنطقة المجهولة:</w:t>
                          </w:r>
                        </w:p>
                      </w:txbxContent>
                    </v:textbox>
                  </v:shape>
                  <v:shape id="Freeform: Shape 3452" o:spid="_x0000_s1503" style="position:absolute;left:80419;top:3;width:4674;height:4673;flip:x;visibility:visible;mso-wrap-style:square;v-text-anchor:middle" coordsize="21408,21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fPAsEA&#10;AADdAAAADwAAAGRycy9kb3ducmV2LnhtbERP3WqDMBS+H/QdwinsbkY31nbOtIisrLus7QMczJnK&#10;zIkk0dq3Xy4Gu/z4/ovDYgYxk/O9ZQVZkoIgbqzuuVVwvRyfdiB8QNY4WCYFd/Jw2K8eCsy1vfGZ&#10;5jq0Ioawz1FBF8KYS+mbjgz6xI7Ekfu2zmCI0LVSO7zFcDPI5zTdSIM9x4YOR6o6an7qySioPuux&#10;/Kpc+fbx4koOaYbTKVPqcb2U7yACLeFf/Oc+aQXbzWvcH9/EJyD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vHzwLBAAAA3QAAAA8AAAAAAAAAAAAAAAAAmAIAAGRycy9kb3du&#10;cmV2LnhtbFBLBQYAAAAABAAEAPUAAACGAwAAAAA=&#10;" adj="-11796480,,5400" path="m1,r,21336l21408,21336,21408,,1,xe" fillcolor="#00b050" stroked="f">
                    <v:stroke joinstyle="miter"/>
                    <v:formulas/>
                    <v:path arrowok="t" o:extrusionok="f" o:connecttype="custom" textboxrect="0,0,21408,21337"/>
                    <v:textbox inset="2.53958mm,2.53958mm,2.53958mm,2.53958mm">
                      <w:txbxContent>
                        <w:p w:rsidR="00FC7E58" w:rsidRDefault="00FC7E58" w:rsidP="000D0CA1">
                          <w:pPr>
                            <w:bidi w:val="0"/>
                            <w:jc w:val="center"/>
                            <w:rPr>
                              <w:rFonts w:eastAsia="Calibri" w:hAnsi="Sakkal Majalla"/>
                              <w:color w:val="FFFFFF"/>
                              <w:kern w:val="24"/>
                              <w:sz w:val="56"/>
                              <w:szCs w:val="56"/>
                              <w:lang w:bidi="ar-SY"/>
                            </w:rPr>
                          </w:pPr>
                        </w:p>
                      </w:txbxContent>
                    </v:textbox>
                  </v:shape>
                </v:group>
                <v:shape id="مربع نص 7651" o:spid="_x0000_s1504" type="#_x0000_t202" style="position:absolute;left:14071;top:-201;width:2916;height:34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vk6sgA&#10;AADdAAAADwAAAGRycy9kb3ducmV2LnhtbESPS2vDMBCE74X+B7GF3hrZgTxwohhjMC2lPeRx6W1r&#10;bWwTa+VaquPm10eFQI7DzHzDrNPRtGKg3jWWFcSTCARxaXXDlYLDvnhZgnAeWWNrmRT8kYN08/iw&#10;xkTbM29p2PlKBAi7BBXU3neJlK6syaCb2I44eEfbG/RB9pXUPZ4D3LRyGkVzabDhsFBjR3lN5Wn3&#10;axS858Unbr+nZnlp89ePY9b9HL5mSj0/jdkKhKfR38O39ptWsJjPYvh/E56A3F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K+TqyAAAAN0AAAAPAAAAAAAAAAAAAAAAAJgCAABk&#10;cnMvZG93bnJldi54bWxQSwUGAAAAAAQABAD1AAAAjQMAAAAA&#10;" filled="f" stroked="f" strokeweight=".5pt">
                  <v:textbox>
                    <w:txbxContent>
                      <w:p w:rsidR="00FC7E58" w:rsidRPr="003B5ABE" w:rsidRDefault="00FC7E58" w:rsidP="000D0CA1">
                        <w:pPr>
                          <w:rPr>
                            <w:rFonts w:ascii="Adobe Arabic" w:hAnsi="Adobe Arabic" w:cs="Adobe Arabic"/>
                            <w:b/>
                            <w:bCs/>
                            <w:color w:val="FFFFFF" w:themeColor="background1"/>
                            <w:sz w:val="32"/>
                            <w:szCs w:val="36"/>
                            <w:rtl/>
                          </w:rPr>
                        </w:pPr>
                        <w:r>
                          <w:rPr>
                            <w:rFonts w:ascii="Adobe Arabic" w:hAnsi="Adobe Arabic" w:cs="Adobe Arabic" w:hint="cs"/>
                            <w:b/>
                            <w:bCs/>
                            <w:color w:val="FFFFFF" w:themeColor="background1"/>
                            <w:sz w:val="32"/>
                            <w:szCs w:val="36"/>
                            <w:rtl/>
                          </w:rPr>
                          <w:t>3</w:t>
                        </w:r>
                      </w:p>
                    </w:txbxContent>
                  </v:textbox>
                </v:shape>
                <w10:wrap anchorx="page"/>
                <w10:anchorlock/>
              </v:group>
            </w:pict>
          </mc:Fallback>
        </mc:AlternateContent>
      </w:r>
    </w:p>
    <w:p w:rsidR="000D0CA1" w:rsidRDefault="000D0CA1" w:rsidP="000D0CA1">
      <w:pPr>
        <w:rPr>
          <w:rtl/>
        </w:rPr>
      </w:pPr>
      <w:r w:rsidRPr="00846A62">
        <w:rPr>
          <w:rtl/>
        </w:rPr>
        <w:t>أو منطقة إمكانياتك غير المكتشفة مثل قدرة على القيادة أو شجاعة بالتصرف وهذه المنطقة لا أنت تعلم عنها شيئا ولا الآخرين يعلموا عنها أيضا، وأيضا هذه المنطقة كلما كانت صغيرة هذا يعني اكتشاف أفضل لأنفسنا ومهاراتنا.</w:t>
      </w:r>
    </w:p>
    <w:p w:rsidR="000D0CA1" w:rsidRDefault="000D0CA1" w:rsidP="000D0CA1">
      <w:pPr>
        <w:rPr>
          <w:rtl/>
        </w:rPr>
      </w:pPr>
      <w:r>
        <w:rPr>
          <w:rFonts w:ascii="Adobe Arabic" w:eastAsia="Calibri" w:hAnsi="Adobe Arabic" w:cs="Adobe Arabic"/>
          <w:b/>
          <w:bCs/>
          <w:noProof/>
          <w:color w:val="002060"/>
          <w:sz w:val="34"/>
          <w:rtl/>
        </w:rPr>
        <mc:AlternateContent>
          <mc:Choice Requires="wpg">
            <w:drawing>
              <wp:inline distT="0" distB="0" distL="0" distR="0" wp14:anchorId="683C53FB" wp14:editId="6D6EA091">
                <wp:extent cx="1698786" cy="400152"/>
                <wp:effectExtent l="0" t="0" r="0" b="0"/>
                <wp:docPr id="7652" name="Group 243"/>
                <wp:cNvGraphicFramePr/>
                <a:graphic xmlns:a="http://schemas.openxmlformats.org/drawingml/2006/main">
                  <a:graphicData uri="http://schemas.microsoft.com/office/word/2010/wordprocessingGroup">
                    <wpg:wgp>
                      <wpg:cNvGrpSpPr/>
                      <wpg:grpSpPr>
                        <a:xfrm>
                          <a:off x="0" y="0"/>
                          <a:ext cx="1698786" cy="400152"/>
                          <a:chOff x="0" y="-20143"/>
                          <a:chExt cx="1698786" cy="400152"/>
                        </a:xfrm>
                      </wpg:grpSpPr>
                      <wpg:grpSp>
                        <wpg:cNvPr id="7653" name="Group 27"/>
                        <wpg:cNvGrpSpPr>
                          <a:grpSpLocks/>
                        </wpg:cNvGrpSpPr>
                        <wpg:grpSpPr>
                          <a:xfrm>
                            <a:off x="0" y="0"/>
                            <a:ext cx="1698781" cy="380009"/>
                            <a:chOff x="6052097" y="318"/>
                            <a:chExt cx="2457219" cy="568574"/>
                          </a:xfrm>
                        </wpg:grpSpPr>
                        <wps:wsp>
                          <wps:cNvPr id="7654" name="Google Shape;1100;p23"/>
                          <wps:cNvSpPr txBox="1"/>
                          <wps:spPr>
                            <a:xfrm flipH="1">
                              <a:off x="6052097" y="38980"/>
                              <a:ext cx="1824944" cy="529912"/>
                            </a:xfrm>
                            <a:prstGeom prst="rect">
                              <a:avLst/>
                            </a:prstGeom>
                            <a:noFill/>
                            <a:ln>
                              <a:noFill/>
                            </a:ln>
                          </wps:spPr>
                          <wps:txbx>
                            <w:txbxContent>
                              <w:p w:rsidR="00FC7E58" w:rsidRPr="00A44496" w:rsidRDefault="00FC7E58" w:rsidP="000D0CA1">
                                <w:pPr>
                                  <w:rPr>
                                    <w:rFonts w:eastAsia="Calibri" w:hAnsi="Adobe Arabic" w:cs="Adobe Arabic"/>
                                    <w:b/>
                                    <w:bCs/>
                                    <w:kern w:val="24"/>
                                    <w:sz w:val="36"/>
                                    <w:szCs w:val="36"/>
                                  </w:rPr>
                                </w:pPr>
                                <w:r>
                                  <w:rPr>
                                    <w:rFonts w:eastAsia="Calibri" w:hAnsi="Adobe Arabic" w:cs="Adobe Arabic" w:hint="cs"/>
                                    <w:b/>
                                    <w:bCs/>
                                    <w:kern w:val="24"/>
                                    <w:sz w:val="36"/>
                                    <w:szCs w:val="36"/>
                                    <w:rtl/>
                                  </w:rPr>
                                  <w:t>المنطقة العمياء:</w:t>
                                </w:r>
                              </w:p>
                            </w:txbxContent>
                          </wps:txbx>
                          <wps:bodyPr spcFirstLastPara="1" wrap="square" lIns="36000" tIns="36000" rIns="0" bIns="36000" anchor="ctr" anchorCtr="0">
                            <a:noAutofit/>
                          </wps:bodyPr>
                        </wps:wsp>
                        <wps:wsp>
                          <wps:cNvPr id="7655" name="Freeform: Shape 3452"/>
                          <wps:cNvSpPr/>
                          <wps:spPr>
                            <a:xfrm flipH="1">
                              <a:off x="8041956" y="318"/>
                              <a:ext cx="467360" cy="467360"/>
                            </a:xfrm>
                            <a:custGeom>
                              <a:avLst/>
                              <a:gdLst/>
                              <a:ahLst/>
                              <a:cxnLst/>
                              <a:rect l="l" t="t" r="r" b="b"/>
                              <a:pathLst>
                                <a:path w="21408" h="21337" extrusionOk="0">
                                  <a:moveTo>
                                    <a:pt x="1" y="0"/>
                                  </a:moveTo>
                                  <a:lnTo>
                                    <a:pt x="1" y="21336"/>
                                  </a:lnTo>
                                  <a:lnTo>
                                    <a:pt x="21408" y="21336"/>
                                  </a:lnTo>
                                  <a:lnTo>
                                    <a:pt x="21408" y="0"/>
                                  </a:lnTo>
                                  <a:close/>
                                </a:path>
                              </a:pathLst>
                            </a:custGeom>
                            <a:solidFill>
                              <a:srgbClr val="FFC000"/>
                            </a:solidFill>
                            <a:ln>
                              <a:noFill/>
                            </a:ln>
                          </wps:spPr>
                          <wps:txbx>
                            <w:txbxContent>
                              <w:p w:rsidR="00FC7E58" w:rsidRDefault="00FC7E58" w:rsidP="000D0CA1">
                                <w:pPr>
                                  <w:bidi w:val="0"/>
                                  <w:jc w:val="center"/>
                                  <w:rPr>
                                    <w:rFonts w:eastAsia="Calibri" w:hAnsi="Sakkal Majalla"/>
                                    <w:color w:val="FFFFFF"/>
                                    <w:kern w:val="24"/>
                                    <w:sz w:val="56"/>
                                    <w:szCs w:val="56"/>
                                    <w:lang w:bidi="ar-SY"/>
                                  </w:rPr>
                                </w:pPr>
                              </w:p>
                            </w:txbxContent>
                          </wps:txbx>
                          <wps:bodyPr spcFirstLastPara="1" wrap="square" lIns="91425" tIns="91425" rIns="91425" bIns="91425" anchor="ctr" anchorCtr="0">
                            <a:noAutofit/>
                          </wps:bodyPr>
                        </wps:wsp>
                      </wpg:grpSp>
                      <wps:wsp>
                        <wps:cNvPr id="7656" name="مربع نص 7656"/>
                        <wps:cNvSpPr txBox="1"/>
                        <wps:spPr>
                          <a:xfrm>
                            <a:off x="1407147" y="-20143"/>
                            <a:ext cx="291639" cy="34438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C7E58" w:rsidRPr="003B5ABE" w:rsidRDefault="00FC7E58" w:rsidP="000D0CA1">
                              <w:pPr>
                                <w:rPr>
                                  <w:rFonts w:ascii="Adobe Arabic" w:hAnsi="Adobe Arabic" w:cs="Adobe Arabic"/>
                                  <w:b/>
                                  <w:bCs/>
                                  <w:color w:val="FFFFFF" w:themeColor="background1"/>
                                  <w:sz w:val="32"/>
                                  <w:szCs w:val="36"/>
                                  <w:rtl/>
                                </w:rPr>
                              </w:pPr>
                              <w:r>
                                <w:rPr>
                                  <w:rFonts w:ascii="Adobe Arabic" w:hAnsi="Adobe Arabic" w:cs="Adobe Arabic" w:hint="cs"/>
                                  <w:b/>
                                  <w:bCs/>
                                  <w:color w:val="FFFFFF" w:themeColor="background1"/>
                                  <w:sz w:val="32"/>
                                  <w:szCs w:val="36"/>
                                  <w:rtl/>
                                </w:rPr>
                                <w:t>4</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inline>
            </w:drawing>
          </mc:Choice>
          <mc:Fallback>
            <w:pict>
              <v:group id="_x0000_s1505" style="width:133.75pt;height:31.5pt;mso-position-horizontal-relative:char;mso-position-vertical-relative:line" coordorigin=",-201" coordsize="16987,4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">
                <v:group id="Group 27" o:spid="_x0000_s1506" style="position:absolute;width:16987;height:3800" coordorigin="60520,3" coordsize="24572,56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ZODTxgAAAN0A&#10;AAAPAAAAAAAAAAAAAAAAAKoCAABkcnMvZG93bnJldi54bWxQSwUGAAAAAAQABAD6AAAAnQMAAAAA&#10;">
                  <v:shape id="Google Shape;1100;p23" o:spid="_x0000_s1507" type="#_x0000_t202" style="position:absolute;left:60520;top:389;width:18250;height:5299;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Buz8cA&#10;AADdAAAADwAAAGRycy9kb3ducmV2LnhtbESPW2sCMRSE3wv+h3CEvhTNbvHGahQpCCKUegN9PGyO&#10;u4ubkzVJdfvvm0LBx2FmvmFmi9bU4k7OV5YVpP0EBHFudcWFguNh1ZuA8AFZY22ZFPyQh8W88zLD&#10;TNsH7+i+D4WIEPYZKihDaDIpfV6SQd+3DXH0LtYZDFG6QmqHjwg3tXxPkpE0WHFcKLGhj5Ly6/7b&#10;KPDXdLO5vX3Jrdt96vNkmPrxaaXUa7ddTkEEasMz/N9eawXj0XAAf2/iE5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gwbs/HAAAA3QAAAA8AAAAAAAAAAAAAAAAAmAIAAGRy&#10;cy9kb3ducmV2LnhtbFBLBQYAAAAABAAEAPUAAACMAwAAAAA=&#10;" filled="f" stroked="f">
                    <v:textbox inset="1mm,1mm,0,1mm">
                      <w:txbxContent>
                        <w:p w:rsidR="00FC7E58" w:rsidRPr="00A44496" w:rsidRDefault="00FC7E58" w:rsidP="000D0CA1">
                          <w:pPr>
                            <w:rPr>
                              <w:rFonts w:eastAsia="Calibri" w:hAnsi="Adobe Arabic" w:cs="Adobe Arabic"/>
                              <w:b/>
                              <w:bCs/>
                              <w:kern w:val="24"/>
                              <w:sz w:val="36"/>
                              <w:szCs w:val="36"/>
                            </w:rPr>
                          </w:pPr>
                          <w:r>
                            <w:rPr>
                              <w:rFonts w:eastAsia="Calibri" w:hAnsi="Adobe Arabic" w:cs="Adobe Arabic" w:hint="cs"/>
                              <w:b/>
                              <w:bCs/>
                              <w:kern w:val="24"/>
                              <w:sz w:val="36"/>
                              <w:szCs w:val="36"/>
                              <w:rtl/>
                            </w:rPr>
                            <w:t>المنطقة العمياء:</w:t>
                          </w:r>
                        </w:p>
                      </w:txbxContent>
                    </v:textbox>
                  </v:shape>
                  <v:shape id="Freeform: Shape 3452" o:spid="_x0000_s1508" style="position:absolute;left:80419;top:3;width:4674;height:4673;flip:x;visibility:visible;mso-wrap-style:square;v-text-anchor:middle" coordsize="21408,21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JW/8QA&#10;AADdAAAADwAAAGRycy9kb3ducmV2LnhtbESP3WrCQBSE7wu+w3IE7+pGxaRNXUUEIVAQavsAp9mT&#10;H8yeDbtrkr59tyD0cpiZb5jdYTKdGMj51rKC1TIBQVxa3XKt4Ovz/PwCwgdkjZ1lUvBDHg772dMO&#10;c21H/qDhGmoRIexzVNCE0OdS+rIhg35pe+LoVdYZDFG6WmqHY4SbTq6TJJUGW44LDfZ0aqi8Xe9G&#10;gbtsvmU1vGqd+Uq/p2OR3WWh1GI+Hd9ABJrCf/jRLrSCLN1u4e9NfAJy/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SVv/EAAAA3QAAAA8AAAAAAAAAAAAAAAAAmAIAAGRycy9k&#10;b3ducmV2LnhtbFBLBQYAAAAABAAEAPUAAACJAwAAAAA=&#10;" adj="-11796480,,5400" path="m1,r,21336l21408,21336,21408,,1,xe" fillcolor="#ffc000" stroked="f">
                    <v:stroke joinstyle="miter"/>
                    <v:formulas/>
                    <v:path arrowok="t" o:extrusionok="f" o:connecttype="custom" textboxrect="0,0,21408,21337"/>
                    <v:textbox inset="2.53958mm,2.53958mm,2.53958mm,2.53958mm">
                      <w:txbxContent>
                        <w:p w:rsidR="00FC7E58" w:rsidRDefault="00FC7E58" w:rsidP="000D0CA1">
                          <w:pPr>
                            <w:bidi w:val="0"/>
                            <w:jc w:val="center"/>
                            <w:rPr>
                              <w:rFonts w:eastAsia="Calibri" w:hAnsi="Sakkal Majalla"/>
                              <w:color w:val="FFFFFF"/>
                              <w:kern w:val="24"/>
                              <w:sz w:val="56"/>
                              <w:szCs w:val="56"/>
                              <w:lang w:bidi="ar-SY"/>
                            </w:rPr>
                          </w:pPr>
                        </w:p>
                      </w:txbxContent>
                    </v:textbox>
                  </v:shape>
                </v:group>
                <v:shape id="مربع نص 7656" o:spid="_x0000_s1509" type="#_x0000_t202" style="position:absolute;left:14071;top:-201;width:2916;height:34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J8nsYA&#10;AADdAAAADwAAAGRycy9kb3ducmV2LnhtbESPT4vCMBTE78J+h/AWvGmqYJWuUaQgK6IH/1y8vW2e&#10;bbF56TZR6376jSB4HGbmN8x03ppK3KhxpWUFg34EgjizuuRcwfGw7E1AOI+ssbJMCh7kYD776Ewx&#10;0fbOO7rtfS4ChF2CCgrv60RKlxVk0PVtTRy8s20M+iCbXOoG7wFuKjmMolgaLDksFFhTWlB22V+N&#10;gnW63OLuZ2gmf1X6vTkv6t/jaaRU97NdfIHw1Pp3+NVeaQXjeBTD8014AnL2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MJ8nsYAAADdAAAADwAAAAAAAAAAAAAAAACYAgAAZHJz&#10;L2Rvd25yZXYueG1sUEsFBgAAAAAEAAQA9QAAAIsDAAAAAA==&#10;" filled="f" stroked="f" strokeweight=".5pt">
                  <v:textbox>
                    <w:txbxContent>
                      <w:p w:rsidR="00FC7E58" w:rsidRPr="003B5ABE" w:rsidRDefault="00FC7E58" w:rsidP="000D0CA1">
                        <w:pPr>
                          <w:rPr>
                            <w:rFonts w:ascii="Adobe Arabic" w:hAnsi="Adobe Arabic" w:cs="Adobe Arabic"/>
                            <w:b/>
                            <w:bCs/>
                            <w:color w:val="FFFFFF" w:themeColor="background1"/>
                            <w:sz w:val="32"/>
                            <w:szCs w:val="36"/>
                            <w:rtl/>
                          </w:rPr>
                        </w:pPr>
                        <w:r>
                          <w:rPr>
                            <w:rFonts w:ascii="Adobe Arabic" w:hAnsi="Adobe Arabic" w:cs="Adobe Arabic" w:hint="cs"/>
                            <w:b/>
                            <w:bCs/>
                            <w:color w:val="FFFFFF" w:themeColor="background1"/>
                            <w:sz w:val="32"/>
                            <w:szCs w:val="36"/>
                            <w:rtl/>
                          </w:rPr>
                          <w:t>4</w:t>
                        </w:r>
                      </w:p>
                    </w:txbxContent>
                  </v:textbox>
                </v:shape>
                <w10:wrap anchorx="page"/>
                <w10:anchorlock/>
              </v:group>
            </w:pict>
          </mc:Fallback>
        </mc:AlternateContent>
      </w:r>
    </w:p>
    <w:p w:rsidR="000D0CA1" w:rsidRDefault="000D0CA1" w:rsidP="000D0CA1">
      <w:pPr>
        <w:rPr>
          <w:rtl/>
        </w:rPr>
      </w:pPr>
      <w:r w:rsidRPr="00846A62">
        <w:rPr>
          <w:rtl/>
        </w:rPr>
        <w:t>وهذه المنطقة التي يرانا من خلالها الآخرين ويدركوها بنا ولكن نحن لا ندركها، مثلا شخص بطيء بالعمل وجميع من يعملون معه يقرون ذلك أما هو لا يدرك ذلك وهكذا. وبالطبع لو صغرت هذه المنطقة هذا يكون أفضل للشخص.</w:t>
      </w:r>
    </w:p>
    <w:p w:rsidR="000D0CA1" w:rsidRDefault="000D0CA1" w:rsidP="000D0CA1">
      <w:pPr>
        <w:rPr>
          <w:rtl/>
        </w:rPr>
      </w:pPr>
      <w:r>
        <w:rPr>
          <w:noProof/>
          <w:rtl/>
        </w:rPr>
        <mc:AlternateContent>
          <mc:Choice Requires="wpg">
            <w:drawing>
              <wp:inline distT="0" distB="0" distL="0" distR="0" wp14:anchorId="4812D974" wp14:editId="162D1DDF">
                <wp:extent cx="5728970" cy="471805"/>
                <wp:effectExtent l="0" t="0" r="5080" b="61595"/>
                <wp:docPr id="7658" name="Group 327"/>
                <wp:cNvGraphicFramePr/>
                <a:graphic xmlns:a="http://schemas.openxmlformats.org/drawingml/2006/main">
                  <a:graphicData uri="http://schemas.microsoft.com/office/word/2010/wordprocessingGroup">
                    <wpg:wgp>
                      <wpg:cNvGrpSpPr/>
                      <wpg:grpSpPr>
                        <a:xfrm>
                          <a:off x="0" y="0"/>
                          <a:ext cx="5728970" cy="471805"/>
                          <a:chOff x="0" y="0"/>
                          <a:chExt cx="6131342" cy="505460"/>
                        </a:xfrm>
                      </wpg:grpSpPr>
                      <wpg:grpSp>
                        <wpg:cNvPr id="7659" name="Group 328"/>
                        <wpg:cNvGrpSpPr/>
                        <wpg:grpSpPr>
                          <a:xfrm>
                            <a:off x="0" y="0"/>
                            <a:ext cx="6131342" cy="505460"/>
                            <a:chOff x="0" y="0"/>
                            <a:chExt cx="6131975" cy="505879"/>
                          </a:xfrm>
                        </wpg:grpSpPr>
                        <wpg:grpSp>
                          <wpg:cNvPr id="7660" name="Group 329"/>
                          <wpg:cNvGrpSpPr/>
                          <wpg:grpSpPr>
                            <a:xfrm>
                              <a:off x="3419177" y="0"/>
                              <a:ext cx="2712798" cy="505839"/>
                              <a:chOff x="2136198" y="0"/>
                              <a:chExt cx="3957687" cy="711023"/>
                            </a:xfrm>
                          </wpg:grpSpPr>
                          <wps:wsp>
                            <wps:cNvPr id="7661"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2136198" y="0"/>
                                <a:ext cx="3957687"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C7E58" w:rsidRPr="00DB0D9B" w:rsidRDefault="00FC7E58" w:rsidP="000D0CA1">
                                  <w:pPr>
                                    <w:keepNext/>
                                    <w:jc w:val="left"/>
                                    <w:rPr>
                                      <w:bCs/>
                                      <w:rtl/>
                                    </w:rPr>
                                  </w:pPr>
                                  <w:r>
                                    <w:rPr>
                                      <w:rFonts w:ascii="Adobe Arabic" w:hAnsi="Adobe Arabic" w:cs="Adobe Arabic" w:hint="cs"/>
                                      <w:bCs/>
                                      <w:color w:val="auto"/>
                                      <w:sz w:val="36"/>
                                      <w:szCs w:val="36"/>
                                      <w:rtl/>
                                      <w:lang w:bidi="ar-SY"/>
                                    </w:rPr>
                                    <w:t xml:space="preserve">       </w:t>
                                  </w:r>
                                  <w:r>
                                    <w:rPr>
                                      <w:rFonts w:ascii="Adobe Arabic" w:hAnsi="Adobe Arabic" w:cs="Adobe Arabic" w:hint="cs"/>
                                      <w:bCs/>
                                      <w:color w:val="auto"/>
                                      <w:sz w:val="36"/>
                                      <w:szCs w:val="36"/>
                                      <w:rtl/>
                                      <w:lang w:bidi="ar-SY"/>
                                    </w:rPr>
                                    <w:t>كيفية تطبيق نافذة جوهاري:</w:t>
                                  </w:r>
                                </w:p>
                              </w:txbxContent>
                            </wps:txbx>
                            <wps:bodyPr tIns="36000" bIns="36000" rtlCol="0" anchor="ctr"/>
                          </wps:wsp>
                          <wps:wsp>
                            <wps:cNvPr id="7662"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7663" name="Rectangle 332"/>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7664" name="Google Shape;200;p17"/>
                        <wpg:cNvGrpSpPr/>
                        <wpg:grpSpPr>
                          <a:xfrm>
                            <a:off x="5716078" y="117534"/>
                            <a:ext cx="224378" cy="267181"/>
                            <a:chOff x="0" y="0"/>
                            <a:chExt cx="273780" cy="327013"/>
                          </a:xfrm>
                          <a:solidFill>
                            <a:schemeClr val="bg1"/>
                          </a:solidFill>
                        </wpg:grpSpPr>
                        <wps:wsp>
                          <wps:cNvPr id="7665"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7666"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7667"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7668" name="Google Shape;204;p17"/>
                          <wpg:cNvGrpSpPr/>
                          <wpg:grpSpPr>
                            <a:xfrm>
                              <a:off x="0" y="0"/>
                              <a:ext cx="273780" cy="105078"/>
                              <a:chOff x="0" y="0"/>
                              <a:chExt cx="273780" cy="105078"/>
                            </a:xfrm>
                            <a:grpFill/>
                          </wpg:grpSpPr>
                          <wps:wsp>
                            <wps:cNvPr id="7669"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7670"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7671"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7672"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7673"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1510" style="width:451.1pt;height:37.15pt;mso-position-horizontal-relative:char;mso-position-vertical-relative:line" coordsize="61313,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">
                <v:group id="Group 328" o:spid="_x0000_s1511" style="position:absolute;width:61313;height:5054" coordsize="61319,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jNc5xgAAAN0A&#10;AAAPAAAAAAAAAAAAAAAAAKoCAABkcnMvZG93bnJldi54bWxQSwUGAAAAAAQABAD6AAAAnQMAAAAA&#10;">
                  <v:group id="Group 329" o:spid="_x0000_s1512" style="position:absolute;left:34191;width:27128;height:5058" coordorigin="21361" coordsize="39576,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tq0GcMAAADdAAAADwAAAGRycy9kb3ducmV2LnhtbERPTYvCMBC9L/gfwix4&#10;W9MqdqVrFBEVDyKsCsvehmZsi82kNLGt/94cBI+P9z1f9qYSLTWutKwgHkUgiDOrS84VXM7brxkI&#10;55E1VpZJwYMcLBeDjzmm2nb8S+3J5yKEsEtRQeF9nUrpsoIMupGtiQN3tY1BH2CTS91gF8JNJcdR&#10;lEiDJYeGAmtaF5TdTnejYNdht5rEm/Zwu64f/+fp8e8Qk1LDz371A8JT79/il3uvFXwnSdgf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22rQZwwAAAN0AAAAP&#10;AAAAAAAAAAAAAAAAAKoCAABkcnMvZG93bnJldi54bWxQSwUGAAAAAAQABAD6AAAAmgMAAAAA&#10;">
                    <v:roundrect id="Rectangle: Rounded Corners 55" o:spid="_x0000_s1513" style="position:absolute;left:21361;width:39577;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AWzMQA&#10;AADdAAAADwAAAGRycy9kb3ducmV2LnhtbESPQWvCQBSE74L/YXlCb7pRaAypq4hayLFJ9NDbI/ua&#10;hGbfhuxq0n/fLRQ8DjPzDbM7TKYTDxpca1nBehWBIK6sbrlWcC3flwkI55E1dpZJwQ85OOznsx2m&#10;2o6c06PwtQgQdikqaLzvUyld1ZBBt7I9cfC+7GDQBznUUg84Brjp5CaKYmmw5bDQYE+nhqrv4m4U&#10;RNn5UvLnhm468Tm9YvmRnEulXhbT8Q2Ep8k/w//tTCvYxvEa/t6EJyD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wFszEAAAA3QAAAA8AAAAAAAAAAAAAAAAAmAIAAGRycy9k&#10;b3ducmV2LnhtbFBLBQYAAAAABAAEAPUAAACJAwAAAAA=&#10;" fillcolor="#0070c0" stroked="f" strokeweight="1pt">
                      <v:stroke joinstyle="miter"/>
                      <v:textbox inset=",1mm,,1mm">
                        <w:txbxContent>
                          <w:p w:rsidR="00FC7E58" w:rsidRPr="00DB0D9B" w:rsidRDefault="00FC7E58" w:rsidP="000D0CA1">
                            <w:pPr>
                              <w:keepNext/>
                              <w:jc w:val="left"/>
                              <w:rPr>
                                <w:bCs/>
                                <w:rtl/>
                              </w:rPr>
                            </w:pPr>
                            <w:r>
                              <w:rPr>
                                <w:rFonts w:ascii="Adobe Arabic" w:hAnsi="Adobe Arabic" w:cs="Adobe Arabic" w:hint="cs"/>
                                <w:bCs/>
                                <w:color w:val="auto"/>
                                <w:sz w:val="36"/>
                                <w:szCs w:val="36"/>
                                <w:rtl/>
                                <w:lang w:bidi="ar-SY"/>
                              </w:rPr>
                              <w:t xml:space="preserve">       </w:t>
                            </w:r>
                            <w:r>
                              <w:rPr>
                                <w:rFonts w:ascii="Adobe Arabic" w:hAnsi="Adobe Arabic" w:cs="Adobe Arabic" w:hint="cs"/>
                                <w:bCs/>
                                <w:color w:val="auto"/>
                                <w:sz w:val="36"/>
                                <w:szCs w:val="36"/>
                                <w:rtl/>
                                <w:lang w:bidi="ar-SY"/>
                              </w:rPr>
                              <w:t>كيفية تطبيق نافذة جوهاري:</w:t>
                            </w:r>
                          </w:p>
                        </w:txbxContent>
                      </v:textbox>
                    </v:roundrect>
                    <v:oval id="Oval 61" o:spid="_x0000_s1514"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7vhMQA&#10;AADdAAAADwAAAGRycy9kb3ducmV2LnhtbESP0WoCMRRE3wv9h3ALfavZ+rCWrVFKi1BUkK79gMvm&#10;drM0uQlJ1NWvN4WCj8PMnGHmy9FZcaSYBs8KnicVCOLO64F7Bd/71dMLiJSRNVrPpOBMCZaL+7s5&#10;Ntqf+IuObe5FgXBqUIHJOTRSps6QwzTxgbh4Pz46zEXGXuqIpwJ3Vk6rqpYOBy4LBgO9G+p+24NT&#10;sK6CSXG7uZy3st3tP4Jd52iVenwY315BZBrzLfzf/tQKZnU9hb835QnIx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74TEAAAA3QAAAA8AAAAAAAAAAAAAAAAAmAIAAGRycy9k&#10;b3ducmV2LnhtbFBLBQYAAAAABAAEAPUAAACJAwAAAAA=&#10;" fillcolor="#272727 [2749]" stroked="f" strokeweight="1pt">
                      <v:stroke joinstyle="miter"/>
                      <v:shadow on="t" color="black" opacity="26214f" origin=",-.5" offset="0,3pt"/>
                    </v:oval>
                  </v:group>
                  <v:rect id="Rectangle 332" o:spid="_x0000_s1515"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cyaMgA&#10;AADdAAAADwAAAGRycy9kb3ducmV2LnhtbESPT0vDQBTE74LfYXlCL2I2/iFK7Lao0OqhKrZBcnxk&#10;X5No9m3YXZP027sFweMwM79h5svJdGIg51vLCi6TFARxZXXLtYJit7q4A+EDssbOMik4kIfl4vRk&#10;jrm2I3/QsA21iBD2OSpoQuhzKX3VkEGf2J44envrDIYoXS21wzHCTSev0jSTBluOCw329NRQ9b39&#10;MQrKYvd68+jev8r9evOZ2Td69vW5UrOz6eEeRKAp/If/2i9awW2WXcPxTXwCcvE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9xzJoyAAAAN0AAAAPAAAAAAAAAAAAAAAAAJgCAABk&#10;cnMvZG93bnJldi54bWxQSwUGAAAAAAQABAD1AAAAjQMAAAAA&#10;" fillcolor="#0070c0" stroked="f" strokeweight="1pt"/>
                </v:group>
                <v:group id="Google Shape;200;p17" o:spid="_x0000_s1516"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4bIaxgAAAN0A&#10;AAAPAAAAAAAAAAAAAAAAAKoCAABkcnMvZG93bnJldi54bWxQSwUGAAAAAAQABAD6AAAAnQMAAAAA&#10;">
                  <v:shape id="Google Shape;201;p17" o:spid="_x0000_s1517"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nFxcYA&#10;AADdAAAADwAAAGRycy9kb3ducmV2LnhtbESPQWvCQBSE7wX/w/IEb3VjwZimriIFQTwITUSvj+xr&#10;kpp9G7Orif++Wyh4HGbmG2a5Hkwj7tS52rKC2TQCQVxYXXOp4JhvXxMQziNrbCyTggc5WK9GL0tM&#10;te35i+6ZL0WAsEtRQeV9m0rpiooMuqltiYP3bTuDPsiulLrDPsBNI9+iKJYGaw4LFbb0WVFxyW5G&#10;weGW+J0+XZP94nyKf9777JgXtVKT8bD5AOFp8M/wf3unFSzieA5/b8IT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OnFxcYAAADdAAAADwAAAAAAAAAAAAAAAACYAgAAZHJz&#10;L2Rvd25yZXYueG1sUEsFBgAAAAAEAAQA9QAAAIsD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518"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0jr8cA&#10;AADdAAAADwAAAGRycy9kb3ducmV2LnhtbESPQWvCQBSE74X+h+UVehHdaGmUmFWktFCUUoyC10f2&#10;mQ3Jvg3Zrab/3hUKPQ4z8w2Trwfbigv1vnasYDpJQBCXTtdcKTgePsYLED4ga2wdk4Jf8rBePT7k&#10;mGl35T1dilCJCGGfoQITQpdJ6UtDFv3EdcTRO7veYoiyr6Tu8RrhtpWzJEmlxZrjgsGO3gyVTfFj&#10;FbSH76/d++i1OI2wmL14s2121Vap56dhswQRaAj/4b/2p1YwT9MU7m/iE5Cr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WdI6/HAAAA3QAAAA8AAAAAAAAAAAAAAAAAmAIAAGRy&#10;cy9kb3ducmV2LnhtbFBLBQYAAAAABAAEAPUAAACMAwAAAAA=&#10;" path="m2643,1l417,1c191,1,,143,,370,,608,191,751,417,751r2214,c2870,751,3060,608,3060,370,3060,143,2870,1,2643,1xe" filled="f" strokecolor="white [3212]">
                    <v:path arrowok="t" o:extrusionok="f"/>
                  </v:shape>
                  <v:shape id="Google Shape;203;p17" o:spid="_x0000_s1519"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2nr8YA&#10;AADdAAAADwAAAGRycy9kb3ducmV2LnhtbESPQWvCQBSE70L/w/IKvelGU5KSuopILQVPRgV7e82+&#10;ZkOzb0N2q+m/7wqCx2FmvmHmy8G24ky9bxwrmE4SEMSV0w3XCg77zfgFhA/IGlvHpOCPPCwXD6M5&#10;FtpdeEfnMtQiQtgXqMCE0BVS+sqQRT9xHXH0vl1vMUTZ11L3eIlw28pZkmTSYsNxwWBHa0PVT/lr&#10;FaT+ZD7T982Xrmd82r4djmn5PFXq6XFYvYIINIR7+Nb+0AryLMvh+iY+Abn4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i2nr8YAAADdAAAADwAAAAAAAAAAAAAAAACYAgAAZHJz&#10;L2Rvd25yZXYueG1sUEsFBgAAAAAEAAQA9QAAAIsDAAAAAA==&#10;" path="m1976,l417,c191,,,131,,369,,596,191,739,417,739r1559,c2203,739,2393,596,2393,369,2393,131,2203,,1976,xe" filled="f" strokecolor="white [3212]">
                    <v:path arrowok="t" o:extrusionok="f"/>
                  </v:shape>
                  <v:group id="Google Shape;204;p17" o:spid="_x0000_s1520"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y4H8MAAADdAAAADwAAAGRycy9kb3ducmV2LnhtbERPTYvCMBC9L/gfwix4&#10;W9MqdqVrFBEVDyKsCsvehmZsi82kNLGt/94cBI+P9z1f9qYSLTWutKwgHkUgiDOrS84VXM7brxkI&#10;55E1VpZJwYMcLBeDjzmm2nb8S+3J5yKEsEtRQeF9nUrpsoIMupGtiQN3tY1BH2CTS91gF8JNJcdR&#10;lEiDJYeGAmtaF5TdTnejYNdht5rEm/Zwu64f/+fp8e8Qk1LDz371A8JT79/il3uvFXwnSZgb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IrLgfwwAAAN0AAAAP&#10;AAAAAAAAAAAAAAAAAKoCAABkcnMvZG93bnJldi54bWxQSwUGAAAAAAQABAD6AAAAmgMAAAAA&#10;">
                    <v:shape id="Google Shape;205;p17" o:spid="_x0000_s1521"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mIscUA&#10;AADdAAAADwAAAGRycy9kb3ducmV2LnhtbESPQWvCQBSE74L/YXkFL1I3tiXG1FWkIHisUe+v2WeS&#10;Nvs27K4x/vtuoeBxmJlvmNVmMK3oyfnGsoL5LAFBXFrdcKXgdNw9ZyB8QNbYWiYFd/KwWY9HK8y1&#10;vfGB+iJUIkLY56igDqHLpfRlTQb9zHbE0btYZzBE6SqpHd4i3LTyJUlSabDhuFBjRx81lT/F1Sj4&#10;XgyZmx4+l1+vRXZ+q059F+RFqcnTsH0HEWgIj/B/e68VLNJ0CX9v4hO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6YixxQAAAN0AAAAPAAAAAAAAAAAAAAAAAJgCAABkcnMv&#10;ZG93bnJldi54bWxQSwUGAAAAAAQABAD1AAAAigMAAAAA&#10;" path="m227,1501v107,,226,-72,226,-167l453,167c453,84,322,1,227,1,144,1,1,84,1,167r,1167c1,1429,144,1501,227,1501xe" filled="f" stroked="f">
                      <v:path arrowok="t" o:extrusionok="f"/>
                    </v:shape>
                    <v:shape id="Google Shape;206;p17" o:spid="_x0000_s1522"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B4vcEA&#10;AADdAAAADwAAAGRycy9kb3ducmV2LnhtbERPPW/CMBDdK/U/WFeJrTgwQBUwqGlVBGMDA+MRH0lo&#10;fI7sK4R/j4dKHZ/e93I9uE5dKcTWs4HJOANFXHnbcm3gsP96fQMVBdli55kM3CnCevX8tMTc+ht/&#10;07WUWqUQjjkaaET6XOtYNeQwjn1PnLizDw4lwVBrG/CWwl2np1k20w5bTg0N9vTRUPVT/joDRTkt&#10;dkfcTYJc4ufWFeI2J2vM6GV4X4ASGuRf/OfeWgPz2TztT2/SE9Cr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AeL3BAAAA3QAAAA8AAAAAAAAAAAAAAAAAmAIAAGRycy9kb3du&#10;cmV2LnhtbFBLBQYAAAAABAAEAPUAAACGAwAAAAA=&#10;" path="m929,60c846,,750,36,703,108l60,1060c,1143,24,1251,95,1310v36,12,60,24,96,24c250,1334,298,1310,334,1251l976,298v60,-71,36,-178,-47,-238xe" filled="f" stroked="f">
                      <v:path arrowok="t" o:extrusionok="f"/>
                    </v:shape>
                    <v:shape id="Google Shape;207;p17" o:spid="_x0000_s1523"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3MU8UA&#10;AADdAAAADwAAAGRycy9kb3ducmV2LnhtbESP0WrCQBRE3wv+w3KFvunGKlGiq4haKPahNPoB1+w1&#10;CWbvptmtrn/vFoQ+DjNzhlmsgmnElTpXW1YwGiYgiAuray4VHA/vgxkI55E1NpZJwZ0crJa9lwVm&#10;2t74m665L0WEsMtQQeV9m0npiooMuqFtiaN3tp1BH2VXSt3hLcJNI9+SJJUGa44LFba0qai45L9G&#10;AX3a3akJ+WTL6SYcvrZ7Oz7+KPXaD+s5CE/B/4ef7Q+tYJpOR/D3Jj4BuX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rcxTxQAAAN0AAAAPAAAAAAAAAAAAAAAAAJgCAABkcnMv&#10;ZG93bnJldi54bWxQSwUGAAAAAAQABAD1AAAAigMAAAAA&#10;" path="m822,1346v24,,60,-12,83,-35c989,1263,1013,1156,953,1072l334,108c286,25,179,1,96,48,12,108,1,215,48,298r619,965c703,1322,763,1346,822,1346xe" filled="f" stroked="f">
                      <v:path arrowok="t" o:extrusionok="f"/>
                    </v:shape>
                    <v:shape id="Google Shape;208;p17" o:spid="_x0000_s1524"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tS6MQA&#10;AADdAAAADwAAAGRycy9kb3ducmV2LnhtbESP3YrCMBSE74V9h3AWvJE1UcEu1SjLFkUv/XmAY3Ns&#10;q81JaaJ2334jCF4OM/MNM192thZ3an3lWMNoqEAQ585UXGg4HlZf3yB8QDZYOyYNf+RhufjozTE1&#10;7sE7uu9DISKEfYoayhCaVEqfl2TRD11DHL2zay2GKNtCmhYfEW5rOVZqKi1WHBdKbOi3pPy6v1kN&#10;J5KTQPk5U8mmztR2lA0O64vW/c/uZwYiUBfe4Vd7YzQk02QMzzfxCcjF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6LUujEAAAA3QAAAA8AAAAAAAAAAAAAAAAAmAIAAGRycy9k&#10;b3ducmV2LnhtbFBLBQYAAAAABAAEAPUAAACJAwAAAAA=&#10;" path="m1287,596l275,48c191,1,84,36,48,120,1,191,25,310,120,346l1132,894v24,11,48,23,71,23c1263,917,1322,882,1358,822v36,-71,12,-190,-71,-226xe" filled="f" stroked="f">
                      <v:path arrowok="t" o:extrusionok="f"/>
                    </v:shape>
                    <v:shape id="Google Shape;209;p17" o:spid="_x0000_s1525"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tZGcgA&#10;AADdAAAADwAAAGRycy9kb3ducmV2LnhtbESPQWvCQBSE7wX/w/IKvRTdpAUN0VW0UChFkEZRj8/s&#10;axLMvg3ZrYn99V2h4HGYmW+Y2aI3tbhQ6yrLCuJRBII4t7riQsFu+z5MQDiPrLG2TAqu5GAxHzzM&#10;MNW24y+6ZL4QAcIuRQWl900qpctLMuhGtiEO3rdtDfog20LqFrsAN7V8iaKxNFhxWCixobeS8nP2&#10;YxRsSP52G39aHT/312SdJfHh+Bwr9fTYL6cgPPX+Hv5vf2gFk/HkFW5vwhOQ8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mO1kZyAAAAN0AAAAPAAAAAAAAAAAAAAAAAJgCAABk&#10;cnMvZG93bnJldi54bWxQSwUGAAAAAAQABAD1AAAAjQM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Pr="007E370A" w:rsidRDefault="000D0CA1">
      <w:pPr>
        <w:pStyle w:val="ListParagraph"/>
        <w:numPr>
          <w:ilvl w:val="0"/>
          <w:numId w:val="21"/>
        </w:numPr>
        <w:rPr>
          <w:rFonts w:ascii="Sakkal Majalla" w:hAnsi="Sakkal Majalla" w:cs="Sakkal Majalla"/>
          <w:sz w:val="34"/>
          <w:szCs w:val="34"/>
          <w:rtl/>
        </w:rPr>
      </w:pPr>
      <w:r w:rsidRPr="007E370A">
        <w:rPr>
          <w:rFonts w:ascii="Sakkal Majalla" w:hAnsi="Sakkal Majalla" w:cs="Sakkal Majalla"/>
          <w:sz w:val="34"/>
          <w:szCs w:val="34"/>
          <w:rtl/>
        </w:rPr>
        <w:t>المنطقة المفتوحة كلما كانت أكبر هذا يدل على وعينا واكتشافنا الحقيقي لذواتنا.</w:t>
      </w:r>
    </w:p>
    <w:p w:rsidR="000D0CA1" w:rsidRPr="007E370A" w:rsidRDefault="000D0CA1">
      <w:pPr>
        <w:pStyle w:val="ListParagraph"/>
        <w:numPr>
          <w:ilvl w:val="0"/>
          <w:numId w:val="21"/>
        </w:numPr>
        <w:rPr>
          <w:rFonts w:ascii="Sakkal Majalla" w:hAnsi="Sakkal Majalla" w:cs="Sakkal Majalla"/>
          <w:sz w:val="34"/>
          <w:szCs w:val="34"/>
          <w:rtl/>
        </w:rPr>
      </w:pPr>
      <w:r w:rsidRPr="007E370A">
        <w:rPr>
          <w:rFonts w:ascii="Sakkal Majalla" w:hAnsi="Sakkal Majalla" w:cs="Sakkal Majalla"/>
          <w:sz w:val="34"/>
          <w:szCs w:val="34"/>
          <w:rtl/>
        </w:rPr>
        <w:t>أما كبر المنطقة العمياء يدل على عدم تقبلنا للنصيحة من الآخرين وبعدهم عنا.</w:t>
      </w:r>
    </w:p>
    <w:p w:rsidR="000D0CA1" w:rsidRPr="007E370A" w:rsidRDefault="000D0CA1">
      <w:pPr>
        <w:pStyle w:val="ListParagraph"/>
        <w:numPr>
          <w:ilvl w:val="0"/>
          <w:numId w:val="21"/>
        </w:numPr>
        <w:rPr>
          <w:rFonts w:ascii="Sakkal Majalla" w:hAnsi="Sakkal Majalla" w:cs="Sakkal Majalla"/>
          <w:sz w:val="34"/>
          <w:szCs w:val="34"/>
          <w:rtl/>
        </w:rPr>
      </w:pPr>
      <w:r w:rsidRPr="007E370A">
        <w:rPr>
          <w:rFonts w:ascii="Sakkal Majalla" w:hAnsi="Sakkal Majalla" w:cs="Sakkal Majalla"/>
          <w:sz w:val="34"/>
          <w:szCs w:val="34"/>
          <w:rtl/>
        </w:rPr>
        <w:t>وكبر منطقة المخبأ أو المخفية تعني ضعف علاقاتنا مع الآخرين.</w:t>
      </w:r>
    </w:p>
    <w:p w:rsidR="000D0CA1" w:rsidRDefault="000D0CA1">
      <w:pPr>
        <w:pStyle w:val="ListParagraph"/>
        <w:numPr>
          <w:ilvl w:val="0"/>
          <w:numId w:val="21"/>
        </w:numPr>
        <w:rPr>
          <w:rFonts w:ascii="Sakkal Majalla" w:hAnsi="Sakkal Majalla" w:cs="Sakkal Majalla"/>
          <w:sz w:val="34"/>
          <w:szCs w:val="34"/>
        </w:rPr>
      </w:pPr>
      <w:r w:rsidRPr="007E370A">
        <w:rPr>
          <w:rFonts w:ascii="Sakkal Majalla" w:hAnsi="Sakkal Majalla" w:cs="Sakkal Majalla"/>
          <w:sz w:val="34"/>
          <w:szCs w:val="34"/>
          <w:rtl/>
        </w:rPr>
        <w:t>وكبر منطقة المجهول يعني أن خبرتنا بذواتنا وبمن حولنا ضعيفة.</w:t>
      </w:r>
    </w:p>
    <w:p w:rsidR="000D0CA1" w:rsidRDefault="000D0CA1" w:rsidP="000D0CA1">
      <w:pPr>
        <w:shd w:val="clear" w:color="auto" w:fill="F2F2F2" w:themeFill="background1" w:themeFillShade="F2"/>
        <w:rPr>
          <w:b/>
          <w:bCs/>
          <w:color w:val="C00000"/>
          <w:rtl/>
        </w:rPr>
      </w:pPr>
      <w:r w:rsidRPr="007E370A">
        <w:rPr>
          <w:b/>
          <w:bCs/>
          <w:color w:val="C00000"/>
          <w:rtl/>
        </w:rPr>
        <w:t>لما</w:t>
      </w:r>
      <w:r>
        <w:rPr>
          <w:b/>
          <w:bCs/>
          <w:color w:val="C00000"/>
          <w:rtl/>
        </w:rPr>
        <w:t>ذا سميت نافذة جوهاري بهذا الاس</w:t>
      </w:r>
      <w:r>
        <w:rPr>
          <w:rFonts w:hint="cs"/>
          <w:b/>
          <w:bCs/>
          <w:color w:val="C00000"/>
          <w:rtl/>
        </w:rPr>
        <w:t>م؟</w:t>
      </w:r>
    </w:p>
    <w:p w:rsidR="000D0CA1" w:rsidRDefault="000D0CA1" w:rsidP="000D0CA1">
      <w:pPr>
        <w:rPr>
          <w:rtl/>
        </w:rPr>
      </w:pPr>
      <w:r w:rsidRPr="00846A62">
        <w:rPr>
          <w:rFonts w:hint="cs"/>
          <w:rtl/>
        </w:rPr>
        <w:t>سميت نافذة</w:t>
      </w:r>
      <w:r w:rsidRPr="00846A62">
        <w:rPr>
          <w:rtl/>
        </w:rPr>
        <w:t xml:space="preserve"> جوهاري بهذا الاسم نسبةً الى عالمين النفس جوزي لافت وهاري </w:t>
      </w:r>
      <w:r w:rsidRPr="00846A62">
        <w:rPr>
          <w:rFonts w:hint="cs"/>
          <w:rtl/>
        </w:rPr>
        <w:t>إنجهام، بعد</w:t>
      </w:r>
      <w:r w:rsidRPr="00846A62">
        <w:rPr>
          <w:rtl/>
        </w:rPr>
        <w:t xml:space="preserve"> أن قاما بدمج اسميهما: «جو» و«هارينغتون». هذان العالمان قاموا بدراسة العلاقات الإنسانية، ووجدوا أن الأشخاص عندما يثقوا في الآخرين يصبحون قادرين على التعبير بأنفسهم بصورة واضحة.</w:t>
      </w:r>
    </w:p>
    <w:p w:rsidR="000D0CA1" w:rsidRPr="00846A62" w:rsidRDefault="000D0CA1" w:rsidP="000D0CA1">
      <w:pPr>
        <w:rPr>
          <w:rtl/>
        </w:rPr>
      </w:pPr>
    </w:p>
    <w:p w:rsidR="000D0CA1" w:rsidRPr="007E370A" w:rsidRDefault="000D0CA1" w:rsidP="000D0CA1">
      <w:pPr>
        <w:rPr>
          <w:rFonts w:ascii="Sakkal Majalla" w:hAnsi="Sakkal Majalla"/>
          <w:sz w:val="34"/>
          <w:rtl/>
        </w:rPr>
      </w:pPr>
    </w:p>
    <w:p w:rsidR="000D0CA1" w:rsidRDefault="000D0CA1" w:rsidP="000D0CA1">
      <w:pPr>
        <w:pageBreakBefore/>
        <w:rPr>
          <w:rtl/>
        </w:rPr>
      </w:pPr>
      <w:r>
        <w:rPr>
          <w:noProof/>
          <w:rtl/>
        </w:rPr>
        <w:lastRenderedPageBreak/>
        <mc:AlternateContent>
          <mc:Choice Requires="wpg">
            <w:drawing>
              <wp:inline distT="0" distB="0" distL="0" distR="0" wp14:anchorId="5BDFA89C" wp14:editId="2E545625">
                <wp:extent cx="5728970" cy="471805"/>
                <wp:effectExtent l="0" t="0" r="5080" b="61595"/>
                <wp:docPr id="32226" name="Group 327"/>
                <wp:cNvGraphicFramePr/>
                <a:graphic xmlns:a="http://schemas.openxmlformats.org/drawingml/2006/main">
                  <a:graphicData uri="http://schemas.microsoft.com/office/word/2010/wordprocessingGroup">
                    <wpg:wgp>
                      <wpg:cNvGrpSpPr/>
                      <wpg:grpSpPr>
                        <a:xfrm>
                          <a:off x="0" y="0"/>
                          <a:ext cx="5728970" cy="471805"/>
                          <a:chOff x="0" y="0"/>
                          <a:chExt cx="6131342" cy="505460"/>
                        </a:xfrm>
                      </wpg:grpSpPr>
                      <wpg:grpSp>
                        <wpg:cNvPr id="32227" name="Group 328"/>
                        <wpg:cNvGrpSpPr/>
                        <wpg:grpSpPr>
                          <a:xfrm>
                            <a:off x="0" y="0"/>
                            <a:ext cx="6131342" cy="505460"/>
                            <a:chOff x="0" y="0"/>
                            <a:chExt cx="6131975" cy="505879"/>
                          </a:xfrm>
                        </wpg:grpSpPr>
                        <wpg:grpSp>
                          <wpg:cNvPr id="32229" name="Group 329"/>
                          <wpg:cNvGrpSpPr/>
                          <wpg:grpSpPr>
                            <a:xfrm>
                              <a:off x="1248716" y="0"/>
                              <a:ext cx="4883259" cy="505839"/>
                              <a:chOff x="-1030276" y="0"/>
                              <a:chExt cx="7124161" cy="711023"/>
                            </a:xfrm>
                          </wpg:grpSpPr>
                          <wps:wsp>
                            <wps:cNvPr id="32230"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1030276" y="0"/>
                                <a:ext cx="7124161"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C7E58" w:rsidRDefault="00FC7E58" w:rsidP="000D0CA1">
                                  <w:pPr>
                                    <w:keepNext/>
                                    <w:rPr>
                                      <w:rFonts w:ascii="Adobe Arabic" w:hAnsi="Adobe Arabic" w:cs="Adobe Arabic"/>
                                      <w:bCs/>
                                      <w:color w:val="auto"/>
                                      <w:sz w:val="36"/>
                                      <w:szCs w:val="36"/>
                                      <w:rtl/>
                                      <w:lang w:bidi="ar-SY"/>
                                    </w:rPr>
                                  </w:pPr>
                                  <w:r>
                                    <w:rPr>
                                      <w:rFonts w:ascii="Adobe Arabic" w:hAnsi="Adobe Arabic" w:cs="Adobe Arabic" w:hint="cs"/>
                                      <w:bCs/>
                                      <w:color w:val="auto"/>
                                      <w:sz w:val="36"/>
                                      <w:szCs w:val="36"/>
                                      <w:rtl/>
                                      <w:lang w:bidi="ar-SY"/>
                                    </w:rPr>
                                    <w:t xml:space="preserve">        الأنماط المختلفة للموظفين وطرق التعامل مع كل نمط:</w:t>
                                  </w:r>
                                </w:p>
                                <w:p w:rsidR="00FC7E58" w:rsidRPr="00DB0D9B" w:rsidRDefault="00FC7E58" w:rsidP="000D0CA1">
                                  <w:pPr>
                                    <w:keepNext/>
                                    <w:jc w:val="left"/>
                                    <w:rPr>
                                      <w:bCs/>
                                      <w:rtl/>
                                    </w:rPr>
                                  </w:pPr>
                                  <w:r>
                                    <w:rPr>
                                      <w:rFonts w:ascii="Adobe Arabic" w:hAnsi="Adobe Arabic" w:cs="Adobe Arabic" w:hint="cs"/>
                                      <w:bCs/>
                                      <w:color w:val="auto"/>
                                      <w:sz w:val="36"/>
                                      <w:szCs w:val="36"/>
                                      <w:rtl/>
                                      <w:lang w:bidi="ar-SY"/>
                                    </w:rPr>
                                    <w:t xml:space="preserve"> المختلفة للم:</w:t>
                                  </w:r>
                                </w:p>
                              </w:txbxContent>
                            </wps:txbx>
                            <wps:bodyPr tIns="36000" bIns="36000" rtlCol="0" anchor="ctr"/>
                          </wps:wsp>
                          <wps:wsp>
                            <wps:cNvPr id="32231"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2232" name="Rectangle 332"/>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32233" name="Google Shape;200;p17"/>
                        <wpg:cNvGrpSpPr/>
                        <wpg:grpSpPr>
                          <a:xfrm>
                            <a:off x="5716078" y="117534"/>
                            <a:ext cx="224378" cy="267181"/>
                            <a:chOff x="0" y="0"/>
                            <a:chExt cx="273780" cy="327013"/>
                          </a:xfrm>
                          <a:solidFill>
                            <a:schemeClr val="bg1"/>
                          </a:solidFill>
                        </wpg:grpSpPr>
                        <wps:wsp>
                          <wps:cNvPr id="32234"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32235"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47"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7674" name="Google Shape;204;p17"/>
                          <wpg:cNvGrpSpPr/>
                          <wpg:grpSpPr>
                            <a:xfrm>
                              <a:off x="0" y="0"/>
                              <a:ext cx="273780" cy="105078"/>
                              <a:chOff x="0" y="0"/>
                              <a:chExt cx="273780" cy="105078"/>
                            </a:xfrm>
                            <a:grpFill/>
                          </wpg:grpSpPr>
                          <wps:wsp>
                            <wps:cNvPr id="7675"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7676"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7677"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7678"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7679"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1526" style="width:451.1pt;height:37.15pt;mso-position-horizontal-relative:char;mso-position-vertical-relative:line" coordsize="61313,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">
                <v:group id="Group 328" o:spid="_x0000_s1527" style="position:absolute;width:61313;height:5054" coordsize="61319,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4HZhccAAADe&#10;AAAADwAAAAAAAAAAAAAAAACqAgAAZHJzL2Rvd25yZXYueG1sUEsFBgAAAAAEAAQA+gAAAJ4DAAAA&#10;AA==&#10;">
                  <v:group id="Group 329" o:spid="_x0000_s1528" style="position:absolute;left:12487;width:48832;height:5058" coordorigin="-10302" coordsize="71241,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VLobMcAAADe&#10;AAAADwAAAAAAAAAAAAAAAACqAgAAZHJzL2Rvd25yZXYueG1sUEsFBgAAAAAEAAQA+gAAAJ4DAAAA&#10;AA==&#10;">
                    <v:roundrect id="Rectangle: Rounded Corners 55" o:spid="_x0000_s1529" style="position:absolute;left:-10302;width:71240;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xIgsMA&#10;AADeAAAADwAAAGRycy9kb3ducmV2LnhtbESPzYrCMBSF94LvEK7gzqZTUUrHWAY7Ay5Hq4vZXZpr&#10;W2xuShO1vv1kIbg8nD++TT6aTtxpcK1lBR9RDIK4srrlWsGp/FmkIJxH1thZJgVPcpBvp5MNZto+&#10;+ED3o69FGGGXoYLG+z6T0lUNGXSR7YmDd7GDQR/kUEs94COMm04mcbyWBlsODw32tGuouh5vRkG8&#10;L75L/kvorFN/oBWWv2lRKjWfjV+fIDyN/h1+tfdawTJJlgEg4AQUk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dxIgsMAAADeAAAADwAAAAAAAAAAAAAAAACYAgAAZHJzL2Rv&#10;d25yZXYueG1sUEsFBgAAAAAEAAQA9QAAAIgDAAAAAA==&#10;" fillcolor="#0070c0" stroked="f" strokeweight="1pt">
                      <v:stroke joinstyle="miter"/>
                      <v:textbox inset=",1mm,,1mm">
                        <w:txbxContent>
                          <w:p w:rsidR="00FC7E58" w:rsidRDefault="00FC7E58" w:rsidP="000D0CA1">
                            <w:pPr>
                              <w:keepNext/>
                              <w:rPr>
                                <w:rFonts w:ascii="Adobe Arabic" w:hAnsi="Adobe Arabic" w:cs="Adobe Arabic"/>
                                <w:bCs/>
                                <w:color w:val="auto"/>
                                <w:sz w:val="36"/>
                                <w:szCs w:val="36"/>
                                <w:rtl/>
                                <w:lang w:bidi="ar-SY"/>
                              </w:rPr>
                            </w:pPr>
                            <w:r>
                              <w:rPr>
                                <w:rFonts w:ascii="Adobe Arabic" w:hAnsi="Adobe Arabic" w:cs="Adobe Arabic" w:hint="cs"/>
                                <w:bCs/>
                                <w:color w:val="auto"/>
                                <w:sz w:val="36"/>
                                <w:szCs w:val="36"/>
                                <w:rtl/>
                                <w:lang w:bidi="ar-SY"/>
                              </w:rPr>
                              <w:t xml:space="preserve">        الأنماط المختلفة للموظفين وطرق التعامل مع كل نمط:</w:t>
                            </w:r>
                          </w:p>
                          <w:p w:rsidR="00FC7E58" w:rsidRPr="00DB0D9B" w:rsidRDefault="00FC7E58" w:rsidP="000D0CA1">
                            <w:pPr>
                              <w:keepNext/>
                              <w:jc w:val="left"/>
                              <w:rPr>
                                <w:bCs/>
                                <w:rtl/>
                              </w:rPr>
                            </w:pPr>
                            <w:r>
                              <w:rPr>
                                <w:rFonts w:ascii="Adobe Arabic" w:hAnsi="Adobe Arabic" w:cs="Adobe Arabic" w:hint="cs"/>
                                <w:bCs/>
                                <w:color w:val="auto"/>
                                <w:sz w:val="36"/>
                                <w:szCs w:val="36"/>
                                <w:rtl/>
                                <w:lang w:bidi="ar-SY"/>
                              </w:rPr>
                              <w:t xml:space="preserve"> المختلفة للم:</w:t>
                            </w:r>
                          </w:p>
                        </w:txbxContent>
                      </v:textbox>
                    </v:roundrect>
                    <v:oval id="Oval 61" o:spid="_x0000_s1530"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xvq8UA&#10;AADeAAAADwAAAGRycy9kb3ducmV2LnhtbESP0WoCMRRE3wv+Q7iFvtWsK5SyGkUqhWKF0tUPuGyu&#10;m8XkJiSprv36plDo4zAzZ5jlenRWXCimwbOC2bQCQdx5PXCv4Hh4fXwGkTKyRuuZFNwowXo1uVti&#10;o/2VP+nS5l4UCKcGFZicQyNl6gw5TFMfiIt38tFhLjL2Uke8Frizsq6qJ+lw4LJgMNCLoe7cfjkF&#10;uyqYFPfv37e9bD8O22B3OVqlHu7HzQJEpjH/h//ab1rBvK7nM/i9U66AX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G+rxQAAAN4AAAAPAAAAAAAAAAAAAAAAAJgCAABkcnMv&#10;ZG93bnJldi54bWxQSwUGAAAAAAQABAD1AAAAigMAAAAA&#10;" fillcolor="#272727 [2749]" stroked="f" strokeweight="1pt">
                      <v:stroke joinstyle="miter"/>
                      <v:shadow on="t" color="black" opacity="26214f" origin=",-.5" offset="0,3pt"/>
                    </v:oval>
                  </v:group>
                  <v:rect id="Rectangle 332" o:spid="_x0000_s1531"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1ZnMkA&#10;AADeAAAADwAAAGRycy9kb3ducmV2LnhtbESPT2sCMRTE7wW/Q3hCL6LZriKyGqUW2nqoFf8gHh+b&#10;5+7WzcuSpLp++6ZQ6HGYmd8ws0VranEl5yvLCp4GCQji3OqKCwWH/Wt/AsIHZI21ZVJwJw+Leedh&#10;hpm2N97SdRcKESHsM1RQhtBkUvq8JIN+YBvi6J2tMxiidIXUDm8RbmqZJslYGqw4LpTY0EtJ+WX3&#10;bRScDvv1aOk2X6fz28dxbD/p3Rc9pR677fMURKA2/If/2iutYJimwxR+78QrIO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V1ZnMkAAADeAAAADwAAAAAAAAAAAAAAAACYAgAA&#10;ZHJzL2Rvd25yZXYueG1sUEsFBgAAAAAEAAQA9QAAAI4DAAAAAA==&#10;" fillcolor="#0070c0" stroked="f" strokeweight="1pt"/>
                </v:group>
                <v:group id="Google Shape;200;p17" o:spid="_x0000_s1532"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Y0lbxgAAAN4A&#10;AAAPAAAAAAAAAAAAAAAAAKoCAABkcnMvZG93bnJldi54bWxQSwUGAAAAAAQABAD6AAAAnQMAAAAA&#10;">
                  <v:shape id="Google Shape;201;p17" o:spid="_x0000_s1533"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CcuccA&#10;AADeAAAADwAAAGRycy9kb3ducmV2LnhtbESPQWvCQBSE7wX/w/IEb3VjFBtTV5FCQTwIjWKvj+wz&#10;Sc2+jdnVxH/vFgo9DjPzDbNc96YWd2pdZVnBZByBIM6trrhQcDx8viYgnEfWWFsmBQ9ysF4NXpaY&#10;atvxF90zX4gAYZeigtL7JpXS5SUZdGPbEAfvbFuDPsi2kLrFLsBNLeMomkuDFYeFEhv6KCm/ZDej&#10;YH9L/Fafrsnu7fs0/1l02fGQV0qNhv3mHYSn3v+H/9pbrWAax9MZ/N4JV0Cun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TwnLnHAAAA3gAAAA8AAAAAAAAAAAAAAAAAmAIAAGRy&#10;cy9kb3ducmV2LnhtbFBLBQYAAAAABAAEAPUAAACMAw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534"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1KFsYA&#10;AADeAAAADwAAAGRycy9kb3ducmV2LnhtbESPQWvCQBSE70L/w/KEXkQ3JigSXaVIC0WR0ih4fWSf&#10;2WD2bchuNf333YLgcZiZb5jVpreNuFHna8cKppMEBHHpdM2VgtPxY7wA4QOyxsYxKfglD5v1y2CF&#10;uXZ3/qZbESoRIexzVGBCaHMpfWnIop+4ljh6F9dZDFF2ldQd3iPcNjJNkrm0WHNcMNjS1lB5LX6s&#10;gub4ddi/j2bFeYRFmnmzu+6rnVKvw/5tCSJQH57hR/tTK8jSNJvB/514Be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R1KFsYAAADeAAAADwAAAAAAAAAAAAAAAACYAgAAZHJz&#10;L2Rvd25yZXYueG1sUEsFBgAAAAAEAAQA9QAAAIsDAAAAAA==&#10;" path="m2643,1l417,1c191,1,,143,,370,,608,191,751,417,751r2214,c2870,751,3060,608,3060,370,3060,143,2870,1,2643,1xe" filled="f" strokecolor="white [3212]">
                    <v:path arrowok="t" o:extrusionok="f"/>
                  </v:shape>
                  <v:shape id="Google Shape;203;p17" o:spid="_x0000_s1535"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8jIcUA&#10;AADbAAAADwAAAGRycy9kb3ducmV2LnhtbESPQWvCQBSE70L/w/IKvelGI1aim1BKlUJPphb09sy+&#10;ZkOzb0N21fTfdwWhx2FmvmHWxWBbcaHeN44VTCcJCOLK6YZrBfvPzXgJwgdkja1jUvBLHor8YbTG&#10;TLsr7+hShlpECPsMFZgQukxKXxmy6CeuI47et+sthij7WuoerxFuWzlLkoW02HBcMNjRq6Hqpzxb&#10;Bak/mGO63Zx0PePDx9v+Ky3nU6WeHoeXFYhAQ/gP39vvWsH8GW5f4g+Q+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3yMhxQAAANsAAAAPAAAAAAAAAAAAAAAAAJgCAABkcnMv&#10;ZG93bnJldi54bWxQSwUGAAAAAAQABAD1AAAAigMAAAAA&#10;" path="m1976,l417,c191,,,131,,369,,596,191,739,417,739r1559,c2203,739,2393,596,2393,369,2393,131,2203,,1976,xe" filled="f" strokecolor="white [3212]">
                    <v:path arrowok="t" o:extrusionok="f"/>
                  </v:shape>
                  <v:group id="Google Shape;204;p17" o:spid="_x0000_s1536"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Dgkx8cAAADd&#10;AAAADwAAAAAAAAAAAAAAAACqAgAAZHJzL2Rvd25yZXYueG1sUEsFBgAAAAAEAAQA+gAAAJ4DAAAA&#10;AA==&#10;">
                    <v:shape id="Google Shape;205;p17" o:spid="_x0000_s1537"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0UacUA&#10;AADdAAAADwAAAGRycy9kb3ducmV2LnhtbESPQWvCQBSE7wX/w/IEL6VubKtJo6sUQeixRnt/zT6T&#10;aPZt2F1j+u+7hYLHYWa+YVabwbSiJ+cbywpm0wQEcWl1w5WC42H3lIHwAVlja5kU/JCHzXr0sMJc&#10;2xvvqS9CJSKEfY4K6hC6XEpf1mTQT21HHL2TdQZDlK6S2uEtwk0rn5NkIQ02HBdq7GhbU3kprkbB&#10;OR0y97j/fPt+KbKv1+rYd0GelJqMh/cliEBDuIf/2x9aQbpI5/D3Jj4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fRRpxQAAAN0AAAAPAAAAAAAAAAAAAAAAAJgCAABkcnMv&#10;ZG93bnJldi54bWxQSwUGAAAAAAQABAD1AAAAigMAAAAA&#10;" path="m227,1501v107,,226,-72,226,-167l453,167c453,84,322,1,227,1,144,1,1,84,1,167r,1167c1,1429,144,1501,227,1501xe" filled="f" stroked="f">
                      <v:path arrowok="t" o:extrusionok="f"/>
                    </v:shape>
                    <v:shape id="Google Shape;206;p17" o:spid="_x0000_s1538"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VFUsQA&#10;AADdAAAADwAAAGRycy9kb3ducmV2LnhtbESPQU/CQBSE7yT+h80z8QZbOBRTWYjVSOBI9eDx2X22&#10;1e7bZvcB9d+zJCQeJzPzTWa1GV2vThRi59nAfJaBIq697bgx8PH+Nn0EFQXZYu+ZDPxRhM36brLC&#10;wvozH+hUSaMShGOBBlqRodA61i05jDM/ECfv2weHkmRotA14TnDX60WW5dphx2mhxYFeWqp/q6Mz&#10;UFaLcv+J+3mQn/i6c6W47Zc15uF+fH4CJTTKf/jW3lkDy3yZw/VNegJ6f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lRVLEAAAA3QAAAA8AAAAAAAAAAAAAAAAAmAIAAGRycy9k&#10;b3ducmV2LnhtbFBLBQYAAAAABAAEAPUAAACJAwAAAAA=&#10;" path="m929,60c846,,750,36,703,108l60,1060c,1143,24,1251,95,1310v36,12,60,24,96,24c250,1334,298,1310,334,1251l976,298v60,-71,36,-178,-47,-238xe" filled="f" stroked="f">
                      <v:path arrowok="t" o:extrusionok="f"/>
                    </v:shape>
                    <v:shape id="Google Shape;207;p17" o:spid="_x0000_s1539"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jxvMYA&#10;AADdAAAADwAAAGRycy9kb3ducmV2LnhtbESP0WrCQBRE3wv+w3ILfdNNW0lK6iqiLRR9kCZ+wG32&#10;mgSzd9PsVte/dwWhj8PMnGFmi2A6caLBtZYVPE8SEMSV1S3XCvbl5/gNhPPIGjvLpOBCDhbz0cMM&#10;c23P/E2nwtciQtjlqKDxvs+ldFVDBt3E9sTRO9jBoI9yqKUe8BzhppMvSZJKgy3HhQZ7WjVUHYs/&#10;o4C29uOnC8V0zekqlLv1xr7uf5V6egzLdxCegv8P39tfWkGWZhnc3sQn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gjxvMYAAADdAAAADwAAAAAAAAAAAAAAAACYAgAAZHJz&#10;L2Rvd25yZXYueG1sUEsFBgAAAAAEAAQA9QAAAIsDAAAAAA==&#10;" path="m822,1346v24,,60,-12,83,-35c989,1263,1013,1156,953,1072l334,108c286,25,179,1,96,48,12,108,1,215,48,298r619,965c703,1322,763,1346,822,1346xe" filled="f" stroked="f">
                      <v:path arrowok="t" o:extrusionok="f"/>
                    </v:shape>
                    <v:shape id="Google Shape;208;p17" o:spid="_x0000_s1540"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NlAsAA&#10;AADdAAAADwAAAGRycy9kb3ducmV2LnhtbERPzYrCMBC+C/sOYRa8yJqoYJdqlGWLokerDzA2Y9vd&#10;ZlKaqPXtzUHw+PH9L9e9bcSNOl871jAZKxDEhTM1lxpOx83XNwgfkA02jknDgzysVx+DJabG3flA&#10;tzyUIoawT1FDFUKbSumLiiz6sWuJI3dxncUQYVdK0+E9httGTpWaS4s1x4YKW/qtqPjPr1bDmeQs&#10;UHHJVLJrMrWfZKPj9k/r4Wf/swARqA9v8cu9MxqSeRLnxjfxCcjV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2NlAsAAAADdAAAADwAAAAAAAAAAAAAAAACYAgAAZHJzL2Rvd25y&#10;ZXYueG1sUEsFBgAAAAAEAAQA9QAAAIUDAAAAAA==&#10;" path="m1287,596l275,48c191,1,84,36,48,120,1,191,25,310,120,346l1132,894v24,11,48,23,71,23c1263,917,1322,882,1358,822v36,-71,12,-190,-71,-226xe" filled="f" stroked="f">
                      <v:path arrowok="t" o:extrusionok="f"/>
                    </v:shape>
                    <v:shape id="Google Shape;209;p17" o:spid="_x0000_s1541"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Nu88gA&#10;AADdAAAADwAAAGRycy9kb3ducmV2LnhtbESPQWvCQBSE74L/YXmCF9FNetA0dZW2UBApiLFYj6/Z&#10;1yQ0+zZkVxP767sFweMwM98wy3VvanGh1lWWFcSzCARxbnXFhYKPw9s0AeE8ssbaMim4koP1ajhY&#10;Yqptx3u6ZL4QAcIuRQWl900qpctLMuhmtiEO3rdtDfog20LqFrsAN7V8iKK5NFhxWCixodeS8p/s&#10;bBTsSP52O//1ctoer8l7lsSfp0ms1HjUPz+B8NT7e/jW3mgFi/niEf7fhCcgV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H027zyAAAAN0AAAAPAAAAAAAAAAAAAAAAAJgCAABk&#10;cnMvZG93bnJldi54bWxQSwUGAAAAAAQABAD1AAAAjQM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Default="000D0CA1" w:rsidP="000D0CA1">
      <w:pPr>
        <w:rPr>
          <w:rtl/>
        </w:rPr>
      </w:pPr>
      <w:r>
        <w:rPr>
          <w:noProof/>
          <w:rtl/>
        </w:rPr>
        <w:drawing>
          <wp:anchor distT="0" distB="0" distL="114300" distR="114300" simplePos="0" relativeHeight="252289024" behindDoc="0" locked="0" layoutInCell="1" allowOverlap="1" wp14:anchorId="74798B60" wp14:editId="75E4DC15">
            <wp:simplePos x="0" y="0"/>
            <wp:positionH relativeFrom="margin">
              <wp:align>left</wp:align>
            </wp:positionH>
            <wp:positionV relativeFrom="paragraph">
              <wp:posOffset>52218</wp:posOffset>
            </wp:positionV>
            <wp:extent cx="2771140" cy="1848485"/>
            <wp:effectExtent l="0" t="0" r="0" b="0"/>
            <wp:wrapSquare wrapText="bothSides"/>
            <wp:docPr id="242" name="صورة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Product presentation-pana (1).png"/>
                    <pic:cNvPicPr/>
                  </pic:nvPicPr>
                  <pic:blipFill rotWithShape="1">
                    <a:blip r:embed="rId32" cstate="print">
                      <a:extLst>
                        <a:ext uri="{28A0092B-C50C-407E-A947-70E740481C1C}">
                          <a14:useLocalDpi xmlns:a14="http://schemas.microsoft.com/office/drawing/2010/main" val="0"/>
                        </a:ext>
                      </a:extLst>
                    </a:blip>
                    <a:srcRect l="-414" t="15186" r="414" b="18088"/>
                    <a:stretch/>
                  </pic:blipFill>
                  <pic:spPr bwMode="auto">
                    <a:xfrm>
                      <a:off x="0" y="0"/>
                      <a:ext cx="2771140" cy="18484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670CF">
        <w:rPr>
          <w:rtl/>
        </w:rPr>
        <w:t xml:space="preserve">تتكون شخصية الإنسان من مزيج من: </w:t>
      </w:r>
      <w:r w:rsidRPr="00D670CF">
        <w:rPr>
          <w:rFonts w:hint="cs"/>
          <w:rtl/>
        </w:rPr>
        <w:t>الدوافع-العادات</w:t>
      </w:r>
      <w:r w:rsidRPr="00D670CF">
        <w:rPr>
          <w:rtl/>
        </w:rPr>
        <w:t xml:space="preserve"> </w:t>
      </w:r>
      <w:r w:rsidRPr="00D670CF">
        <w:rPr>
          <w:rFonts w:hint="cs"/>
          <w:rtl/>
        </w:rPr>
        <w:t>-الميول</w:t>
      </w:r>
      <w:r w:rsidRPr="00D670CF">
        <w:rPr>
          <w:rtl/>
        </w:rPr>
        <w:t xml:space="preserve"> </w:t>
      </w:r>
      <w:r w:rsidRPr="00D670CF">
        <w:rPr>
          <w:rFonts w:hint="cs"/>
          <w:rtl/>
        </w:rPr>
        <w:t>-العقل</w:t>
      </w:r>
      <w:r w:rsidRPr="00D670CF">
        <w:rPr>
          <w:rtl/>
        </w:rPr>
        <w:t xml:space="preserve"> </w:t>
      </w:r>
      <w:r w:rsidRPr="00D670CF">
        <w:rPr>
          <w:rFonts w:hint="cs"/>
          <w:rtl/>
        </w:rPr>
        <w:t>-العواطف</w:t>
      </w:r>
      <w:r>
        <w:rPr>
          <w:rFonts w:hint="cs"/>
          <w:rtl/>
        </w:rPr>
        <w:t xml:space="preserve"> </w:t>
      </w:r>
      <w:r w:rsidRPr="00D670CF">
        <w:rPr>
          <w:rFonts w:hint="cs"/>
          <w:rtl/>
        </w:rPr>
        <w:t>-الآراء</w:t>
      </w:r>
      <w:r w:rsidRPr="00D670CF">
        <w:rPr>
          <w:rtl/>
        </w:rPr>
        <w:t xml:space="preserve"> والعقائد والأفكار </w:t>
      </w:r>
      <w:r w:rsidRPr="00D670CF">
        <w:rPr>
          <w:rFonts w:hint="cs"/>
          <w:rtl/>
        </w:rPr>
        <w:t>-الاسـتعدادات</w:t>
      </w:r>
      <w:r w:rsidRPr="00D670CF">
        <w:rPr>
          <w:rtl/>
        </w:rPr>
        <w:t xml:space="preserve"> </w:t>
      </w:r>
      <w:r w:rsidRPr="00D670CF">
        <w:rPr>
          <w:rFonts w:hint="cs"/>
          <w:rtl/>
        </w:rPr>
        <w:t>-القـدرات</w:t>
      </w:r>
      <w:r w:rsidRPr="00D670CF">
        <w:rPr>
          <w:rtl/>
        </w:rPr>
        <w:t xml:space="preserve"> </w:t>
      </w:r>
      <w:r w:rsidRPr="00D670CF">
        <w:rPr>
          <w:rFonts w:hint="cs"/>
          <w:rtl/>
        </w:rPr>
        <w:t>-المشـاعر</w:t>
      </w:r>
      <w:r w:rsidRPr="00D670CF">
        <w:rPr>
          <w:rtl/>
        </w:rPr>
        <w:t xml:space="preserve"> والأحاسـيس </w:t>
      </w:r>
      <w:r w:rsidRPr="00D670CF">
        <w:rPr>
          <w:rFonts w:hint="cs"/>
          <w:rtl/>
        </w:rPr>
        <w:t>-السـمات</w:t>
      </w:r>
      <w:r w:rsidRPr="00D670CF">
        <w:rPr>
          <w:rtl/>
        </w:rPr>
        <w:t xml:space="preserve"> كـل</w:t>
      </w:r>
      <w:r>
        <w:rPr>
          <w:rFonts w:hint="cs"/>
          <w:rtl/>
        </w:rPr>
        <w:t xml:space="preserve"> </w:t>
      </w:r>
      <w:r w:rsidRPr="00D670CF">
        <w:rPr>
          <w:rtl/>
        </w:rPr>
        <w:t>هذه المكونات أو أغلبها تمتزج لتكون شخصية الإنسان الطبيعية</w:t>
      </w:r>
      <w:r>
        <w:rPr>
          <w:rFonts w:hint="cs"/>
          <w:rtl/>
        </w:rPr>
        <w:t>.</w:t>
      </w:r>
    </w:p>
    <w:p w:rsidR="000D0CA1" w:rsidRDefault="000D0CA1" w:rsidP="000D0CA1">
      <w:pPr>
        <w:rPr>
          <w:rtl/>
        </w:rPr>
      </w:pPr>
      <w:r>
        <w:rPr>
          <w:noProof/>
        </w:rPr>
        <mc:AlternateContent>
          <mc:Choice Requires="wpg">
            <w:drawing>
              <wp:inline distT="0" distB="0" distL="0" distR="0" wp14:anchorId="67DBF55B" wp14:editId="7C609B44">
                <wp:extent cx="5731510" cy="474980"/>
                <wp:effectExtent l="0" t="0" r="2540" b="1270"/>
                <wp:docPr id="244" name="Group 32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474980"/>
                          <a:chOff x="0" y="0"/>
                          <a:chExt cx="60883" cy="5050"/>
                        </a:xfrm>
                      </wpg:grpSpPr>
                      <wpg:grpSp>
                        <wpg:cNvPr id="245" name="Group 256587"/>
                        <wpg:cNvGrpSpPr>
                          <a:grpSpLocks/>
                        </wpg:cNvGrpSpPr>
                        <wpg:grpSpPr bwMode="auto">
                          <a:xfrm>
                            <a:off x="0" y="0"/>
                            <a:ext cx="60883" cy="5050"/>
                            <a:chOff x="0" y="159"/>
                            <a:chExt cx="60891" cy="5058"/>
                          </a:xfrm>
                        </wpg:grpSpPr>
                        <wpg:grpSp>
                          <wpg:cNvPr id="246" name="Group 256588"/>
                          <wpg:cNvGrpSpPr>
                            <a:grpSpLocks/>
                          </wpg:cNvGrpSpPr>
                          <wpg:grpSpPr bwMode="auto">
                            <a:xfrm>
                              <a:off x="48488" y="159"/>
                              <a:ext cx="12403" cy="5058"/>
                              <a:chOff x="42218" y="223"/>
                              <a:chExt cx="18094" cy="7110"/>
                            </a:xfrm>
                          </wpg:grpSpPr>
                          <wps:wsp>
                            <wps:cNvPr id="247"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42218" y="223"/>
                                <a:ext cx="18095" cy="7110"/>
                              </a:xfrm>
                              <a:prstGeom prst="roundRect">
                                <a:avLst>
                                  <a:gd name="adj" fmla="val 50000"/>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FC7E58" w:rsidRPr="00BB0D09" w:rsidRDefault="00FC7E58" w:rsidP="000D0CA1">
                                  <w:pPr>
                                    <w:pStyle w:val="NoSpacing"/>
                                    <w:keepNext/>
                                    <w:rPr>
                                      <w:color w:val="FFFFFF" w:themeColor="background1"/>
                                      <w:lang w:bidi="ar-SY"/>
                                    </w:rPr>
                                  </w:pPr>
                                  <w:r>
                                    <w:rPr>
                                      <w:rFonts w:hint="cs"/>
                                      <w:rtl/>
                                      <w:lang w:bidi="ar-SY"/>
                                    </w:rPr>
                                    <w:t xml:space="preserve">       </w:t>
                                  </w:r>
                                  <w:r w:rsidRPr="00BB0D09">
                                    <w:rPr>
                                      <w:rFonts w:hint="cs"/>
                                      <w:color w:val="FFFFFF" w:themeColor="background1"/>
                                      <w:rtl/>
                                      <w:lang w:bidi="ar-SY"/>
                                    </w:rPr>
                                    <w:t>تمرين:</w:t>
                                  </w:r>
                                </w:p>
                                <w:p w:rsidR="00FC7E58" w:rsidRDefault="00FC7E58" w:rsidP="000D0CA1">
                                  <w:pPr>
                                    <w:pStyle w:val="NoSpacing"/>
                                    <w:keepNext/>
                                    <w:rPr>
                                      <w:rtl/>
                                      <w:lang w:bidi="ar-SY"/>
                                    </w:rPr>
                                  </w:pPr>
                                </w:p>
                                <w:p w:rsidR="00FC7E58" w:rsidRDefault="00FC7E58" w:rsidP="000D0CA1">
                                  <w:pPr>
                                    <w:jc w:val="left"/>
                                    <w:rPr>
                                      <w:b/>
                                      <w:bCs/>
                                      <w:rtl/>
                                    </w:rPr>
                                  </w:pPr>
                                </w:p>
                              </w:txbxContent>
                            </wps:txbx>
                            <wps:bodyPr rot="0" vert="horz" wrap="square" lIns="91440" tIns="45720" rIns="91440" bIns="45720" anchor="ctr" anchorCtr="0" upright="1">
                              <a:noAutofit/>
                            </wps:bodyPr>
                          </wps:wsp>
                          <wps:wsp>
                            <wps:cNvPr id="248"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53438" y="734"/>
                                <a:ext cx="5715" cy="5715"/>
                              </a:xfrm>
                              <a:prstGeom prst="ellipse">
                                <a:avLst/>
                              </a:prstGeom>
                              <a:solidFill>
                                <a:schemeClr val="tx1">
                                  <a:lumMod val="85000"/>
                                  <a:lumOff val="15000"/>
                                </a:schemeClr>
                              </a:solidFill>
                              <a:ln>
                                <a:noFill/>
                              </a:ln>
                              <a:effectLst>
                                <a:outerShdw dist="38100" dir="5400000" algn="t"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49" name="Rectangle 256591"/>
                          <wps:cNvSpPr>
                            <a:spLocks noChangeArrowheads="1"/>
                          </wps:cNvSpPr>
                          <wps:spPr bwMode="auto">
                            <a:xfrm>
                              <a:off x="0" y="4929"/>
                              <a:ext cx="52002" cy="288"/>
                            </a:xfrm>
                            <a:prstGeom prst="rect">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250" name="Group 227"/>
                        <wpg:cNvGrpSpPr>
                          <a:grpSpLocks/>
                        </wpg:cNvGrpSpPr>
                        <wpg:grpSpPr bwMode="auto">
                          <a:xfrm>
                            <a:off x="56772" y="1605"/>
                            <a:ext cx="2465" cy="1976"/>
                            <a:chOff x="15206" y="34439"/>
                            <a:chExt cx="10267" cy="8230"/>
                          </a:xfrm>
                        </wpg:grpSpPr>
                        <wps:wsp>
                          <wps:cNvPr id="251" name="Freeform: Shape 256593"/>
                          <wps:cNvSpPr>
                            <a:spLocks/>
                          </wps:cNvSpPr>
                          <wps:spPr bwMode="auto">
                            <a:xfrm>
                              <a:off x="15206" y="34439"/>
                              <a:ext cx="10267" cy="8231"/>
                            </a:xfrm>
                            <a:custGeom>
                              <a:avLst/>
                              <a:gdLst>
                                <a:gd name="T0" fmla="*/ 120289 w 896698"/>
                                <a:gd name="T1" fmla="*/ 40017 h 718843"/>
                                <a:gd name="T2" fmla="*/ 38358 w 896698"/>
                                <a:gd name="T3" fmla="*/ 121947 h 718843"/>
                                <a:gd name="T4" fmla="*/ 38358 w 896698"/>
                                <a:gd name="T5" fmla="*/ 479501 h 718843"/>
                                <a:gd name="T6" fmla="*/ 120289 w 896698"/>
                                <a:gd name="T7" fmla="*/ 561432 h 718843"/>
                                <a:gd name="T8" fmla="*/ 635075 w 896698"/>
                                <a:gd name="T9" fmla="*/ 561432 h 718843"/>
                                <a:gd name="T10" fmla="*/ 633552 w 896698"/>
                                <a:gd name="T11" fmla="*/ 559909 h 718843"/>
                                <a:gd name="T12" fmla="*/ 701008 w 896698"/>
                                <a:gd name="T13" fmla="*/ 559909 h 718843"/>
                                <a:gd name="T14" fmla="*/ 741193 w 896698"/>
                                <a:gd name="T15" fmla="*/ 601028 h 718843"/>
                                <a:gd name="T16" fmla="*/ 740463 w 896698"/>
                                <a:gd name="T17" fmla="*/ 601028 h 718843"/>
                                <a:gd name="T18" fmla="*/ 772564 w 896698"/>
                                <a:gd name="T19" fmla="*/ 633128 h 718843"/>
                                <a:gd name="T20" fmla="*/ 788929 w 896698"/>
                                <a:gd name="T21" fmla="*/ 649874 h 718843"/>
                                <a:gd name="T22" fmla="*/ 789121 w 896698"/>
                                <a:gd name="T23" fmla="*/ 649686 h 718843"/>
                                <a:gd name="T24" fmla="*/ 852611 w 896698"/>
                                <a:gd name="T25" fmla="*/ 713175 h 718843"/>
                                <a:gd name="T26" fmla="*/ 852611 w 896698"/>
                                <a:gd name="T27" fmla="*/ 616016 h 718843"/>
                                <a:gd name="T28" fmla="*/ 852635 w 896698"/>
                                <a:gd name="T29" fmla="*/ 616016 h 718843"/>
                                <a:gd name="T30" fmla="*/ 852635 w 896698"/>
                                <a:gd name="T31" fmla="*/ 559909 h 718843"/>
                                <a:gd name="T32" fmla="*/ 896721 w 896698"/>
                                <a:gd name="T33" fmla="*/ 559909 h 718843"/>
                                <a:gd name="T34" fmla="*/ 896721 w 896698"/>
                                <a:gd name="T35" fmla="*/ 561432 h 718843"/>
                                <a:gd name="T36" fmla="*/ 906434 w 896698"/>
                                <a:gd name="T37" fmla="*/ 561432 h 718843"/>
                                <a:gd name="T38" fmla="*/ 988364 w 896698"/>
                                <a:gd name="T39" fmla="*/ 479501 h 718843"/>
                                <a:gd name="T40" fmla="*/ 988364 w 896698"/>
                                <a:gd name="T41" fmla="*/ 121947 h 718843"/>
                                <a:gd name="T42" fmla="*/ 906434 w 896698"/>
                                <a:gd name="T43" fmla="*/ 40017 h 718843"/>
                                <a:gd name="T44" fmla="*/ 100245 w 896698"/>
                                <a:gd name="T45" fmla="*/ 0 h 718843"/>
                                <a:gd name="T46" fmla="*/ 926476 w 896698"/>
                                <a:gd name="T47" fmla="*/ 0 h 718843"/>
                                <a:gd name="T48" fmla="*/ 1026720 w 896698"/>
                                <a:gd name="T49" fmla="*/ 100244 h 718843"/>
                                <a:gd name="T50" fmla="*/ 1026720 w 896698"/>
                                <a:gd name="T51" fmla="*/ 501205 h 718843"/>
                                <a:gd name="T52" fmla="*/ 926476 w 896698"/>
                                <a:gd name="T53" fmla="*/ 601447 h 718843"/>
                                <a:gd name="T54" fmla="*/ 896721 w 896698"/>
                                <a:gd name="T55" fmla="*/ 601447 h 718843"/>
                                <a:gd name="T56" fmla="*/ 896721 w 896698"/>
                                <a:gd name="T57" fmla="*/ 823076 h 718843"/>
                                <a:gd name="T58" fmla="*/ 675091 w 896698"/>
                                <a:gd name="T59" fmla="*/ 601447 h 718843"/>
                                <a:gd name="T60" fmla="*/ 100245 w 896698"/>
                                <a:gd name="T61" fmla="*/ 601447 h 718843"/>
                                <a:gd name="T62" fmla="*/ 0 w 896698"/>
                                <a:gd name="T63" fmla="*/ 501205 h 718843"/>
                                <a:gd name="T64" fmla="*/ 0 w 896698"/>
                                <a:gd name="T65" fmla="*/ 100244 h 718843"/>
                                <a:gd name="T66" fmla="*/ 100245 w 896698"/>
                                <a:gd name="T67" fmla="*/ 0 h 718843"/>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Lst>
                              <a:ahLst/>
                              <a:cxnLst>
                                <a:cxn ang="T68">
                                  <a:pos x="T0" y="T1"/>
                                </a:cxn>
                                <a:cxn ang="T69">
                                  <a:pos x="T2" y="T3"/>
                                </a:cxn>
                                <a:cxn ang="T70">
                                  <a:pos x="T4" y="T5"/>
                                </a:cxn>
                                <a:cxn ang="T71">
                                  <a:pos x="T6" y="T7"/>
                                </a:cxn>
                                <a:cxn ang="T72">
                                  <a:pos x="T8" y="T9"/>
                                </a:cxn>
                                <a:cxn ang="T73">
                                  <a:pos x="T10" y="T11"/>
                                </a:cxn>
                                <a:cxn ang="T74">
                                  <a:pos x="T12" y="T13"/>
                                </a:cxn>
                                <a:cxn ang="T75">
                                  <a:pos x="T14" y="T15"/>
                                </a:cxn>
                                <a:cxn ang="T76">
                                  <a:pos x="T16" y="T17"/>
                                </a:cxn>
                                <a:cxn ang="T77">
                                  <a:pos x="T18" y="T19"/>
                                </a:cxn>
                                <a:cxn ang="T78">
                                  <a:pos x="T20" y="T21"/>
                                </a:cxn>
                                <a:cxn ang="T79">
                                  <a:pos x="T22" y="T23"/>
                                </a:cxn>
                                <a:cxn ang="T80">
                                  <a:pos x="T24" y="T25"/>
                                </a:cxn>
                                <a:cxn ang="T81">
                                  <a:pos x="T26" y="T27"/>
                                </a:cxn>
                                <a:cxn ang="T82">
                                  <a:pos x="T28" y="T29"/>
                                </a:cxn>
                                <a:cxn ang="T83">
                                  <a:pos x="T30" y="T31"/>
                                </a:cxn>
                                <a:cxn ang="T84">
                                  <a:pos x="T32" y="T33"/>
                                </a:cxn>
                                <a:cxn ang="T85">
                                  <a:pos x="T34" y="T35"/>
                                </a:cxn>
                                <a:cxn ang="T86">
                                  <a:pos x="T36" y="T37"/>
                                </a:cxn>
                                <a:cxn ang="T87">
                                  <a:pos x="T38" y="T39"/>
                                </a:cxn>
                                <a:cxn ang="T88">
                                  <a:pos x="T40" y="T41"/>
                                </a:cxn>
                                <a:cxn ang="T89">
                                  <a:pos x="T42" y="T43"/>
                                </a:cxn>
                                <a:cxn ang="T90">
                                  <a:pos x="T44" y="T45"/>
                                </a:cxn>
                                <a:cxn ang="T91">
                                  <a:pos x="T46" y="T47"/>
                                </a:cxn>
                                <a:cxn ang="T92">
                                  <a:pos x="T48" y="T49"/>
                                </a:cxn>
                                <a:cxn ang="T93">
                                  <a:pos x="T50" y="T51"/>
                                </a:cxn>
                                <a:cxn ang="T94">
                                  <a:pos x="T52" y="T53"/>
                                </a:cxn>
                                <a:cxn ang="T95">
                                  <a:pos x="T54" y="T55"/>
                                </a:cxn>
                                <a:cxn ang="T96">
                                  <a:pos x="T56" y="T57"/>
                                </a:cxn>
                                <a:cxn ang="T97">
                                  <a:pos x="T58" y="T59"/>
                                </a:cxn>
                                <a:cxn ang="T98">
                                  <a:pos x="T60" y="T61"/>
                                </a:cxn>
                                <a:cxn ang="T99">
                                  <a:pos x="T62" y="T63"/>
                                </a:cxn>
                                <a:cxn ang="T100">
                                  <a:pos x="T64" y="T65"/>
                                </a:cxn>
                                <a:cxn ang="T101">
                                  <a:pos x="T66" y="T67"/>
                                </a:cxn>
                              </a:cxnLst>
                              <a:rect l="0" t="0" r="r" b="b"/>
                              <a:pathLst>
                                <a:path w="896698" h="718843">
                                  <a:moveTo>
                                    <a:pt x="105056" y="34949"/>
                                  </a:moveTo>
                                  <a:cubicBezTo>
                                    <a:pt x="65536" y="34949"/>
                                    <a:pt x="33500" y="66985"/>
                                    <a:pt x="33500" y="106504"/>
                                  </a:cubicBezTo>
                                  <a:lnTo>
                                    <a:pt x="33500" y="418778"/>
                                  </a:lnTo>
                                  <a:cubicBezTo>
                                    <a:pt x="33500" y="458296"/>
                                    <a:pt x="65536" y="490333"/>
                                    <a:pt x="105056" y="490333"/>
                                  </a:cubicBezTo>
                                  <a:lnTo>
                                    <a:pt x="554650" y="490333"/>
                                  </a:lnTo>
                                  <a:lnTo>
                                    <a:pt x="553320" y="489003"/>
                                  </a:lnTo>
                                  <a:lnTo>
                                    <a:pt x="612234" y="489003"/>
                                  </a:lnTo>
                                  <a:lnTo>
                                    <a:pt x="647330" y="524915"/>
                                  </a:lnTo>
                                  <a:lnTo>
                                    <a:pt x="646692" y="524915"/>
                                  </a:lnTo>
                                  <a:lnTo>
                                    <a:pt x="674728" y="552950"/>
                                  </a:lnTo>
                                  <a:lnTo>
                                    <a:pt x="689020" y="567575"/>
                                  </a:lnTo>
                                  <a:lnTo>
                                    <a:pt x="689188" y="567411"/>
                                  </a:lnTo>
                                  <a:lnTo>
                                    <a:pt x="744638" y="622860"/>
                                  </a:lnTo>
                                  <a:lnTo>
                                    <a:pt x="744638" y="538005"/>
                                  </a:lnTo>
                                  <a:lnTo>
                                    <a:pt x="744659" y="538005"/>
                                  </a:lnTo>
                                  <a:lnTo>
                                    <a:pt x="744659" y="489003"/>
                                  </a:lnTo>
                                  <a:lnTo>
                                    <a:pt x="783162" y="489003"/>
                                  </a:lnTo>
                                  <a:lnTo>
                                    <a:pt x="783162" y="490333"/>
                                  </a:lnTo>
                                  <a:lnTo>
                                    <a:pt x="791645" y="490333"/>
                                  </a:lnTo>
                                  <a:cubicBezTo>
                                    <a:pt x="831163" y="490333"/>
                                    <a:pt x="863199" y="458296"/>
                                    <a:pt x="863199" y="418778"/>
                                  </a:cubicBezTo>
                                  <a:lnTo>
                                    <a:pt x="863199" y="106504"/>
                                  </a:lnTo>
                                  <a:cubicBezTo>
                                    <a:pt x="863199" y="66985"/>
                                    <a:pt x="831163" y="34949"/>
                                    <a:pt x="791645" y="34949"/>
                                  </a:cubicBezTo>
                                  <a:lnTo>
                                    <a:pt x="105056" y="34949"/>
                                  </a:lnTo>
                                  <a:close/>
                                  <a:moveTo>
                                    <a:pt x="87550" y="0"/>
                                  </a:moveTo>
                                  <a:lnTo>
                                    <a:pt x="809149" y="0"/>
                                  </a:lnTo>
                                  <a:cubicBezTo>
                                    <a:pt x="857502" y="0"/>
                                    <a:pt x="896698" y="39197"/>
                                    <a:pt x="896698" y="87549"/>
                                  </a:cubicBezTo>
                                  <a:lnTo>
                                    <a:pt x="896698" y="437733"/>
                                  </a:lnTo>
                                  <a:cubicBezTo>
                                    <a:pt x="896698" y="486085"/>
                                    <a:pt x="857502" y="525281"/>
                                    <a:pt x="809149" y="525281"/>
                                  </a:cubicBezTo>
                                  <a:lnTo>
                                    <a:pt x="783162" y="525281"/>
                                  </a:lnTo>
                                  <a:lnTo>
                                    <a:pt x="783162" y="718843"/>
                                  </a:lnTo>
                                  <a:lnTo>
                                    <a:pt x="589599" y="525281"/>
                                  </a:lnTo>
                                  <a:lnTo>
                                    <a:pt x="87550" y="525281"/>
                                  </a:lnTo>
                                  <a:cubicBezTo>
                                    <a:pt x="39198" y="525281"/>
                                    <a:pt x="0" y="486085"/>
                                    <a:pt x="0" y="437733"/>
                                  </a:cubicBezTo>
                                  <a:lnTo>
                                    <a:pt x="0" y="87549"/>
                                  </a:lnTo>
                                  <a:cubicBezTo>
                                    <a:pt x="0" y="39197"/>
                                    <a:pt x="39198" y="0"/>
                                    <a:pt x="87550" y="0"/>
                                  </a:cubicBezTo>
                                  <a:close/>
                                </a:path>
                              </a:pathLst>
                            </a:cu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52" name="Rectangle: Rounded Corners 256594"/>
                          <wps:cNvSpPr>
                            <a:spLocks noChangeArrowheads="1"/>
                          </wps:cNvSpPr>
                          <wps:spPr bwMode="auto">
                            <a:xfrm rot="5400000">
                              <a:off x="18939" y="33239"/>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53" name="Rectangle: Rounded Corners 256595"/>
                          <wps:cNvSpPr>
                            <a:spLocks noChangeArrowheads="1"/>
                          </wps:cNvSpPr>
                          <wps:spPr bwMode="auto">
                            <a:xfrm rot="5400000">
                              <a:off x="23239" y="35143"/>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54" name="Rectangle: Rounded Corners 256596"/>
                          <wps:cNvSpPr>
                            <a:spLocks noChangeArrowheads="1"/>
                          </wps:cNvSpPr>
                          <wps:spPr bwMode="auto">
                            <a:xfrm rot="5400000">
                              <a:off x="17034" y="36042"/>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55" name="Rectangle: Rounded Corners 256597"/>
                          <wps:cNvSpPr>
                            <a:spLocks noChangeArrowheads="1"/>
                          </wps:cNvSpPr>
                          <wps:spPr bwMode="auto">
                            <a:xfrm rot="5400000">
                              <a:off x="18938" y="36518"/>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51" name="Rectangle: Rounded Corners 256598"/>
                          <wps:cNvSpPr>
                            <a:spLocks noChangeArrowheads="1"/>
                          </wps:cNvSpPr>
                          <wps:spPr bwMode="auto">
                            <a:xfrm rot="5400000">
                              <a:off x="22038" y="34847"/>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37952" name="Rectangle: Rounded Corners 256599"/>
                          <wps:cNvSpPr>
                            <a:spLocks noChangeArrowheads="1"/>
                          </wps:cNvSpPr>
                          <wps:spPr bwMode="auto">
                            <a:xfrm rot="5400000">
                              <a:off x="18939" y="34991"/>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37953" name="Rectangle: Rounded Corners 256600"/>
                          <wps:cNvSpPr>
                            <a:spLocks noChangeArrowheads="1"/>
                          </wps:cNvSpPr>
                          <wps:spPr bwMode="auto">
                            <a:xfrm rot="5400000">
                              <a:off x="23239" y="36895"/>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37954" name="Rectangle: Rounded Corners 256601"/>
                          <wps:cNvSpPr>
                            <a:spLocks noChangeArrowheads="1"/>
                          </wps:cNvSpPr>
                          <wps:spPr bwMode="auto">
                            <a:xfrm rot="5400000">
                              <a:off x="17034" y="37771"/>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37955" name="Rectangle: Rounded Corners 256602"/>
                          <wps:cNvSpPr>
                            <a:spLocks noChangeArrowheads="1"/>
                          </wps:cNvSpPr>
                          <wps:spPr bwMode="auto">
                            <a:xfrm rot="5400000">
                              <a:off x="18938" y="38247"/>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37956" name="Rectangle: Rounded Corners 256603"/>
                          <wps:cNvSpPr>
                            <a:spLocks noChangeArrowheads="1"/>
                          </wps:cNvSpPr>
                          <wps:spPr bwMode="auto">
                            <a:xfrm rot="5400000">
                              <a:off x="22038" y="36576"/>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wgp>
                  </a:graphicData>
                </a:graphic>
              </wp:inline>
            </w:drawing>
          </mc:Choice>
          <mc:Fallback>
            <w:pict>
              <v:group id="_x0000_s1542" style="width:451.3pt;height:37.4pt;mso-position-horizontal-relative:char;mso-position-vertical-relative:line" coordsize="60883,5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">
                <v:group id="Group 256587" o:spid="_x0000_s1543" style="position:absolute;width:60883;height:5050" coordorigin=",159" coordsize="60891,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vzheMYAAADcAAAADwAAAGRycy9kb3ducmV2LnhtbESPQWvCQBSE7wX/w/KE&#10;3ppNbFMkZhURKx5CoSqU3h7ZZxLMvg3ZbRL/fbdQ6HGYmW+YfDOZVgzUu8aygiSKQRCXVjdcKbic&#10;356WIJxH1thaJgV3crBZzx5yzLQd+YOGk69EgLDLUEHtfZdJ6cqaDLrIdsTBu9reoA+yr6TucQxw&#10;08pFHL9Kgw2HhRo72tVU3k7fRsFhxHH7nOyH4nbd3b/O6ftnkZBSj/NpuwLhafL/4b/2UStYvKT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OF4xgAAANwA&#10;AAAPAAAAAAAAAAAAAAAAAKoCAABkcnMvZG93bnJldi54bWxQSwUGAAAAAAQABAD6AAAAnQMAAAAA&#10;">
                  <v:group id="Group 256588" o:spid="_x0000_s1544" style="position:absolute;left:48488;top:159;width:12403;height:5058" coordorigin="42218,223" coordsize="18094,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i5/D8UAAADcAAAADwAAAGRycy9kb3ducmV2LnhtbESPQYvCMBSE78L+h/CE&#10;vWlaV2WpRhFZlz2IoC6It0fzbIvNS2liW/+9EQSPw8x8w8yXnSlFQ7UrLCuIhxEI4tTqgjMF/8fN&#10;4BuE88gaS8uk4E4OlouP3hwTbVveU3PwmQgQdgkqyL2vEildmpNBN7QVcfAutjbog6wzqWtsA9yU&#10;chRFU2mw4LCQY0XrnNLr4WYU/LbYrr7in2Z7vazv5+Nkd9rGpNRnv1vNQHjq/Dv8av9pBaPx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Yufw/FAAAA3AAA&#10;AA8AAAAAAAAAAAAAAAAAqgIAAGRycy9kb3ducmV2LnhtbFBLBQYAAAAABAAEAPoAAACcAwAAAAA=&#10;">
                    <v:roundrect id="Rectangle: Rounded Corners 55" o:spid="_x0000_s1545" style="position:absolute;left:42218;top:223;width:18095;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8CMMYA&#10;AADcAAAADwAAAGRycy9kb3ducmV2LnhtbESPQWvCQBSE70L/w/KE3upGK61GVyktlV6KNip4fGSf&#10;STD7NuxuY+qvd4WCx2FmvmHmy87UoiXnK8sKhoMEBHFudcWFgt3282kCwgdkjbVlUvBHHpaLh94c&#10;U23P/ENtFgoRIexTVFCG0KRS+rwkg35gG+LoHa0zGKJ0hdQOzxFuajlKkhdpsOK4UGJD7yXlp+zX&#10;KHCn7eF5s151q2KftR/jy/eR11OlHvvd2wxEoC7cw//tL61gNH6F25l4BOTi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s8CMMYAAADcAAAADwAAAAAAAAAAAAAAAACYAgAAZHJz&#10;L2Rvd25yZXYueG1sUEsFBgAAAAAEAAQA9QAAAIsDAAAAAA==&#10;" fillcolor="#00b050" stroked="f" strokeweight="1pt">
                      <v:stroke joinstyle="miter"/>
                      <v:textbox>
                        <w:txbxContent>
                          <w:p w:rsidR="00FC7E58" w:rsidRPr="00BB0D09" w:rsidRDefault="00FC7E58" w:rsidP="000D0CA1">
                            <w:pPr>
                              <w:pStyle w:val="NoSpacing"/>
                              <w:keepNext/>
                              <w:rPr>
                                <w:color w:val="FFFFFF" w:themeColor="background1"/>
                                <w:lang w:bidi="ar-SY"/>
                              </w:rPr>
                            </w:pPr>
                            <w:r>
                              <w:rPr>
                                <w:rFonts w:hint="cs"/>
                                <w:rtl/>
                                <w:lang w:bidi="ar-SY"/>
                              </w:rPr>
                              <w:t xml:space="preserve">       </w:t>
                            </w:r>
                            <w:r w:rsidRPr="00BB0D09">
                              <w:rPr>
                                <w:rFonts w:hint="cs"/>
                                <w:color w:val="FFFFFF" w:themeColor="background1"/>
                                <w:rtl/>
                                <w:lang w:bidi="ar-SY"/>
                              </w:rPr>
                              <w:t>تمرين:</w:t>
                            </w:r>
                          </w:p>
                          <w:p w:rsidR="00FC7E58" w:rsidRDefault="00FC7E58" w:rsidP="000D0CA1">
                            <w:pPr>
                              <w:pStyle w:val="NoSpacing"/>
                              <w:keepNext/>
                              <w:rPr>
                                <w:rtl/>
                                <w:lang w:bidi="ar-SY"/>
                              </w:rPr>
                            </w:pPr>
                          </w:p>
                          <w:p w:rsidR="00FC7E58" w:rsidRDefault="00FC7E58" w:rsidP="000D0CA1">
                            <w:pPr>
                              <w:jc w:val="left"/>
                              <w:rPr>
                                <w:b/>
                                <w:bCs/>
                                <w:rtl/>
                              </w:rPr>
                            </w:pPr>
                          </w:p>
                        </w:txbxContent>
                      </v:textbox>
                    </v:roundrect>
                    <v:oval id="Oval 61" o:spid="_x0000_s1546" style="position:absolute;left:53438;top:734;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QdicIA&#10;AADcAAAADwAAAGRycy9kb3ducmV2LnhtbERPTYvCMBC9C/sfwix403TFums1ioiClx6s3cPehmZs&#10;yzaT0kRb/705CB4f73u9HUwj7tS52rKCr2kEgriwuuZSQX45Tn5AOI+ssbFMCh7kYLv5GK0x0bbn&#10;M90zX4oQwi5BBZX3bSKlKyoy6Ka2JQ7c1XYGfYBdKXWHfQg3jZxF0UIarDk0VNjSvqLiP7sZBTr6&#10;rmOdx+k13/XpI/5bysNvqtT4c9itQHga/Fv8cp+0gtk8rA1nwhGQm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BB2JwgAAANwAAAAPAAAAAAAAAAAAAAAAAJgCAABkcnMvZG93&#10;bnJldi54bWxQSwUGAAAAAAQABAD1AAAAhwMAAAAA&#10;" fillcolor="#272727 [2749]" stroked="f" strokeweight="1pt">
                      <v:stroke joinstyle="miter"/>
                      <v:shadow on="t" color="black" opacity="26213f" origin=",-.5" offset="0,3pt"/>
                    </v:oval>
                  </v:group>
                  <v:rect id="Rectangle 256591" o:spid="_x0000_s1547" style="position:absolute;top:4929;width:52002;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pBqMUA&#10;AADcAAAADwAAAGRycy9kb3ducmV2LnhtbESPwWrDMBBE74X+g9hCb43cNBTXsRySlEByKDhOP2Cx&#10;NraptTKSGjt/HwUKPQ4zb4bJV5PpxYWc7ywreJ0lIIhrqztuFHyfdi8pCB+QNfaWScGVPKyKx4cc&#10;M21HPtKlCo2IJewzVNCGMGRS+rolg35mB+Lona0zGKJ0jdQOx1huejlPkndpsOO40OJA25bqn+rX&#10;KJinXbNx42ZR0td4PKSf17dDWSn1/DStlyACTeE//EfvdeQWH3A/E4+ALG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ikGoxQAAANwAAAAPAAAAAAAAAAAAAAAAAJgCAABkcnMv&#10;ZG93bnJldi54bWxQSwUGAAAAAAQABAD1AAAAigMAAAAA&#10;" fillcolor="#00b050" stroked="f" strokeweight="1pt"/>
                </v:group>
                <v:group id="Group 227" o:spid="_x0000_s1548" style="position:absolute;left:56772;top:1605;width:2465;height:1976" coordorigin="15206,34439" coordsize="10267,8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1LUPcMAAADcAAAADwAAAGRycy9kb3ducmV2LnhtbERPTWvCQBC9F/oflhF6&#10;q5tYUiS6BpFaeghCVSi9DdkxCcnOhuyaxH/vHgSPj/e9zibTioF6V1tWEM8jEMSF1TWXCs6n/fsS&#10;hPPIGlvLpOBGDrLN68saU21H/qXh6EsRQtilqKDyvkuldEVFBt3cdsSBu9jeoA+wL6XucQzhppWL&#10;KPqUBmsODRV2tKuoaI5Xo+B7xHH7EX8NeXPZ3f5PyeEvj0mpt9m0XYHwNPmn+OH+0QoWSZgf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DUtQ9wwAAANwAAAAP&#10;AAAAAAAAAAAAAAAAAKoCAABkcnMvZG93bnJldi54bWxQSwUGAAAAAAQABAD6AAAAmgMAAAAA&#10;">
                  <v:shape id="Freeform: Shape 256593" o:spid="_x0000_s1549" style="position:absolute;left:15206;top:34439;width:10267;height:8231;visibility:visible;mso-wrap-style:square;v-text-anchor:middle" coordsize="896698,7188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likMQA&#10;AADcAAAADwAAAGRycy9kb3ducmV2LnhtbESPQWvCQBSE70L/w/IKvelGiyKpq5QWwUtAE5H29si+&#10;Jkuzb0N2jfHfu4LgcZiZb5jVZrCN6KnzxrGC6SQBQVw6bbhScCy24yUIH5A1No5JwZU8bNYvoxWm&#10;2l34QH0eKhEh7FNUUIfQplL6siaLfuJa4uj9uc5iiLKrpO7wEuG2kbMkWUiLhuNCjS191VT+52er&#10;IO9/TkWWhf37r7HV1ZyyYfutlXp7HT4/QAQawjP8aO+0gtl8Cvcz8QjI9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JYpDEAAAA3AAAAA8AAAAAAAAAAAAAAAAAmAIAAGRycy9k&#10;b3ducmV2LnhtbFBLBQYAAAAABAAEAPUAAACJAwAAAAA=&#10;" path="m105056,34949v-39520,,-71556,32036,-71556,71555l33500,418778v,39518,32036,71555,71556,71555l554650,490333r-1330,-1330l612234,489003r35096,35912l646692,524915r28036,28035l689020,567575r168,-164l744638,622860r,-84855l744659,538005r,-49002l783162,489003r,1330l791645,490333v39518,,71554,-32037,71554,-71555l863199,106504v,-39519,-32036,-71555,-71554,-71555l105056,34949xm87550,l809149,v48353,,87549,39197,87549,87549l896698,437733v,48352,-39196,87548,-87549,87548l783162,525281r,193562l589599,525281r-502049,c39198,525281,,486085,,437733l,87549c,39197,39198,,87550,xe" fillcolor="white [3212]" stroked="f" strokeweight="1pt">
                    <v:stroke joinstyle="miter"/>
                    <v:path arrowok="t" o:connecttype="custom" o:connectlocs="1377,458;439,1396;439,5490;1377,6429;7271,6429;7254,6411;8026,6411;8487,6882;8478,6882;8846,7250;9033,7441;9035,7439;9762,8166;9762,7054;9762,7054;9762,6411;10267,6411;10267,6429;10378,6429;11317,5490;11317,1396;10378,458;1148,0;10608,0;11756,1148;11756,5739;10608,6887;10267,6887;10267,9425;7730,6887;1148,6887;0,5739;0,1148;1148,0" o:connectangles="0,0,0,0,0,0,0,0,0,0,0,0,0,0,0,0,0,0,0,0,0,0,0,0,0,0,0,0,0,0,0,0,0,0"/>
                  </v:shape>
                  <v:roundrect id="Rectangle: Rounded Corners 256594" o:spid="_x0000_s1550" style="position:absolute;left:18939;top:33239;width:375;height:5713;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EPQMIA&#10;AADcAAAADwAAAGRycy9kb3ducmV2LnhtbESP0YrCMBRE3xf8h3AF39bUgItUo4jgIvhk1w+4Nte0&#10;2NyUJrZdv36zsLCPw8ycYTa70TWipy7UnjUs5hkI4tKbmq2G69fxfQUiRGSDjWfS8E0BdtvJ2wZz&#10;4we+UF9EKxKEQ44aqhjbXMpQVuQwzH1LnLy77xzGJDsrTYdDgrtGqiz7kA5rTgsVtnSoqHwUT6ch&#10;XC92dRzUpx32pIrT69w34ab1bDru1yAijfE//Nc+GQ1qqeD3TDoCcv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Q9AwgAAANwAAAAPAAAAAAAAAAAAAAAAAJgCAABkcnMvZG93&#10;bnJldi54bWxQSwUGAAAAAAQABAD1AAAAhwMAAAAA&#10;" fillcolor="white [3212]" stroked="f" strokeweight="1pt">
                    <v:stroke joinstyle="miter"/>
                  </v:roundrect>
                  <v:roundrect id="Rectangle: Rounded Corners 256595" o:spid="_x0000_s1551" style="position:absolute;left:23239;top:35143;width:375;height:1905;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2q28IA&#10;AADcAAAADwAAAGRycy9kb3ducmV2LnhtbESP0YrCMBRE34X9h3CFfdPUiiLVKLKgCPtk9QOuzTUt&#10;NjeliW3dr98IC/s4zMwZZrMbbC06an3lWMFsmoAgLpyu2Ci4Xg6TFQgfkDXWjknBizzsth+jDWba&#10;9XymLg9GRAj7DBWUITSZlL4oyaKfuoY4enfXWgxRtkbqFvsIt7VMk2QpLVYcF0ps6Kuk4pE/rQJ/&#10;PZvVoU+Ppt9Tmp9+vrva35T6HA/7NYhAQ/gP/7VPWkG6mMP7TDwCc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LarbwgAAANwAAAAPAAAAAAAAAAAAAAAAAJgCAABkcnMvZG93&#10;bnJldi54bWxQSwUGAAAAAAQABAD1AAAAhwMAAAAA&#10;" fillcolor="white [3212]" stroked="f" strokeweight="1pt">
                    <v:stroke joinstyle="miter"/>
                  </v:roundrect>
                  <v:roundrect id="Rectangle: Rounded Corners 256596" o:spid="_x0000_s1552" style="position:absolute;left:17034;top:36042;width:375;height:1904;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Qyr8IA&#10;AADcAAAADwAAAGRycy9kb3ducmV2LnhtbESP0YrCMBRE34X9h3CFfdPUoiLVKLKgCPtk9QOuzTUt&#10;NjeliW3dr98IC/s4zMwZZrMbbC06an3lWMFsmoAgLpyu2Ci4Xg6TFQgfkDXWjknBizzsth+jDWba&#10;9XymLg9GRAj7DBWUITSZlL4oyaKfuoY4enfXWgxRtkbqFvsIt7VMk2QpLVYcF0ps6Kuk4pE/rQJ/&#10;PZvVoU+Ppt9Tmp9+vrva35T6HA/7NYhAQ/gP/7VPWkG6mMP7TDwCc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xDKvwgAAANwAAAAPAAAAAAAAAAAAAAAAAJgCAABkcnMvZG93&#10;bnJldi54bWxQSwUGAAAAAAQABAD1AAAAhwMAAAAA&#10;" fillcolor="white [3212]" stroked="f" strokeweight="1pt">
                    <v:stroke joinstyle="miter"/>
                  </v:roundrect>
                  <v:roundrect id="Rectangle: Rounded Corners 256597" o:spid="_x0000_s1553" style="position:absolute;left:18938;top:36518;width:375;height:952;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iXNMIA&#10;AADcAAAADwAAAGRycy9kb3ducmV2LnhtbESP0YrCMBRE34X9h3AX9s2mFhSpRhHBRdgnqx9wba5p&#10;sbkpTbbt7tcbQfBxmJkzzHo72kb01PnasYJZkoIgLp2u2Si4nA/TJQgfkDU2jknBH3nYbj4ma8y1&#10;G/hEfRGMiBD2OSqoQmhzKX1ZkUWfuJY4ejfXWQxRdkbqDocIt43M0nQhLdYcFypsaV9ReS9+rQJ/&#10;OZnlYci+zbCjrDj+//SNvyr19TnuViACjeEdfrWPWkE2n8PzTDwCcvM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iJc0wgAAANwAAAAPAAAAAAAAAAAAAAAAAJgCAABkcnMvZG93&#10;bnJldi54bWxQSwUGAAAAAAQABAD1AAAAhwMAAAAA&#10;" fillcolor="white [3212]" stroked="f" strokeweight="1pt">
                    <v:stroke joinstyle="miter"/>
                  </v:roundrect>
                  <v:roundrect id="Rectangle: Rounded Corners 256598" o:spid="_x0000_s1554" style="position:absolute;left:22038;top:34847;width:381;height:4300;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KeqsIA&#10;AADcAAAADwAAAGRycy9kb3ducmV2LnhtbESP0YrCMBRE3xf8h3CFfVtTK4pUo4jgIvhk9QOuzTUt&#10;NjelybZ1v94IC/s4zMwZZr0dbC06an3lWMF0koAgLpyu2Ci4Xg5fSxA+IGusHZOCJ3nYbkYfa8y0&#10;6/lMXR6MiBD2GSooQ2gyKX1RkkU/cQ1x9O6utRiibI3ULfYRbmuZJslCWqw4LpTY0L6k4pH/WAX+&#10;ejbLQ59+m35HaX78PXW1vyn1OR52KxCBhvAf/msftYLZfArvM/EIyM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Up6qwgAAANwAAAAPAAAAAAAAAAAAAAAAAJgCAABkcnMvZG93&#10;bnJldi54bWxQSwUGAAAAAAQABAD1AAAAhwMAAAAA&#10;" fillcolor="white [3212]" stroked="f" strokeweight="1pt">
                    <v:stroke joinstyle="miter"/>
                  </v:roundrect>
                  <v:roundrect id="Rectangle: Rounded Corners 256599" o:spid="_x0000_s1555" style="position:absolute;left:18939;top:34991;width:375;height:5713;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7i/MYA&#10;AADfAAAADwAAAGRycy9kb3ducmV2LnhtbESPUWvCMBSF3wf+h3CFvc10GW5ajSIDh+CTnT/g2lzT&#10;suamNFnb7dcvgrDHwznnO5z1dnSN6KkLtWcNz7MMBHHpTc1Ww/lz/7QAESKywcYzafihANvN5GGN&#10;ufEDn6gvohUJwiFHDVWMbS5lKCtyGGa+JU7e1XcOY5KdlabDIcFdI1WWvUqHNaeFClt6r6j8Kr6d&#10;hnA+2cV+UB922JEqDr/HvgkXrR+n424FItIY/8P39sFoUC9vy7mC25/0BeTm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7i/MYAAADfAAAADwAAAAAAAAAAAAAAAACYAgAAZHJz&#10;L2Rvd25yZXYueG1sUEsFBgAAAAAEAAQA9QAAAIsDAAAAAA==&#10;" fillcolor="white [3212]" stroked="f" strokeweight="1pt">
                    <v:stroke joinstyle="miter"/>
                  </v:roundrect>
                  <v:roundrect id="Rectangle: Rounded Corners 256600" o:spid="_x0000_s1556" style="position:absolute;left:23239;top:36895;width:375;height:1905;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HZ8cA&#10;AADfAAAADwAAAGRycy9kb3ducmV2LnhtbESPwWrDMBBE74H+g9hAbokchzapG9mEQEqgpzj5gI21&#10;lU2tlbFU2+3XV4VCj8PMvGH2xWRbMVDvG8cK1qsEBHHldMNGwe16Wu5A+ICssXVMCr7IQ5E/zPaY&#10;aTfyhYYyGBEh7DNUUIfQZVL6qiaLfuU64ui9u95iiLI3Uvc4RrhtZZokT9Jiw3Ghxo6ONVUf5adV&#10;4G8XszuN6asZD5SW5++3ofV3pRbz6fACItAU/sN/7bNWkG62z48b+P0Tv4D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2SR2fHAAAA3wAAAA8AAAAAAAAAAAAAAAAAmAIAAGRy&#10;cy9kb3ducmV2LnhtbFBLBQYAAAAABAAEAPUAAACMAwAAAAA=&#10;" fillcolor="white [3212]" stroked="f" strokeweight="1pt">
                    <v:stroke joinstyle="miter"/>
                  </v:roundrect>
                  <v:roundrect id="Rectangle: Rounded Corners 256601" o:spid="_x0000_s1557" style="position:absolute;left:17034;top:37771;width:375;height:1904;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vfE8cA&#10;AADfAAAADwAAAGRycy9kb3ducmV2LnhtbESP3WrCQBSE7wXfYTmF3ummaf1LXUUKFsErow9wzB43&#10;odmzIbsmaZ++Wyh4OczMN8x6O9hadNT6yrGCl2kCgrhwumKj4HLeT5YgfEDWWDsmBd/kYbsZj9aY&#10;adfzibo8GBEh7DNUUIbQZFL6oiSLfuoa4ujdXGsxRNkaqVvsI9zWMk2SubRYcVwosaGPkoqv/G4V&#10;+MvJLPd9+mn6HaX54efY1f6q1PPTsHsHEWgIj/B/+6AVpK+L1ewN/v7ELyA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J73xPHAAAA3wAAAA8AAAAAAAAAAAAAAAAAmAIAAGRy&#10;cy9kb3ducmV2LnhtbFBLBQYAAAAABAAEAPUAAACMAwAAAAA=&#10;" fillcolor="white [3212]" stroked="f" strokeweight="1pt">
                    <v:stroke joinstyle="miter"/>
                  </v:roundrect>
                  <v:roundrect id="Rectangle: Rounded Corners 256602" o:spid="_x0000_s1558" style="position:absolute;left:18938;top:38247;width:375;height:952;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d6iMYA&#10;AADfAAAADwAAAGRycy9kb3ducmV2LnhtbESP0WrCQBRE3wv+w3ILfaubRqyauooIiuCT0Q+4Zq+b&#10;0OzdkF2T1K/vFoQ+DjNzhlmuB1uLjlpfOVbwMU5AEBdOV2wUXM679zkIH5A11o5JwQ95WK9GL0vM&#10;tOv5RF0ejIgQ9hkqKENoMil9UZJFP3YNcfRurrUYomyN1C32EW5rmSbJp7RYcVwosaFtScV3frcK&#10;/OVk5rs+3Zt+Q2l+eBy72l+VensdNl8gAg3hP/xsH7SCdDJbTKfw9yd+Ab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Td6iMYAAADfAAAADwAAAAAAAAAAAAAAAACYAgAAZHJz&#10;L2Rvd25yZXYueG1sUEsFBgAAAAAEAAQA9QAAAIsDAAAAAA==&#10;" fillcolor="white [3212]" stroked="f" strokeweight="1pt">
                    <v:stroke joinstyle="miter"/>
                  </v:roundrect>
                  <v:roundrect id="Rectangle: Rounded Corners 256603" o:spid="_x0000_s1559" style="position:absolute;left:22038;top:36576;width:381;height:4300;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Xk/8YA&#10;AADfAAAADwAAAGRycy9kb3ducmV2LnhtbESP3WrCQBSE7wu+w3IKvaubpviXuooUFMErow9wzB43&#10;odmzIbsmqU/vCoVeDjPzDbNcD7YWHbW+cqzgY5yAIC6crtgoOJ+273MQPiBrrB2Tgl/ysF6NXpaY&#10;adfzkbo8GBEh7DNUUIbQZFL6oiSLfuwa4uhdXWsxRNkaqVvsI9zWMk2SqbRYcVwosaHvkoqf/GYV&#10;+PPRzLd9ujP9htJ8fz90tb8o9fY6bL5ABBrCf/ivvdcK0s/ZYjKF55/4BeTq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eXk/8YAAADfAAAADwAAAAAAAAAAAAAAAACYAgAAZHJz&#10;L2Rvd25yZXYueG1sUEsFBgAAAAAEAAQA9QAAAIsDAAAAAA==&#10;" fillcolor="white [3212]" stroked="f" strokeweight="1pt">
                    <v:stroke joinstyle="miter"/>
                  </v:roundrect>
                </v:group>
                <w10:wrap anchorx="page"/>
                <w10:anchorlock/>
              </v:group>
            </w:pict>
          </mc:Fallback>
        </mc:AlternateContent>
      </w:r>
    </w:p>
    <w:p w:rsidR="000D0CA1" w:rsidRDefault="000D0CA1" w:rsidP="000D0CA1">
      <w:pPr>
        <w:rPr>
          <w:rtl/>
        </w:rPr>
      </w:pPr>
      <w:r>
        <w:rPr>
          <w:rFonts w:hint="cs"/>
          <w:rtl/>
        </w:rPr>
        <w:t>عزيزي المتدرب ابحث عن أكثر أنماط المتدربين شيوعاً وتحدث عن صفاتهم وطرق التعامل معهم</w:t>
      </w:r>
    </w:p>
    <w:p w:rsidR="000D0CA1" w:rsidRDefault="000D0CA1" w:rsidP="000D0CA1">
      <w:pPr>
        <w:rPr>
          <w:rtl/>
        </w:rPr>
      </w:pPr>
      <w:r>
        <w:rPr>
          <w:noProof/>
        </w:rPr>
        <mc:AlternateContent>
          <mc:Choice Requires="wpg">
            <w:drawing>
              <wp:inline distT="0" distB="0" distL="0" distR="0" wp14:anchorId="21317F88" wp14:editId="02F659C1">
                <wp:extent cx="5731510" cy="462280"/>
                <wp:effectExtent l="0" t="0" r="2540" b="0"/>
                <wp:docPr id="661" name="Group 32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462280"/>
                          <a:chOff x="-1619" y="0"/>
                          <a:chExt cx="61055" cy="4927"/>
                        </a:xfrm>
                      </wpg:grpSpPr>
                      <wpg:grpSp>
                        <wpg:cNvPr id="662" name="Group 256605"/>
                        <wpg:cNvGrpSpPr>
                          <a:grpSpLocks/>
                        </wpg:cNvGrpSpPr>
                        <wpg:grpSpPr bwMode="auto">
                          <a:xfrm>
                            <a:off x="-1619" y="0"/>
                            <a:ext cx="61055" cy="4927"/>
                            <a:chOff x="-1658" y="159"/>
                            <a:chExt cx="62550" cy="5058"/>
                          </a:xfrm>
                        </wpg:grpSpPr>
                        <wpg:grpSp>
                          <wpg:cNvPr id="663" name="Group 256606"/>
                          <wpg:cNvGrpSpPr>
                            <a:grpSpLocks/>
                          </wpg:cNvGrpSpPr>
                          <wpg:grpSpPr bwMode="auto">
                            <a:xfrm>
                              <a:off x="44009" y="159"/>
                              <a:ext cx="16882" cy="5058"/>
                              <a:chOff x="35684" y="223"/>
                              <a:chExt cx="24628" cy="7110"/>
                            </a:xfrm>
                          </wpg:grpSpPr>
                          <wps:wsp>
                            <wps:cNvPr id="664"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35684" y="223"/>
                                <a:ext cx="24629" cy="7110"/>
                              </a:xfrm>
                              <a:prstGeom prst="roundRect">
                                <a:avLst>
                                  <a:gd name="adj" fmla="val 50000"/>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FC7E58" w:rsidRPr="00BB0D09" w:rsidRDefault="00FC7E58" w:rsidP="000D0CA1">
                                  <w:pPr>
                                    <w:pStyle w:val="NoSpacing"/>
                                    <w:rPr>
                                      <w:b/>
                                      <w:color w:val="FFFFFF" w:themeColor="background1"/>
                                    </w:rPr>
                                  </w:pPr>
                                  <w:r>
                                    <w:rPr>
                                      <w:rFonts w:hint="cs"/>
                                      <w:rtl/>
                                      <w:lang w:bidi="ar-SY"/>
                                    </w:rPr>
                                    <w:t xml:space="preserve">       </w:t>
                                  </w:r>
                                  <w:r w:rsidRPr="00BB0D09">
                                    <w:rPr>
                                      <w:rFonts w:hint="cs"/>
                                      <w:color w:val="FFFFFF" w:themeColor="background1"/>
                                      <w:rtl/>
                                      <w:lang w:bidi="ar-SY"/>
                                    </w:rPr>
                                    <w:t>عزيزي المدرّب:</w:t>
                                  </w:r>
                                </w:p>
                              </w:txbxContent>
                            </wps:txbx>
                            <wps:bodyPr rot="0" vert="horz" wrap="square" lIns="91440" tIns="0" rIns="91440" bIns="45720" anchor="ctr" anchorCtr="0" upright="1">
                              <a:noAutofit/>
                            </wps:bodyPr>
                          </wps:wsp>
                          <wps:wsp>
                            <wps:cNvPr id="671"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53438" y="734"/>
                                <a:ext cx="5715" cy="5715"/>
                              </a:xfrm>
                              <a:prstGeom prst="ellipse">
                                <a:avLst/>
                              </a:prstGeom>
                              <a:solidFill>
                                <a:schemeClr val="tx1">
                                  <a:lumMod val="85000"/>
                                  <a:lumOff val="15000"/>
                                </a:schemeClr>
                              </a:solidFill>
                              <a:ln>
                                <a:noFill/>
                              </a:ln>
                              <a:effectLst>
                                <a:outerShdw dist="38100" dir="5400000" algn="t"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3169" name="Rectangle 256609"/>
                          <wps:cNvSpPr>
                            <a:spLocks noChangeArrowheads="1"/>
                          </wps:cNvSpPr>
                          <wps:spPr bwMode="auto">
                            <a:xfrm>
                              <a:off x="-1658" y="4929"/>
                              <a:ext cx="50526" cy="288"/>
                            </a:xfrm>
                            <a:prstGeom prst="rect">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3170" name="Google Shape;333;p20"/>
                        <wpg:cNvGrpSpPr>
                          <a:grpSpLocks/>
                        </wpg:cNvGrpSpPr>
                        <wpg:grpSpPr bwMode="auto">
                          <a:xfrm>
                            <a:off x="55626" y="1238"/>
                            <a:ext cx="2443" cy="2444"/>
                            <a:chOff x="0" y="0"/>
                            <a:chExt cx="354364" cy="354745"/>
                          </a:xfrm>
                        </wpg:grpSpPr>
                        <wps:wsp>
                          <wps:cNvPr id="3171" name="Google Shape;334;p20"/>
                          <wps:cNvSpPr>
                            <a:spLocks/>
                          </wps:cNvSpPr>
                          <wps:spPr bwMode="auto">
                            <a:xfrm>
                              <a:off x="0" y="155108"/>
                              <a:ext cx="132667" cy="199288"/>
                            </a:xfrm>
                            <a:custGeom>
                              <a:avLst/>
                              <a:gdLst>
                                <a:gd name="T0" fmla="*/ 2239 w 4168"/>
                                <a:gd name="T1" fmla="*/ 343 h 6261"/>
                                <a:gd name="T2" fmla="*/ 3811 w 4168"/>
                                <a:gd name="T3" fmla="*/ 3414 h 6261"/>
                                <a:gd name="T4" fmla="*/ 2775 w 4168"/>
                                <a:gd name="T5" fmla="*/ 3831 h 6261"/>
                                <a:gd name="T6" fmla="*/ 2775 w 4168"/>
                                <a:gd name="T7" fmla="*/ 3462 h 6261"/>
                                <a:gd name="T8" fmla="*/ 3096 w 4168"/>
                                <a:gd name="T9" fmla="*/ 1712 h 6261"/>
                                <a:gd name="T10" fmla="*/ 1632 w 4168"/>
                                <a:gd name="T11" fmla="*/ 1271 h 6261"/>
                                <a:gd name="T12" fmla="*/ 1286 w 4168"/>
                                <a:gd name="T13" fmla="*/ 1843 h 6261"/>
                                <a:gd name="T14" fmla="*/ 1513 w 4168"/>
                                <a:gd name="T15" fmla="*/ 1843 h 6261"/>
                                <a:gd name="T16" fmla="*/ 2882 w 4168"/>
                                <a:gd name="T17" fmla="*/ 1950 h 6261"/>
                                <a:gd name="T18" fmla="*/ 2084 w 4168"/>
                                <a:gd name="T19" fmla="*/ 3319 h 6261"/>
                                <a:gd name="T20" fmla="*/ 870 w 4168"/>
                                <a:gd name="T21" fmla="*/ 2093 h 6261"/>
                                <a:gd name="T22" fmla="*/ 1405 w 4168"/>
                                <a:gd name="T23" fmla="*/ 3462 h 6261"/>
                                <a:gd name="T24" fmla="*/ 1405 w 4168"/>
                                <a:gd name="T25" fmla="*/ 3831 h 6261"/>
                                <a:gd name="T26" fmla="*/ 393 w 4168"/>
                                <a:gd name="T27" fmla="*/ 3414 h 6261"/>
                                <a:gd name="T28" fmla="*/ 1965 w 4168"/>
                                <a:gd name="T29" fmla="*/ 343 h 6261"/>
                                <a:gd name="T30" fmla="*/ 2429 w 4168"/>
                                <a:gd name="T31" fmla="*/ 3581 h 6261"/>
                                <a:gd name="T32" fmla="*/ 2715 w 4168"/>
                                <a:gd name="T33" fmla="*/ 4236 h 6261"/>
                                <a:gd name="T34" fmla="*/ 2072 w 4168"/>
                                <a:gd name="T35" fmla="*/ 4712 h 6261"/>
                                <a:gd name="T36" fmla="*/ 1429 w 4168"/>
                                <a:gd name="T37" fmla="*/ 4236 h 6261"/>
                                <a:gd name="T38" fmla="*/ 1715 w 4168"/>
                                <a:gd name="T39" fmla="*/ 3581 h 6261"/>
                                <a:gd name="T40" fmla="*/ 2429 w 4168"/>
                                <a:gd name="T41" fmla="*/ 3581 h 6261"/>
                                <a:gd name="T42" fmla="*/ 1906 w 4168"/>
                                <a:gd name="T43" fmla="*/ 9 h 6261"/>
                                <a:gd name="T44" fmla="*/ 60 w 4168"/>
                                <a:gd name="T45" fmla="*/ 3295 h 6261"/>
                                <a:gd name="T46" fmla="*/ 1036 w 4168"/>
                                <a:gd name="T47" fmla="*/ 4093 h 6261"/>
                                <a:gd name="T48" fmla="*/ 1 w 4168"/>
                                <a:gd name="T49" fmla="*/ 5022 h 6261"/>
                                <a:gd name="T50" fmla="*/ 167 w 4168"/>
                                <a:gd name="T51" fmla="*/ 6260 h 6261"/>
                                <a:gd name="T52" fmla="*/ 334 w 4168"/>
                                <a:gd name="T53" fmla="*/ 5022 h 6261"/>
                                <a:gd name="T54" fmla="*/ 1048 w 4168"/>
                                <a:gd name="T55" fmla="*/ 4450 h 6261"/>
                                <a:gd name="T56" fmla="*/ 3132 w 4168"/>
                                <a:gd name="T57" fmla="*/ 4450 h 6261"/>
                                <a:gd name="T58" fmla="*/ 3846 w 4168"/>
                                <a:gd name="T59" fmla="*/ 5022 h 6261"/>
                                <a:gd name="T60" fmla="*/ 4013 w 4168"/>
                                <a:gd name="T61" fmla="*/ 6260 h 6261"/>
                                <a:gd name="T62" fmla="*/ 4168 w 4168"/>
                                <a:gd name="T63" fmla="*/ 5022 h 6261"/>
                                <a:gd name="T64" fmla="*/ 3120 w 4168"/>
                                <a:gd name="T65" fmla="*/ 4093 h 6261"/>
                                <a:gd name="T66" fmla="*/ 4084 w 4168"/>
                                <a:gd name="T67" fmla="*/ 3295 h 6261"/>
                                <a:gd name="T68" fmla="*/ 2239 w 4168"/>
                                <a:gd name="T69" fmla="*/ 9 h 62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4168" h="6261" extrusionOk="0">
                                  <a:moveTo>
                                    <a:pt x="2102" y="325"/>
                                  </a:moveTo>
                                  <a:cubicBezTo>
                                    <a:pt x="2147" y="325"/>
                                    <a:pt x="2191" y="331"/>
                                    <a:pt x="2239" y="343"/>
                                  </a:cubicBezTo>
                                  <a:cubicBezTo>
                                    <a:pt x="2953" y="402"/>
                                    <a:pt x="3501" y="1021"/>
                                    <a:pt x="3501" y="1748"/>
                                  </a:cubicBezTo>
                                  <a:cubicBezTo>
                                    <a:pt x="3501" y="2438"/>
                                    <a:pt x="3668" y="3081"/>
                                    <a:pt x="3811" y="3414"/>
                                  </a:cubicBezTo>
                                  <a:lnTo>
                                    <a:pt x="3811" y="3438"/>
                                  </a:lnTo>
                                  <a:cubicBezTo>
                                    <a:pt x="3632" y="3534"/>
                                    <a:pt x="3310" y="3736"/>
                                    <a:pt x="2775" y="3831"/>
                                  </a:cubicBezTo>
                                  <a:lnTo>
                                    <a:pt x="2775" y="3795"/>
                                  </a:lnTo>
                                  <a:lnTo>
                                    <a:pt x="2775" y="3462"/>
                                  </a:lnTo>
                                  <a:cubicBezTo>
                                    <a:pt x="2977" y="3343"/>
                                    <a:pt x="3156" y="3164"/>
                                    <a:pt x="3299" y="2938"/>
                                  </a:cubicBezTo>
                                  <a:cubicBezTo>
                                    <a:pt x="3513" y="2545"/>
                                    <a:pt x="3441" y="2021"/>
                                    <a:pt x="3096" y="1712"/>
                                  </a:cubicBezTo>
                                  <a:cubicBezTo>
                                    <a:pt x="2858" y="1486"/>
                                    <a:pt x="2429" y="1236"/>
                                    <a:pt x="1751" y="1236"/>
                                  </a:cubicBezTo>
                                  <a:cubicBezTo>
                                    <a:pt x="1703" y="1236"/>
                                    <a:pt x="1656" y="1248"/>
                                    <a:pt x="1632" y="1271"/>
                                  </a:cubicBezTo>
                                  <a:lnTo>
                                    <a:pt x="1286" y="1617"/>
                                  </a:lnTo>
                                  <a:cubicBezTo>
                                    <a:pt x="1227" y="1676"/>
                                    <a:pt x="1227" y="1783"/>
                                    <a:pt x="1286" y="1843"/>
                                  </a:cubicBezTo>
                                  <a:cubicBezTo>
                                    <a:pt x="1316" y="1873"/>
                                    <a:pt x="1358" y="1887"/>
                                    <a:pt x="1400" y="1887"/>
                                  </a:cubicBezTo>
                                  <a:cubicBezTo>
                                    <a:pt x="1441" y="1887"/>
                                    <a:pt x="1483" y="1873"/>
                                    <a:pt x="1513" y="1843"/>
                                  </a:cubicBezTo>
                                  <a:lnTo>
                                    <a:pt x="1810" y="1545"/>
                                  </a:lnTo>
                                  <a:cubicBezTo>
                                    <a:pt x="2239" y="1557"/>
                                    <a:pt x="2596" y="1688"/>
                                    <a:pt x="2882" y="1950"/>
                                  </a:cubicBezTo>
                                  <a:cubicBezTo>
                                    <a:pt x="3120" y="2152"/>
                                    <a:pt x="3156" y="2510"/>
                                    <a:pt x="3013" y="2783"/>
                                  </a:cubicBezTo>
                                  <a:cubicBezTo>
                                    <a:pt x="2822" y="3105"/>
                                    <a:pt x="2477" y="3319"/>
                                    <a:pt x="2084" y="3319"/>
                                  </a:cubicBezTo>
                                  <a:cubicBezTo>
                                    <a:pt x="1513" y="3319"/>
                                    <a:pt x="1036" y="2843"/>
                                    <a:pt x="1036" y="2260"/>
                                  </a:cubicBezTo>
                                  <a:cubicBezTo>
                                    <a:pt x="1036" y="2164"/>
                                    <a:pt x="953" y="2093"/>
                                    <a:pt x="870" y="2093"/>
                                  </a:cubicBezTo>
                                  <a:cubicBezTo>
                                    <a:pt x="774" y="2093"/>
                                    <a:pt x="703" y="2164"/>
                                    <a:pt x="703" y="2260"/>
                                  </a:cubicBezTo>
                                  <a:cubicBezTo>
                                    <a:pt x="703" y="2760"/>
                                    <a:pt x="989" y="3224"/>
                                    <a:pt x="1405" y="3462"/>
                                  </a:cubicBezTo>
                                  <a:lnTo>
                                    <a:pt x="1405" y="3795"/>
                                  </a:lnTo>
                                  <a:lnTo>
                                    <a:pt x="1405" y="3831"/>
                                  </a:lnTo>
                                  <a:cubicBezTo>
                                    <a:pt x="858" y="3712"/>
                                    <a:pt x="524" y="3534"/>
                                    <a:pt x="393" y="3438"/>
                                  </a:cubicBezTo>
                                  <a:cubicBezTo>
                                    <a:pt x="393" y="3438"/>
                                    <a:pt x="382" y="3438"/>
                                    <a:pt x="393" y="3414"/>
                                  </a:cubicBezTo>
                                  <a:cubicBezTo>
                                    <a:pt x="524" y="3081"/>
                                    <a:pt x="691" y="2438"/>
                                    <a:pt x="703" y="1748"/>
                                  </a:cubicBezTo>
                                  <a:cubicBezTo>
                                    <a:pt x="703" y="1021"/>
                                    <a:pt x="1275" y="402"/>
                                    <a:pt x="1965" y="343"/>
                                  </a:cubicBezTo>
                                  <a:cubicBezTo>
                                    <a:pt x="2013" y="331"/>
                                    <a:pt x="2057" y="325"/>
                                    <a:pt x="2102" y="325"/>
                                  </a:cubicBezTo>
                                  <a:close/>
                                  <a:moveTo>
                                    <a:pt x="2429" y="3581"/>
                                  </a:moveTo>
                                  <a:lnTo>
                                    <a:pt x="2429" y="3772"/>
                                  </a:lnTo>
                                  <a:cubicBezTo>
                                    <a:pt x="2429" y="3974"/>
                                    <a:pt x="2537" y="4153"/>
                                    <a:pt x="2715" y="4236"/>
                                  </a:cubicBezTo>
                                  <a:lnTo>
                                    <a:pt x="2822" y="4296"/>
                                  </a:lnTo>
                                  <a:cubicBezTo>
                                    <a:pt x="2668" y="4546"/>
                                    <a:pt x="2382" y="4712"/>
                                    <a:pt x="2072" y="4712"/>
                                  </a:cubicBezTo>
                                  <a:cubicBezTo>
                                    <a:pt x="1775" y="4712"/>
                                    <a:pt x="1489" y="4546"/>
                                    <a:pt x="1334" y="4296"/>
                                  </a:cubicBezTo>
                                  <a:lnTo>
                                    <a:pt x="1429" y="4236"/>
                                  </a:lnTo>
                                  <a:cubicBezTo>
                                    <a:pt x="1608" y="4153"/>
                                    <a:pt x="1715" y="3974"/>
                                    <a:pt x="1715" y="3772"/>
                                  </a:cubicBezTo>
                                  <a:lnTo>
                                    <a:pt x="1715" y="3581"/>
                                  </a:lnTo>
                                  <a:cubicBezTo>
                                    <a:pt x="1834" y="3617"/>
                                    <a:pt x="1953" y="3629"/>
                                    <a:pt x="2072" y="3629"/>
                                  </a:cubicBezTo>
                                  <a:cubicBezTo>
                                    <a:pt x="2191" y="3629"/>
                                    <a:pt x="2310" y="3617"/>
                                    <a:pt x="2429" y="3581"/>
                                  </a:cubicBezTo>
                                  <a:close/>
                                  <a:moveTo>
                                    <a:pt x="2072" y="0"/>
                                  </a:moveTo>
                                  <a:cubicBezTo>
                                    <a:pt x="2016" y="0"/>
                                    <a:pt x="1959" y="3"/>
                                    <a:pt x="1906" y="9"/>
                                  </a:cubicBezTo>
                                  <a:cubicBezTo>
                                    <a:pt x="1036" y="81"/>
                                    <a:pt x="346" y="855"/>
                                    <a:pt x="346" y="1748"/>
                                  </a:cubicBezTo>
                                  <a:cubicBezTo>
                                    <a:pt x="346" y="2391"/>
                                    <a:pt x="203" y="2986"/>
                                    <a:pt x="60" y="3295"/>
                                  </a:cubicBezTo>
                                  <a:cubicBezTo>
                                    <a:pt x="1" y="3450"/>
                                    <a:pt x="48" y="3617"/>
                                    <a:pt x="179" y="3700"/>
                                  </a:cubicBezTo>
                                  <a:cubicBezTo>
                                    <a:pt x="322" y="3795"/>
                                    <a:pt x="584" y="3950"/>
                                    <a:pt x="1036" y="4093"/>
                                  </a:cubicBezTo>
                                  <a:lnTo>
                                    <a:pt x="382" y="4415"/>
                                  </a:lnTo>
                                  <a:cubicBezTo>
                                    <a:pt x="143" y="4534"/>
                                    <a:pt x="1" y="4772"/>
                                    <a:pt x="1" y="5022"/>
                                  </a:cubicBezTo>
                                  <a:lnTo>
                                    <a:pt x="1" y="6093"/>
                                  </a:lnTo>
                                  <a:cubicBezTo>
                                    <a:pt x="1" y="6189"/>
                                    <a:pt x="84" y="6260"/>
                                    <a:pt x="167" y="6260"/>
                                  </a:cubicBezTo>
                                  <a:cubicBezTo>
                                    <a:pt x="262" y="6260"/>
                                    <a:pt x="334" y="6189"/>
                                    <a:pt x="334" y="6093"/>
                                  </a:cubicBezTo>
                                  <a:lnTo>
                                    <a:pt x="334" y="5022"/>
                                  </a:lnTo>
                                  <a:cubicBezTo>
                                    <a:pt x="334" y="4891"/>
                                    <a:pt x="405" y="4772"/>
                                    <a:pt x="524" y="4700"/>
                                  </a:cubicBezTo>
                                  <a:lnTo>
                                    <a:pt x="1048" y="4450"/>
                                  </a:lnTo>
                                  <a:cubicBezTo>
                                    <a:pt x="1275" y="4807"/>
                                    <a:pt x="1656" y="5046"/>
                                    <a:pt x="2084" y="5046"/>
                                  </a:cubicBezTo>
                                  <a:cubicBezTo>
                                    <a:pt x="2525" y="5046"/>
                                    <a:pt x="2906" y="4819"/>
                                    <a:pt x="3132" y="4450"/>
                                  </a:cubicBezTo>
                                  <a:lnTo>
                                    <a:pt x="3656" y="4700"/>
                                  </a:lnTo>
                                  <a:cubicBezTo>
                                    <a:pt x="3775" y="4760"/>
                                    <a:pt x="3846" y="4879"/>
                                    <a:pt x="3846" y="5022"/>
                                  </a:cubicBezTo>
                                  <a:lnTo>
                                    <a:pt x="3846" y="6093"/>
                                  </a:lnTo>
                                  <a:cubicBezTo>
                                    <a:pt x="3846" y="6189"/>
                                    <a:pt x="3918" y="6260"/>
                                    <a:pt x="4013" y="6260"/>
                                  </a:cubicBezTo>
                                  <a:cubicBezTo>
                                    <a:pt x="4096" y="6260"/>
                                    <a:pt x="4168" y="6189"/>
                                    <a:pt x="4168" y="6093"/>
                                  </a:cubicBezTo>
                                  <a:lnTo>
                                    <a:pt x="4168" y="5022"/>
                                  </a:lnTo>
                                  <a:cubicBezTo>
                                    <a:pt x="4156" y="4772"/>
                                    <a:pt x="4013" y="4534"/>
                                    <a:pt x="3775" y="4415"/>
                                  </a:cubicBezTo>
                                  <a:lnTo>
                                    <a:pt x="3120" y="4093"/>
                                  </a:lnTo>
                                  <a:cubicBezTo>
                                    <a:pt x="3549" y="3974"/>
                                    <a:pt x="3834" y="3807"/>
                                    <a:pt x="3965" y="3700"/>
                                  </a:cubicBezTo>
                                  <a:cubicBezTo>
                                    <a:pt x="4096" y="3617"/>
                                    <a:pt x="4144" y="3450"/>
                                    <a:pt x="4084" y="3295"/>
                                  </a:cubicBezTo>
                                  <a:cubicBezTo>
                                    <a:pt x="3953" y="2986"/>
                                    <a:pt x="3799" y="2391"/>
                                    <a:pt x="3799" y="1748"/>
                                  </a:cubicBezTo>
                                  <a:cubicBezTo>
                                    <a:pt x="3799" y="855"/>
                                    <a:pt x="3096" y="81"/>
                                    <a:pt x="2239" y="9"/>
                                  </a:cubicBezTo>
                                  <a:cubicBezTo>
                                    <a:pt x="2185" y="3"/>
                                    <a:pt x="2129" y="0"/>
                                    <a:pt x="2072"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172" name="Google Shape;335;p20"/>
                          <wps:cNvSpPr>
                            <a:spLocks/>
                          </wps:cNvSpPr>
                          <wps:spPr bwMode="auto">
                            <a:xfrm>
                              <a:off x="21995" y="321769"/>
                              <a:ext cx="10249" cy="32626"/>
                            </a:xfrm>
                            <a:custGeom>
                              <a:avLst/>
                              <a:gdLst>
                                <a:gd name="T0" fmla="*/ 167 w 322"/>
                                <a:gd name="T1" fmla="*/ 0 h 1025"/>
                                <a:gd name="T2" fmla="*/ 0 w 322"/>
                                <a:gd name="T3" fmla="*/ 167 h 1025"/>
                                <a:gd name="T4" fmla="*/ 0 w 322"/>
                                <a:gd name="T5" fmla="*/ 857 h 1025"/>
                                <a:gd name="T6" fmla="*/ 167 w 322"/>
                                <a:gd name="T7" fmla="*/ 1024 h 1025"/>
                                <a:gd name="T8" fmla="*/ 322 w 322"/>
                                <a:gd name="T9" fmla="*/ 857 h 1025"/>
                                <a:gd name="T10" fmla="*/ 322 w 322"/>
                                <a:gd name="T11" fmla="*/ 167 h 1025"/>
                                <a:gd name="T12" fmla="*/ 167 w 322"/>
                                <a:gd name="T13" fmla="*/ 0 h 1025"/>
                              </a:gdLst>
                              <a:ahLst/>
                              <a:cxnLst>
                                <a:cxn ang="0">
                                  <a:pos x="T0" y="T1"/>
                                </a:cxn>
                                <a:cxn ang="0">
                                  <a:pos x="T2" y="T3"/>
                                </a:cxn>
                                <a:cxn ang="0">
                                  <a:pos x="T4" y="T5"/>
                                </a:cxn>
                                <a:cxn ang="0">
                                  <a:pos x="T6" y="T7"/>
                                </a:cxn>
                                <a:cxn ang="0">
                                  <a:pos x="T8" y="T9"/>
                                </a:cxn>
                                <a:cxn ang="0">
                                  <a:pos x="T10" y="T11"/>
                                </a:cxn>
                                <a:cxn ang="0">
                                  <a:pos x="T12" y="T13"/>
                                </a:cxn>
                              </a:cxnLst>
                              <a:rect l="0" t="0" r="r" b="b"/>
                              <a:pathLst>
                                <a:path w="322" h="1025" extrusionOk="0">
                                  <a:moveTo>
                                    <a:pt x="167" y="0"/>
                                  </a:moveTo>
                                  <a:cubicBezTo>
                                    <a:pt x="72" y="0"/>
                                    <a:pt x="0" y="72"/>
                                    <a:pt x="0" y="167"/>
                                  </a:cubicBezTo>
                                  <a:lnTo>
                                    <a:pt x="0" y="857"/>
                                  </a:lnTo>
                                  <a:cubicBezTo>
                                    <a:pt x="0" y="953"/>
                                    <a:pt x="72" y="1024"/>
                                    <a:pt x="167" y="1024"/>
                                  </a:cubicBezTo>
                                  <a:cubicBezTo>
                                    <a:pt x="250" y="1024"/>
                                    <a:pt x="322" y="953"/>
                                    <a:pt x="322" y="857"/>
                                  </a:cubicBezTo>
                                  <a:lnTo>
                                    <a:pt x="322" y="167"/>
                                  </a:lnTo>
                                  <a:cubicBezTo>
                                    <a:pt x="322" y="72"/>
                                    <a:pt x="250" y="0"/>
                                    <a:pt x="167"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173" name="Google Shape;336;p20"/>
                          <wps:cNvSpPr>
                            <a:spLocks/>
                          </wps:cNvSpPr>
                          <wps:spPr bwMode="auto">
                            <a:xfrm>
                              <a:off x="99660" y="321769"/>
                              <a:ext cx="10281" cy="32626"/>
                            </a:xfrm>
                            <a:custGeom>
                              <a:avLst/>
                              <a:gdLst>
                                <a:gd name="T0" fmla="*/ 168 w 323"/>
                                <a:gd name="T1" fmla="*/ 0 h 1025"/>
                                <a:gd name="T2" fmla="*/ 1 w 323"/>
                                <a:gd name="T3" fmla="*/ 167 h 1025"/>
                                <a:gd name="T4" fmla="*/ 1 w 323"/>
                                <a:gd name="T5" fmla="*/ 857 h 1025"/>
                                <a:gd name="T6" fmla="*/ 168 w 323"/>
                                <a:gd name="T7" fmla="*/ 1024 h 1025"/>
                                <a:gd name="T8" fmla="*/ 322 w 323"/>
                                <a:gd name="T9" fmla="*/ 857 h 1025"/>
                                <a:gd name="T10" fmla="*/ 322 w 323"/>
                                <a:gd name="T11" fmla="*/ 167 h 1025"/>
                                <a:gd name="T12" fmla="*/ 168 w 323"/>
                                <a:gd name="T13" fmla="*/ 0 h 1025"/>
                              </a:gdLst>
                              <a:ahLst/>
                              <a:cxnLst>
                                <a:cxn ang="0">
                                  <a:pos x="T0" y="T1"/>
                                </a:cxn>
                                <a:cxn ang="0">
                                  <a:pos x="T2" y="T3"/>
                                </a:cxn>
                                <a:cxn ang="0">
                                  <a:pos x="T4" y="T5"/>
                                </a:cxn>
                                <a:cxn ang="0">
                                  <a:pos x="T6" y="T7"/>
                                </a:cxn>
                                <a:cxn ang="0">
                                  <a:pos x="T8" y="T9"/>
                                </a:cxn>
                                <a:cxn ang="0">
                                  <a:pos x="T10" y="T11"/>
                                </a:cxn>
                                <a:cxn ang="0">
                                  <a:pos x="T12" y="T13"/>
                                </a:cxn>
                              </a:cxnLst>
                              <a:rect l="0" t="0" r="r" b="b"/>
                              <a:pathLst>
                                <a:path w="323" h="1025" extrusionOk="0">
                                  <a:moveTo>
                                    <a:pt x="168" y="0"/>
                                  </a:moveTo>
                                  <a:cubicBezTo>
                                    <a:pt x="72" y="0"/>
                                    <a:pt x="1" y="72"/>
                                    <a:pt x="1" y="167"/>
                                  </a:cubicBezTo>
                                  <a:lnTo>
                                    <a:pt x="1" y="857"/>
                                  </a:lnTo>
                                  <a:cubicBezTo>
                                    <a:pt x="1" y="953"/>
                                    <a:pt x="72" y="1024"/>
                                    <a:pt x="168" y="1024"/>
                                  </a:cubicBezTo>
                                  <a:cubicBezTo>
                                    <a:pt x="251" y="1024"/>
                                    <a:pt x="322" y="953"/>
                                    <a:pt x="322" y="857"/>
                                  </a:cubicBezTo>
                                  <a:lnTo>
                                    <a:pt x="322" y="167"/>
                                  </a:lnTo>
                                  <a:cubicBezTo>
                                    <a:pt x="322" y="72"/>
                                    <a:pt x="251" y="0"/>
                                    <a:pt x="168"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174" name="Google Shape;337;p20"/>
                          <wps:cNvSpPr>
                            <a:spLocks/>
                          </wps:cNvSpPr>
                          <wps:spPr bwMode="auto">
                            <a:xfrm>
                              <a:off x="254672" y="193081"/>
                              <a:ext cx="55734" cy="18430"/>
                            </a:xfrm>
                            <a:custGeom>
                              <a:avLst/>
                              <a:gdLst>
                                <a:gd name="T0" fmla="*/ 649 w 1751"/>
                                <a:gd name="T1" fmla="*/ 0 h 579"/>
                                <a:gd name="T2" fmla="*/ 132 w 1751"/>
                                <a:gd name="T3" fmla="*/ 55 h 579"/>
                                <a:gd name="T4" fmla="*/ 1 w 1751"/>
                                <a:gd name="T5" fmla="*/ 221 h 579"/>
                                <a:gd name="T6" fmla="*/ 1 w 1751"/>
                                <a:gd name="T7" fmla="*/ 400 h 579"/>
                                <a:gd name="T8" fmla="*/ 155 w 1751"/>
                                <a:gd name="T9" fmla="*/ 555 h 579"/>
                                <a:gd name="T10" fmla="*/ 322 w 1751"/>
                                <a:gd name="T11" fmla="*/ 400 h 579"/>
                                <a:gd name="T12" fmla="*/ 322 w 1751"/>
                                <a:gd name="T13" fmla="*/ 364 h 579"/>
                                <a:gd name="T14" fmla="*/ 636 w 1751"/>
                                <a:gd name="T15" fmla="*/ 342 h 579"/>
                                <a:gd name="T16" fmla="*/ 1132 w 1751"/>
                                <a:gd name="T17" fmla="*/ 412 h 579"/>
                                <a:gd name="T18" fmla="*/ 1465 w 1751"/>
                                <a:gd name="T19" fmla="*/ 543 h 579"/>
                                <a:gd name="T20" fmla="*/ 1560 w 1751"/>
                                <a:gd name="T21" fmla="*/ 578 h 579"/>
                                <a:gd name="T22" fmla="*/ 1691 w 1751"/>
                                <a:gd name="T23" fmla="*/ 495 h 579"/>
                                <a:gd name="T24" fmla="*/ 1644 w 1751"/>
                                <a:gd name="T25" fmla="*/ 245 h 579"/>
                                <a:gd name="T26" fmla="*/ 649 w 1751"/>
                                <a:gd name="T27" fmla="*/ 0 h 5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751" h="579" extrusionOk="0">
                                  <a:moveTo>
                                    <a:pt x="649" y="0"/>
                                  </a:moveTo>
                                  <a:cubicBezTo>
                                    <a:pt x="492" y="0"/>
                                    <a:pt x="319" y="16"/>
                                    <a:pt x="132" y="55"/>
                                  </a:cubicBezTo>
                                  <a:cubicBezTo>
                                    <a:pt x="60" y="66"/>
                                    <a:pt x="1" y="138"/>
                                    <a:pt x="1" y="221"/>
                                  </a:cubicBezTo>
                                  <a:lnTo>
                                    <a:pt x="1" y="400"/>
                                  </a:lnTo>
                                  <a:cubicBezTo>
                                    <a:pt x="1" y="483"/>
                                    <a:pt x="72" y="555"/>
                                    <a:pt x="155" y="555"/>
                                  </a:cubicBezTo>
                                  <a:cubicBezTo>
                                    <a:pt x="251" y="555"/>
                                    <a:pt x="322" y="483"/>
                                    <a:pt x="322" y="400"/>
                                  </a:cubicBezTo>
                                  <a:lnTo>
                                    <a:pt x="322" y="364"/>
                                  </a:lnTo>
                                  <a:cubicBezTo>
                                    <a:pt x="434" y="349"/>
                                    <a:pt x="539" y="342"/>
                                    <a:pt x="636" y="342"/>
                                  </a:cubicBezTo>
                                  <a:cubicBezTo>
                                    <a:pt x="841" y="342"/>
                                    <a:pt x="1011" y="371"/>
                                    <a:pt x="1132" y="412"/>
                                  </a:cubicBezTo>
                                  <a:cubicBezTo>
                                    <a:pt x="1334" y="471"/>
                                    <a:pt x="1453" y="543"/>
                                    <a:pt x="1465" y="543"/>
                                  </a:cubicBezTo>
                                  <a:cubicBezTo>
                                    <a:pt x="1501" y="555"/>
                                    <a:pt x="1525" y="578"/>
                                    <a:pt x="1560" y="578"/>
                                  </a:cubicBezTo>
                                  <a:cubicBezTo>
                                    <a:pt x="1620" y="578"/>
                                    <a:pt x="1667" y="543"/>
                                    <a:pt x="1691" y="495"/>
                                  </a:cubicBezTo>
                                  <a:cubicBezTo>
                                    <a:pt x="1751" y="400"/>
                                    <a:pt x="1727" y="293"/>
                                    <a:pt x="1644" y="245"/>
                                  </a:cubicBezTo>
                                  <a:cubicBezTo>
                                    <a:pt x="1625" y="236"/>
                                    <a:pt x="1259" y="0"/>
                                    <a:pt x="649"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175" name="Google Shape;338;p20"/>
                          <wps:cNvSpPr>
                            <a:spLocks/>
                          </wps:cNvSpPr>
                          <wps:spPr bwMode="auto">
                            <a:xfrm>
                              <a:off x="210333" y="161060"/>
                              <a:ext cx="144031" cy="192953"/>
                            </a:xfrm>
                            <a:custGeom>
                              <a:avLst/>
                              <a:gdLst>
                                <a:gd name="T0" fmla="*/ 3489 w 4525"/>
                                <a:gd name="T1" fmla="*/ 1120 h 6062"/>
                                <a:gd name="T2" fmla="*/ 3334 w 4525"/>
                                <a:gd name="T3" fmla="*/ 1656 h 6062"/>
                                <a:gd name="T4" fmla="*/ 3322 w 4525"/>
                                <a:gd name="T5" fmla="*/ 2073 h 6062"/>
                                <a:gd name="T6" fmla="*/ 2268 w 4525"/>
                                <a:gd name="T7" fmla="*/ 3133 h 6062"/>
                                <a:gd name="T8" fmla="*/ 1191 w 4525"/>
                                <a:gd name="T9" fmla="*/ 2025 h 6062"/>
                                <a:gd name="T10" fmla="*/ 1179 w 4525"/>
                                <a:gd name="T11" fmla="*/ 1656 h 6062"/>
                                <a:gd name="T12" fmla="*/ 1036 w 4525"/>
                                <a:gd name="T13" fmla="*/ 1120 h 6062"/>
                                <a:gd name="T14" fmla="*/ 3489 w 4525"/>
                                <a:gd name="T15" fmla="*/ 310 h 6062"/>
                                <a:gd name="T16" fmla="*/ 2215 w 4525"/>
                                <a:gd name="T17" fmla="*/ 3454 h 6062"/>
                                <a:gd name="T18" fmla="*/ 2798 w 4525"/>
                                <a:gd name="T19" fmla="*/ 3347 h 6062"/>
                                <a:gd name="T20" fmla="*/ 2810 w 4525"/>
                                <a:gd name="T21" fmla="*/ 3728 h 6062"/>
                                <a:gd name="T22" fmla="*/ 1715 w 4525"/>
                                <a:gd name="T23" fmla="*/ 3728 h 6062"/>
                                <a:gd name="T24" fmla="*/ 1727 w 4525"/>
                                <a:gd name="T25" fmla="*/ 3335 h 6062"/>
                                <a:gd name="T26" fmla="*/ 703 w 4525"/>
                                <a:gd name="T27" fmla="*/ 1132 h 6062"/>
                                <a:gd name="T28" fmla="*/ 882 w 4525"/>
                                <a:gd name="T29" fmla="*/ 1751 h 6062"/>
                                <a:gd name="T30" fmla="*/ 1405 w 4525"/>
                                <a:gd name="T31" fmla="*/ 3120 h 6062"/>
                                <a:gd name="T32" fmla="*/ 1286 w 4525"/>
                                <a:gd name="T33" fmla="*/ 3739 h 6062"/>
                                <a:gd name="T34" fmla="*/ 1 w 4525"/>
                                <a:gd name="T35" fmla="*/ 4692 h 6062"/>
                                <a:gd name="T36" fmla="*/ 167 w 4525"/>
                                <a:gd name="T37" fmla="*/ 6061 h 6062"/>
                                <a:gd name="T38" fmla="*/ 334 w 4525"/>
                                <a:gd name="T39" fmla="*/ 4692 h 6062"/>
                                <a:gd name="T40" fmla="*/ 1405 w 4525"/>
                                <a:gd name="T41" fmla="*/ 4037 h 6062"/>
                                <a:gd name="T42" fmla="*/ 2096 w 4525"/>
                                <a:gd name="T43" fmla="*/ 4394 h 6062"/>
                                <a:gd name="T44" fmla="*/ 2263 w 4525"/>
                                <a:gd name="T45" fmla="*/ 6037 h 6062"/>
                                <a:gd name="T46" fmla="*/ 2429 w 4525"/>
                                <a:gd name="T47" fmla="*/ 4394 h 6062"/>
                                <a:gd name="T48" fmla="*/ 3132 w 4525"/>
                                <a:gd name="T49" fmla="*/ 4037 h 6062"/>
                                <a:gd name="T50" fmla="*/ 4203 w 4525"/>
                                <a:gd name="T51" fmla="*/ 4692 h 6062"/>
                                <a:gd name="T52" fmla="*/ 4358 w 4525"/>
                                <a:gd name="T53" fmla="*/ 6061 h 6062"/>
                                <a:gd name="T54" fmla="*/ 4525 w 4525"/>
                                <a:gd name="T55" fmla="*/ 4692 h 6062"/>
                                <a:gd name="T56" fmla="*/ 3239 w 4525"/>
                                <a:gd name="T57" fmla="*/ 3751 h 6062"/>
                                <a:gd name="T58" fmla="*/ 3120 w 4525"/>
                                <a:gd name="T59" fmla="*/ 3156 h 6062"/>
                                <a:gd name="T60" fmla="*/ 3632 w 4525"/>
                                <a:gd name="T61" fmla="*/ 2073 h 6062"/>
                                <a:gd name="T62" fmla="*/ 3680 w 4525"/>
                                <a:gd name="T63" fmla="*/ 1668 h 6062"/>
                                <a:gd name="T64" fmla="*/ 3811 w 4525"/>
                                <a:gd name="T65" fmla="*/ 168 h 6062"/>
                                <a:gd name="T66" fmla="*/ 1834 w 4525"/>
                                <a:gd name="T67" fmla="*/ 1 h 60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4525" h="6062" extrusionOk="0">
                                  <a:moveTo>
                                    <a:pt x="3489" y="310"/>
                                  </a:moveTo>
                                  <a:lnTo>
                                    <a:pt x="3489" y="1120"/>
                                  </a:lnTo>
                                  <a:cubicBezTo>
                                    <a:pt x="3489" y="1251"/>
                                    <a:pt x="3453" y="1382"/>
                                    <a:pt x="3394" y="1525"/>
                                  </a:cubicBezTo>
                                  <a:lnTo>
                                    <a:pt x="3334" y="1656"/>
                                  </a:lnTo>
                                  <a:cubicBezTo>
                                    <a:pt x="3322" y="1680"/>
                                    <a:pt x="3322" y="1703"/>
                                    <a:pt x="3322" y="1727"/>
                                  </a:cubicBezTo>
                                  <a:lnTo>
                                    <a:pt x="3322" y="2073"/>
                                  </a:lnTo>
                                  <a:cubicBezTo>
                                    <a:pt x="3322" y="2370"/>
                                    <a:pt x="3203" y="2632"/>
                                    <a:pt x="3001" y="2835"/>
                                  </a:cubicBezTo>
                                  <a:cubicBezTo>
                                    <a:pt x="2796" y="3016"/>
                                    <a:pt x="2549" y="3133"/>
                                    <a:pt x="2268" y="3133"/>
                                  </a:cubicBezTo>
                                  <a:cubicBezTo>
                                    <a:pt x="2254" y="3133"/>
                                    <a:pt x="2241" y="3133"/>
                                    <a:pt x="2227" y="3132"/>
                                  </a:cubicBezTo>
                                  <a:cubicBezTo>
                                    <a:pt x="1655" y="3108"/>
                                    <a:pt x="1191" y="2608"/>
                                    <a:pt x="1191" y="2025"/>
                                  </a:cubicBezTo>
                                  <a:lnTo>
                                    <a:pt x="1191" y="1727"/>
                                  </a:lnTo>
                                  <a:cubicBezTo>
                                    <a:pt x="1191" y="1703"/>
                                    <a:pt x="1191" y="1680"/>
                                    <a:pt x="1179" y="1656"/>
                                  </a:cubicBezTo>
                                  <a:lnTo>
                                    <a:pt x="1120" y="1525"/>
                                  </a:lnTo>
                                  <a:cubicBezTo>
                                    <a:pt x="1060" y="1406"/>
                                    <a:pt x="1036" y="1263"/>
                                    <a:pt x="1036" y="1120"/>
                                  </a:cubicBezTo>
                                  <a:cubicBezTo>
                                    <a:pt x="1036" y="668"/>
                                    <a:pt x="1394" y="310"/>
                                    <a:pt x="1834" y="310"/>
                                  </a:cubicBezTo>
                                  <a:lnTo>
                                    <a:pt x="3489" y="310"/>
                                  </a:lnTo>
                                  <a:close/>
                                  <a:moveTo>
                                    <a:pt x="1727" y="3335"/>
                                  </a:moveTo>
                                  <a:cubicBezTo>
                                    <a:pt x="1882" y="3406"/>
                                    <a:pt x="2048" y="3442"/>
                                    <a:pt x="2215" y="3454"/>
                                  </a:cubicBezTo>
                                  <a:lnTo>
                                    <a:pt x="2263" y="3454"/>
                                  </a:lnTo>
                                  <a:cubicBezTo>
                                    <a:pt x="2453" y="3454"/>
                                    <a:pt x="2632" y="3430"/>
                                    <a:pt x="2798" y="3347"/>
                                  </a:cubicBezTo>
                                  <a:lnTo>
                                    <a:pt x="2798" y="3573"/>
                                  </a:lnTo>
                                  <a:cubicBezTo>
                                    <a:pt x="2798" y="3620"/>
                                    <a:pt x="2810" y="3680"/>
                                    <a:pt x="2810" y="3728"/>
                                  </a:cubicBezTo>
                                  <a:lnTo>
                                    <a:pt x="2263" y="4144"/>
                                  </a:lnTo>
                                  <a:lnTo>
                                    <a:pt x="1715" y="3728"/>
                                  </a:lnTo>
                                  <a:cubicBezTo>
                                    <a:pt x="1727" y="3680"/>
                                    <a:pt x="1727" y="3632"/>
                                    <a:pt x="1727" y="3573"/>
                                  </a:cubicBezTo>
                                  <a:lnTo>
                                    <a:pt x="1727" y="3335"/>
                                  </a:lnTo>
                                  <a:close/>
                                  <a:moveTo>
                                    <a:pt x="1834" y="1"/>
                                  </a:moveTo>
                                  <a:cubicBezTo>
                                    <a:pt x="1203" y="1"/>
                                    <a:pt x="703" y="501"/>
                                    <a:pt x="703" y="1132"/>
                                  </a:cubicBezTo>
                                  <a:cubicBezTo>
                                    <a:pt x="703" y="1322"/>
                                    <a:pt x="751" y="1501"/>
                                    <a:pt x="834" y="1668"/>
                                  </a:cubicBezTo>
                                  <a:lnTo>
                                    <a:pt x="882" y="1751"/>
                                  </a:lnTo>
                                  <a:lnTo>
                                    <a:pt x="882" y="2013"/>
                                  </a:lnTo>
                                  <a:cubicBezTo>
                                    <a:pt x="882" y="2454"/>
                                    <a:pt x="1084" y="2858"/>
                                    <a:pt x="1405" y="3120"/>
                                  </a:cubicBezTo>
                                  <a:lnTo>
                                    <a:pt x="1405" y="3561"/>
                                  </a:lnTo>
                                  <a:cubicBezTo>
                                    <a:pt x="1405" y="3632"/>
                                    <a:pt x="1358" y="3704"/>
                                    <a:pt x="1286" y="3739"/>
                                  </a:cubicBezTo>
                                  <a:lnTo>
                                    <a:pt x="453" y="4049"/>
                                  </a:lnTo>
                                  <a:cubicBezTo>
                                    <a:pt x="179" y="4156"/>
                                    <a:pt x="1" y="4406"/>
                                    <a:pt x="1" y="4692"/>
                                  </a:cubicBezTo>
                                  <a:lnTo>
                                    <a:pt x="1" y="5894"/>
                                  </a:lnTo>
                                  <a:cubicBezTo>
                                    <a:pt x="1" y="5990"/>
                                    <a:pt x="72" y="6061"/>
                                    <a:pt x="167" y="6061"/>
                                  </a:cubicBezTo>
                                  <a:cubicBezTo>
                                    <a:pt x="251" y="6061"/>
                                    <a:pt x="334" y="5990"/>
                                    <a:pt x="334" y="5894"/>
                                  </a:cubicBezTo>
                                  <a:lnTo>
                                    <a:pt x="334" y="4692"/>
                                  </a:lnTo>
                                  <a:cubicBezTo>
                                    <a:pt x="334" y="4537"/>
                                    <a:pt x="417" y="4406"/>
                                    <a:pt x="572" y="4347"/>
                                  </a:cubicBezTo>
                                  <a:lnTo>
                                    <a:pt x="1405" y="4037"/>
                                  </a:lnTo>
                                  <a:cubicBezTo>
                                    <a:pt x="1441" y="4013"/>
                                    <a:pt x="1489" y="3989"/>
                                    <a:pt x="1525" y="3954"/>
                                  </a:cubicBezTo>
                                  <a:lnTo>
                                    <a:pt x="2096" y="4394"/>
                                  </a:lnTo>
                                  <a:lnTo>
                                    <a:pt x="2096" y="5883"/>
                                  </a:lnTo>
                                  <a:cubicBezTo>
                                    <a:pt x="2096" y="5966"/>
                                    <a:pt x="2179" y="6037"/>
                                    <a:pt x="2263" y="6037"/>
                                  </a:cubicBezTo>
                                  <a:cubicBezTo>
                                    <a:pt x="2358" y="6037"/>
                                    <a:pt x="2429" y="5966"/>
                                    <a:pt x="2429" y="5883"/>
                                  </a:cubicBezTo>
                                  <a:lnTo>
                                    <a:pt x="2429" y="4394"/>
                                  </a:lnTo>
                                  <a:lnTo>
                                    <a:pt x="3013" y="3954"/>
                                  </a:lnTo>
                                  <a:cubicBezTo>
                                    <a:pt x="3049" y="3989"/>
                                    <a:pt x="3084" y="4001"/>
                                    <a:pt x="3132" y="4037"/>
                                  </a:cubicBezTo>
                                  <a:lnTo>
                                    <a:pt x="3965" y="4347"/>
                                  </a:lnTo>
                                  <a:cubicBezTo>
                                    <a:pt x="4096" y="4406"/>
                                    <a:pt x="4203" y="4537"/>
                                    <a:pt x="4203" y="4692"/>
                                  </a:cubicBezTo>
                                  <a:lnTo>
                                    <a:pt x="4203" y="5894"/>
                                  </a:lnTo>
                                  <a:cubicBezTo>
                                    <a:pt x="4203" y="5990"/>
                                    <a:pt x="4275" y="6061"/>
                                    <a:pt x="4358" y="6061"/>
                                  </a:cubicBezTo>
                                  <a:cubicBezTo>
                                    <a:pt x="4453" y="6061"/>
                                    <a:pt x="4525" y="5990"/>
                                    <a:pt x="4525" y="5894"/>
                                  </a:cubicBezTo>
                                  <a:lnTo>
                                    <a:pt x="4525" y="4692"/>
                                  </a:lnTo>
                                  <a:cubicBezTo>
                                    <a:pt x="4513" y="4418"/>
                                    <a:pt x="4334" y="4168"/>
                                    <a:pt x="4072" y="4061"/>
                                  </a:cubicBezTo>
                                  <a:lnTo>
                                    <a:pt x="3239" y="3751"/>
                                  </a:lnTo>
                                  <a:cubicBezTo>
                                    <a:pt x="3156" y="3728"/>
                                    <a:pt x="3120" y="3644"/>
                                    <a:pt x="3120" y="3573"/>
                                  </a:cubicBezTo>
                                  <a:lnTo>
                                    <a:pt x="3120" y="3156"/>
                                  </a:lnTo>
                                  <a:cubicBezTo>
                                    <a:pt x="3144" y="3132"/>
                                    <a:pt x="3191" y="3096"/>
                                    <a:pt x="3215" y="3061"/>
                                  </a:cubicBezTo>
                                  <a:cubicBezTo>
                                    <a:pt x="3489" y="2799"/>
                                    <a:pt x="3632" y="2454"/>
                                    <a:pt x="3632" y="2073"/>
                                  </a:cubicBezTo>
                                  <a:lnTo>
                                    <a:pt x="3632" y="1751"/>
                                  </a:lnTo>
                                  <a:lnTo>
                                    <a:pt x="3680" y="1668"/>
                                  </a:lnTo>
                                  <a:cubicBezTo>
                                    <a:pt x="3775" y="1501"/>
                                    <a:pt x="3811" y="1311"/>
                                    <a:pt x="3811" y="1132"/>
                                  </a:cubicBezTo>
                                  <a:lnTo>
                                    <a:pt x="3811" y="168"/>
                                  </a:lnTo>
                                  <a:cubicBezTo>
                                    <a:pt x="3811" y="72"/>
                                    <a:pt x="3739" y="1"/>
                                    <a:pt x="3644" y="1"/>
                                  </a:cubicBezTo>
                                  <a:lnTo>
                                    <a:pt x="1834"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176" name="Google Shape;339;p20"/>
                          <wps:cNvSpPr>
                            <a:spLocks/>
                          </wps:cNvSpPr>
                          <wps:spPr bwMode="auto">
                            <a:xfrm>
                              <a:off x="238375" y="316454"/>
                              <a:ext cx="10631" cy="38291"/>
                            </a:xfrm>
                            <a:custGeom>
                              <a:avLst/>
                              <a:gdLst>
                                <a:gd name="T0" fmla="*/ 167 w 334"/>
                                <a:gd name="T1" fmla="*/ 0 h 1203"/>
                                <a:gd name="T2" fmla="*/ 1 w 334"/>
                                <a:gd name="T3" fmla="*/ 167 h 1203"/>
                                <a:gd name="T4" fmla="*/ 1 w 334"/>
                                <a:gd name="T5" fmla="*/ 1048 h 1203"/>
                                <a:gd name="T6" fmla="*/ 167 w 334"/>
                                <a:gd name="T7" fmla="*/ 1203 h 1203"/>
                                <a:gd name="T8" fmla="*/ 334 w 334"/>
                                <a:gd name="T9" fmla="*/ 1048 h 1203"/>
                                <a:gd name="T10" fmla="*/ 334 w 334"/>
                                <a:gd name="T11" fmla="*/ 155 h 1203"/>
                                <a:gd name="T12" fmla="*/ 167 w 334"/>
                                <a:gd name="T13" fmla="*/ 0 h 1203"/>
                              </a:gdLst>
                              <a:ahLst/>
                              <a:cxnLst>
                                <a:cxn ang="0">
                                  <a:pos x="T0" y="T1"/>
                                </a:cxn>
                                <a:cxn ang="0">
                                  <a:pos x="T2" y="T3"/>
                                </a:cxn>
                                <a:cxn ang="0">
                                  <a:pos x="T4" y="T5"/>
                                </a:cxn>
                                <a:cxn ang="0">
                                  <a:pos x="T6" y="T7"/>
                                </a:cxn>
                                <a:cxn ang="0">
                                  <a:pos x="T8" y="T9"/>
                                </a:cxn>
                                <a:cxn ang="0">
                                  <a:pos x="T10" y="T11"/>
                                </a:cxn>
                                <a:cxn ang="0">
                                  <a:pos x="T12" y="T13"/>
                                </a:cxn>
                              </a:cxnLst>
                              <a:rect l="0" t="0" r="r" b="b"/>
                              <a:pathLst>
                                <a:path w="334" h="1203" extrusionOk="0">
                                  <a:moveTo>
                                    <a:pt x="167" y="0"/>
                                  </a:moveTo>
                                  <a:cubicBezTo>
                                    <a:pt x="72" y="0"/>
                                    <a:pt x="1" y="72"/>
                                    <a:pt x="1" y="167"/>
                                  </a:cubicBezTo>
                                  <a:lnTo>
                                    <a:pt x="1" y="1048"/>
                                  </a:lnTo>
                                  <a:cubicBezTo>
                                    <a:pt x="1" y="1131"/>
                                    <a:pt x="72" y="1203"/>
                                    <a:pt x="167" y="1203"/>
                                  </a:cubicBezTo>
                                  <a:cubicBezTo>
                                    <a:pt x="251" y="1203"/>
                                    <a:pt x="334" y="1131"/>
                                    <a:pt x="334" y="1048"/>
                                  </a:cubicBezTo>
                                  <a:lnTo>
                                    <a:pt x="334" y="155"/>
                                  </a:lnTo>
                                  <a:cubicBezTo>
                                    <a:pt x="334" y="60"/>
                                    <a:pt x="251" y="0"/>
                                    <a:pt x="167"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177" name="Google Shape;340;p20"/>
                          <wps:cNvSpPr>
                            <a:spLocks/>
                          </wps:cNvSpPr>
                          <wps:spPr bwMode="auto">
                            <a:xfrm>
                              <a:off x="315690" y="316454"/>
                              <a:ext cx="10249" cy="38291"/>
                            </a:xfrm>
                            <a:custGeom>
                              <a:avLst/>
                              <a:gdLst>
                                <a:gd name="T0" fmla="*/ 167 w 322"/>
                                <a:gd name="T1" fmla="*/ 0 h 1203"/>
                                <a:gd name="T2" fmla="*/ 0 w 322"/>
                                <a:gd name="T3" fmla="*/ 167 h 1203"/>
                                <a:gd name="T4" fmla="*/ 0 w 322"/>
                                <a:gd name="T5" fmla="*/ 1048 h 1203"/>
                                <a:gd name="T6" fmla="*/ 167 w 322"/>
                                <a:gd name="T7" fmla="*/ 1203 h 1203"/>
                                <a:gd name="T8" fmla="*/ 322 w 322"/>
                                <a:gd name="T9" fmla="*/ 1048 h 1203"/>
                                <a:gd name="T10" fmla="*/ 322 w 322"/>
                                <a:gd name="T11" fmla="*/ 155 h 1203"/>
                                <a:gd name="T12" fmla="*/ 167 w 322"/>
                                <a:gd name="T13" fmla="*/ 0 h 1203"/>
                              </a:gdLst>
                              <a:ahLst/>
                              <a:cxnLst>
                                <a:cxn ang="0">
                                  <a:pos x="T0" y="T1"/>
                                </a:cxn>
                                <a:cxn ang="0">
                                  <a:pos x="T2" y="T3"/>
                                </a:cxn>
                                <a:cxn ang="0">
                                  <a:pos x="T4" y="T5"/>
                                </a:cxn>
                                <a:cxn ang="0">
                                  <a:pos x="T6" y="T7"/>
                                </a:cxn>
                                <a:cxn ang="0">
                                  <a:pos x="T8" y="T9"/>
                                </a:cxn>
                                <a:cxn ang="0">
                                  <a:pos x="T10" y="T11"/>
                                </a:cxn>
                                <a:cxn ang="0">
                                  <a:pos x="T12" y="T13"/>
                                </a:cxn>
                              </a:cxnLst>
                              <a:rect l="0" t="0" r="r" b="b"/>
                              <a:pathLst>
                                <a:path w="322" h="1203" extrusionOk="0">
                                  <a:moveTo>
                                    <a:pt x="167" y="0"/>
                                  </a:moveTo>
                                  <a:cubicBezTo>
                                    <a:pt x="72" y="0"/>
                                    <a:pt x="0" y="72"/>
                                    <a:pt x="0" y="167"/>
                                  </a:cubicBezTo>
                                  <a:lnTo>
                                    <a:pt x="0" y="1048"/>
                                  </a:lnTo>
                                  <a:cubicBezTo>
                                    <a:pt x="0" y="1131"/>
                                    <a:pt x="72" y="1203"/>
                                    <a:pt x="167" y="1203"/>
                                  </a:cubicBezTo>
                                  <a:cubicBezTo>
                                    <a:pt x="250" y="1203"/>
                                    <a:pt x="322" y="1131"/>
                                    <a:pt x="322" y="1048"/>
                                  </a:cubicBezTo>
                                  <a:lnTo>
                                    <a:pt x="322" y="155"/>
                                  </a:lnTo>
                                  <a:cubicBezTo>
                                    <a:pt x="322" y="60"/>
                                    <a:pt x="262" y="0"/>
                                    <a:pt x="167"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178" name="Google Shape;341;p20"/>
                          <wps:cNvSpPr>
                            <a:spLocks/>
                          </wps:cNvSpPr>
                          <wps:spPr bwMode="auto">
                            <a:xfrm>
                              <a:off x="54939" y="0"/>
                              <a:ext cx="221378" cy="185346"/>
                            </a:xfrm>
                            <a:custGeom>
                              <a:avLst/>
                              <a:gdLst>
                                <a:gd name="T0" fmla="*/ 2406 w 6955"/>
                                <a:gd name="T1" fmla="*/ 4168 h 5823"/>
                                <a:gd name="T2" fmla="*/ 2311 w 6955"/>
                                <a:gd name="T3" fmla="*/ 4537 h 5823"/>
                                <a:gd name="T4" fmla="*/ 2085 w 6955"/>
                                <a:gd name="T5" fmla="*/ 4537 h 5823"/>
                                <a:gd name="T6" fmla="*/ 1727 w 6955"/>
                                <a:gd name="T7" fmla="*/ 4180 h 5823"/>
                                <a:gd name="T8" fmla="*/ 1727 w 6955"/>
                                <a:gd name="T9" fmla="*/ 4168 h 5823"/>
                                <a:gd name="T10" fmla="*/ 2406 w 6955"/>
                                <a:gd name="T11" fmla="*/ 4168 h 5823"/>
                                <a:gd name="T12" fmla="*/ 5573 w 6955"/>
                                <a:gd name="T13" fmla="*/ 358 h 5823"/>
                                <a:gd name="T14" fmla="*/ 5930 w 6955"/>
                                <a:gd name="T15" fmla="*/ 715 h 5823"/>
                                <a:gd name="T16" fmla="*/ 5930 w 6955"/>
                                <a:gd name="T17" fmla="*/ 3501 h 5823"/>
                                <a:gd name="T18" fmla="*/ 5573 w 6955"/>
                                <a:gd name="T19" fmla="*/ 3858 h 5823"/>
                                <a:gd name="T20" fmla="*/ 4168 w 6955"/>
                                <a:gd name="T21" fmla="*/ 3858 h 5823"/>
                                <a:gd name="T22" fmla="*/ 4085 w 6955"/>
                                <a:gd name="T23" fmla="*/ 3882 h 5823"/>
                                <a:gd name="T24" fmla="*/ 2537 w 6955"/>
                                <a:gd name="T25" fmla="*/ 5001 h 5823"/>
                                <a:gd name="T26" fmla="*/ 2537 w 6955"/>
                                <a:gd name="T27" fmla="*/ 5001 h 5823"/>
                                <a:gd name="T28" fmla="*/ 2775 w 6955"/>
                                <a:gd name="T29" fmla="*/ 4049 h 5823"/>
                                <a:gd name="T30" fmla="*/ 2739 w 6955"/>
                                <a:gd name="T31" fmla="*/ 3918 h 5823"/>
                                <a:gd name="T32" fmla="*/ 2608 w 6955"/>
                                <a:gd name="T33" fmla="*/ 3858 h 5823"/>
                                <a:gd name="T34" fmla="*/ 692 w 6955"/>
                                <a:gd name="T35" fmla="*/ 3858 h 5823"/>
                                <a:gd name="T36" fmla="*/ 334 w 6955"/>
                                <a:gd name="T37" fmla="*/ 3501 h 5823"/>
                                <a:gd name="T38" fmla="*/ 334 w 6955"/>
                                <a:gd name="T39" fmla="*/ 715 h 5823"/>
                                <a:gd name="T40" fmla="*/ 692 w 6955"/>
                                <a:gd name="T41" fmla="*/ 358 h 5823"/>
                                <a:gd name="T42" fmla="*/ 5573 w 6955"/>
                                <a:gd name="T43" fmla="*/ 358 h 5823"/>
                                <a:gd name="T44" fmla="*/ 6287 w 6955"/>
                                <a:gd name="T45" fmla="*/ 1025 h 5823"/>
                                <a:gd name="T46" fmla="*/ 6645 w 6955"/>
                                <a:gd name="T47" fmla="*/ 1382 h 5823"/>
                                <a:gd name="T48" fmla="*/ 6645 w 6955"/>
                                <a:gd name="T49" fmla="*/ 4180 h 5823"/>
                                <a:gd name="T50" fmla="*/ 6633 w 6955"/>
                                <a:gd name="T51" fmla="*/ 4180 h 5823"/>
                                <a:gd name="T52" fmla="*/ 6276 w 6955"/>
                                <a:gd name="T53" fmla="*/ 4537 h 5823"/>
                                <a:gd name="T54" fmla="*/ 4871 w 6955"/>
                                <a:gd name="T55" fmla="*/ 4537 h 5823"/>
                                <a:gd name="T56" fmla="*/ 4752 w 6955"/>
                                <a:gd name="T57" fmla="*/ 4597 h 5823"/>
                                <a:gd name="T58" fmla="*/ 4728 w 6955"/>
                                <a:gd name="T59" fmla="*/ 4727 h 5823"/>
                                <a:gd name="T60" fmla="*/ 4847 w 6955"/>
                                <a:gd name="T61" fmla="*/ 5406 h 5823"/>
                                <a:gd name="T62" fmla="*/ 4847 w 6955"/>
                                <a:gd name="T63" fmla="*/ 5406 h 5823"/>
                                <a:gd name="T64" fmla="*/ 3656 w 6955"/>
                                <a:gd name="T65" fmla="*/ 4597 h 5823"/>
                                <a:gd name="T66" fmla="*/ 4251 w 6955"/>
                                <a:gd name="T67" fmla="*/ 4168 h 5823"/>
                                <a:gd name="T68" fmla="*/ 5585 w 6955"/>
                                <a:gd name="T69" fmla="*/ 4168 h 5823"/>
                                <a:gd name="T70" fmla="*/ 6276 w 6955"/>
                                <a:gd name="T71" fmla="*/ 3489 h 5823"/>
                                <a:gd name="T72" fmla="*/ 6276 w 6955"/>
                                <a:gd name="T73" fmla="*/ 1025 h 5823"/>
                                <a:gd name="T74" fmla="*/ 6287 w 6955"/>
                                <a:gd name="T75" fmla="*/ 1025 h 5823"/>
                                <a:gd name="T76" fmla="*/ 692 w 6955"/>
                                <a:gd name="T77" fmla="*/ 1 h 5823"/>
                                <a:gd name="T78" fmla="*/ 1 w 6955"/>
                                <a:gd name="T79" fmla="*/ 691 h 5823"/>
                                <a:gd name="T80" fmla="*/ 1 w 6955"/>
                                <a:gd name="T81" fmla="*/ 3465 h 5823"/>
                                <a:gd name="T82" fmla="*/ 692 w 6955"/>
                                <a:gd name="T83" fmla="*/ 4156 h 5823"/>
                                <a:gd name="T84" fmla="*/ 1406 w 6955"/>
                                <a:gd name="T85" fmla="*/ 4156 h 5823"/>
                                <a:gd name="T86" fmla="*/ 1406 w 6955"/>
                                <a:gd name="T87" fmla="*/ 4168 h 5823"/>
                                <a:gd name="T88" fmla="*/ 2085 w 6955"/>
                                <a:gd name="T89" fmla="*/ 4858 h 5823"/>
                                <a:gd name="T90" fmla="*/ 2227 w 6955"/>
                                <a:gd name="T91" fmla="*/ 4858 h 5823"/>
                                <a:gd name="T92" fmla="*/ 2168 w 6955"/>
                                <a:gd name="T93" fmla="*/ 5120 h 5823"/>
                                <a:gd name="T94" fmla="*/ 2263 w 6955"/>
                                <a:gd name="T95" fmla="*/ 5394 h 5823"/>
                                <a:gd name="T96" fmla="*/ 2406 w 6955"/>
                                <a:gd name="T97" fmla="*/ 5430 h 5823"/>
                                <a:gd name="T98" fmla="*/ 2549 w 6955"/>
                                <a:gd name="T99" fmla="*/ 5394 h 5823"/>
                                <a:gd name="T100" fmla="*/ 3263 w 6955"/>
                                <a:gd name="T101" fmla="*/ 4870 h 5823"/>
                                <a:gd name="T102" fmla="*/ 3430 w 6955"/>
                                <a:gd name="T103" fmla="*/ 4870 h 5823"/>
                                <a:gd name="T104" fmla="*/ 4787 w 6955"/>
                                <a:gd name="T105" fmla="*/ 5775 h 5823"/>
                                <a:gd name="T106" fmla="*/ 4918 w 6955"/>
                                <a:gd name="T107" fmla="*/ 5823 h 5823"/>
                                <a:gd name="T108" fmla="*/ 5049 w 6955"/>
                                <a:gd name="T109" fmla="*/ 5775 h 5823"/>
                                <a:gd name="T110" fmla="*/ 5156 w 6955"/>
                                <a:gd name="T111" fmla="*/ 5525 h 5823"/>
                                <a:gd name="T112" fmla="*/ 5049 w 6955"/>
                                <a:gd name="T113" fmla="*/ 4870 h 5823"/>
                                <a:gd name="T114" fmla="*/ 6252 w 6955"/>
                                <a:gd name="T115" fmla="*/ 4870 h 5823"/>
                                <a:gd name="T116" fmla="*/ 6942 w 6955"/>
                                <a:gd name="T117" fmla="*/ 4180 h 5823"/>
                                <a:gd name="T118" fmla="*/ 6942 w 6955"/>
                                <a:gd name="T119" fmla="*/ 1406 h 5823"/>
                                <a:gd name="T120" fmla="*/ 6276 w 6955"/>
                                <a:gd name="T121" fmla="*/ 703 h 5823"/>
                                <a:gd name="T122" fmla="*/ 5573 w 6955"/>
                                <a:gd name="T123" fmla="*/ 1 h 5823"/>
                                <a:gd name="T124" fmla="*/ 692 w 6955"/>
                                <a:gd name="T125" fmla="*/ 1 h 58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6955" h="5823" extrusionOk="0">
                                  <a:moveTo>
                                    <a:pt x="2406" y="4168"/>
                                  </a:moveTo>
                                  <a:lnTo>
                                    <a:pt x="2311" y="4537"/>
                                  </a:lnTo>
                                  <a:lnTo>
                                    <a:pt x="2085" y="4537"/>
                                  </a:lnTo>
                                  <a:cubicBezTo>
                                    <a:pt x="1894" y="4537"/>
                                    <a:pt x="1727" y="4382"/>
                                    <a:pt x="1727" y="4180"/>
                                  </a:cubicBezTo>
                                  <a:lnTo>
                                    <a:pt x="1727" y="4168"/>
                                  </a:lnTo>
                                  <a:lnTo>
                                    <a:pt x="2406" y="4168"/>
                                  </a:lnTo>
                                  <a:close/>
                                  <a:moveTo>
                                    <a:pt x="5573" y="358"/>
                                  </a:moveTo>
                                  <a:cubicBezTo>
                                    <a:pt x="5764" y="358"/>
                                    <a:pt x="5930" y="525"/>
                                    <a:pt x="5930" y="715"/>
                                  </a:cubicBezTo>
                                  <a:lnTo>
                                    <a:pt x="5930" y="3501"/>
                                  </a:lnTo>
                                  <a:cubicBezTo>
                                    <a:pt x="5930" y="3692"/>
                                    <a:pt x="5764" y="3858"/>
                                    <a:pt x="5573" y="3858"/>
                                  </a:cubicBezTo>
                                  <a:lnTo>
                                    <a:pt x="4168" y="3858"/>
                                  </a:lnTo>
                                  <a:cubicBezTo>
                                    <a:pt x="4144" y="3858"/>
                                    <a:pt x="4097" y="3870"/>
                                    <a:pt x="4085" y="3882"/>
                                  </a:cubicBezTo>
                                  <a:lnTo>
                                    <a:pt x="2537" y="5001"/>
                                  </a:lnTo>
                                  <a:lnTo>
                                    <a:pt x="2775" y="4049"/>
                                  </a:lnTo>
                                  <a:cubicBezTo>
                                    <a:pt x="2787" y="4001"/>
                                    <a:pt x="2775" y="3942"/>
                                    <a:pt x="2739" y="3918"/>
                                  </a:cubicBezTo>
                                  <a:cubicBezTo>
                                    <a:pt x="2716" y="3870"/>
                                    <a:pt x="2668" y="3858"/>
                                    <a:pt x="2608" y="3858"/>
                                  </a:cubicBezTo>
                                  <a:lnTo>
                                    <a:pt x="692" y="3858"/>
                                  </a:lnTo>
                                  <a:cubicBezTo>
                                    <a:pt x="501" y="3858"/>
                                    <a:pt x="334" y="3692"/>
                                    <a:pt x="334" y="3501"/>
                                  </a:cubicBezTo>
                                  <a:lnTo>
                                    <a:pt x="334" y="715"/>
                                  </a:lnTo>
                                  <a:cubicBezTo>
                                    <a:pt x="334" y="525"/>
                                    <a:pt x="501" y="358"/>
                                    <a:pt x="692" y="358"/>
                                  </a:cubicBezTo>
                                  <a:lnTo>
                                    <a:pt x="5573" y="358"/>
                                  </a:lnTo>
                                  <a:close/>
                                  <a:moveTo>
                                    <a:pt x="6287" y="1025"/>
                                  </a:moveTo>
                                  <a:cubicBezTo>
                                    <a:pt x="6478" y="1025"/>
                                    <a:pt x="6645" y="1191"/>
                                    <a:pt x="6645" y="1382"/>
                                  </a:cubicBezTo>
                                  <a:lnTo>
                                    <a:pt x="6645" y="4180"/>
                                  </a:lnTo>
                                  <a:lnTo>
                                    <a:pt x="6633" y="4180"/>
                                  </a:lnTo>
                                  <a:cubicBezTo>
                                    <a:pt x="6633" y="4382"/>
                                    <a:pt x="6466" y="4537"/>
                                    <a:pt x="6276" y="4537"/>
                                  </a:cubicBezTo>
                                  <a:lnTo>
                                    <a:pt x="4871" y="4537"/>
                                  </a:lnTo>
                                  <a:cubicBezTo>
                                    <a:pt x="4823" y="4537"/>
                                    <a:pt x="4787" y="4561"/>
                                    <a:pt x="4752" y="4597"/>
                                  </a:cubicBezTo>
                                  <a:cubicBezTo>
                                    <a:pt x="4728" y="4632"/>
                                    <a:pt x="4704" y="4692"/>
                                    <a:pt x="4728" y="4727"/>
                                  </a:cubicBezTo>
                                  <a:lnTo>
                                    <a:pt x="4847" y="5406"/>
                                  </a:lnTo>
                                  <a:lnTo>
                                    <a:pt x="3656" y="4597"/>
                                  </a:lnTo>
                                  <a:lnTo>
                                    <a:pt x="4251" y="4168"/>
                                  </a:lnTo>
                                  <a:lnTo>
                                    <a:pt x="5585" y="4168"/>
                                  </a:lnTo>
                                  <a:cubicBezTo>
                                    <a:pt x="5954" y="4168"/>
                                    <a:pt x="6276" y="3858"/>
                                    <a:pt x="6276" y="3489"/>
                                  </a:cubicBezTo>
                                  <a:lnTo>
                                    <a:pt x="6276" y="1025"/>
                                  </a:lnTo>
                                  <a:lnTo>
                                    <a:pt x="6287" y="1025"/>
                                  </a:lnTo>
                                  <a:close/>
                                  <a:moveTo>
                                    <a:pt x="692" y="1"/>
                                  </a:moveTo>
                                  <a:cubicBezTo>
                                    <a:pt x="322" y="1"/>
                                    <a:pt x="1" y="310"/>
                                    <a:pt x="1" y="691"/>
                                  </a:cubicBezTo>
                                  <a:lnTo>
                                    <a:pt x="1" y="3465"/>
                                  </a:lnTo>
                                  <a:cubicBezTo>
                                    <a:pt x="1" y="3846"/>
                                    <a:pt x="322" y="4156"/>
                                    <a:pt x="692" y="4156"/>
                                  </a:cubicBezTo>
                                  <a:lnTo>
                                    <a:pt x="1406" y="4156"/>
                                  </a:lnTo>
                                  <a:lnTo>
                                    <a:pt x="1406" y="4168"/>
                                  </a:lnTo>
                                  <a:cubicBezTo>
                                    <a:pt x="1406" y="4537"/>
                                    <a:pt x="1715" y="4858"/>
                                    <a:pt x="2085" y="4858"/>
                                  </a:cubicBezTo>
                                  <a:lnTo>
                                    <a:pt x="2227" y="4858"/>
                                  </a:lnTo>
                                  <a:lnTo>
                                    <a:pt x="2168" y="5120"/>
                                  </a:lnTo>
                                  <a:cubicBezTo>
                                    <a:pt x="2132" y="5228"/>
                                    <a:pt x="2180" y="5335"/>
                                    <a:pt x="2263" y="5394"/>
                                  </a:cubicBezTo>
                                  <a:cubicBezTo>
                                    <a:pt x="2311" y="5418"/>
                                    <a:pt x="2358" y="5430"/>
                                    <a:pt x="2406" y="5430"/>
                                  </a:cubicBezTo>
                                  <a:cubicBezTo>
                                    <a:pt x="2442" y="5430"/>
                                    <a:pt x="2501" y="5418"/>
                                    <a:pt x="2549" y="5394"/>
                                  </a:cubicBezTo>
                                  <a:lnTo>
                                    <a:pt x="3263" y="4870"/>
                                  </a:lnTo>
                                  <a:lnTo>
                                    <a:pt x="3430" y="4870"/>
                                  </a:lnTo>
                                  <a:lnTo>
                                    <a:pt x="4787" y="5775"/>
                                  </a:lnTo>
                                  <a:cubicBezTo>
                                    <a:pt x="4823" y="5811"/>
                                    <a:pt x="4871" y="5823"/>
                                    <a:pt x="4918" y="5823"/>
                                  </a:cubicBezTo>
                                  <a:cubicBezTo>
                                    <a:pt x="4954" y="5823"/>
                                    <a:pt x="5002" y="5811"/>
                                    <a:pt x="5049" y="5775"/>
                                  </a:cubicBezTo>
                                  <a:cubicBezTo>
                                    <a:pt x="5144" y="5716"/>
                                    <a:pt x="5180" y="5632"/>
                                    <a:pt x="5156" y="5525"/>
                                  </a:cubicBezTo>
                                  <a:lnTo>
                                    <a:pt x="5049" y="4870"/>
                                  </a:lnTo>
                                  <a:lnTo>
                                    <a:pt x="6252" y="4870"/>
                                  </a:lnTo>
                                  <a:cubicBezTo>
                                    <a:pt x="6633" y="4870"/>
                                    <a:pt x="6942" y="4561"/>
                                    <a:pt x="6942" y="4180"/>
                                  </a:cubicBezTo>
                                  <a:lnTo>
                                    <a:pt x="6942" y="1406"/>
                                  </a:lnTo>
                                  <a:cubicBezTo>
                                    <a:pt x="6954" y="1013"/>
                                    <a:pt x="6645" y="703"/>
                                    <a:pt x="6276" y="703"/>
                                  </a:cubicBezTo>
                                  <a:cubicBezTo>
                                    <a:pt x="6252" y="310"/>
                                    <a:pt x="5954" y="1"/>
                                    <a:pt x="5573" y="1"/>
                                  </a:cubicBezTo>
                                  <a:lnTo>
                                    <a:pt x="692"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179" name="Google Shape;342;p20"/>
                          <wps:cNvSpPr>
                            <a:spLocks/>
                          </wps:cNvSpPr>
                          <wps:spPr bwMode="auto">
                            <a:xfrm>
                              <a:off x="93994" y="33740"/>
                              <a:ext cx="26928" cy="10249"/>
                            </a:xfrm>
                            <a:custGeom>
                              <a:avLst/>
                              <a:gdLst>
                                <a:gd name="T0" fmla="*/ 167 w 846"/>
                                <a:gd name="T1" fmla="*/ 0 h 322"/>
                                <a:gd name="T2" fmla="*/ 0 w 846"/>
                                <a:gd name="T3" fmla="*/ 167 h 322"/>
                                <a:gd name="T4" fmla="*/ 167 w 846"/>
                                <a:gd name="T5" fmla="*/ 322 h 322"/>
                                <a:gd name="T6" fmla="*/ 679 w 846"/>
                                <a:gd name="T7" fmla="*/ 322 h 322"/>
                                <a:gd name="T8" fmla="*/ 846 w 846"/>
                                <a:gd name="T9" fmla="*/ 167 h 322"/>
                                <a:gd name="T10" fmla="*/ 679 w 846"/>
                                <a:gd name="T11" fmla="*/ 0 h 322"/>
                                <a:gd name="T12" fmla="*/ 167 w 846"/>
                                <a:gd name="T13" fmla="*/ 0 h 322"/>
                              </a:gdLst>
                              <a:ahLst/>
                              <a:cxnLst>
                                <a:cxn ang="0">
                                  <a:pos x="T0" y="T1"/>
                                </a:cxn>
                                <a:cxn ang="0">
                                  <a:pos x="T2" y="T3"/>
                                </a:cxn>
                                <a:cxn ang="0">
                                  <a:pos x="T4" y="T5"/>
                                </a:cxn>
                                <a:cxn ang="0">
                                  <a:pos x="T6" y="T7"/>
                                </a:cxn>
                                <a:cxn ang="0">
                                  <a:pos x="T8" y="T9"/>
                                </a:cxn>
                                <a:cxn ang="0">
                                  <a:pos x="T10" y="T11"/>
                                </a:cxn>
                                <a:cxn ang="0">
                                  <a:pos x="T12" y="T13"/>
                                </a:cxn>
                              </a:cxnLst>
                              <a:rect l="0" t="0" r="r" b="b"/>
                              <a:pathLst>
                                <a:path w="846" h="322" extrusionOk="0">
                                  <a:moveTo>
                                    <a:pt x="167" y="0"/>
                                  </a:moveTo>
                                  <a:cubicBezTo>
                                    <a:pt x="72" y="0"/>
                                    <a:pt x="0" y="72"/>
                                    <a:pt x="0" y="167"/>
                                  </a:cubicBezTo>
                                  <a:cubicBezTo>
                                    <a:pt x="0" y="250"/>
                                    <a:pt x="72" y="322"/>
                                    <a:pt x="167" y="322"/>
                                  </a:cubicBezTo>
                                  <a:lnTo>
                                    <a:pt x="679" y="322"/>
                                  </a:lnTo>
                                  <a:cubicBezTo>
                                    <a:pt x="774" y="322"/>
                                    <a:pt x="846" y="250"/>
                                    <a:pt x="846" y="167"/>
                                  </a:cubicBezTo>
                                  <a:cubicBezTo>
                                    <a:pt x="846" y="72"/>
                                    <a:pt x="774" y="0"/>
                                    <a:pt x="679" y="0"/>
                                  </a:cubicBezTo>
                                  <a:lnTo>
                                    <a:pt x="167" y="0"/>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180" name="Google Shape;343;p20"/>
                          <wps:cNvSpPr>
                            <a:spLocks/>
                          </wps:cNvSpPr>
                          <wps:spPr bwMode="auto">
                            <a:xfrm>
                              <a:off x="132636" y="33740"/>
                              <a:ext cx="82663" cy="10249"/>
                            </a:xfrm>
                            <a:custGeom>
                              <a:avLst/>
                              <a:gdLst>
                                <a:gd name="T0" fmla="*/ 167 w 2597"/>
                                <a:gd name="T1" fmla="*/ 0 h 322"/>
                                <a:gd name="T2" fmla="*/ 1 w 2597"/>
                                <a:gd name="T3" fmla="*/ 167 h 322"/>
                                <a:gd name="T4" fmla="*/ 167 w 2597"/>
                                <a:gd name="T5" fmla="*/ 322 h 322"/>
                                <a:gd name="T6" fmla="*/ 2430 w 2597"/>
                                <a:gd name="T7" fmla="*/ 322 h 322"/>
                                <a:gd name="T8" fmla="*/ 2596 w 2597"/>
                                <a:gd name="T9" fmla="*/ 167 h 322"/>
                                <a:gd name="T10" fmla="*/ 2430 w 2597"/>
                                <a:gd name="T11" fmla="*/ 0 h 322"/>
                                <a:gd name="T12" fmla="*/ 167 w 2597"/>
                                <a:gd name="T13" fmla="*/ 0 h 322"/>
                              </a:gdLst>
                              <a:ahLst/>
                              <a:cxnLst>
                                <a:cxn ang="0">
                                  <a:pos x="T0" y="T1"/>
                                </a:cxn>
                                <a:cxn ang="0">
                                  <a:pos x="T2" y="T3"/>
                                </a:cxn>
                                <a:cxn ang="0">
                                  <a:pos x="T4" y="T5"/>
                                </a:cxn>
                                <a:cxn ang="0">
                                  <a:pos x="T6" y="T7"/>
                                </a:cxn>
                                <a:cxn ang="0">
                                  <a:pos x="T8" y="T9"/>
                                </a:cxn>
                                <a:cxn ang="0">
                                  <a:pos x="T10" y="T11"/>
                                </a:cxn>
                                <a:cxn ang="0">
                                  <a:pos x="T12" y="T13"/>
                                </a:cxn>
                              </a:cxnLst>
                              <a:rect l="0" t="0" r="r" b="b"/>
                              <a:pathLst>
                                <a:path w="2597" h="322" extrusionOk="0">
                                  <a:moveTo>
                                    <a:pt x="167" y="0"/>
                                  </a:moveTo>
                                  <a:cubicBezTo>
                                    <a:pt x="84" y="0"/>
                                    <a:pt x="1" y="72"/>
                                    <a:pt x="1" y="167"/>
                                  </a:cubicBezTo>
                                  <a:cubicBezTo>
                                    <a:pt x="1" y="250"/>
                                    <a:pt x="84" y="322"/>
                                    <a:pt x="167" y="322"/>
                                  </a:cubicBezTo>
                                  <a:lnTo>
                                    <a:pt x="2430" y="322"/>
                                  </a:lnTo>
                                  <a:cubicBezTo>
                                    <a:pt x="2525" y="322"/>
                                    <a:pt x="2596" y="250"/>
                                    <a:pt x="2596" y="167"/>
                                  </a:cubicBezTo>
                                  <a:cubicBezTo>
                                    <a:pt x="2596" y="72"/>
                                    <a:pt x="2525" y="0"/>
                                    <a:pt x="2430" y="0"/>
                                  </a:cubicBezTo>
                                  <a:lnTo>
                                    <a:pt x="167" y="0"/>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181" name="Google Shape;344;p20"/>
                          <wps:cNvSpPr>
                            <a:spLocks/>
                          </wps:cNvSpPr>
                          <wps:spPr bwMode="auto">
                            <a:xfrm>
                              <a:off x="93994" y="61018"/>
                              <a:ext cx="121304" cy="10631"/>
                            </a:xfrm>
                            <a:custGeom>
                              <a:avLst/>
                              <a:gdLst>
                                <a:gd name="T0" fmla="*/ 167 w 3811"/>
                                <a:gd name="T1" fmla="*/ 1 h 334"/>
                                <a:gd name="T2" fmla="*/ 0 w 3811"/>
                                <a:gd name="T3" fmla="*/ 167 h 334"/>
                                <a:gd name="T4" fmla="*/ 167 w 3811"/>
                                <a:gd name="T5" fmla="*/ 334 h 334"/>
                                <a:gd name="T6" fmla="*/ 3644 w 3811"/>
                                <a:gd name="T7" fmla="*/ 334 h 334"/>
                                <a:gd name="T8" fmla="*/ 3810 w 3811"/>
                                <a:gd name="T9" fmla="*/ 167 h 334"/>
                                <a:gd name="T10" fmla="*/ 3644 w 3811"/>
                                <a:gd name="T11" fmla="*/ 1 h 334"/>
                                <a:gd name="T12" fmla="*/ 167 w 3811"/>
                                <a:gd name="T13" fmla="*/ 1 h 334"/>
                              </a:gdLst>
                              <a:ahLst/>
                              <a:cxnLst>
                                <a:cxn ang="0">
                                  <a:pos x="T0" y="T1"/>
                                </a:cxn>
                                <a:cxn ang="0">
                                  <a:pos x="T2" y="T3"/>
                                </a:cxn>
                                <a:cxn ang="0">
                                  <a:pos x="T4" y="T5"/>
                                </a:cxn>
                                <a:cxn ang="0">
                                  <a:pos x="T6" y="T7"/>
                                </a:cxn>
                                <a:cxn ang="0">
                                  <a:pos x="T8" y="T9"/>
                                </a:cxn>
                                <a:cxn ang="0">
                                  <a:pos x="T10" y="T11"/>
                                </a:cxn>
                                <a:cxn ang="0">
                                  <a:pos x="T12" y="T13"/>
                                </a:cxn>
                              </a:cxnLst>
                              <a:rect l="0" t="0" r="r" b="b"/>
                              <a:pathLst>
                                <a:path w="3811" h="334" extrusionOk="0">
                                  <a:moveTo>
                                    <a:pt x="167" y="1"/>
                                  </a:moveTo>
                                  <a:cubicBezTo>
                                    <a:pt x="72" y="1"/>
                                    <a:pt x="0" y="84"/>
                                    <a:pt x="0" y="167"/>
                                  </a:cubicBezTo>
                                  <a:cubicBezTo>
                                    <a:pt x="0" y="263"/>
                                    <a:pt x="72" y="334"/>
                                    <a:pt x="167" y="334"/>
                                  </a:cubicBezTo>
                                  <a:lnTo>
                                    <a:pt x="3644" y="334"/>
                                  </a:lnTo>
                                  <a:cubicBezTo>
                                    <a:pt x="3739" y="334"/>
                                    <a:pt x="3810" y="263"/>
                                    <a:pt x="3810" y="167"/>
                                  </a:cubicBezTo>
                                  <a:cubicBezTo>
                                    <a:pt x="3810" y="84"/>
                                    <a:pt x="3739" y="1"/>
                                    <a:pt x="3644" y="1"/>
                                  </a:cubicBezTo>
                                  <a:lnTo>
                                    <a:pt x="167"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182" name="Google Shape;345;p20"/>
                          <wps:cNvSpPr>
                            <a:spLocks/>
                          </wps:cNvSpPr>
                          <wps:spPr bwMode="auto">
                            <a:xfrm>
                              <a:off x="93994" y="89060"/>
                              <a:ext cx="82249" cy="10663"/>
                            </a:xfrm>
                            <a:custGeom>
                              <a:avLst/>
                              <a:gdLst>
                                <a:gd name="T0" fmla="*/ 155 w 2584"/>
                                <a:gd name="T1" fmla="*/ 1 h 335"/>
                                <a:gd name="T2" fmla="*/ 0 w 2584"/>
                                <a:gd name="T3" fmla="*/ 167 h 335"/>
                                <a:gd name="T4" fmla="*/ 155 w 2584"/>
                                <a:gd name="T5" fmla="*/ 334 h 335"/>
                                <a:gd name="T6" fmla="*/ 2429 w 2584"/>
                                <a:gd name="T7" fmla="*/ 334 h 335"/>
                                <a:gd name="T8" fmla="*/ 2584 w 2584"/>
                                <a:gd name="T9" fmla="*/ 167 h 335"/>
                                <a:gd name="T10" fmla="*/ 2429 w 2584"/>
                                <a:gd name="T11" fmla="*/ 1 h 335"/>
                                <a:gd name="T12" fmla="*/ 155 w 2584"/>
                                <a:gd name="T13" fmla="*/ 1 h 335"/>
                              </a:gdLst>
                              <a:ahLst/>
                              <a:cxnLst>
                                <a:cxn ang="0">
                                  <a:pos x="T0" y="T1"/>
                                </a:cxn>
                                <a:cxn ang="0">
                                  <a:pos x="T2" y="T3"/>
                                </a:cxn>
                                <a:cxn ang="0">
                                  <a:pos x="T4" y="T5"/>
                                </a:cxn>
                                <a:cxn ang="0">
                                  <a:pos x="T6" y="T7"/>
                                </a:cxn>
                                <a:cxn ang="0">
                                  <a:pos x="T8" y="T9"/>
                                </a:cxn>
                                <a:cxn ang="0">
                                  <a:pos x="T10" y="T11"/>
                                </a:cxn>
                                <a:cxn ang="0">
                                  <a:pos x="T12" y="T13"/>
                                </a:cxn>
                              </a:cxnLst>
                              <a:rect l="0" t="0" r="r" b="b"/>
                              <a:pathLst>
                                <a:path w="2584" h="335" extrusionOk="0">
                                  <a:moveTo>
                                    <a:pt x="155" y="1"/>
                                  </a:moveTo>
                                  <a:cubicBezTo>
                                    <a:pt x="72" y="1"/>
                                    <a:pt x="0" y="72"/>
                                    <a:pt x="0" y="167"/>
                                  </a:cubicBezTo>
                                  <a:cubicBezTo>
                                    <a:pt x="0" y="251"/>
                                    <a:pt x="72" y="334"/>
                                    <a:pt x="155" y="334"/>
                                  </a:cubicBezTo>
                                  <a:lnTo>
                                    <a:pt x="2429" y="334"/>
                                  </a:lnTo>
                                  <a:cubicBezTo>
                                    <a:pt x="2513" y="334"/>
                                    <a:pt x="2584" y="251"/>
                                    <a:pt x="2584" y="167"/>
                                  </a:cubicBezTo>
                                  <a:cubicBezTo>
                                    <a:pt x="2584" y="72"/>
                                    <a:pt x="2513" y="1"/>
                                    <a:pt x="2429" y="1"/>
                                  </a:cubicBezTo>
                                  <a:lnTo>
                                    <a:pt x="155"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183" name="Google Shape;346;p20"/>
                          <wps:cNvSpPr>
                            <a:spLocks/>
                          </wps:cNvSpPr>
                          <wps:spPr bwMode="auto">
                            <a:xfrm>
                              <a:off x="188339" y="89060"/>
                              <a:ext cx="26960" cy="10663"/>
                            </a:xfrm>
                            <a:custGeom>
                              <a:avLst/>
                              <a:gdLst>
                                <a:gd name="T0" fmla="*/ 156 w 847"/>
                                <a:gd name="T1" fmla="*/ 1 h 335"/>
                                <a:gd name="T2" fmla="*/ 1 w 847"/>
                                <a:gd name="T3" fmla="*/ 167 h 335"/>
                                <a:gd name="T4" fmla="*/ 156 w 847"/>
                                <a:gd name="T5" fmla="*/ 334 h 335"/>
                                <a:gd name="T6" fmla="*/ 680 w 847"/>
                                <a:gd name="T7" fmla="*/ 334 h 335"/>
                                <a:gd name="T8" fmla="*/ 846 w 847"/>
                                <a:gd name="T9" fmla="*/ 167 h 335"/>
                                <a:gd name="T10" fmla="*/ 680 w 847"/>
                                <a:gd name="T11" fmla="*/ 1 h 335"/>
                                <a:gd name="T12" fmla="*/ 156 w 847"/>
                                <a:gd name="T13" fmla="*/ 1 h 335"/>
                              </a:gdLst>
                              <a:ahLst/>
                              <a:cxnLst>
                                <a:cxn ang="0">
                                  <a:pos x="T0" y="T1"/>
                                </a:cxn>
                                <a:cxn ang="0">
                                  <a:pos x="T2" y="T3"/>
                                </a:cxn>
                                <a:cxn ang="0">
                                  <a:pos x="T4" y="T5"/>
                                </a:cxn>
                                <a:cxn ang="0">
                                  <a:pos x="T6" y="T7"/>
                                </a:cxn>
                                <a:cxn ang="0">
                                  <a:pos x="T8" y="T9"/>
                                </a:cxn>
                                <a:cxn ang="0">
                                  <a:pos x="T10" y="T11"/>
                                </a:cxn>
                                <a:cxn ang="0">
                                  <a:pos x="T12" y="T13"/>
                                </a:cxn>
                              </a:cxnLst>
                              <a:rect l="0" t="0" r="r" b="b"/>
                              <a:pathLst>
                                <a:path w="847" h="335" extrusionOk="0">
                                  <a:moveTo>
                                    <a:pt x="156" y="1"/>
                                  </a:moveTo>
                                  <a:cubicBezTo>
                                    <a:pt x="72" y="1"/>
                                    <a:pt x="1" y="72"/>
                                    <a:pt x="1" y="167"/>
                                  </a:cubicBezTo>
                                  <a:cubicBezTo>
                                    <a:pt x="1" y="251"/>
                                    <a:pt x="72" y="334"/>
                                    <a:pt x="156" y="334"/>
                                  </a:cubicBezTo>
                                  <a:lnTo>
                                    <a:pt x="680" y="334"/>
                                  </a:lnTo>
                                  <a:cubicBezTo>
                                    <a:pt x="775" y="334"/>
                                    <a:pt x="846" y="251"/>
                                    <a:pt x="846" y="167"/>
                                  </a:cubicBezTo>
                                  <a:cubicBezTo>
                                    <a:pt x="846" y="72"/>
                                    <a:pt x="775" y="1"/>
                                    <a:pt x="680" y="1"/>
                                  </a:cubicBezTo>
                                  <a:lnTo>
                                    <a:pt x="156"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g:wgp>
                  </a:graphicData>
                </a:graphic>
              </wp:inline>
            </w:drawing>
          </mc:Choice>
          <mc:Fallback>
            <w:pict>
              <v:group id="_x0000_s1560" style="width:451.3pt;height:36.4pt;mso-position-horizontal-relative:char;mso-position-vertical-relative:line" coordorigin="-1619" coordsize="61055,4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">
                <v:group id="Group 256605" o:spid="_x0000_s1561" style="position:absolute;left:-1619;width:61055;height:4927" coordorigin="-1658,159" coordsize="62550,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S+JdcQAAADcAAAADwAAAGRycy9kb3ducmV2LnhtbESPQYvCMBSE7wv+h/CE&#10;va1pXSxSjSKisgcRVgXx9miebbF5KU1s67/fCMIeh5n5hpkve1OJlhpXWlYQjyIQxJnVJecKzqft&#10;1xSE88gaK8uk4EkOlovBxxxTbTv+pfbocxEg7FJUUHhfp1K6rCCDbmRr4uDdbGPQB9nkUjfYBbip&#10;5DiKEmmw5LBQYE3rgrL78WEU7DrsVt/xpt3fb+vn9TQ5XPYxKfU57FczEJ56/x9+t3+0giQZw+t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S+JdcQAAADcAAAA&#10;DwAAAAAAAAAAAAAAAACqAgAAZHJzL2Rvd25yZXYueG1sUEsFBgAAAAAEAAQA+gAAAJsDAAAAAA==&#10;">
                  <v:group id="Group 256606" o:spid="_x0000_s1562" style="position:absolute;left:44009;top:159;width:16882;height:5058" coordorigin="35684,223" coordsize="24628,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mMs7sQAAADcAAAA&#10;DwAAAAAAAAAAAAAAAACqAgAAZHJzL2Rvd25yZXYueG1sUEsFBgAAAAAEAAQA+gAAAJsDAAAAAA==&#10;">
                    <v:roundrect id="Rectangle: Rounded Corners 55" o:spid="_x0000_s1563" style="position:absolute;left:35684;top:223;width:24629;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yqW8QA&#10;AADcAAAADwAAAGRycy9kb3ducmV2LnhtbESP0WrCQBRE3wv+w3KFvhTdWGqUmI2ItNDHVv2AS/aa&#10;RLN34+4aU7++Wyj4OMzMGSZfD6YVPTnfWFYwmyYgiEurG64UHPYfkyUIH5A1tpZJwQ95WBejpxwz&#10;bW/8Tf0uVCJC2GeooA6hy6T0ZU0G/dR2xNE7WmcwROkqqR3eIty08jVJUmmw4bhQY0fbmsrz7moU&#10;nBb7xdK+490kX/eNu7zM+6aaK/U8HjYrEIGG8Aj/tz+1gjR9g78z8QjI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8qlvEAAAA3AAAAA8AAAAAAAAAAAAAAAAAmAIAAGRycy9k&#10;b3ducmV2LnhtbFBLBQYAAAAABAAEAPUAAACJAwAAAAA=&#10;" fillcolor="#7030a0" stroked="f" strokeweight="1pt">
                      <v:stroke joinstyle="miter"/>
                      <v:textbox inset=",0">
                        <w:txbxContent>
                          <w:p w:rsidR="00FC7E58" w:rsidRPr="00BB0D09" w:rsidRDefault="00FC7E58" w:rsidP="000D0CA1">
                            <w:pPr>
                              <w:pStyle w:val="NoSpacing"/>
                              <w:rPr>
                                <w:b/>
                                <w:color w:val="FFFFFF" w:themeColor="background1"/>
                              </w:rPr>
                            </w:pPr>
                            <w:r>
                              <w:rPr>
                                <w:rFonts w:hint="cs"/>
                                <w:rtl/>
                                <w:lang w:bidi="ar-SY"/>
                              </w:rPr>
                              <w:t xml:space="preserve">       </w:t>
                            </w:r>
                            <w:r w:rsidRPr="00BB0D09">
                              <w:rPr>
                                <w:rFonts w:hint="cs"/>
                                <w:color w:val="FFFFFF" w:themeColor="background1"/>
                                <w:rtl/>
                                <w:lang w:bidi="ar-SY"/>
                              </w:rPr>
                              <w:t>عزيزي المدرّب:</w:t>
                            </w:r>
                          </w:p>
                        </w:txbxContent>
                      </v:textbox>
                    </v:roundrect>
                    <v:oval id="Oval 61" o:spid="_x0000_s1564" style="position:absolute;left:53438;top:734;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3SsMQA&#10;AADcAAAADwAAAGRycy9kb3ducmV2LnhtbESPQYvCMBSE74L/ITzBm01dqO5Wo8ii4KWH1e5hb4/m&#10;2Rabl9JEW/+9EYQ9DjPzDbPeDqYRd+pcbVnBPIpBEBdW11wqyM+H2ScI55E1NpZJwYMcbDfj0RpT&#10;bXv+ofvJlyJA2KWooPK+TaV0RUUGXWRb4uBdbGfQB9mVUnfYB7hp5EccL6TBmsNChS19V1RcTzej&#10;QMfLOtF5kl3yXZ89kr8vuf/NlJpOht0KhKfB/4ff7aNWsFjO4XUmHAG5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d0rDEAAAA3AAAAA8AAAAAAAAAAAAAAAAAmAIAAGRycy9k&#10;b3ducmV2LnhtbFBLBQYAAAAABAAEAPUAAACJAwAAAAA=&#10;" fillcolor="#272727 [2749]" stroked="f" strokeweight="1pt">
                      <v:stroke joinstyle="miter"/>
                      <v:shadow on="t" color="black" opacity="26213f" origin=",-.5" offset="0,3pt"/>
                    </v:oval>
                  </v:group>
                  <v:rect id="Rectangle 256609" o:spid="_x0000_s1565" style="position:absolute;left:-1658;top:4929;width:50526;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DoUMYA&#10;AADdAAAADwAAAGRycy9kb3ducmV2LnhtbESPQWvCQBSE74L/YXlCb7rRStDUVdpCixcFY6F4e2Rf&#10;k2j2bdjdavz3riB4HGbmG2ax6kwjzuR8bVnBeJSAIC6srrlU8LP/Gs5A+ICssbFMCq7kYbXs9xaY&#10;aXvhHZ3zUIoIYZ+hgiqENpPSFxUZ9CPbEkfvzzqDIUpXSu3wEuGmkZMkSaXBmuNChS19VlSc8n+j&#10;wH3/ptNpYeYHN9m0H9vdRh+OQamXQff+BiJQF57hR3utFbyO0znc38QnI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nDoUMYAAADdAAAADwAAAAAAAAAAAAAAAACYAgAAZHJz&#10;L2Rvd25yZXYueG1sUEsFBgAAAAAEAAQA9QAAAIsDAAAAAA==&#10;" fillcolor="#7030a0" stroked="f" strokeweight="1pt"/>
                </v:group>
                <v:group id="Google Shape;333;p20" o:spid="_x0000_s1566" style="position:absolute;left:55626;top:1238;width:2443;height:2444" coordsize="354364,3547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MyTK8QAAADdAAAADwAAAGRycy9kb3ducmV2LnhtbERPy2rCQBTdF/yH4Qru&#10;6iSGthIdRUItXYRCVRB3l8w1CWbuhMw0j7/vLApdHs57ux9NI3rqXG1ZQbyMQBAXVtdcKricj89r&#10;EM4ja2wsk4KJHOx3s6ctptoO/E39yZcihLBLUUHlfZtK6YqKDLqlbYkDd7edQR9gV0rd4RDCTSNX&#10;UfQqDdYcGipsKauoeJx+jIKPAYdDEr/3+eOeTbfzy9c1j0mpxXw8bEB4Gv2/+M/9qRUk8VvYH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MyTK8QAAADdAAAA&#10;DwAAAAAAAAAAAAAAAACqAgAAZHJzL2Rvd25yZXYueG1sUEsFBgAAAAAEAAQA+gAAAJsDAAAAAA==&#10;">
                  <v:shape id="Google Shape;334;p20" o:spid="_x0000_s1567" style="position:absolute;top:155108;width:132667;height:199288;visibility:visible;mso-wrap-style:square;v-text-anchor:middle" coordsize="4168,6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vrUsYA&#10;AADdAAAADwAAAGRycy9kb3ducmV2LnhtbESP3WrCQBSE7wt9h+UIvRHdpNYfUlcpFUERBX8e4DR7&#10;TEKyZ0N2q9GndwtCL4eZ+YaZzltTiQs1rrCsIO5HIIhTqwvOFJyOy94EhPPIGivLpOBGDuaz15cp&#10;JtpeeU+Xg89EgLBLUEHufZ1I6dKcDLq+rYmDd7aNQR9kk0nd4DXATSXfo2gkDRYcFnKs6TuntDz8&#10;GgW7D/MTrbtDlLS15WJTLu4muyv11mm/PkF4av1/+NleaQWDeBzD35vwBOTs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CvrUsYAAADdAAAADwAAAAAAAAAAAAAAAACYAgAAZHJz&#10;L2Rvd25yZXYueG1sUEsFBgAAAAAEAAQA9QAAAIsDAAAAAA==&#10;" path="m2102,325v45,,89,6,137,18c2953,402,3501,1021,3501,1748v,690,167,1333,310,1666l3811,3438v-179,96,-501,298,-1036,393l2775,3795r,-333c2977,3343,3156,3164,3299,2938v214,-393,142,-917,-203,-1226c2858,1486,2429,1236,1751,1236v-48,,-95,12,-119,35l1286,1617v-59,59,-59,166,,226c1316,1873,1358,1887,1400,1887v41,,83,-14,113,-44l1810,1545v429,12,786,143,1072,405c3120,2152,3156,2510,3013,2783v-191,322,-536,536,-929,536c1513,3319,1036,2843,1036,2260v,-96,-83,-167,-166,-167c774,2093,703,2164,703,2260v,500,286,964,702,1202l1405,3795r,36c858,3712,524,3534,393,3438v,,-11,,,-24c524,3081,691,2438,703,1748,703,1021,1275,402,1965,343v48,-12,92,-18,137,-18xm2429,3581r,191c2429,3974,2537,4153,2715,4236r107,60c2668,4546,2382,4712,2072,4712v-297,,-583,-166,-738,-416l1429,4236v179,-83,286,-262,286,-464l1715,3581v119,36,238,48,357,48c2191,3629,2310,3617,2429,3581xm2072,v-56,,-113,3,-166,9c1036,81,346,855,346,1748v,643,-143,1238,-286,1547c1,3450,48,3617,179,3700v143,95,405,250,857,393l382,4415c143,4534,1,4772,1,5022r,1071c1,6189,84,6260,167,6260v95,,167,-71,167,-167l334,5022v,-131,71,-250,190,-322l1048,4450v227,357,608,596,1036,596c2525,5046,2906,4819,3132,4450r524,250c3775,4760,3846,4879,3846,5022r,1071c3846,6189,3918,6260,4013,6260v83,,155,-71,155,-167l4168,5022v-12,-250,-155,-488,-393,-607l3120,4093v429,-119,714,-286,845,-393c4096,3617,4144,3450,4084,3295,3953,2986,3799,2391,3799,1748,3799,855,3096,81,2239,9,2185,3,2129,,2072,xe" fillcolor="white [3212]" stroked="f">
                    <v:path arrowok="t" o:extrusionok="f" o:connecttype="custom" o:connectlocs="71267,10918;121304,108668;88328,121941;88328,110196;98545,54493;51946,40456;40933,58663;48159,58663;91734,62069;66334,105644;27692,66620;44721,110196;44721,121941;12509,108668;62546,10918;77315,113983;86418,134832;65952,149983;45485,134832;54588,113983;77315,113983;60668,286;1910,104880;32976,130280;32,159851;5316,199256;10631,159851;33358,141644;99691,141644;122418,159851;127733,199256;132667,159851;99309,130280;129993,104880;71267,286" o:connectangles="0,0,0,0,0,0,0,0,0,0,0,0,0,0,0,0,0,0,0,0,0,0,0,0,0,0,0,0,0,0,0,0,0,0,0"/>
                  </v:shape>
                  <v:shape id="Google Shape;335;p20" o:spid="_x0000_s1568" style="position:absolute;left:21995;top:321769;width:10249;height:32626;visibility:visible;mso-wrap-style:square;v-text-anchor:middle" coordsize="322,1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vyrMIA&#10;AADdAAAADwAAAGRycy9kb3ducmV2LnhtbESPT4vCMBTE7wt+h/AEL4um2sU/1SgiuHht1fujebbF&#10;5qU00dZvvxGEPQ4z8xtms+tNLZ7UusqygukkAkGcW11xoeByPo6XIJxH1lhbJgUvcrDbDr42mGjb&#10;cUrPzBciQNglqKD0vkmkdHlJBt3ENsTBu9nWoA+yLaRusQtwU8tZFM2lwYrDQokNHUrK79nDKOgW&#10;1zSNyXbxyjq+ZN+nufn9UWo07PdrEJ56/x/+tE9aQTxdzOD9Jjw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6/KswgAAAN0AAAAPAAAAAAAAAAAAAAAAAJgCAABkcnMvZG93&#10;bnJldi54bWxQSwUGAAAAAAQABAD1AAAAhwMAAAAA&#10;" path="m167,c72,,,72,,167l,857v,96,72,167,167,167c250,1024,322,953,322,857r,-690c322,72,250,,167,xe" fillcolor="white [3212]" stroked="f">
                    <v:path arrowok="t" o:extrusionok="f" o:connecttype="custom" o:connectlocs="5315,0;0,5316;0,27279;5315,32594;10249,27279;10249,5316;5315,0" o:connectangles="0,0,0,0,0,0,0"/>
                  </v:shape>
                  <v:shape id="Google Shape;336;p20" o:spid="_x0000_s1569" style="position:absolute;left:99660;top:321769;width:10281;height:32626;visibility:visible;mso-wrap-style:square;v-text-anchor:middle" coordsize="323,1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twhMYA&#10;AADdAAAADwAAAGRycy9kb3ducmV2LnhtbESPQWvCQBSE7wX/w/IEb3WjKVWiqyxCpbe2iQePj+wz&#10;Ccm+DdmtSfvru4VCj8PMfMPsj5PtxJ0G3zhWsFomIIhLZxquFFyKl8ctCB+QDXaOScEXeTgeZg97&#10;zIwb+YPueahEhLDPUEEdQp9J6cuaLPql64mjd3ODxRDlUEkz4BjhtpPrJHmWFhuOCzX2dKqpbPNP&#10;q8Bc9fvl3Bqti+/0TbblNdmMT0ot5pPegQg0hf/wX/vVKEhXmxR+38QnIA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twhMYAAADdAAAADwAAAAAAAAAAAAAAAACYAgAAZHJz&#10;L2Rvd25yZXYueG1sUEsFBgAAAAAEAAQA9QAAAIsDAAAAAA==&#10;" path="m168,c72,,1,72,1,167r,690c1,953,72,1024,168,1024v83,,154,-71,154,-167l322,167c322,72,251,,168,xe" fillcolor="white [3212]" stroked="f">
                    <v:path arrowok="t" o:extrusionok="f" o:connecttype="custom" o:connectlocs="5347,0;32,5316;32,27279;5347,32594;10249,27279;10249,5316;5347,0" o:connectangles="0,0,0,0,0,0,0"/>
                  </v:shape>
                  <v:shape id="Google Shape;337;p20" o:spid="_x0000_s1570" style="position:absolute;left:254672;top:193081;width:55734;height:18430;visibility:visible;mso-wrap-style:square;v-text-anchor:middle" coordsize="1751,5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l7scA&#10;AADdAAAADwAAAGRycy9kb3ducmV2LnhtbESPS2sCQRCE74H8h6ED3uKsr2RZHUUUwYMeNIHk2O70&#10;PpKdnmVn1NVf7wiCx6KqvqIms9ZU4kSNKy0r6HUjEMSp1SXnCr6/Vu8xCOeRNVaWScGFHMymry8T&#10;TLQ9845Oe5+LAGGXoILC+zqR0qUFGXRdWxMHL7ONQR9kk0vd4DnATSX7UfQhDZYcFgqsaVFQ+r8/&#10;GgW/f9lg5K9yk60Ocbxcukv/Z7tQqvPWzscgPLX+GX6011rBoPc5hPub8ATk9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GPpe7HAAAA3QAAAA8AAAAAAAAAAAAAAAAAmAIAAGRy&#10;cy9kb3ducmV2LnhtbFBLBQYAAAAABAAEAPUAAACMAwAAAAA=&#10;" path="m649,c492,,319,16,132,55,60,66,1,138,1,221r,179c1,483,72,555,155,555v96,,167,-72,167,-155l322,364c434,349,539,342,636,342v205,,375,29,496,70c1334,471,1453,543,1465,543v36,12,60,35,95,35c1620,578,1667,543,1691,495v60,-95,36,-202,-47,-250c1625,236,1259,,649,xe" fillcolor="white [3212]" stroked="f">
                    <v:path arrowok="t" o:extrusionok="f" o:connecttype="custom" o:connectlocs="20658,0;4202,1751;32,7035;32,12732;4934,17666;10249,12732;10249,11586;20244,10886;36031,13114;46631,17284;49655,18398;53824,15756;52328,7799;20658,0" o:connectangles="0,0,0,0,0,0,0,0,0,0,0,0,0,0"/>
                  </v:shape>
                  <v:shape id="Google Shape;338;p20" o:spid="_x0000_s1571" style="position:absolute;left:210333;top:161060;width:144031;height:192953;visibility:visible;mso-wrap-style:square;v-text-anchor:middle" coordsize="4525,60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8e3icUA&#10;AADdAAAADwAAAGRycy9kb3ducmV2LnhtbESPQWsCMRSE74X+h/AK3jRZRW23RpFC0WvVQo/Pzevu&#10;tpuXJYnr6q83BaHHYWa+YRar3jaiIx9qxxqykQJBXDhTc6nhsH8fPoMIEdlg45g0XCjAavn4sMDc&#10;uDN/ULeLpUgQDjlqqGJscylDUZHFMHItcfK+nbcYk/SlNB7PCW4bOVZqJi3WnBYqbOmtouJ3d7Ia&#10;1Kb8vPr+evxRx1n21XSnl2kgrQdP/foVRKQ+/ofv7a3RMMnmU/h7k56AX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x7eJxQAAAN0AAAAPAAAAAAAAAAAAAAAAAJgCAABkcnMv&#10;ZG93bnJldi54bWxQSwUGAAAAAAQABAD1AAAAigMAAAAA&#10;" path="m3489,310r,810c3489,1251,3453,1382,3394,1525r-60,131c3322,1680,3322,1703,3322,1727r,346c3322,2370,3203,2632,3001,2835v-205,181,-452,298,-733,298c2254,3133,2241,3133,2227,3132,1655,3108,1191,2608,1191,2025r,-298c1191,1703,1191,1680,1179,1656r-59,-131c1060,1406,1036,1263,1036,1120v,-452,358,-810,798,-810l3489,310xm1727,3335v155,71,321,107,488,119l2263,3454v190,,369,-24,535,-107l2798,3573v,47,12,107,12,155l2263,4144,1715,3728v12,-48,12,-96,12,-155l1727,3335xm1834,1c1203,1,703,501,703,1132v,190,48,369,131,536l882,1751r,262c882,2454,1084,2858,1405,3120r,441c1405,3632,1358,3704,1286,3739l453,4049c179,4156,1,4406,1,4692r,1202c1,5990,72,6061,167,6061v84,,167,-71,167,-167l334,4692v,-155,83,-286,238,-345l1405,4037v36,-24,84,-48,120,-83l2096,4394r,1489c2096,5966,2179,6037,2263,6037v95,,166,-71,166,-154l2429,4394r584,-440c3049,3989,3084,4001,3132,4037r833,310c4096,4406,4203,4537,4203,4692r,1202c4203,5990,4275,6061,4358,6061v95,,167,-71,167,-167l4525,4692v-12,-274,-191,-524,-453,-631l3239,3751v-83,-23,-119,-107,-119,-178l3120,3156v24,-24,71,-60,95,-95c3489,2799,3632,2454,3632,2073r,-322l3680,1668v95,-167,131,-357,131,-536l3811,168c3811,72,3739,1,3644,1l1834,1xe" fillcolor="white [3212]" stroked="f">
                    <v:path arrowok="t" o:extrusionok="f" o:connecttype="custom" o:connectlocs="111055,35650;106121,52710;105739,65983;72191,99723;37910,64456;37528,52710;32976,35650;111055,9867;70504,109941;89060,106535;89442,118662;54589,118662;54971,106153;22377,36031;28074,55734;44721,99309;40933,119012;32,149346;5316,192921;10631,149346;44721,128497;66716,139861;72031,192157;77315,139861;99692,128497;133782,149346;138715,192921;144031,149346;103098,119394;99310,100455;115607,65983;117135,53092;121304,5347;58376,32" o:connectangles="0,0,0,0,0,0,0,0,0,0,0,0,0,0,0,0,0,0,0,0,0,0,0,0,0,0,0,0,0,0,0,0,0,0"/>
                  </v:shape>
                  <v:shape id="Google Shape;339;p20" o:spid="_x0000_s1572" style="position:absolute;left:238375;top:316454;width:10631;height:38291;visibility:visible;mso-wrap-style:square;v-text-anchor:middle" coordsize="334,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JQncUA&#10;AADdAAAADwAAAGRycy9kb3ducmV2LnhtbESPS4vCQBCE74L/YWhhbzqJsipZR/GxgZwEHwePvZne&#10;JGymJ2RGzf57RxA8FlX1FbVYdaYWN2pdZVlBPIpAEOdWV1woOJ/S4RyE88gaa8uk4J8crJb93gIT&#10;be98oNvRFyJA2CWooPS+SaR0eUkG3cg2xMH7ta1BH2RbSN3iPcBNLcdRNJUGKw4LJTa0LSn/O16N&#10;gsssOzN97r5jnPts/bNPm8smVepj0K2/QHjq/Dv8amdawSSeTeH5JjwBuX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glCdxQAAAN0AAAAPAAAAAAAAAAAAAAAAAJgCAABkcnMv&#10;ZG93bnJldi54bWxQSwUGAAAAAAQABAD1AAAAigMAAAAA&#10;" path="m167,c72,,1,72,1,167r,881c1,1131,72,1203,167,1203v84,,167,-72,167,-155l334,155c334,60,251,,167,xe" fillcolor="white [3212]" stroked="f">
                    <v:path arrowok="t" o:extrusionok="f" o:connecttype="custom" o:connectlocs="5316,0;32,5316;32,33357;5316,38291;10631,33357;10631,4934;5316,0" o:connectangles="0,0,0,0,0,0,0"/>
                  </v:shape>
                  <v:shape id="Google Shape;340;p20" o:spid="_x0000_s1573" style="position:absolute;left:315690;top:316454;width:10249;height:38291;visibility:visible;mso-wrap-style:square;v-text-anchor:middle" coordsize="322,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3+u8UA&#10;AADdAAAADwAAAGRycy9kb3ducmV2LnhtbESPQWvCQBSE7wX/w/IEb3UTlRpSVxFBKnhpUyn09sg+&#10;k+ju25Ddavz3XUHwOMzMN8xi1VsjLtT5xrGCdJyAIC6dbrhScPjevmYgfEDWaByTght5WC0HLwvM&#10;tbvyF12KUIkIYZ+jgjqENpfSlzVZ9GPXEkfv6DqLIcqukrrDa4RbIydJ8iYtNhwXamxpU1N5Lv6s&#10;AuNn2amwhx9fnrP0Y5+tJ7/mU6nRsF+/gwjUh2f40d5pBdN0Pof7m/gE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Lf67xQAAAN0AAAAPAAAAAAAAAAAAAAAAAJgCAABkcnMv&#10;ZG93bnJldi54bWxQSwUGAAAAAAQABAD1AAAAigMAAAAA&#10;" path="m167,c72,,,72,,167r,881c,1131,72,1203,167,1203v83,,155,-72,155,-155l322,155c322,60,262,,167,xe" fillcolor="white [3212]" stroked="f">
                    <v:path arrowok="t" o:extrusionok="f" o:connecttype="custom" o:connectlocs="5315,0;0,5316;0,33357;5315,38291;10249,33357;10249,4934;5315,0" o:connectangles="0,0,0,0,0,0,0"/>
                  </v:shape>
                  <v:shape id="Google Shape;341;p20" o:spid="_x0000_s1574" style="position:absolute;left:54939;width:221378;height:185346;visibility:visible;mso-wrap-style:square;v-text-anchor:middle" coordsize="6955,58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nWasUA&#10;AADdAAAADwAAAGRycy9kb3ducmV2LnhtbERPy2rCQBTdF/yH4Ra6qxMVaptmFFGE4gOqhnZ7m7km&#10;wcydmBmT9O+dRaHLw3kn895UoqXGlZYVjIYRCOLM6pJzBelp/fwKwnlkjZVlUvBLDuazwUOCsbYd&#10;H6g9+lyEEHYxKii8r2MpXVaQQTe0NXHgzrYx6ANscqkb7EK4qeQ4il6kwZJDQ4E1LQvKLsebUbDa&#10;drufdL/t3s7f/f7w9XltJ6eNUk+P/eIdhKfe/4v/3B9awWQ0DXPDm/AE5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udZqxQAAAN0AAAAPAAAAAAAAAAAAAAAAAJgCAABkcnMv&#10;ZG93bnJldi54bWxQSwUGAAAAAAQABAD1AAAAigMAAAAA&#10;" path="m2406,4168r-95,369l2085,4537v-191,,-358,-155,-358,-357l1727,4168r679,xm5573,358v191,,357,167,357,357l5930,3501v,191,-166,357,-357,357l4168,3858v-24,,-71,12,-83,24l2537,5001r238,-952c2787,4001,2775,3942,2739,3918v-23,-48,-71,-60,-131,-60l692,3858v-191,,-358,-166,-358,-357l334,715c334,525,501,358,692,358r4881,xm6287,1025v191,,358,166,358,357l6645,4180r-12,c6633,4382,6466,4537,6276,4537r-1405,c4823,4537,4787,4561,4752,4597v-24,35,-48,95,-24,130l4847,5406,3656,4597r595,-429l5585,4168v369,,691,-310,691,-679l6276,1025r11,xm692,1c322,1,1,310,1,691r,2774c1,3846,322,4156,692,4156r714,l1406,4168v,369,309,690,679,690l2227,4858r-59,262c2132,5228,2180,5335,2263,5394v48,24,95,36,143,36c2442,5430,2501,5418,2549,5394r714,-524l3430,4870r1357,905c4823,5811,4871,5823,4918,5823v36,,84,-12,131,-48c5144,5716,5180,5632,5156,5525l5049,4870r1203,c6633,4870,6942,4561,6942,4180r,-2774c6954,1013,6645,703,6276,703,6252,310,5954,1,5573,1l692,1xe" fillcolor="white [3212]" stroked="f">
                    <v:path arrowok="t" o:extrusionok="f" o:connecttype="custom" o:connectlocs="76583,132667;73559,144413;66366,144413;54970,133049;54970,132667;76583,132667;177389,11395;188752,22758;188752,111437;177389,122800;132668,122800;130026,123564;80753,159182;80753,159182;88328,128880;87183,124710;83013,122800;22026,122800;10631,111437;10631,22758;22026,11395;177389,11395;200116,32626;211511,43989;211511,133049;211129,133049;199765,144413;155044,144413;151256,146322;150492,150460;154280,172073;154280,172073;116371,146322;135310,132667;177771,132667;199765,111055;199765,32626;200116,32626;22026,32;32,21995;32,110291;22026,132285;44753,132285;44753,132667;66366,154630;70886,154630;69008,162970;72031,171691;76583,172837;81135,171691;103861,155012;109177,155012;152370,183818;156540,185346;160710,183818;164116,175861;160710,155012;199001,155012;220964,133049;220964,44753;199765,22376;177389,32;22026,32" o:connectangles="0,0,0,0,0,0,0,0,0,0,0,0,0,0,0,0,0,0,0,0,0,0,0,0,0,0,0,0,0,0,0,0,0,0,0,0,0,0,0,0,0,0,0,0,0,0,0,0,0,0,0,0,0,0,0,0,0,0,0,0,0,0,0"/>
                  </v:shape>
                  <v:shape id="Google Shape;342;p20" o:spid="_x0000_s1575" style="position:absolute;left:93994;top:33740;width:26928;height:10249;visibility:visible;mso-wrap-style:square;v-text-anchor:middle" coordsize="846,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gpWcUA&#10;AADdAAAADwAAAGRycy9kb3ducmV2LnhtbESPQWvCQBSE74X+h+UVvBTdaKHG6CqlWuypUI33R/aZ&#10;jWbfhuwa4793hUKPw8x8wyxWva1FR62vHCsYjxIQxIXTFZcK8v3XMAXhA7LG2jEpuJGH1fL5aYGZ&#10;dlf+pW4XShEh7DNUYEJoMil9YciiH7mGOHpH11oMUbal1C1eI9zWcpIk79JixXHBYEOfhorz7mIV&#10;bPadOYVX0od8u57+9JMUj7ZQavDSf8xBBOrDf/iv/a0VvI2nM3i8iU9AL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WClZxQAAAN0AAAAPAAAAAAAAAAAAAAAAAJgCAABkcnMv&#10;ZG93bnJldi54bWxQSwUGAAAAAAQABAD1AAAAigMAAAAA&#10;" path="m167,c72,,,72,,167v,83,72,155,167,155l679,322v95,,167,-72,167,-155c846,72,774,,679,l167,xe" fillcolor="white [3212]" stroked="f">
                    <v:path arrowok="t" o:extrusionok="f" o:connecttype="custom" o:connectlocs="5316,0;0,5315;5316,10249;21612,10249;26928,5315;21612,0;5316,0" o:connectangles="0,0,0,0,0,0,0"/>
                  </v:shape>
                  <v:shape id="Google Shape;343;p20" o:spid="_x0000_s1576" style="position:absolute;left:132636;top:33740;width:82663;height:10249;visibility:visible;mso-wrap-style:square;v-text-anchor:middle" coordsize="2597,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irssQA&#10;AADdAAAADwAAAGRycy9kb3ducmV2LnhtbERPz2vCMBS+D/wfwhN2W9Nus0g1FhkIbpexbhdvz+bZ&#10;FpuXmsRa//vlMNjx4/u9LifTi5Gc7ywryJIUBHFtdceNgp/v3dMShA/IGnvLpOBOHsrN7GGNhbY3&#10;/qKxCo2IIewLVNCGMBRS+rolgz6xA3HkTtYZDBG6RmqHtxhuevmcprk02HFsaHGgt5bqc3U1Cj77&#10;w/v1VR7P3eVjcnlaLe7jsFDqcT5tVyACTeFf/OfeawUv2TLuj2/iE5C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Iq7LEAAAA3QAAAA8AAAAAAAAAAAAAAAAAmAIAAGRycy9k&#10;b3ducmV2LnhtbFBLBQYAAAAABAAEAPUAAACJAwAAAAA=&#10;" path="m167,c84,,1,72,1,167v,83,83,155,166,155l2430,322v95,,166,-72,166,-155c2596,72,2525,,2430,l167,xe" fillcolor="white [3212]" stroked="f">
                    <v:path arrowok="t" o:extrusionok="f" o:connecttype="custom" o:connectlocs="5316,0;32,5315;5316,10249;77347,10249;82631,5315;77347,0;5316,0" o:connectangles="0,0,0,0,0,0,0"/>
                  </v:shape>
                  <v:shape id="Google Shape;344;p20" o:spid="_x0000_s1577" style="position:absolute;left:93994;top:61018;width:121304;height:10631;visibility:visible;mso-wrap-style:square;v-text-anchor:middle" coordsize="381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pHLsUA&#10;AADdAAAADwAAAGRycy9kb3ducmV2LnhtbESP3WoCMRSE7wt9h3AKvavJtiKyGsWtCkJv/HuAw+a4&#10;WdycLEnU7ds3hUIvh5n5hpkvB9eJO4XYetZQjBQI4tqblhsN59P2bQoiJmSDnWfS8E0RlovnpzmW&#10;xj/4QPdjakSGcCxRg02pL6WMtSWHceR74uxdfHCYsgyNNAEfGe46+a7URDpsOS9Y7OnTUn093pyG&#10;01rtm1t18Ntz/XUJalxt7KrS+vVlWM1AJBrSf/ivvTMaPoppAb9v8hOQi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OkcuxQAAAN0AAAAPAAAAAAAAAAAAAAAAAJgCAABkcnMv&#10;ZG93bnJldi54bWxQSwUGAAAAAAQABAD1AAAAigMAAAAA&#10;" path="m167,1c72,1,,84,,167v,96,72,167,167,167l3644,334v95,,166,-71,166,-167c3810,84,3739,1,3644,1l167,1xe" fillcolor="white [3212]" stroked="f">
                    <v:path arrowok="t" o:extrusionok="f" o:connecttype="custom" o:connectlocs="5316,32;0,5316;5316,10631;115988,10631;121272,5316;115988,32;5316,32" o:connectangles="0,0,0,0,0,0,0"/>
                  </v:shape>
                  <v:shape id="Google Shape;345;p20" o:spid="_x0000_s1578" style="position:absolute;left:93994;top:89060;width:82249;height:10663;visibility:visible;mso-wrap-style:square;v-text-anchor:middle" coordsize="2584,3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Nw8sYA&#10;AADdAAAADwAAAGRycy9kb3ducmV2LnhtbESPQYvCMBSE7wv7H8IT9iKaqqxINcoiunoQoSp4fTTP&#10;ttq8lCbV+u/NgrDHYWa+YWaL1pTiTrUrLCsY9CMQxKnVBWcKTsd1bwLCeWSNpWVS8CQHi/nnxwxj&#10;bR+c0P3gMxEg7GJUkHtfxVK6NCeDrm8r4uBdbG3QB1lnUtf4CHBTymEUjaXBgsNCjhUtc0pvh8Yo&#10;MPuN/T2us2jVfu/8dddttsm5Ueqr0/5MQXhq/X/43d5qBaPBZAh/b8ITkPM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ZNw8sYAAADdAAAADwAAAAAAAAAAAAAAAACYAgAAZHJz&#10;L2Rvd25yZXYueG1sUEsFBgAAAAAEAAQA9QAAAIsDAAAAAA==&#10;" path="m155,1c72,1,,72,,167v,84,72,167,155,167l2429,334v84,,155,-83,155,-167c2584,72,2513,1,2429,1l155,1xe" fillcolor="white [3212]" stroked="f">
                    <v:path arrowok="t" o:extrusionok="f" o:connecttype="custom" o:connectlocs="4934,32;0,5316;4934,10631;77315,10631;82249,5316;77315,32;4934,32" o:connectangles="0,0,0,0,0,0,0"/>
                  </v:shape>
                  <v:shape id="Google Shape;346;p20" o:spid="_x0000_s1579" style="position:absolute;left:188339;top:89060;width:26960;height:10663;visibility:visible;mso-wrap-style:square;v-text-anchor:middle" coordsize="847,3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u6VsUA&#10;AADdAAAADwAAAGRycy9kb3ducmV2LnhtbESPQWsCMRSE74X+h/CE3mpiFxZdjSKFQil40Hrx9tg8&#10;dxc3LyFJ19VfbwqFHoeZ+YZZbUbbi4FC7BxrmE0VCOLamY4bDcfvj9c5iJiQDfaOScONImzWz08r&#10;rIy78p6GQ2pEhnCsUEObkq+kjHVLFuPUeeLsnV2wmLIMjTQBrxlue/mmVCktdpwXWvT03lJ9OfxY&#10;DWXpw7643dV5cffb3Vc94ElJrV8m43YJItGY/sN/7U+joZjNC/h9k5+AX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u7pWxQAAAN0AAAAPAAAAAAAAAAAAAAAAAJgCAABkcnMv&#10;ZG93bnJldi54bWxQSwUGAAAAAAQABAD1AAAAigMAAAAA&#10;" path="m156,1c72,1,1,72,1,167v,84,71,167,155,167l680,334v95,,166,-83,166,-167c846,72,775,1,680,1l156,1xe" fillcolor="white [3212]" stroked="f">
                    <v:path arrowok="t" o:extrusionok="f" o:connecttype="custom" o:connectlocs="4965,32;32,5316;4965,10631;21644,10631;26928,5316;21644,32;4965,32" o:connectangles="0,0,0,0,0,0,0"/>
                  </v:shape>
                </v:group>
                <w10:wrap anchorx="page"/>
                <w10:anchorlock/>
              </v:group>
            </w:pict>
          </mc:Fallback>
        </mc:AlternateContent>
      </w:r>
    </w:p>
    <w:p w:rsidR="000D0CA1" w:rsidRDefault="000D0CA1" w:rsidP="000D0CA1">
      <w:pPr>
        <w:rPr>
          <w:color w:val="C00000"/>
          <w:rtl/>
        </w:rPr>
      </w:pPr>
      <w:r w:rsidRPr="002563F8">
        <w:rPr>
          <w:rFonts w:hint="cs"/>
          <w:color w:val="C00000"/>
          <w:rtl/>
        </w:rPr>
        <w:t>استراتيجية الحل بحث واستقصاء، مدة التمرين 10 دقائق.</w:t>
      </w:r>
    </w:p>
    <w:p w:rsidR="000D0CA1" w:rsidRPr="002563F8" w:rsidRDefault="000D0CA1" w:rsidP="000D0CA1">
      <w:pPr>
        <w:pageBreakBefore/>
        <w:rPr>
          <w:color w:val="C00000"/>
          <w:rtl/>
        </w:rPr>
      </w:pPr>
      <w:r>
        <w:rPr>
          <w:noProof/>
          <w:rtl/>
        </w:rPr>
        <w:lastRenderedPageBreak/>
        <mc:AlternateContent>
          <mc:Choice Requires="wpg">
            <w:drawing>
              <wp:inline distT="0" distB="0" distL="0" distR="0" wp14:anchorId="3FDDF052" wp14:editId="40593DE7">
                <wp:extent cx="5728970" cy="471805"/>
                <wp:effectExtent l="0" t="0" r="5080" b="61595"/>
                <wp:docPr id="226" name="Group 327"/>
                <wp:cNvGraphicFramePr/>
                <a:graphic xmlns:a="http://schemas.openxmlformats.org/drawingml/2006/main">
                  <a:graphicData uri="http://schemas.microsoft.com/office/word/2010/wordprocessingGroup">
                    <wpg:wgp>
                      <wpg:cNvGrpSpPr/>
                      <wpg:grpSpPr>
                        <a:xfrm>
                          <a:off x="0" y="0"/>
                          <a:ext cx="5728970" cy="471805"/>
                          <a:chOff x="0" y="0"/>
                          <a:chExt cx="6131342" cy="505460"/>
                        </a:xfrm>
                      </wpg:grpSpPr>
                      <wpg:grpSp>
                        <wpg:cNvPr id="227" name="Group 328"/>
                        <wpg:cNvGrpSpPr/>
                        <wpg:grpSpPr>
                          <a:xfrm>
                            <a:off x="0" y="0"/>
                            <a:ext cx="6131342" cy="505460"/>
                            <a:chOff x="0" y="0"/>
                            <a:chExt cx="6131975" cy="505879"/>
                          </a:xfrm>
                        </wpg:grpSpPr>
                        <wpg:grpSp>
                          <wpg:cNvPr id="228" name="Group 329"/>
                          <wpg:cNvGrpSpPr/>
                          <wpg:grpSpPr>
                            <a:xfrm>
                              <a:off x="1101064" y="0"/>
                              <a:ext cx="5030911" cy="505839"/>
                              <a:chOff x="-1245683" y="0"/>
                              <a:chExt cx="7339568" cy="711023"/>
                            </a:xfrm>
                          </wpg:grpSpPr>
                          <wps:wsp>
                            <wps:cNvPr id="229"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1245683" y="0"/>
                                <a:ext cx="7339568"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C7E58" w:rsidRDefault="00FC7E58" w:rsidP="000D0CA1">
                                  <w:pPr>
                                    <w:keepNext/>
                                    <w:jc w:val="center"/>
                                    <w:rPr>
                                      <w:rFonts w:ascii="Adobe Arabic" w:hAnsi="Adobe Arabic" w:cs="Adobe Arabic"/>
                                      <w:bCs/>
                                      <w:color w:val="auto"/>
                                      <w:sz w:val="36"/>
                                      <w:szCs w:val="36"/>
                                      <w:rtl/>
                                      <w:lang w:bidi="ar-SY"/>
                                    </w:rPr>
                                  </w:pPr>
                                  <w:r>
                                    <w:rPr>
                                      <w:rFonts w:ascii="Adobe Arabic" w:hAnsi="Adobe Arabic" w:cs="Adobe Arabic" w:hint="cs"/>
                                      <w:bCs/>
                                      <w:color w:val="auto"/>
                                      <w:sz w:val="36"/>
                                      <w:szCs w:val="36"/>
                                      <w:rtl/>
                                      <w:lang w:bidi="ar-SY"/>
                                    </w:rPr>
                                    <w:t xml:space="preserve">    أنواع المرؤوسين وصفاتهم السلوكية والطرق المناسبة للتعامل معهم:</w:t>
                                  </w:r>
                                </w:p>
                                <w:p w:rsidR="00FC7E58" w:rsidRPr="00DB0D9B" w:rsidRDefault="00FC7E58" w:rsidP="000D0CA1">
                                  <w:pPr>
                                    <w:keepNext/>
                                    <w:jc w:val="left"/>
                                    <w:rPr>
                                      <w:bCs/>
                                      <w:rtl/>
                                    </w:rPr>
                                  </w:pPr>
                                  <w:r>
                                    <w:rPr>
                                      <w:rFonts w:ascii="Adobe Arabic" w:hAnsi="Adobe Arabic" w:cs="Adobe Arabic" w:hint="cs"/>
                                      <w:bCs/>
                                      <w:color w:val="auto"/>
                                      <w:sz w:val="36"/>
                                      <w:szCs w:val="36"/>
                                      <w:rtl/>
                                      <w:lang w:bidi="ar-SY"/>
                                    </w:rPr>
                                    <w:t xml:space="preserve">   المختلفة للم:</w:t>
                                  </w:r>
                                </w:p>
                              </w:txbxContent>
                            </wps:txbx>
                            <wps:bodyPr tIns="36000" bIns="36000" rtlCol="0" anchor="ctr"/>
                          </wps:wsp>
                          <wps:wsp>
                            <wps:cNvPr id="230"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31" name="Rectangle 332"/>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32" name="Google Shape;200;p17"/>
                        <wpg:cNvGrpSpPr/>
                        <wpg:grpSpPr>
                          <a:xfrm>
                            <a:off x="5716078" y="117534"/>
                            <a:ext cx="224378" cy="267181"/>
                            <a:chOff x="0" y="0"/>
                            <a:chExt cx="273780" cy="327013"/>
                          </a:xfrm>
                          <a:solidFill>
                            <a:schemeClr val="bg1"/>
                          </a:solidFill>
                        </wpg:grpSpPr>
                        <wps:wsp>
                          <wps:cNvPr id="233"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234"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235"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236" name="Google Shape;204;p17"/>
                          <wpg:cNvGrpSpPr/>
                          <wpg:grpSpPr>
                            <a:xfrm>
                              <a:off x="0" y="0"/>
                              <a:ext cx="273780" cy="105078"/>
                              <a:chOff x="0" y="0"/>
                              <a:chExt cx="273780" cy="105078"/>
                            </a:xfrm>
                            <a:grpFill/>
                          </wpg:grpSpPr>
                          <wps:wsp>
                            <wps:cNvPr id="237"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238"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239"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240"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241"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1580" style="width:451.1pt;height:37.15pt;mso-position-horizontal-relative:char;mso-position-vertical-relative:line" coordsize="61313,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">
                <v:group id="Group 328" o:spid="_x0000_s1581" style="position:absolute;width:61313;height:5054" coordsize="61319,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0/NMUAAADcAAAADwAAAGRycy9kb3ducmV2LnhtbESPT2vCQBTE7wW/w/IE&#10;b3WTSKtEVxFR6UEK/gHx9sg+k2D2bciuSfz23UKhx2FmfsMsVr2pREuNKy0riMcRCOLM6pJzBZfz&#10;7n0GwnlkjZVlUvAiB6vl4G2BqbYdH6k9+VwECLsUFRTe16mULivIoBvbmjh4d9sY9EE2udQNdgFu&#10;KplE0ac0WHJYKLCmTUHZ4/Q0CvYddutJvG0Pj/vmdTt/fF8PMSk1GvbrOQhPvf8P/7W/tIIkmcL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S9PzTFAAAA3AAA&#10;AA8AAAAAAAAAAAAAAAAAqgIAAGRycy9kb3ducmV2LnhtbFBLBQYAAAAABAAEAPoAAACcAwAAAAA=&#10;">
                  <v:group id="Group 329" o:spid="_x0000_s1582" style="position:absolute;left:11010;width:50309;height:5058" coordorigin="-12456" coordsize="73395,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Uiq0bCAAAA3AAAAA8A&#10;AAAAAAAAAAAAAAAAqgIAAGRycy9kb3ducmV2LnhtbFBLBQYAAAAABAAEAPoAAACZAwAAAAA=&#10;">
                    <v:roundrect id="Rectangle: Rounded Corners 55" o:spid="_x0000_s1583" style="position:absolute;left:-12456;width:73394;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Lr3sEA&#10;AADcAAAADwAAAGRycy9kb3ducmV2LnhtbESPQYvCMBSE7wv+h/AEb2tqQanVKKIreFSrB2+P5tkW&#10;m5fSZLX+eyMIHoeZ+YaZLztTizu1rrKsYDSMQBDnVldcKDhl298EhPPIGmvLpOBJDpaL3s8cU20f&#10;fKD70RciQNilqKD0vkmldHlJBt3QNsTBu9rWoA+yLaRu8RHgppZxFE2kwYrDQokNrUvKb8d/oyDa&#10;bf4yvsR01ok/0BizfbLJlBr0u9UMhKfOf8Of9k4riOMpvM+EIyA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jS697BAAAA3AAAAA8AAAAAAAAAAAAAAAAAmAIAAGRycy9kb3du&#10;cmV2LnhtbFBLBQYAAAAABAAEAPUAAACGAwAAAAA=&#10;" fillcolor="#0070c0" stroked="f" strokeweight="1pt">
                      <v:stroke joinstyle="miter"/>
                      <v:textbox inset=",1mm,,1mm">
                        <w:txbxContent>
                          <w:p w:rsidR="00FC7E58" w:rsidRDefault="00FC7E58" w:rsidP="000D0CA1">
                            <w:pPr>
                              <w:keepNext/>
                              <w:jc w:val="center"/>
                              <w:rPr>
                                <w:rFonts w:ascii="Adobe Arabic" w:hAnsi="Adobe Arabic" w:cs="Adobe Arabic"/>
                                <w:bCs/>
                                <w:color w:val="auto"/>
                                <w:sz w:val="36"/>
                                <w:szCs w:val="36"/>
                                <w:rtl/>
                                <w:lang w:bidi="ar-SY"/>
                              </w:rPr>
                            </w:pPr>
                            <w:r>
                              <w:rPr>
                                <w:rFonts w:ascii="Adobe Arabic" w:hAnsi="Adobe Arabic" w:cs="Adobe Arabic" w:hint="cs"/>
                                <w:bCs/>
                                <w:color w:val="auto"/>
                                <w:sz w:val="36"/>
                                <w:szCs w:val="36"/>
                                <w:rtl/>
                                <w:lang w:bidi="ar-SY"/>
                              </w:rPr>
                              <w:t xml:space="preserve">    أنواع المرؤوسين وصفاتهم السلوكية والطرق المناسبة للتعامل معهم:</w:t>
                            </w:r>
                          </w:p>
                          <w:p w:rsidR="00FC7E58" w:rsidRPr="00DB0D9B" w:rsidRDefault="00FC7E58" w:rsidP="000D0CA1">
                            <w:pPr>
                              <w:keepNext/>
                              <w:jc w:val="left"/>
                              <w:rPr>
                                <w:bCs/>
                                <w:rtl/>
                              </w:rPr>
                            </w:pPr>
                            <w:r>
                              <w:rPr>
                                <w:rFonts w:ascii="Adobe Arabic" w:hAnsi="Adobe Arabic" w:cs="Adobe Arabic" w:hint="cs"/>
                                <w:bCs/>
                                <w:color w:val="auto"/>
                                <w:sz w:val="36"/>
                                <w:szCs w:val="36"/>
                                <w:rtl/>
                                <w:lang w:bidi="ar-SY"/>
                              </w:rPr>
                              <w:t xml:space="preserve">   المختلفة للم:</w:t>
                            </w:r>
                          </w:p>
                        </w:txbxContent>
                      </v:textbox>
                    </v:roundrect>
                    <v:oval id="Oval 61" o:spid="_x0000_s1584"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WOTMAA&#10;AADcAAAADwAAAGRycy9kb3ducmV2LnhtbERPzWoCMRC+F3yHMIK3mtVCKatRSqVQrCDu+gDDZrpZ&#10;mkxCkurq0zeHQo8f3/96OzorLhTT4FnBYl6BIO68HrhXcG7fH19ApIys0XomBTdKsN1MHtZYa3/l&#10;E12a3IsSwqlGBSbnUEuZOkMO09wH4sJ9+egwFxh7qSNeS7izcllVz9LhwKXBYKA3Q9138+MU7Ktg&#10;Ujx83m8H2RzbXbD7HK1Ss+n4ugKRacz/4j/3h1awfCrzy5lyBOTm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lWOTMAAAADcAAAADwAAAAAAAAAAAAAAAACYAgAAZHJzL2Rvd25y&#10;ZXYueG1sUEsFBgAAAAAEAAQA9QAAAIUDAAAAAA==&#10;" fillcolor="#272727 [2749]" stroked="f" strokeweight="1pt">
                      <v:stroke joinstyle="miter"/>
                      <v:shadow on="t" color="black" opacity="26214f" origin=",-.5" offset="0,3pt"/>
                    </v:oval>
                  </v:group>
                  <v:rect id="Rectangle 332" o:spid="_x0000_s1585"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XuqMcA&#10;AADcAAAADwAAAGRycy9kb3ducmV2LnhtbESPW2sCMRSE3wv9D+EUfCk1qxYpq1FsodoHL3hBfDxs&#10;jrtrNydLEnX7740g9HGYmW+Y4bgxlbiQ86VlBZ12AoI4s7rkXMFu+/32AcIHZI2VZVLwRx7Go+en&#10;IabaXnlNl03IRYSwT1FBEUKdSumzggz6tq2Jo3e0zmCI0uVSO7xGuKlkN0n60mDJcaHAmr4Kyn43&#10;Z6PgsNsu3j/d6nQ4Tuf7vl3SzOevSrVemskARKAm/Icf7R+toNvrwP1MPAJyd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Rl7qjHAAAA3AAAAA8AAAAAAAAAAAAAAAAAmAIAAGRy&#10;cy9kb3ducmV2LnhtbFBLBQYAAAAABAAEAPUAAACMAwAAAAA=&#10;" fillcolor="#0070c0" stroked="f" strokeweight="1pt"/>
                </v:group>
                <v:group id="Google Shape;200;p17" o:spid="_x0000_s1586"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RMKccQAAADcAAAA&#10;DwAAAAAAAAAAAAAAAACqAgAAZHJzL2Rvd25yZXYueG1sUEsFBgAAAAAEAAQA+gAAAJsDAAAAAA==&#10;">
                  <v:shape id="Google Shape;201;p17" o:spid="_x0000_s1587"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bGPMYA&#10;AADcAAAADwAAAGRycy9kb3ducmV2LnhtbESPQWvCQBSE7wX/w/KE3urGCDamrkEKhdBDwSh6fWRf&#10;k7TZt2l2TdJ/3xUKHoeZ+YbZZpNpxUC9aywrWC4iEMSl1Q1XCk7Ht6cEhPPIGlvLpOCXHGS72cMW&#10;U21HPtBQ+EoECLsUFdTed6mUrqzJoFvYjjh4n7Y36IPsK6l7HAPctDKOorU02HBYqLGj15rK7+Jq&#10;FHxcE5/r80/y/nw5r782Y3E6lo1Sj/Np/wLC0+Tv4f92rhXEqxXczoQjIH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mbGPMYAAADcAAAADwAAAAAAAAAAAAAAAACYAgAAZHJz&#10;L2Rvd25yZXYueG1sUEsFBgAAAAAEAAQA9QAAAIsD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588"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Loh8YA&#10;AADcAAAADwAAAGRycy9kb3ducmV2LnhtbESPQWvCQBSE7wX/w/IKvYhujK1ImlVEKhSllEah10f2&#10;NRuSfRuyq6b/3hUKPQ4z8w2Trwfbigv1vnasYDZNQBCXTtdcKTgdd5MlCB+QNbaOScEveVivRg85&#10;Ztpd+YsuRahEhLDPUIEJocuk9KUhi37qOuLo/bjeYoiyr6Tu8RrhtpVpkiykxZrjgsGOtobKpjhb&#10;Be3x8+PwNn4pvsdYpHNv9s2h2iv19DhsXkEEGsJ/+K/9rhWk82e4n4lHQK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YLoh8YAAADcAAAADwAAAAAAAAAAAAAAAACYAgAAZHJz&#10;L2Rvd25yZXYueG1sUEsFBgAAAAAEAAQA9QAAAIsDAAAAAA==&#10;" path="m2643,1l417,1c191,1,,143,,370,,608,191,751,417,751r2214,c2870,751,3060,608,3060,370,3060,143,2870,1,2643,1xe" filled="f" strokecolor="white [3212]">
                    <v:path arrowok="t" o:extrusionok="f"/>
                  </v:shape>
                  <v:shape id="Google Shape;203;p17" o:spid="_x0000_s1589"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ZzWcUA&#10;AADcAAAADwAAAGRycy9kb3ducmV2LnhtbESPQWvCQBSE7wX/w/IEb3Vj0haJriKlitBTUwW9PbPP&#10;bDD7NmRXTf99t1DwOMzMN8x82dtG3KjztWMFk3ECgrh0uuZKwe57/TwF4QOyxsYxKfghD8vF4GmO&#10;uXZ3/qJbESoRIexzVGBCaHMpfWnIoh+7ljh6Z9dZDFF2ldQd3iPcNjJNkjdpsea4YLCld0Plpbha&#10;BZk/mGO2WZ90lfLh82O3z4qXiVKjYb+agQjUh0f4v73VCtLsFf7OxCM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xnNZxQAAANwAAAAPAAAAAAAAAAAAAAAAAJgCAABkcnMv&#10;ZG93bnJldi54bWxQSwUGAAAAAAQABAD1AAAAigMAAAAA&#10;" path="m1976,l417,c191,,,131,,369,,596,191,739,417,739r1559,c2203,739,2393,596,2393,369,2393,131,2203,,1976,xe" filled="f" strokecolor="white [3212]">
                    <v:path arrowok="t" o:extrusionok="f"/>
                  </v:shape>
                  <v:group id="Google Shape;204;p17" o:spid="_x0000_s1590"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igMcsQAAADcAAAADwAAAGRycy9kb3ducmV2LnhtbESPQYvCMBSE78L+h/AW&#10;9qZpFUW6RhFZFw8iWIVlb4/m2Rabl9LEtv57Iwgeh5n5hlmselOJlhpXWlYQjyIQxJnVJecKzqft&#10;cA7CeWSNlWVScCcHq+XHYIGJth0fqU19LgKEXYIKCu/rREqXFWTQjWxNHLyLbQz6IJtc6ga7ADeV&#10;HEfRTBosOSwUWNOmoOya3oyC3w679ST+affXy+b+f5oe/vYxKfX12a+/QXjq/Tv8au+0gvFkB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igMcsQAAADcAAAA&#10;DwAAAAAAAAAAAAAAAACqAgAAZHJzL2Rvd25yZXYueG1sUEsFBgAAAAAEAAQA+gAAAJsDAAAAAA==&#10;">
                    <v:shape id="Google Shape;205;p17" o:spid="_x0000_s1591"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IycQA&#10;AADcAAAADwAAAGRycy9kb3ducmV2LnhtbESPQWvCQBSE74L/YXlCL1I3atGYuooUCj1qtPdn9pmk&#10;Zt+G3TWm/74rFDwOM/MNs972phEdOV9bVjCdJCCIC6trLhWcjp+vKQgfkDU2lknBL3nYboaDNWba&#10;3vlAXR5KESHsM1RQhdBmUvqiIoN+Ylvi6F2sMxiidKXUDu8Rbho5S5KFNFhzXKiwpY+Kimt+Mwp+&#10;ln3qxof96jzP0++38tS1QV6Uehn1u3cQgfrwDP+3v7SC2XwJjzPxCM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9CMnEAAAA3AAAAA8AAAAAAAAAAAAAAAAAmAIAAGRycy9k&#10;b3ducmV2LnhtbFBLBQYAAAAABAAEAPUAAACJAwAAAAA=&#10;" path="m227,1501v107,,226,-72,226,-167l453,167c453,84,322,1,227,1,144,1,1,84,1,167r,1167c1,1429,144,1501,227,1501xe" filled="f" stroked="f">
                      <v:path arrowok="t" o:extrusionok="f"/>
                    </v:shape>
                    <v:shape id="Google Shape;206;p17" o:spid="_x0000_s1592"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DGHcAA&#10;AADcAAAADwAAAGRycy9kb3ducmV2LnhtbERPPW/CMBDdK/U/WFeJrTgEqaoCBjWtimBsYGA84iMJ&#10;jc+RfYXw7+uhUsen971cj65XVwqx82xgNs1AEdfedtwYOOw/n19BRUG22HsmA3eKsF49PiyxsP7G&#10;X3StpFEphGOBBlqRodA61i05jFM/ECfu7INDSTA02ga8pXDX6zzLXrTDjlNDiwO9t1R/Vz/OQFnl&#10;5e6Iu1mQS/zYulLc5mSNmTyNbwtQQqP8i//cW2sgn6e16Uw6Anr1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RDGHcAAAADcAAAADwAAAAAAAAAAAAAAAACYAgAAZHJzL2Rvd25y&#10;ZXYueG1sUEsFBgAAAAAEAAQA9QAAAIUDAAAAAA==&#10;" path="m929,60c846,,750,36,703,108l60,1060c,1143,24,1251,95,1310v36,12,60,24,96,24c250,1334,298,1310,334,1251l976,298v60,-71,36,-178,-47,-238xe" filled="f" stroked="f">
                      <v:path arrowok="t" o:extrusionok="f"/>
                    </v:shape>
                    <v:shape id="Google Shape;207;p17" o:spid="_x0000_s1593"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Vh/cQA&#10;AADcAAAADwAAAGRycy9kb3ducmV2LnhtbESP3WoCMRSE7wu+QziCdzXrD6KrUURbKPZCXH2A4+a4&#10;u7g52W6ixrc3hUIvh5n5hlmsgqnFnVpXWVYw6CcgiHOrKy4UnI6f71MQziNrrC2Tgic5WC07bwtM&#10;tX3wge6ZL0SEsEtRQel9k0rp8pIMur5tiKN3sa1BH2VbSN3iI8JNLYdJMpEGK44LJTa0KSm/Zjej&#10;gL7tx7kO2XjLk0047rc7Ozr9KNXrhvUchKfg/8N/7S+tYDiawe+ZeATk8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lYf3EAAAA3AAAAA8AAAAAAAAAAAAAAAAAmAIAAGRycy9k&#10;b3ducmV2LnhtbFBLBQYAAAAABAAEAPUAAACJAwAAAAA=&#10;" path="m822,1346v24,,60,-12,83,-35c989,1263,1013,1156,953,1072l334,108c286,25,179,1,96,48,12,108,1,215,48,298r619,965c703,1322,763,1346,822,1346xe" filled="f" stroked="f">
                      <v:path arrowok="t" o:extrusionok="f"/>
                    </v:shape>
                    <v:shape id="Google Shape;208;p17" o:spid="_x0000_s1594"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Q4EcAA&#10;AADcAAAADwAAAGRycy9kb3ducmV2LnhtbERPy4rCMBTdD/gP4QpuBk18oEPHKGJRdOnjA+4017Zj&#10;c1OaqPXvzUJweTjv+bK1lbhT40vHGoYDBYI4c6bkXMP5tOn/gPAB2WDlmDQ8ycNy0fmaY2Lcgw90&#10;P4ZcxBD2CWooQqgTKX1WkEU/cDVx5C6usRgibHJpGnzEcFvJkVJTabHk2FBgTeuCsuvxZjX8kRwH&#10;yi6pmu2qVO2H6fdp+691r9uufkEEasNH/HbvjIbRJM6PZ+IRkI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aQ4EcAAAADcAAAADwAAAAAAAAAAAAAAAACYAgAAZHJzL2Rvd25y&#10;ZXYueG1sUEsFBgAAAAAEAAQA9QAAAIUDAAAAAA==&#10;" path="m1287,596l275,48c191,1,84,36,48,120,1,191,25,310,120,346l1132,894v24,11,48,23,71,23c1263,917,1322,882,1358,822v36,-71,12,-190,-71,-226xe" filled="f" stroked="f">
                      <v:path arrowok="t" o:extrusionok="f"/>
                    </v:shape>
                    <v:shape id="Google Shape;209;p17" o:spid="_x0000_s1595"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1BlMcA&#10;AADcAAAADwAAAGRycy9kb3ducmV2LnhtbESPQWvCQBSE70L/w/IKvUjdRIqE1FVsoVBKQYzS5vjM&#10;PpNg9m3Ibk3sr3cFweMwM98w8+VgGnGiztWWFcSTCARxYXXNpYLd9uM5AeE8ssbGMik4k4Pl4mE0&#10;x1Tbnjd0ynwpAoRdigoq79tUSldUZNBNbEscvIPtDPogu1LqDvsAN42cRtFMGqw5LFTY0ntFxTH7&#10;MwrWJP/7td+/5V8/5+Q7S+LffBwr9fQ4rF5BeBr8PXxrf2oF05cYrmfCEZCL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e9QZTHAAAA3AAAAA8AAAAAAAAAAAAAAAAAmAIAAGRy&#10;cy9kb3ducmV2LnhtbFBLBQYAAAAABAAEAPUAAACMAw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Default="000D0CA1" w:rsidP="000D0CA1">
      <w:pPr>
        <w:spacing w:before="240"/>
        <w:rPr>
          <w:b/>
          <w:bCs/>
          <w:color w:val="C00000"/>
          <w:rtl/>
        </w:rPr>
      </w:pPr>
      <w:r>
        <w:rPr>
          <w:noProof/>
        </w:rPr>
        <mc:AlternateContent>
          <mc:Choice Requires="wpg">
            <w:drawing>
              <wp:inline distT="0" distB="0" distL="0" distR="0" wp14:anchorId="3AA895AB" wp14:editId="70829749">
                <wp:extent cx="5731510" cy="3042285"/>
                <wp:effectExtent l="0" t="0" r="2540" b="5715"/>
                <wp:docPr id="32101" name="Group 17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3042285"/>
                          <a:chOff x="0" y="0"/>
                          <a:chExt cx="57315" cy="30422"/>
                        </a:xfrm>
                      </wpg:grpSpPr>
                      <pic:pic xmlns:pic="http://schemas.openxmlformats.org/drawingml/2006/picture">
                        <pic:nvPicPr>
                          <pic:cNvPr id="32102" name="Picture 2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315" cy="30422"/>
                          </a:xfrm>
                          <a:prstGeom prst="rect">
                            <a:avLst/>
                          </a:prstGeom>
                          <a:noFill/>
                          <a:extLst>
                            <a:ext uri="{909E8E84-426E-40DD-AFC4-6F175D3DCCD1}">
                              <a14:hiddenFill xmlns:a14="http://schemas.microsoft.com/office/drawing/2010/main">
                                <a:solidFill>
                                  <a:srgbClr val="FFFFFF"/>
                                </a:solidFill>
                              </a14:hiddenFill>
                            </a:ext>
                          </a:extLst>
                        </pic:spPr>
                      </pic:pic>
                      <wps:wsp>
                        <wps:cNvPr id="32103" name="Text Box 1745"/>
                        <wps:cNvSpPr txBox="1">
                          <a:spLocks noChangeArrowheads="1"/>
                        </wps:cNvSpPr>
                        <wps:spPr bwMode="auto">
                          <a:xfrm>
                            <a:off x="40758" y="1361"/>
                            <a:ext cx="5156" cy="4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FC7E58" w:rsidRPr="00B25C19" w:rsidRDefault="00FC7E58" w:rsidP="000D0CA1">
                              <w:pPr>
                                <w:jc w:val="center"/>
                                <w:rPr>
                                  <w:color w:val="FFFFFF" w:themeColor="background1"/>
                                  <w:sz w:val="36"/>
                                  <w:szCs w:val="40"/>
                                  <w:lang w:bidi="ar-SY"/>
                                </w:rPr>
                              </w:pPr>
                              <w:r w:rsidRPr="00B25C19">
                                <w:rPr>
                                  <w:rFonts w:hint="cs"/>
                                  <w:color w:val="FFFFFF" w:themeColor="background1"/>
                                  <w:sz w:val="36"/>
                                  <w:szCs w:val="40"/>
                                  <w:rtl/>
                                  <w:lang w:bidi="ar-SY"/>
                                </w:rPr>
                                <w:t>1</w:t>
                              </w:r>
                            </w:p>
                          </w:txbxContent>
                        </wps:txbx>
                        <wps:bodyPr rot="0" vert="horz" wrap="square" lIns="91440" tIns="45720" rIns="91440" bIns="45720" anchor="t" anchorCtr="0" upright="1">
                          <a:noAutofit/>
                        </wps:bodyPr>
                      </wps:wsp>
                      <wps:wsp>
                        <wps:cNvPr id="32104" name="Text Box 1746"/>
                        <wps:cNvSpPr txBox="1">
                          <a:spLocks noChangeArrowheads="1"/>
                        </wps:cNvSpPr>
                        <wps:spPr bwMode="auto">
                          <a:xfrm>
                            <a:off x="43774" y="22860"/>
                            <a:ext cx="5156" cy="45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FC7E58" w:rsidRPr="00B25C19" w:rsidRDefault="00FC7E58" w:rsidP="000D0CA1">
                              <w:pPr>
                                <w:bidi w:val="0"/>
                                <w:jc w:val="center"/>
                                <w:rPr>
                                  <w:color w:val="FFFFFF" w:themeColor="background1"/>
                                  <w:sz w:val="36"/>
                                  <w:szCs w:val="40"/>
                                  <w:lang w:bidi="ar-SY"/>
                                </w:rPr>
                              </w:pPr>
                              <w:r>
                                <w:rPr>
                                  <w:rFonts w:hint="cs"/>
                                  <w:color w:val="FFFFFF" w:themeColor="background1"/>
                                  <w:sz w:val="36"/>
                                  <w:szCs w:val="40"/>
                                  <w:rtl/>
                                  <w:lang w:bidi="ar-SY"/>
                                </w:rPr>
                                <w:t>2</w:t>
                              </w:r>
                            </w:p>
                          </w:txbxContent>
                        </wps:txbx>
                        <wps:bodyPr rot="0" vert="horz" wrap="square" lIns="91440" tIns="45720" rIns="91440" bIns="45720" anchor="t" anchorCtr="0" upright="1">
                          <a:noAutofit/>
                        </wps:bodyPr>
                      </wps:wsp>
                      <wps:wsp>
                        <wps:cNvPr id="32105" name="Text Box 1747"/>
                        <wps:cNvSpPr txBox="1">
                          <a:spLocks noChangeArrowheads="1"/>
                        </wps:cNvSpPr>
                        <wps:spPr bwMode="auto">
                          <a:xfrm>
                            <a:off x="25875" y="14202"/>
                            <a:ext cx="5156" cy="45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FC7E58" w:rsidRPr="00B25C19" w:rsidRDefault="00FC7E58" w:rsidP="000D0CA1">
                              <w:pPr>
                                <w:bidi w:val="0"/>
                                <w:jc w:val="center"/>
                                <w:rPr>
                                  <w:color w:val="FFFFFF" w:themeColor="background1"/>
                                  <w:sz w:val="36"/>
                                  <w:szCs w:val="40"/>
                                  <w:lang w:bidi="ar-SY"/>
                                </w:rPr>
                              </w:pPr>
                              <w:r>
                                <w:rPr>
                                  <w:rFonts w:hint="cs"/>
                                  <w:color w:val="FFFFFF" w:themeColor="background1"/>
                                  <w:sz w:val="36"/>
                                  <w:szCs w:val="40"/>
                                  <w:rtl/>
                                  <w:lang w:bidi="ar-SY"/>
                                </w:rPr>
                                <w:t>3</w:t>
                              </w:r>
                            </w:p>
                          </w:txbxContent>
                        </wps:txbx>
                        <wps:bodyPr rot="0" vert="horz" wrap="square" lIns="91440" tIns="45720" rIns="91440" bIns="45720" anchor="t" anchorCtr="0" upright="1">
                          <a:noAutofit/>
                        </wps:bodyPr>
                      </wps:wsp>
                      <wps:wsp>
                        <wps:cNvPr id="32106" name="Text Box 1827"/>
                        <wps:cNvSpPr txBox="1">
                          <a:spLocks noChangeArrowheads="1"/>
                        </wps:cNvSpPr>
                        <wps:spPr bwMode="auto">
                          <a:xfrm>
                            <a:off x="7879" y="22860"/>
                            <a:ext cx="5156" cy="45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FC7E58" w:rsidRPr="00B25C19" w:rsidRDefault="00FC7E58" w:rsidP="000D0CA1">
                              <w:pPr>
                                <w:bidi w:val="0"/>
                                <w:jc w:val="center"/>
                                <w:rPr>
                                  <w:color w:val="FFFFFF" w:themeColor="background1"/>
                                  <w:sz w:val="36"/>
                                  <w:szCs w:val="40"/>
                                  <w:lang w:bidi="ar-SY"/>
                                </w:rPr>
                              </w:pPr>
                              <w:r>
                                <w:rPr>
                                  <w:rFonts w:hint="cs"/>
                                  <w:color w:val="FFFFFF" w:themeColor="background1"/>
                                  <w:sz w:val="36"/>
                                  <w:szCs w:val="40"/>
                                  <w:rtl/>
                                  <w:lang w:bidi="ar-SY"/>
                                </w:rPr>
                                <w:t>4</w:t>
                              </w:r>
                            </w:p>
                          </w:txbxContent>
                        </wps:txbx>
                        <wps:bodyPr rot="0" vert="horz" wrap="square" lIns="91440" tIns="45720" rIns="91440" bIns="45720" anchor="t" anchorCtr="0" upright="1">
                          <a:noAutofit/>
                        </wps:bodyPr>
                      </wps:wsp>
                      <wps:wsp>
                        <wps:cNvPr id="32107" name="Text Box 1828"/>
                        <wps:cNvSpPr txBox="1">
                          <a:spLocks noChangeArrowheads="1"/>
                        </wps:cNvSpPr>
                        <wps:spPr bwMode="auto">
                          <a:xfrm>
                            <a:off x="10992" y="680"/>
                            <a:ext cx="5155" cy="45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FC7E58" w:rsidRPr="00B25C19" w:rsidRDefault="00FC7E58" w:rsidP="000D0CA1">
                              <w:pPr>
                                <w:bidi w:val="0"/>
                                <w:jc w:val="center"/>
                                <w:rPr>
                                  <w:color w:val="FFFFFF" w:themeColor="background1"/>
                                  <w:sz w:val="36"/>
                                  <w:szCs w:val="40"/>
                                  <w:lang w:bidi="ar-SY"/>
                                </w:rPr>
                              </w:pPr>
                              <w:r>
                                <w:rPr>
                                  <w:rFonts w:hint="cs"/>
                                  <w:color w:val="FFFFFF" w:themeColor="background1"/>
                                  <w:sz w:val="36"/>
                                  <w:szCs w:val="40"/>
                                  <w:rtl/>
                                  <w:lang w:bidi="ar-SY"/>
                                </w:rPr>
                                <w:t>5</w:t>
                              </w:r>
                            </w:p>
                          </w:txbxContent>
                        </wps:txbx>
                        <wps:bodyPr rot="0" vert="horz" wrap="square" lIns="91440" tIns="45720" rIns="91440" bIns="45720" anchor="t" anchorCtr="0" upright="1">
                          <a:noAutofit/>
                        </wps:bodyPr>
                      </wps:wsp>
                      <wps:wsp>
                        <wps:cNvPr id="32108" name="Text Box 1829"/>
                        <wps:cNvSpPr txBox="1">
                          <a:spLocks noChangeArrowheads="1"/>
                        </wps:cNvSpPr>
                        <wps:spPr bwMode="auto">
                          <a:xfrm>
                            <a:off x="44455" y="4280"/>
                            <a:ext cx="9333" cy="81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FC7E58" w:rsidRPr="00B25C19" w:rsidRDefault="00FC7E58" w:rsidP="000D0CA1">
                              <w:pPr>
                                <w:jc w:val="center"/>
                                <w:rPr>
                                  <w:rFonts w:ascii="Adobe Arabic" w:hAnsi="Adobe Arabic" w:cs="Adobe Arabic"/>
                                  <w:b/>
                                  <w:bCs/>
                                  <w:color w:val="002060"/>
                                  <w:sz w:val="36"/>
                                  <w:szCs w:val="40"/>
                                  <w:lang w:bidi="ar-SY"/>
                                </w:rPr>
                              </w:pPr>
                              <w:r>
                                <w:rPr>
                                  <w:rFonts w:ascii="Adobe Arabic" w:hAnsi="Adobe Arabic" w:cs="Adobe Arabic" w:hint="cs"/>
                                  <w:b/>
                                  <w:bCs/>
                                  <w:color w:val="002060"/>
                                  <w:sz w:val="36"/>
                                  <w:szCs w:val="40"/>
                                  <w:rtl/>
                                  <w:lang w:bidi="ar-SY"/>
                                </w:rPr>
                                <w:t>الموظف العصبي</w:t>
                              </w:r>
                            </w:p>
                          </w:txbxContent>
                        </wps:txbx>
                        <wps:bodyPr rot="0" vert="horz" wrap="square" lIns="91440" tIns="45720" rIns="91440" bIns="45720" anchor="t" anchorCtr="0" upright="1">
                          <a:noAutofit/>
                        </wps:bodyPr>
                      </wps:wsp>
                      <wps:wsp>
                        <wps:cNvPr id="32109" name="Text Box 1830"/>
                        <wps:cNvSpPr txBox="1">
                          <a:spLocks noChangeArrowheads="1"/>
                        </wps:cNvSpPr>
                        <wps:spPr bwMode="auto">
                          <a:xfrm>
                            <a:off x="33949" y="16896"/>
                            <a:ext cx="9333" cy="10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FC7E58" w:rsidRPr="00B25C19" w:rsidRDefault="00FC7E58" w:rsidP="000D0CA1">
                              <w:pPr>
                                <w:jc w:val="center"/>
                                <w:rPr>
                                  <w:rFonts w:ascii="Adobe Arabic" w:hAnsi="Adobe Arabic" w:cs="Adobe Arabic"/>
                                  <w:b/>
                                  <w:bCs/>
                                  <w:color w:val="002060"/>
                                  <w:sz w:val="36"/>
                                  <w:szCs w:val="40"/>
                                  <w:lang w:bidi="ar-SY"/>
                                </w:rPr>
                              </w:pPr>
                              <w:r>
                                <w:rPr>
                                  <w:rFonts w:ascii="Adobe Arabic" w:hAnsi="Adobe Arabic" w:cs="Adobe Arabic" w:hint="cs"/>
                                  <w:b/>
                                  <w:bCs/>
                                  <w:color w:val="002060"/>
                                  <w:sz w:val="36"/>
                                  <w:szCs w:val="40"/>
                                  <w:rtl/>
                                  <w:lang w:bidi="ar-SY"/>
                                </w:rPr>
                                <w:t>الموظف فائق الحساسية</w:t>
                              </w:r>
                            </w:p>
                          </w:txbxContent>
                        </wps:txbx>
                        <wps:bodyPr rot="0" vert="horz" wrap="square" lIns="91440" tIns="45720" rIns="91440" bIns="45720" anchor="t" anchorCtr="0" upright="1">
                          <a:noAutofit/>
                        </wps:bodyPr>
                      </wps:wsp>
                      <wps:wsp>
                        <wps:cNvPr id="32110" name="Text Box 1831"/>
                        <wps:cNvSpPr txBox="1">
                          <a:spLocks noChangeArrowheads="1"/>
                        </wps:cNvSpPr>
                        <wps:spPr bwMode="auto">
                          <a:xfrm>
                            <a:off x="23930" y="4669"/>
                            <a:ext cx="9332" cy="81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FC7E58" w:rsidRPr="00B25C19" w:rsidRDefault="00FC7E58" w:rsidP="000D0CA1">
                              <w:pPr>
                                <w:jc w:val="center"/>
                                <w:rPr>
                                  <w:rFonts w:ascii="Adobe Arabic" w:hAnsi="Adobe Arabic" w:cs="Adobe Arabic"/>
                                  <w:b/>
                                  <w:bCs/>
                                  <w:color w:val="002060"/>
                                  <w:sz w:val="36"/>
                                  <w:szCs w:val="40"/>
                                  <w:lang w:bidi="ar-SY"/>
                                </w:rPr>
                              </w:pPr>
                              <w:r>
                                <w:rPr>
                                  <w:rFonts w:ascii="Adobe Arabic" w:hAnsi="Adobe Arabic" w:cs="Adobe Arabic" w:hint="cs"/>
                                  <w:b/>
                                  <w:bCs/>
                                  <w:color w:val="002060"/>
                                  <w:sz w:val="36"/>
                                  <w:szCs w:val="40"/>
                                  <w:rtl/>
                                  <w:lang w:bidi="ar-SY"/>
                                </w:rPr>
                                <w:t>الموظف المجادل</w:t>
                              </w:r>
                            </w:p>
                          </w:txbxContent>
                        </wps:txbx>
                        <wps:bodyPr rot="0" vert="horz" wrap="square" lIns="91440" tIns="45720" rIns="91440" bIns="45720" anchor="t" anchorCtr="0" upright="1">
                          <a:noAutofit/>
                        </wps:bodyPr>
                      </wps:wsp>
                      <wps:wsp>
                        <wps:cNvPr id="32111" name="Text Box 1832"/>
                        <wps:cNvSpPr txBox="1">
                          <a:spLocks noChangeArrowheads="1"/>
                        </wps:cNvSpPr>
                        <wps:spPr bwMode="auto">
                          <a:xfrm>
                            <a:off x="13651" y="17435"/>
                            <a:ext cx="9333" cy="108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FC7E58" w:rsidRPr="00B25C19" w:rsidRDefault="00FC7E58" w:rsidP="000D0CA1">
                              <w:pPr>
                                <w:jc w:val="center"/>
                                <w:rPr>
                                  <w:rFonts w:ascii="Adobe Arabic" w:hAnsi="Adobe Arabic" w:cs="Adobe Arabic"/>
                                  <w:b/>
                                  <w:bCs/>
                                  <w:color w:val="002060"/>
                                  <w:sz w:val="36"/>
                                  <w:szCs w:val="40"/>
                                  <w:lang w:bidi="ar-SY"/>
                                </w:rPr>
                              </w:pPr>
                              <w:r>
                                <w:rPr>
                                  <w:rFonts w:ascii="Adobe Arabic" w:hAnsi="Adobe Arabic" w:cs="Adobe Arabic" w:hint="cs"/>
                                  <w:b/>
                                  <w:bCs/>
                                  <w:color w:val="002060"/>
                                  <w:sz w:val="36"/>
                                  <w:szCs w:val="40"/>
                                  <w:rtl/>
                                  <w:lang w:bidi="ar-SY"/>
                                </w:rPr>
                                <w:t>موظف العلاوة والمكافأة</w:t>
                              </w:r>
                            </w:p>
                          </w:txbxContent>
                        </wps:txbx>
                        <wps:bodyPr rot="0" vert="horz" wrap="square" lIns="91440" tIns="45720" rIns="91440" bIns="45720" anchor="t" anchorCtr="0" upright="1">
                          <a:noAutofit/>
                        </wps:bodyPr>
                      </wps:wsp>
                      <wps:wsp>
                        <wps:cNvPr id="32112" name="Text Box 1833"/>
                        <wps:cNvSpPr txBox="1">
                          <a:spLocks noChangeArrowheads="1"/>
                        </wps:cNvSpPr>
                        <wps:spPr bwMode="auto">
                          <a:xfrm>
                            <a:off x="3555" y="3028"/>
                            <a:ext cx="9333" cy="115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FC7E58" w:rsidRPr="00B25C19" w:rsidRDefault="00FC7E58" w:rsidP="000D0CA1">
                              <w:pPr>
                                <w:jc w:val="center"/>
                                <w:rPr>
                                  <w:rFonts w:ascii="Adobe Arabic" w:hAnsi="Adobe Arabic" w:cs="Adobe Arabic"/>
                                  <w:b/>
                                  <w:bCs/>
                                  <w:color w:val="002060"/>
                                  <w:sz w:val="36"/>
                                  <w:szCs w:val="40"/>
                                  <w:lang w:bidi="ar-SY"/>
                                </w:rPr>
                              </w:pPr>
                              <w:r>
                                <w:rPr>
                                  <w:rFonts w:ascii="Adobe Arabic" w:hAnsi="Adobe Arabic" w:cs="Adobe Arabic" w:hint="cs"/>
                                  <w:b/>
                                  <w:bCs/>
                                  <w:color w:val="002060"/>
                                  <w:sz w:val="36"/>
                                  <w:szCs w:val="40"/>
                                  <w:rtl/>
                                  <w:lang w:bidi="ar-SY"/>
                                </w:rPr>
                                <w:t>موظف عديم المسؤولية</w:t>
                              </w:r>
                            </w:p>
                          </w:txbxContent>
                        </wps:txbx>
                        <wps:bodyPr rot="0" vert="horz" wrap="square" lIns="91440" tIns="45720" rIns="91440" bIns="45720" anchor="t" anchorCtr="0" upright="1">
                          <a:noAutofit/>
                        </wps:bodyPr>
                      </wps:wsp>
                    </wpg:wgp>
                  </a:graphicData>
                </a:graphic>
              </wp:inline>
            </w:drawing>
          </mc:Choice>
          <mc:Fallback>
            <w:pict>
              <v:group id="Group 1743" o:spid="_x0000_s1596" style="width:451.3pt;height:239.55pt;mso-position-horizontal-relative:char;mso-position-vertical-relative:line" coordsize="57315,304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">
                <v:shape id="Picture 24" o:spid="_x0000_s1597" type="#_x0000_t75" style="position:absolute;width:57315;height:304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Vk1NDFAAAA3gAAAA8AAABkcnMvZG93bnJldi54bWxEj81qwzAQhO+FvoPYQm+NZBec4kQJaaBQ&#10;8Ck/vS/WxnJirRxLjd23rwKFHoeZ+YZZrifXiRsNofWsIZspEMS1Ny03Go6Hj5c3ECEiG+w8k4Yf&#10;CrBePT4ssTR+5B3d9rERCcKhRA02xr6UMtSWHIaZ74mTd/KDw5jk0Egz4JjgrpO5UoV02HJasNjT&#10;1lJ92X87Dc3p/VxlNoxXW8X8Wmyr4kvNtX5+mjYLEJGm+B/+a38aDa95pnK430lXQK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1ZNTQxQAAAN4AAAAPAAAAAAAAAAAAAAAA&#10;AJ8CAABkcnMvZG93bnJldi54bWxQSwUGAAAAAAQABAD3AAAAkQMAAAAA&#10;">
                  <v:imagedata r:id="rId34" o:title=""/>
                </v:shape>
                <v:shape id="Text Box 1745" o:spid="_x0000_s1598" type="#_x0000_t202" style="position:absolute;left:40758;top:1361;width:5156;height:42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I7VscA&#10;AADeAAAADwAAAGRycy9kb3ducmV2LnhtbESPQYvCMBSE78L+h/AEb5pacZFqFCmIInrQ9bK3Z/Ns&#10;i81Lt4la99dvhAWPw8x8w8wWranEnRpXWlYwHEQgiDOrS84VnL5W/QkI55E1VpZJwZMcLOYfnRkm&#10;2j74QPejz0WAsEtQQeF9nUjpsoIMuoGtiYN3sY1BH2STS93gI8BNJeMo+pQGSw4LBdaUFpRdjzej&#10;YJuu9ng4x2byW6Xr3WVZ/5y+x0r1uu1yCsJT69/h//ZGKxjFw2gErzvhCs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BiO1bHAAAA3gAAAA8AAAAAAAAAAAAAAAAAmAIAAGRy&#10;cy9kb3ducmV2LnhtbFBLBQYAAAAABAAEAPUAAACMAwAAAAA=&#10;" filled="f" stroked="f" strokeweight=".5pt">
                  <v:textbox>
                    <w:txbxContent>
                      <w:p w:rsidR="00FC7E58" w:rsidRPr="00B25C19" w:rsidRDefault="00FC7E58" w:rsidP="000D0CA1">
                        <w:pPr>
                          <w:jc w:val="center"/>
                          <w:rPr>
                            <w:color w:val="FFFFFF" w:themeColor="background1"/>
                            <w:sz w:val="36"/>
                            <w:szCs w:val="40"/>
                            <w:lang w:bidi="ar-SY"/>
                          </w:rPr>
                        </w:pPr>
                        <w:r w:rsidRPr="00B25C19">
                          <w:rPr>
                            <w:rFonts w:hint="cs"/>
                            <w:color w:val="FFFFFF" w:themeColor="background1"/>
                            <w:sz w:val="36"/>
                            <w:szCs w:val="40"/>
                            <w:rtl/>
                            <w:lang w:bidi="ar-SY"/>
                          </w:rPr>
                          <w:t>1</w:t>
                        </w:r>
                      </w:p>
                    </w:txbxContent>
                  </v:textbox>
                </v:shape>
                <v:shape id="Text Box 1746" o:spid="_x0000_s1599" type="#_x0000_t202" style="position:absolute;left:43774;top:22860;width:5156;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ujIsgA&#10;AADeAAAADwAAAGRycy9kb3ducmV2LnhtbESPT2vCQBTE74V+h+UVvNWNaS0hZhUJSEX0oPXS2zP7&#10;8odm36bZVVM/fbcg9DjMzG+YbDGYVlyod41lBZNxBIK4sLrhSsHxY/WcgHAeWWNrmRT8kIPF/PEh&#10;w1TbK+/pcvCVCBB2KSqove9SKV1Rk0E3th1x8ErbG/RB9pXUPV4D3LQyjqI3abDhsFBjR3lNxdfh&#10;bBRs8tUO96fYJLc2f9+Wy+77+DlVavQ0LGcgPA3+P3xvr7WCl3gSvcLfnXAF5Pw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fi6MiyAAAAN4AAAAPAAAAAAAAAAAAAAAAAJgCAABk&#10;cnMvZG93bnJldi54bWxQSwUGAAAAAAQABAD1AAAAjQMAAAAA&#10;" filled="f" stroked="f" strokeweight=".5pt">
                  <v:textbox>
                    <w:txbxContent>
                      <w:p w:rsidR="00FC7E58" w:rsidRPr="00B25C19" w:rsidRDefault="00FC7E58" w:rsidP="000D0CA1">
                        <w:pPr>
                          <w:bidi w:val="0"/>
                          <w:jc w:val="center"/>
                          <w:rPr>
                            <w:color w:val="FFFFFF" w:themeColor="background1"/>
                            <w:sz w:val="36"/>
                            <w:szCs w:val="40"/>
                            <w:lang w:bidi="ar-SY"/>
                          </w:rPr>
                        </w:pPr>
                        <w:r>
                          <w:rPr>
                            <w:rFonts w:hint="cs"/>
                            <w:color w:val="FFFFFF" w:themeColor="background1"/>
                            <w:sz w:val="36"/>
                            <w:szCs w:val="40"/>
                            <w:rtl/>
                            <w:lang w:bidi="ar-SY"/>
                          </w:rPr>
                          <w:t>2</w:t>
                        </w:r>
                      </w:p>
                    </w:txbxContent>
                  </v:textbox>
                </v:shape>
                <v:shape id="Text Box 1747" o:spid="_x0000_s1600" type="#_x0000_t202" style="position:absolute;left:25875;top:14202;width:5156;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cGuccA&#10;AADeAAAADwAAAGRycy9kb3ducmV2LnhtbESPQYvCMBSE74L/ITzBm6Z2UaQaRQriIu5B18vens2z&#10;LTYvtYla99dvFgSPw8x8w8yXranEnRpXWlYwGkYgiDOrS84VHL/XgykI55E1VpZJwZMcLBfdzhwT&#10;bR+8p/vB5yJA2CWooPC+TqR0WUEG3dDWxME728agD7LJpW7wEeCmknEUTaTBksNCgTWlBWWXw80o&#10;2KbrL9yfYjP9rdLN7ryqr8efsVL9XruagfDU+nf41f7UCj7iUTSG/zvhCs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DHBrnHAAAA3gAAAA8AAAAAAAAAAAAAAAAAmAIAAGRy&#10;cy9kb3ducmV2LnhtbFBLBQYAAAAABAAEAPUAAACMAwAAAAA=&#10;" filled="f" stroked="f" strokeweight=".5pt">
                  <v:textbox>
                    <w:txbxContent>
                      <w:p w:rsidR="00FC7E58" w:rsidRPr="00B25C19" w:rsidRDefault="00FC7E58" w:rsidP="000D0CA1">
                        <w:pPr>
                          <w:bidi w:val="0"/>
                          <w:jc w:val="center"/>
                          <w:rPr>
                            <w:color w:val="FFFFFF" w:themeColor="background1"/>
                            <w:sz w:val="36"/>
                            <w:szCs w:val="40"/>
                            <w:lang w:bidi="ar-SY"/>
                          </w:rPr>
                        </w:pPr>
                        <w:r>
                          <w:rPr>
                            <w:rFonts w:hint="cs"/>
                            <w:color w:val="FFFFFF" w:themeColor="background1"/>
                            <w:sz w:val="36"/>
                            <w:szCs w:val="40"/>
                            <w:rtl/>
                            <w:lang w:bidi="ar-SY"/>
                          </w:rPr>
                          <w:t>3</w:t>
                        </w:r>
                      </w:p>
                    </w:txbxContent>
                  </v:textbox>
                </v:shape>
                <v:shape id="Text Box 1827" o:spid="_x0000_s1601" type="#_x0000_t202" style="position:absolute;left:7879;top:22860;width:5156;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WYzsgA&#10;AADeAAAADwAAAGRycy9kb3ducmV2LnhtbESPQWvCQBSE70L/w/IKvekmKRVJXUMIBEupB62X3l6z&#10;zyQ0+zbNrpr217uC4HGYmW+YZTaaTpxocK1lBfEsAkFcWd1yrWD/WU4XIJxH1thZJgV/5CBbPUyW&#10;mGp75i2ddr4WAcIuRQWN930qpasaMuhmticO3sEOBn2QQy31gOcAN51MomguDbYcFhrsqWio+tkd&#10;jYL3otzg9jsxi/+uWH8c8v53//Wi1NPjmL+C8DT6e/jWftMKnpM4msP1TrgCcnU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AFZjOyAAAAN4AAAAPAAAAAAAAAAAAAAAAAJgCAABk&#10;cnMvZG93bnJldi54bWxQSwUGAAAAAAQABAD1AAAAjQMAAAAA&#10;" filled="f" stroked="f" strokeweight=".5pt">
                  <v:textbox>
                    <w:txbxContent>
                      <w:p w:rsidR="00FC7E58" w:rsidRPr="00B25C19" w:rsidRDefault="00FC7E58" w:rsidP="000D0CA1">
                        <w:pPr>
                          <w:bidi w:val="0"/>
                          <w:jc w:val="center"/>
                          <w:rPr>
                            <w:color w:val="FFFFFF" w:themeColor="background1"/>
                            <w:sz w:val="36"/>
                            <w:szCs w:val="40"/>
                            <w:lang w:bidi="ar-SY"/>
                          </w:rPr>
                        </w:pPr>
                        <w:r>
                          <w:rPr>
                            <w:rFonts w:hint="cs"/>
                            <w:color w:val="FFFFFF" w:themeColor="background1"/>
                            <w:sz w:val="36"/>
                            <w:szCs w:val="40"/>
                            <w:rtl/>
                            <w:lang w:bidi="ar-SY"/>
                          </w:rPr>
                          <w:t>4</w:t>
                        </w:r>
                      </w:p>
                    </w:txbxContent>
                  </v:textbox>
                </v:shape>
                <v:shape id="Text Box 1828" o:spid="_x0000_s1602" type="#_x0000_t202" style="position:absolute;left:10992;top:680;width:5155;height:45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k9VcgA&#10;AADeAAAADwAAAGRycy9kb3ducmV2LnhtbESPT2vCQBTE74V+h+UVvNWNKbUhZhUJSEX0oPXS2zP7&#10;8odm36bZVVM/fbcg9DjMzG+YbDGYVlyod41lBZNxBIK4sLrhSsHxY/WcgHAeWWNrmRT8kIPF/PEh&#10;w1TbK+/pcvCVCBB2KSqove9SKV1Rk0E3th1x8ErbG/RB9pXUPV4D3LQyjqKpNNhwWKixo7ym4utw&#10;Ngo2+WqH+1Nsklubv2/LZfd9/HxVavQ0LGcgPA3+P3xvr7WCl3gSvcHfnXAF5Pw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vWT1VyAAAAN4AAAAPAAAAAAAAAAAAAAAAAJgCAABk&#10;cnMvZG93bnJldi54bWxQSwUGAAAAAAQABAD1AAAAjQMAAAAA&#10;" filled="f" stroked="f" strokeweight=".5pt">
                  <v:textbox>
                    <w:txbxContent>
                      <w:p w:rsidR="00FC7E58" w:rsidRPr="00B25C19" w:rsidRDefault="00FC7E58" w:rsidP="000D0CA1">
                        <w:pPr>
                          <w:bidi w:val="0"/>
                          <w:jc w:val="center"/>
                          <w:rPr>
                            <w:color w:val="FFFFFF" w:themeColor="background1"/>
                            <w:sz w:val="36"/>
                            <w:szCs w:val="40"/>
                            <w:lang w:bidi="ar-SY"/>
                          </w:rPr>
                        </w:pPr>
                        <w:r>
                          <w:rPr>
                            <w:rFonts w:hint="cs"/>
                            <w:color w:val="FFFFFF" w:themeColor="background1"/>
                            <w:sz w:val="36"/>
                            <w:szCs w:val="40"/>
                            <w:rtl/>
                            <w:lang w:bidi="ar-SY"/>
                          </w:rPr>
                          <w:t>5</w:t>
                        </w:r>
                      </w:p>
                    </w:txbxContent>
                  </v:textbox>
                </v:shape>
                <v:shape id="Text Box 1829" o:spid="_x0000_s1603" type="#_x0000_t202" style="position:absolute;left:44455;top:4280;width:9333;height:81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apJ8UA&#10;AADeAAAADwAAAGRycy9kb3ducmV2LnhtbERPy2rCQBTdF/yH4Qrd1UlSLBIzSghIS2kXPjburpmb&#10;B2buxMxUU7++syi4PJx3th5NJ640uNaygngWgSAurW65VnDYb14WIJxH1thZJgW/5GC9mjxlmGp7&#10;4y1dd74WIYRdigoa7/tUSlc2ZNDNbE8cuMoOBn2AQy31gLcQbjqZRNGbNNhyaGiwp6Kh8rz7MQo+&#10;i803bk+JWdy74v2ryvvL4ThX6nk65ksQnkb/EP+7P7SC1ySOwt5wJ1wB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xqknxQAAAN4AAAAPAAAAAAAAAAAAAAAAAJgCAABkcnMv&#10;ZG93bnJldi54bWxQSwUGAAAAAAQABAD1AAAAigMAAAAA&#10;" filled="f" stroked="f" strokeweight=".5pt">
                  <v:textbox>
                    <w:txbxContent>
                      <w:p w:rsidR="00FC7E58" w:rsidRPr="00B25C19" w:rsidRDefault="00FC7E58" w:rsidP="000D0CA1">
                        <w:pPr>
                          <w:jc w:val="center"/>
                          <w:rPr>
                            <w:rFonts w:ascii="Adobe Arabic" w:hAnsi="Adobe Arabic" w:cs="Adobe Arabic"/>
                            <w:b/>
                            <w:bCs/>
                            <w:color w:val="002060"/>
                            <w:sz w:val="36"/>
                            <w:szCs w:val="40"/>
                            <w:lang w:bidi="ar-SY"/>
                          </w:rPr>
                        </w:pPr>
                        <w:r>
                          <w:rPr>
                            <w:rFonts w:ascii="Adobe Arabic" w:hAnsi="Adobe Arabic" w:cs="Adobe Arabic" w:hint="cs"/>
                            <w:b/>
                            <w:bCs/>
                            <w:color w:val="002060"/>
                            <w:sz w:val="36"/>
                            <w:szCs w:val="40"/>
                            <w:rtl/>
                            <w:lang w:bidi="ar-SY"/>
                          </w:rPr>
                          <w:t>الموظف العصبي</w:t>
                        </w:r>
                      </w:p>
                    </w:txbxContent>
                  </v:textbox>
                </v:shape>
                <v:shape id="Text Box 1830" o:spid="_x0000_s1604" type="#_x0000_t202" style="position:absolute;left:33949;top:16896;width:9333;height:10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oMvMgA&#10;AADeAAAADwAAAGRycy9kb3ducmV2LnhtbESPT2vCQBTE7wW/w/IEb3VjSotGV5GAVMQe/HPx9sw+&#10;k2D2bcyumvrpuwXB4zAzv2Ems9ZU4kaNKy0rGPQjEMSZ1SXnCva7xfsQhPPIGivLpOCXHMymnbcJ&#10;JtreeUO3rc9FgLBLUEHhfZ1I6bKCDLq+rYmDd7KNQR9kk0vd4D3ATSXjKPqSBksOCwXWlBaUnbdX&#10;o2CVLn5wc4zN8FGl3+vTvL7sD59K9brtfAzCU+tf4Wd7qRV8xINoBP93whWQ0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xigy8yAAAAN4AAAAPAAAAAAAAAAAAAAAAAJgCAABk&#10;cnMvZG93bnJldi54bWxQSwUGAAAAAAQABAD1AAAAjQMAAAAA&#10;" filled="f" stroked="f" strokeweight=".5pt">
                  <v:textbox>
                    <w:txbxContent>
                      <w:p w:rsidR="00FC7E58" w:rsidRPr="00B25C19" w:rsidRDefault="00FC7E58" w:rsidP="000D0CA1">
                        <w:pPr>
                          <w:jc w:val="center"/>
                          <w:rPr>
                            <w:rFonts w:ascii="Adobe Arabic" w:hAnsi="Adobe Arabic" w:cs="Adobe Arabic"/>
                            <w:b/>
                            <w:bCs/>
                            <w:color w:val="002060"/>
                            <w:sz w:val="36"/>
                            <w:szCs w:val="40"/>
                            <w:lang w:bidi="ar-SY"/>
                          </w:rPr>
                        </w:pPr>
                        <w:r>
                          <w:rPr>
                            <w:rFonts w:ascii="Adobe Arabic" w:hAnsi="Adobe Arabic" w:cs="Adobe Arabic" w:hint="cs"/>
                            <w:b/>
                            <w:bCs/>
                            <w:color w:val="002060"/>
                            <w:sz w:val="36"/>
                            <w:szCs w:val="40"/>
                            <w:rtl/>
                            <w:lang w:bidi="ar-SY"/>
                          </w:rPr>
                          <w:t>الموظف فائق الحساسية</w:t>
                        </w:r>
                      </w:p>
                    </w:txbxContent>
                  </v:textbox>
                </v:shape>
                <v:shape id="Text Box 1831" o:spid="_x0000_s1605" type="#_x0000_t202" style="position:absolute;left:23930;top:4669;width:9332;height:81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kz/MYA&#10;AADeAAAADwAAAGRycy9kb3ducmV2LnhtbESPzYrCMBSF98K8Q7iCO03bYUSqUaQgDqILHTezuzbX&#10;ttjcdJqodZ7eLASXh/PHN1t0phY3al1lWUE8ikAQ51ZXXCg4/qyGExDOI2usLZOCBzlYzD96M0y1&#10;vfOebgdfiDDCLkUFpfdNKqXLSzLoRrYhDt7ZtgZ9kG0hdYv3MG5qmUTRWBqsODyU2FBWUn45XI2C&#10;Tbba4f6UmMl/na2352Xzd/z9UmrQ75ZTEJ46/w6/2t9awWcSxwEg4AQUkP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Wkz/MYAAADeAAAADwAAAAAAAAAAAAAAAACYAgAAZHJz&#10;L2Rvd25yZXYueG1sUEsFBgAAAAAEAAQA9QAAAIsDAAAAAA==&#10;" filled="f" stroked="f" strokeweight=".5pt">
                  <v:textbox>
                    <w:txbxContent>
                      <w:p w:rsidR="00FC7E58" w:rsidRPr="00B25C19" w:rsidRDefault="00FC7E58" w:rsidP="000D0CA1">
                        <w:pPr>
                          <w:jc w:val="center"/>
                          <w:rPr>
                            <w:rFonts w:ascii="Adobe Arabic" w:hAnsi="Adobe Arabic" w:cs="Adobe Arabic"/>
                            <w:b/>
                            <w:bCs/>
                            <w:color w:val="002060"/>
                            <w:sz w:val="36"/>
                            <w:szCs w:val="40"/>
                            <w:lang w:bidi="ar-SY"/>
                          </w:rPr>
                        </w:pPr>
                        <w:r>
                          <w:rPr>
                            <w:rFonts w:ascii="Adobe Arabic" w:hAnsi="Adobe Arabic" w:cs="Adobe Arabic" w:hint="cs"/>
                            <w:b/>
                            <w:bCs/>
                            <w:color w:val="002060"/>
                            <w:sz w:val="36"/>
                            <w:szCs w:val="40"/>
                            <w:rtl/>
                            <w:lang w:bidi="ar-SY"/>
                          </w:rPr>
                          <w:t>الموظف المجادل</w:t>
                        </w:r>
                      </w:p>
                    </w:txbxContent>
                  </v:textbox>
                </v:shape>
                <v:shape id="Text Box 1832" o:spid="_x0000_s1606" type="#_x0000_t202" style="position:absolute;left:13651;top:17435;width:9333;height:108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WWZ8gA&#10;AADeAAAADwAAAGRycy9kb3ducmV2LnhtbESPT2vCQBTE7wW/w/KE3uomKZWQZhUJiKW0B60Xb8/s&#10;yx+afRuzW0399G5B6HGYmd8w+XI0nTjT4FrLCuJZBIK4tLrlWsH+a/2UgnAeWWNnmRT8koPlYvKQ&#10;Y6bthbd03vlaBAi7DBU03veZlK5syKCb2Z44eJUdDPogh1rqAS8BbjqZRNFcGmw5LDTYU9FQ+b37&#10;MQrei/Unbo+JSa9dsfmoVv1pf3hR6nE6rl5BeBr9f/jeftMKnpM4juHvTrgCcnE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KJZZnyAAAAN4AAAAPAAAAAAAAAAAAAAAAAJgCAABk&#10;cnMvZG93bnJldi54bWxQSwUGAAAAAAQABAD1AAAAjQMAAAAA&#10;" filled="f" stroked="f" strokeweight=".5pt">
                  <v:textbox>
                    <w:txbxContent>
                      <w:p w:rsidR="00FC7E58" w:rsidRPr="00B25C19" w:rsidRDefault="00FC7E58" w:rsidP="000D0CA1">
                        <w:pPr>
                          <w:jc w:val="center"/>
                          <w:rPr>
                            <w:rFonts w:ascii="Adobe Arabic" w:hAnsi="Adobe Arabic" w:cs="Adobe Arabic"/>
                            <w:b/>
                            <w:bCs/>
                            <w:color w:val="002060"/>
                            <w:sz w:val="36"/>
                            <w:szCs w:val="40"/>
                            <w:lang w:bidi="ar-SY"/>
                          </w:rPr>
                        </w:pPr>
                        <w:r>
                          <w:rPr>
                            <w:rFonts w:ascii="Adobe Arabic" w:hAnsi="Adobe Arabic" w:cs="Adobe Arabic" w:hint="cs"/>
                            <w:b/>
                            <w:bCs/>
                            <w:color w:val="002060"/>
                            <w:sz w:val="36"/>
                            <w:szCs w:val="40"/>
                            <w:rtl/>
                            <w:lang w:bidi="ar-SY"/>
                          </w:rPr>
                          <w:t>موظف العلاوة والمكافأة</w:t>
                        </w:r>
                      </w:p>
                    </w:txbxContent>
                  </v:textbox>
                </v:shape>
                <v:shape id="Text Box 1833" o:spid="_x0000_s1607" type="#_x0000_t202" style="position:absolute;left:3555;top:3028;width:9333;height:115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cIEMgA&#10;AADeAAAADwAAAGRycy9kb3ducmV2LnhtbESPT2vCQBTE70K/w/IKvekmKZYQs4oEpKXoQeult9fs&#10;yx/Mvk2zW0399K5Q6HGYmd8w+Wo0nTjT4FrLCuJZBIK4tLrlWsHxYzNNQTiPrLGzTAp+ycFq+TDJ&#10;MdP2wns6H3wtAoRdhgoa7/tMSlc2ZNDNbE8cvMoOBn2QQy31gJcAN51MouhFGmw5LDTYU9FQeTr8&#10;GAXvxWaH+6/EpNeueN1W6/77+DlX6ulxXC9AeBr9f/iv/aYVPCdxnMD9TrgCcnk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69wgQyAAAAN4AAAAPAAAAAAAAAAAAAAAAAJgCAABk&#10;cnMvZG93bnJldi54bWxQSwUGAAAAAAQABAD1AAAAjQMAAAAA&#10;" filled="f" stroked="f" strokeweight=".5pt">
                  <v:textbox>
                    <w:txbxContent>
                      <w:p w:rsidR="00FC7E58" w:rsidRPr="00B25C19" w:rsidRDefault="00FC7E58" w:rsidP="000D0CA1">
                        <w:pPr>
                          <w:jc w:val="center"/>
                          <w:rPr>
                            <w:rFonts w:ascii="Adobe Arabic" w:hAnsi="Adobe Arabic" w:cs="Adobe Arabic"/>
                            <w:b/>
                            <w:bCs/>
                            <w:color w:val="002060"/>
                            <w:sz w:val="36"/>
                            <w:szCs w:val="40"/>
                            <w:lang w:bidi="ar-SY"/>
                          </w:rPr>
                        </w:pPr>
                        <w:r>
                          <w:rPr>
                            <w:rFonts w:ascii="Adobe Arabic" w:hAnsi="Adobe Arabic" w:cs="Adobe Arabic" w:hint="cs"/>
                            <w:b/>
                            <w:bCs/>
                            <w:color w:val="002060"/>
                            <w:sz w:val="36"/>
                            <w:szCs w:val="40"/>
                            <w:rtl/>
                            <w:lang w:bidi="ar-SY"/>
                          </w:rPr>
                          <w:t>موظف عديم المسؤولية</w:t>
                        </w:r>
                      </w:p>
                    </w:txbxContent>
                  </v:textbox>
                </v:shape>
                <w10:wrap anchorx="page"/>
                <w10:anchorlock/>
              </v:group>
            </w:pict>
          </mc:Fallback>
        </mc:AlternateContent>
      </w:r>
    </w:p>
    <w:p w:rsidR="000D0CA1" w:rsidRDefault="000D0CA1" w:rsidP="000D0CA1">
      <w:pPr>
        <w:rPr>
          <w:b/>
          <w:bCs/>
          <w:color w:val="C00000"/>
          <w:rtl/>
        </w:rPr>
      </w:pPr>
    </w:p>
    <w:p w:rsidR="000D0CA1" w:rsidRDefault="000D0CA1" w:rsidP="000D0CA1">
      <w:pPr>
        <w:keepNext/>
        <w:rPr>
          <w:rtl/>
        </w:rPr>
      </w:pPr>
      <w:r>
        <w:rPr>
          <w:rFonts w:hint="cs"/>
          <w:b/>
          <w:bCs/>
          <w:noProof/>
          <w:rtl/>
        </w:rPr>
        <mc:AlternateContent>
          <mc:Choice Requires="wpg">
            <w:drawing>
              <wp:inline distT="0" distB="0" distL="0" distR="0" wp14:anchorId="5CF2C760" wp14:editId="68D79174">
                <wp:extent cx="2186447" cy="760095"/>
                <wp:effectExtent l="0" t="0" r="4445" b="1905"/>
                <wp:docPr id="7417" name="Google Shape;750;p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2186447" cy="760095"/>
                          <a:chOff x="6" y="29130"/>
                          <a:chExt cx="21611" cy="8580"/>
                        </a:xfrm>
                      </wpg:grpSpPr>
                      <wps:wsp>
                        <wps:cNvPr id="7418" name="Google Shape;751;p16"/>
                        <wps:cNvSpPr>
                          <a:spLocks/>
                        </wps:cNvSpPr>
                        <wps:spPr bwMode="auto">
                          <a:xfrm>
                            <a:off x="191" y="30258"/>
                            <a:ext cx="20840" cy="6673"/>
                          </a:xfrm>
                          <a:custGeom>
                            <a:avLst/>
                            <a:gdLst>
                              <a:gd name="T0" fmla="*/ 3215 w 162914"/>
                              <a:gd name="T1" fmla="*/ 1 h 24004"/>
                              <a:gd name="T2" fmla="*/ 1 w 162914"/>
                              <a:gd name="T3" fmla="*/ 3215 h 24004"/>
                              <a:gd name="T4" fmla="*/ 1 w 162914"/>
                              <a:gd name="T5" fmla="*/ 20789 h 24004"/>
                              <a:gd name="T6" fmla="*/ 3215 w 162914"/>
                              <a:gd name="T7" fmla="*/ 24004 h 24004"/>
                              <a:gd name="T8" fmla="*/ 159699 w 162914"/>
                              <a:gd name="T9" fmla="*/ 24004 h 24004"/>
                              <a:gd name="T10" fmla="*/ 162914 w 162914"/>
                              <a:gd name="T11" fmla="*/ 20789 h 24004"/>
                              <a:gd name="T12" fmla="*/ 162914 w 162914"/>
                              <a:gd name="T13" fmla="*/ 3215 h 24004"/>
                              <a:gd name="T14" fmla="*/ 159699 w 162914"/>
                              <a:gd name="T15" fmla="*/ 1 h 24004"/>
                              <a:gd name="T16" fmla="*/ 3215 w 162914"/>
                              <a:gd name="T17" fmla="*/ 1 h 240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rgbClr val="000000">
                              <a:alpha val="32941"/>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419" name="Google Shape;752;p16"/>
                        <wps:cNvSpPr>
                          <a:spLocks/>
                        </wps:cNvSpPr>
                        <wps:spPr bwMode="auto">
                          <a:xfrm>
                            <a:off x="6" y="30090"/>
                            <a:ext cx="21376" cy="6673"/>
                          </a:xfrm>
                          <a:custGeom>
                            <a:avLst/>
                            <a:gdLst>
                              <a:gd name="T0" fmla="*/ 3215 w 162914"/>
                              <a:gd name="T1" fmla="*/ 1 h 24004"/>
                              <a:gd name="T2" fmla="*/ 1 w 162914"/>
                              <a:gd name="T3" fmla="*/ 3215 h 24004"/>
                              <a:gd name="T4" fmla="*/ 1 w 162914"/>
                              <a:gd name="T5" fmla="*/ 20789 h 24004"/>
                              <a:gd name="T6" fmla="*/ 3215 w 162914"/>
                              <a:gd name="T7" fmla="*/ 24004 h 24004"/>
                              <a:gd name="T8" fmla="*/ 159699 w 162914"/>
                              <a:gd name="T9" fmla="*/ 24004 h 24004"/>
                              <a:gd name="T10" fmla="*/ 162914 w 162914"/>
                              <a:gd name="T11" fmla="*/ 20789 h 24004"/>
                              <a:gd name="T12" fmla="*/ 162914 w 162914"/>
                              <a:gd name="T13" fmla="*/ 3215 h 24004"/>
                              <a:gd name="T14" fmla="*/ 159699 w 162914"/>
                              <a:gd name="T15" fmla="*/ 1 h 24004"/>
                              <a:gd name="T16" fmla="*/ 3215 w 162914"/>
                              <a:gd name="T17" fmla="*/ 1 h 240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chemeClr val="lt2">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420" name="Google Shape;753;p16"/>
                        <wps:cNvSpPr>
                          <a:spLocks/>
                        </wps:cNvSpPr>
                        <wps:spPr bwMode="auto">
                          <a:xfrm>
                            <a:off x="3521" y="29130"/>
                            <a:ext cx="4844" cy="954"/>
                          </a:xfrm>
                          <a:custGeom>
                            <a:avLst/>
                            <a:gdLst>
                              <a:gd name="T0" fmla="*/ 620 w 26552"/>
                              <a:gd name="T1" fmla="*/ 1 h 3430"/>
                              <a:gd name="T2" fmla="*/ 1 w 26552"/>
                              <a:gd name="T3" fmla="*/ 3430 h 3430"/>
                              <a:gd name="T4" fmla="*/ 25873 w 26552"/>
                              <a:gd name="T5" fmla="*/ 3430 h 3430"/>
                              <a:gd name="T6" fmla="*/ 26552 w 26552"/>
                              <a:gd name="T7" fmla="*/ 1 h 3430"/>
                              <a:gd name="T8" fmla="*/ 620 w 26552"/>
                              <a:gd name="T9" fmla="*/ 1 h 3430"/>
                            </a:gdLst>
                            <a:ahLst/>
                            <a:cxnLst>
                              <a:cxn ang="0">
                                <a:pos x="T0" y="T1"/>
                              </a:cxn>
                              <a:cxn ang="0">
                                <a:pos x="T2" y="T3"/>
                              </a:cxn>
                              <a:cxn ang="0">
                                <a:pos x="T4" y="T5"/>
                              </a:cxn>
                              <a:cxn ang="0">
                                <a:pos x="T6" y="T7"/>
                              </a:cxn>
                              <a:cxn ang="0">
                                <a:pos x="T8" y="T9"/>
                              </a:cxn>
                            </a:cxnLst>
                            <a:rect l="0" t="0" r="r" b="b"/>
                            <a:pathLst>
                              <a:path w="26552" h="3430" extrusionOk="0">
                                <a:moveTo>
                                  <a:pt x="620" y="1"/>
                                </a:moveTo>
                                <a:lnTo>
                                  <a:pt x="1" y="3430"/>
                                </a:lnTo>
                                <a:lnTo>
                                  <a:pt x="25873" y="3430"/>
                                </a:lnTo>
                                <a:lnTo>
                                  <a:pt x="26552" y="1"/>
                                </a:lnTo>
                                <a:lnTo>
                                  <a:pt x="620" y="1"/>
                                </a:lnTo>
                                <a:close/>
                              </a:path>
                            </a:pathLst>
                          </a:custGeom>
                          <a:solidFill>
                            <a:srgbClr val="8080E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421" name="Google Shape;754;p16"/>
                        <wps:cNvSpPr>
                          <a:spLocks/>
                        </wps:cNvSpPr>
                        <wps:spPr bwMode="auto">
                          <a:xfrm>
                            <a:off x="671" y="36756"/>
                            <a:ext cx="4844" cy="954"/>
                          </a:xfrm>
                          <a:custGeom>
                            <a:avLst/>
                            <a:gdLst>
                              <a:gd name="T0" fmla="*/ 620 w 26552"/>
                              <a:gd name="T1" fmla="*/ 1 h 3430"/>
                              <a:gd name="T2" fmla="*/ 1 w 26552"/>
                              <a:gd name="T3" fmla="*/ 3430 h 3430"/>
                              <a:gd name="T4" fmla="*/ 25921 w 26552"/>
                              <a:gd name="T5" fmla="*/ 3430 h 3430"/>
                              <a:gd name="T6" fmla="*/ 26552 w 26552"/>
                              <a:gd name="T7" fmla="*/ 1 h 3430"/>
                              <a:gd name="T8" fmla="*/ 620 w 26552"/>
                              <a:gd name="T9" fmla="*/ 1 h 3430"/>
                            </a:gdLst>
                            <a:ahLst/>
                            <a:cxnLst>
                              <a:cxn ang="0">
                                <a:pos x="T0" y="T1"/>
                              </a:cxn>
                              <a:cxn ang="0">
                                <a:pos x="T2" y="T3"/>
                              </a:cxn>
                              <a:cxn ang="0">
                                <a:pos x="T4" y="T5"/>
                              </a:cxn>
                              <a:cxn ang="0">
                                <a:pos x="T6" y="T7"/>
                              </a:cxn>
                              <a:cxn ang="0">
                                <a:pos x="T8" y="T9"/>
                              </a:cxn>
                            </a:cxnLst>
                            <a:rect l="0" t="0" r="r" b="b"/>
                            <a:pathLst>
                              <a:path w="26552" h="3430" extrusionOk="0">
                                <a:moveTo>
                                  <a:pt x="620" y="1"/>
                                </a:moveTo>
                                <a:lnTo>
                                  <a:pt x="1" y="3430"/>
                                </a:lnTo>
                                <a:lnTo>
                                  <a:pt x="25921" y="3430"/>
                                </a:lnTo>
                                <a:lnTo>
                                  <a:pt x="26552" y="1"/>
                                </a:lnTo>
                                <a:lnTo>
                                  <a:pt x="620" y="1"/>
                                </a:lnTo>
                                <a:close/>
                              </a:path>
                            </a:pathLst>
                          </a:custGeom>
                          <a:solidFill>
                            <a:srgbClr val="8080E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422" name="Google Shape;755;p16"/>
                        <wps:cNvSpPr>
                          <a:spLocks/>
                        </wps:cNvSpPr>
                        <wps:spPr bwMode="auto">
                          <a:xfrm>
                            <a:off x="1072" y="36756"/>
                            <a:ext cx="3851" cy="478"/>
                          </a:xfrm>
                          <a:custGeom>
                            <a:avLst/>
                            <a:gdLst>
                              <a:gd name="T0" fmla="*/ 0 w 21110"/>
                              <a:gd name="T1" fmla="*/ 1 h 1716"/>
                              <a:gd name="T2" fmla="*/ 1393 w 21110"/>
                              <a:gd name="T3" fmla="*/ 1715 h 1716"/>
                              <a:gd name="T4" fmla="*/ 21110 w 21110"/>
                              <a:gd name="T5" fmla="*/ 1715 h 1716"/>
                              <a:gd name="T6" fmla="*/ 21110 w 21110"/>
                              <a:gd name="T7" fmla="*/ 1 h 1716"/>
                              <a:gd name="T8" fmla="*/ 0 w 21110"/>
                              <a:gd name="T9" fmla="*/ 1 h 1716"/>
                            </a:gdLst>
                            <a:ahLst/>
                            <a:cxnLst>
                              <a:cxn ang="0">
                                <a:pos x="T0" y="T1"/>
                              </a:cxn>
                              <a:cxn ang="0">
                                <a:pos x="T2" y="T3"/>
                              </a:cxn>
                              <a:cxn ang="0">
                                <a:pos x="T4" y="T5"/>
                              </a:cxn>
                              <a:cxn ang="0">
                                <a:pos x="T6" y="T7"/>
                              </a:cxn>
                              <a:cxn ang="0">
                                <a:pos x="T8" y="T9"/>
                              </a:cxn>
                            </a:cxnLst>
                            <a:rect l="0" t="0" r="r" b="b"/>
                            <a:pathLst>
                              <a:path w="21110" h="1716" extrusionOk="0">
                                <a:moveTo>
                                  <a:pt x="0" y="1"/>
                                </a:moveTo>
                                <a:lnTo>
                                  <a:pt x="1393" y="1715"/>
                                </a:lnTo>
                                <a:lnTo>
                                  <a:pt x="21110" y="1715"/>
                                </a:lnTo>
                                <a:lnTo>
                                  <a:pt x="21110" y="1"/>
                                </a:lnTo>
                                <a:lnTo>
                                  <a:pt x="0" y="1"/>
                                </a:lnTo>
                                <a:close/>
                              </a:path>
                            </a:pathLst>
                          </a:custGeom>
                          <a:solidFill>
                            <a:srgbClr val="2020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423" name="Google Shape;756;p16"/>
                        <wps:cNvSpPr>
                          <a:spLocks/>
                        </wps:cNvSpPr>
                        <wps:spPr bwMode="auto">
                          <a:xfrm>
                            <a:off x="4422" y="29607"/>
                            <a:ext cx="3968" cy="477"/>
                          </a:xfrm>
                          <a:custGeom>
                            <a:avLst/>
                            <a:gdLst>
                              <a:gd name="T0" fmla="*/ 596 w 21754"/>
                              <a:gd name="T1" fmla="*/ 0 h 1715"/>
                              <a:gd name="T2" fmla="*/ 0 w 21754"/>
                              <a:gd name="T3" fmla="*/ 1715 h 1715"/>
                              <a:gd name="T4" fmla="*/ 21753 w 21754"/>
                              <a:gd name="T5" fmla="*/ 1715 h 1715"/>
                              <a:gd name="T6" fmla="*/ 20312 w 21754"/>
                              <a:gd name="T7" fmla="*/ 0 h 1715"/>
                              <a:gd name="T8" fmla="*/ 596 w 21754"/>
                              <a:gd name="T9" fmla="*/ 0 h 1715"/>
                            </a:gdLst>
                            <a:ahLst/>
                            <a:cxnLst>
                              <a:cxn ang="0">
                                <a:pos x="T0" y="T1"/>
                              </a:cxn>
                              <a:cxn ang="0">
                                <a:pos x="T2" y="T3"/>
                              </a:cxn>
                              <a:cxn ang="0">
                                <a:pos x="T4" y="T5"/>
                              </a:cxn>
                              <a:cxn ang="0">
                                <a:pos x="T6" y="T7"/>
                              </a:cxn>
                              <a:cxn ang="0">
                                <a:pos x="T8" y="T9"/>
                              </a:cxn>
                            </a:cxnLst>
                            <a:rect l="0" t="0" r="r" b="b"/>
                            <a:pathLst>
                              <a:path w="21754" h="1715" extrusionOk="0">
                                <a:moveTo>
                                  <a:pt x="596" y="0"/>
                                </a:moveTo>
                                <a:lnTo>
                                  <a:pt x="0" y="1715"/>
                                </a:lnTo>
                                <a:lnTo>
                                  <a:pt x="21753" y="1715"/>
                                </a:lnTo>
                                <a:lnTo>
                                  <a:pt x="20312" y="0"/>
                                </a:lnTo>
                                <a:lnTo>
                                  <a:pt x="596" y="0"/>
                                </a:lnTo>
                                <a:close/>
                              </a:path>
                            </a:pathLst>
                          </a:custGeom>
                          <a:solidFill>
                            <a:srgbClr val="2020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424" name="Google Shape;757;p16"/>
                        <wps:cNvSpPr>
                          <a:spLocks/>
                        </wps:cNvSpPr>
                        <wps:spPr bwMode="auto">
                          <a:xfrm>
                            <a:off x="838" y="29607"/>
                            <a:ext cx="6260" cy="7626"/>
                          </a:xfrm>
                          <a:custGeom>
                            <a:avLst/>
                            <a:gdLst>
                              <a:gd name="T0" fmla="*/ 4977 w 30909"/>
                              <a:gd name="T1" fmla="*/ 0 h 27433"/>
                              <a:gd name="T2" fmla="*/ 0 w 30909"/>
                              <a:gd name="T3" fmla="*/ 27432 h 27433"/>
                              <a:gd name="T4" fmla="*/ 25932 w 30909"/>
                              <a:gd name="T5" fmla="*/ 27432 h 27433"/>
                              <a:gd name="T6" fmla="*/ 30909 w 30909"/>
                              <a:gd name="T7" fmla="*/ 0 h 27433"/>
                              <a:gd name="T8" fmla="*/ 4977 w 30909"/>
                              <a:gd name="T9" fmla="*/ 0 h 27433"/>
                              <a:gd name="T10" fmla="*/ 0 w 30909"/>
                              <a:gd name="T11" fmla="*/ 0 h 27433"/>
                              <a:gd name="T12" fmla="*/ 30909 w 30909"/>
                              <a:gd name="T13" fmla="*/ 27433 h 27433"/>
                            </a:gdLst>
                            <a:ahLst/>
                            <a:cxnLst>
                              <a:cxn ang="0">
                                <a:pos x="T0" y="T1"/>
                              </a:cxn>
                              <a:cxn ang="0">
                                <a:pos x="T2" y="T3"/>
                              </a:cxn>
                              <a:cxn ang="0">
                                <a:pos x="T4" y="T5"/>
                              </a:cxn>
                              <a:cxn ang="0">
                                <a:pos x="T6" y="T7"/>
                              </a:cxn>
                              <a:cxn ang="0">
                                <a:pos x="T8" y="T9"/>
                              </a:cxn>
                            </a:cxnLst>
                            <a:rect l="T10" t="T11" r="T12" b="T13"/>
                            <a:pathLst>
                              <a:path w="30909" h="27433" extrusionOk="0">
                                <a:moveTo>
                                  <a:pt x="4977" y="0"/>
                                </a:moveTo>
                                <a:lnTo>
                                  <a:pt x="0" y="27432"/>
                                </a:lnTo>
                                <a:lnTo>
                                  <a:pt x="25932" y="27432"/>
                                </a:lnTo>
                                <a:lnTo>
                                  <a:pt x="30909" y="0"/>
                                </a:lnTo>
                                <a:lnTo>
                                  <a:pt x="4977" y="0"/>
                                </a:lnTo>
                                <a:close/>
                              </a:path>
                            </a:pathLst>
                          </a:custGeom>
                          <a:solidFill>
                            <a:srgbClr val="4949E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7E58" w:rsidRPr="004C10CB" w:rsidRDefault="00FC7E58" w:rsidP="000D0CA1">
                              <w:pPr>
                                <w:bidi w:val="0"/>
                                <w:jc w:val="center"/>
                                <w:rPr>
                                  <w:color w:val="FFFFFF"/>
                                  <w:sz w:val="40"/>
                                  <w:szCs w:val="40"/>
                                  <w:lang w:val="en-GB"/>
                                </w:rPr>
                              </w:pPr>
                              <w:r w:rsidRPr="004C10CB">
                                <w:rPr>
                                  <w:color w:val="FFFFFF"/>
                                  <w:sz w:val="40"/>
                                  <w:szCs w:val="40"/>
                                  <w:lang w:val="en-GB"/>
                                </w:rPr>
                                <w:t>1</w:t>
                              </w:r>
                            </w:p>
                          </w:txbxContent>
                        </wps:txbx>
                        <wps:bodyPr rot="0" vert="horz" wrap="square" lIns="91425" tIns="91425" rIns="91425" bIns="91425" anchor="ctr" anchorCtr="0" upright="1">
                          <a:noAutofit/>
                        </wps:bodyPr>
                      </wps:wsp>
                      <wps:wsp>
                        <wps:cNvPr id="7425" name="Google Shape;760;p16"/>
                        <wps:cNvSpPr txBox="1">
                          <a:spLocks noChangeArrowheads="1"/>
                        </wps:cNvSpPr>
                        <wps:spPr bwMode="auto">
                          <a:xfrm>
                            <a:off x="6506" y="30632"/>
                            <a:ext cx="15111" cy="6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4959CE" w:rsidRDefault="00FC7E58" w:rsidP="000D0CA1">
                              <w:pPr>
                                <w:jc w:val="left"/>
                                <w:rPr>
                                  <w:rFonts w:ascii="Adobe Arabic" w:hAnsi="Adobe Arabic" w:cs="Adobe Arabic"/>
                                  <w:b/>
                                  <w:bCs/>
                                  <w:sz w:val="36"/>
                                  <w:szCs w:val="36"/>
                                  <w:rtl/>
                                  <w:lang w:bidi="ar-SY"/>
                                </w:rPr>
                              </w:pPr>
                              <w:r>
                                <w:rPr>
                                  <w:rFonts w:ascii="Adobe Arabic" w:hAnsi="Adobe Arabic" w:cs="Adobe Arabic" w:hint="cs"/>
                                  <w:b/>
                                  <w:bCs/>
                                  <w:sz w:val="36"/>
                                  <w:szCs w:val="36"/>
                                  <w:rtl/>
                                  <w:lang w:bidi="ar-SY"/>
                                </w:rPr>
                                <w:t>الموظف العصبي:</w:t>
                              </w:r>
                            </w:p>
                          </w:txbxContent>
                        </wps:txbx>
                        <wps:bodyPr rot="0" vert="horz" wrap="square" lIns="91425" tIns="36000" rIns="91425" bIns="36000" anchor="ctr" anchorCtr="0" upright="1">
                          <a:noAutofit/>
                        </wps:bodyPr>
                      </wps:wsp>
                    </wpg:wgp>
                  </a:graphicData>
                </a:graphic>
              </wp:inline>
            </w:drawing>
          </mc:Choice>
          <mc:Fallback>
            <w:pict>
              <v:group id="Google Shape;750;p16" o:spid="_x0000_s1608" style="width:172.15pt;height:59.85pt;flip:x;mso-position-horizontal-relative:char;mso-position-vertical-relative:line" coordorigin="6,29130" coordsize="21611,8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">
                <v:shape id="Google Shape;751;p16" o:spid="_x0000_s1609" style="position:absolute;left:191;top:30258;width:20840;height:6673;visibility:visible;mso-wrap-style:square;v-text-anchor:middle" coordsize="162914,2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fI2MEA&#10;AADdAAAADwAAAGRycy9kb3ducmV2LnhtbERPS2vCQBC+F/wPywi91Y1tqRJdRYSC9tT6OHgbs2MS&#10;zM6G7GjWf989FHr8+N7zZXSNulMXas8GxqMMFHHhbc2lgcP+82UKKgiyxcYzGXhQgOVi8DTH3Pqe&#10;f+i+k1KlEA45GqhE2lzrUFTkMIx8S5y4i+8cSoJdqW2HfQp3jX7Nsg/tsObUUGFL64qK6+7mDHyV&#10;rRzjWeLR9szU2O2b/z4Z8zyMqxkooSj/4j/3xhqYvI/T3PQmPQG9+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MnyNjBAAAA3QAAAA8AAAAAAAAAAAAAAAAAmAIAAGRycy9kb3du&#10;cmV2LnhtbFBLBQYAAAAABAAEAPUAAACGAwAAAAA=&#10;" path="m3215,1c1441,1,1,1441,1,3215r,17574c1,22563,1441,24004,3215,24004r156484,c161473,24004,162914,22563,162914,20789r,-17574c162914,1441,161473,1,159699,1l3215,1xe" fillcolor="black" stroked="f">
                  <v:fill opacity="21588f"/>
                  <v:path arrowok="t" o:extrusionok="f" o:connecttype="custom" o:connectlocs="411,0;0,894;0,5779;411,6673;20429,6673;20840,5779;20840,894;20429,0;411,0" o:connectangles="0,0,0,0,0,0,0,0,0"/>
                </v:shape>
                <v:shape id="Google Shape;752;p16" o:spid="_x0000_s1610" style="position:absolute;left:6;top:30090;width:21376;height:6673;visibility:visible;mso-wrap-style:square;v-text-anchor:middle" coordsize="162914,2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j3uccA&#10;AADdAAAADwAAAGRycy9kb3ducmV2LnhtbESPT2sCMRTE7wW/Q3iCNzeriLZbo4hQaMGDblva4+vm&#10;7R/cvCxJqquf3giFHoeZ+Q2zXPemFSdyvrGsYJKkIIgLqxuuFHy8v4wfQfiArLG1TAou5GG9Gjws&#10;MdP2zAc65aESEcI+QwV1CF0mpS9qMugT2xFHr7TOYIjSVVI7PEe4aeU0TefSYMNxocaOtjUVx/zX&#10;KPC4e8uPP19XW3X76+d3WW4PrlRqNOw3zyAC9eE//Nd+1QoWs8kT3N/EJyB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9I97nHAAAA3QAAAA8AAAAAAAAAAAAAAAAAmAIAAGRy&#10;cy9kb3ducmV2LnhtbFBLBQYAAAAABAAEAPUAAACMAwAAAAA=&#10;" path="m3215,1c1441,1,1,1441,1,3215r,17574c1,22563,1441,24004,3215,24004r156484,c161473,24004,162914,22563,162914,20789r,-17574c162914,1441,161473,1,159699,1l3215,1xe" fillcolor="#e7e6e6 [3203]" stroked="f">
                  <v:path arrowok="t" o:extrusionok="f" o:connecttype="custom" o:connectlocs="422,0;0,894;0,5779;422,6673;20954,6673;21376,5779;21376,894;20954,0;422,0" o:connectangles="0,0,0,0,0,0,0,0,0"/>
                </v:shape>
                <v:shape id="Google Shape;753;p16" o:spid="_x0000_s1611" style="position:absolute;left:3521;top:29130;width:4844;height:954;visibility:visible;mso-wrap-style:square;v-text-anchor:middle" coordsize="26552,3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SXJMIA&#10;AADdAAAADwAAAGRycy9kb3ducmV2LnhtbERPz2vCMBS+C/sfwhvspqlOdFajyKAwxYt13h/Jsy02&#10;LyXJtO6vN4fBjh/f79Wmt624kQ+NYwXjUQaCWDvTcKXg+1QMP0CEiGywdUwKHhRgs34ZrDA37s5H&#10;upWxEimEQ44K6hi7XMqga7IYRq4jTtzFeYsxQV9J4/Gewm0rJ1k2kxYbTg01dvRZk76WP1bBXh5+&#10;y9l16xfmfNDvD12E3bhQ6u213y5BROrjv/jP/WUUzKeTtD+9SU9Ar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5JckwgAAAN0AAAAPAAAAAAAAAAAAAAAAAJgCAABkcnMvZG93&#10;bnJldi54bWxQSwUGAAAAAAQABAD1AAAAhwMAAAAA&#10;" path="m620,1l1,3430r25872,l26552,1,620,1xe" fillcolor="#8080ed" stroked="f">
                  <v:path arrowok="t" o:extrusionok="f" o:connecttype="custom" o:connectlocs="113,0;0,954;4720,954;4844,0;113,0" o:connectangles="0,0,0,0,0"/>
                </v:shape>
                <v:shape id="Google Shape;754;p16" o:spid="_x0000_s1612" style="position:absolute;left:671;top:36756;width:4844;height:954;visibility:visible;mso-wrap-style:square;v-text-anchor:middle" coordsize="26552,3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gyv8UA&#10;AADdAAAADwAAAGRycy9kb3ducmV2LnhtbESPQWsCMRSE70L/Q3gFbzW7WqzdGkUKC1a8dFvvj+R1&#10;d3HzsiRR1/76Rih4HGbmG2a5HmwnzuRD61hBPslAEGtnWq4VfH+VTwsQISIb7ByTgisFWK8eRkss&#10;jLvwJ52rWIsE4VCggibGvpAy6IYshonriZP347zFmKSvpfF4SXDbyWmWzaXFltNCgz29N6SP1ckq&#10;2Mn9bzU/bvyrOez17KrL8JGXSo0fh80biEhDvIf/21uj4OV5msPtTXo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qDK/xQAAAN0AAAAPAAAAAAAAAAAAAAAAAJgCAABkcnMv&#10;ZG93bnJldi54bWxQSwUGAAAAAAQABAD1AAAAigMAAAAA&#10;" path="m620,1l1,3430r25920,l26552,1,620,1xe" fillcolor="#8080ed" stroked="f">
                  <v:path arrowok="t" o:extrusionok="f" o:connecttype="custom" o:connectlocs="113,0;0,954;4729,954;4844,0;113,0" o:connectangles="0,0,0,0,0"/>
                </v:shape>
                <v:shape id="Google Shape;755;p16" o:spid="_x0000_s1613" style="position:absolute;left:1072;top:36756;width:3851;height:478;visibility:visible;mso-wrap-style:square;v-text-anchor:middle" coordsize="21110,1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qDLsYA&#10;AADdAAAADwAAAGRycy9kb3ducmV2LnhtbESPT2vCQBTE7wW/w/KE3urGUFRSN0HEll4s9Q/0+pp9&#10;TYK7b2N2a+K3dwsFj8PM/IZZFoM14kKdbxwrmE4SEMSl0w1XCo6H16cFCB+QNRrHpOBKHop89LDE&#10;TLued3TZh0pECPsMFdQhtJmUvqzJop+4ljh6P66zGKLsKqk77CPcGpkmyUxabDgu1NjSuqbytP+1&#10;ChbGbw9t8/3xtg7m67xJp/3n3Cj1OB5WLyACDeEe/m+/awXz5zSFvzfxCcj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qDLsYAAADdAAAADwAAAAAAAAAAAAAAAACYAgAAZHJz&#10;L2Rvd25yZXYueG1sUEsFBgAAAAAEAAQA9QAAAIsDAAAAAA==&#10;" path="m,1l1393,1715r19717,l21110,1,,1xe" fillcolor="#2020ba" stroked="f">
                  <v:path arrowok="t" o:extrusionok="f" o:connecttype="custom" o:connectlocs="0,0;254,478;3851,478;3851,0;0,0" o:connectangles="0,0,0,0,0"/>
                </v:shape>
                <v:shape id="Google Shape;756;p16" o:spid="_x0000_s1614" style="position:absolute;left:4422;top:29607;width:3968;height:477;visibility:visible;mso-wrap-style:square;v-text-anchor:middle" coordsize="21754,1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E9DcYA&#10;AADdAAAADwAAAGRycy9kb3ducmV2LnhtbESPW2sCMRSE3wv+h3CEvmnWC1ZWo4gorX0pXhAfD5uz&#10;F9ycLEnU7b83BaGPw8x8w8yXranFnZyvLCsY9BMQxJnVFRcKTsdtbwrCB2SNtWVS8EselovO2xxT&#10;bR+8p/shFCJC2KeooAyhSaX0WUkGfd82xNHLrTMYonSF1A4fEW5qOUySiTRYcVwosaF1Sdn1cDMK&#10;NufNKh9ftu57PZjsfuiW782nVOq9265mIAK14T/8an9pBR/j4Qj+3sQnIB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pE9DcYAAADdAAAADwAAAAAAAAAAAAAAAACYAgAAZHJz&#10;L2Rvd25yZXYueG1sUEsFBgAAAAAEAAQA9QAAAIsDAAAAAA==&#10;" path="m596,l,1715r21753,l20312,,596,xe" fillcolor="#2020ba" stroked="f">
                  <v:path arrowok="t" o:extrusionok="f" o:connecttype="custom" o:connectlocs="109,0;0,477;3968,477;3705,0;109,0" o:connectangles="0,0,0,0,0"/>
                </v:shape>
                <v:shape id="Google Shape;757;p16" o:spid="_x0000_s1615" style="position:absolute;left:838;top:29607;width:6260;height:7626;visibility:visible;mso-wrap-style:square;v-text-anchor:middle" coordsize="30909,274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xe98YA&#10;AADdAAAADwAAAGRycy9kb3ducmV2LnhtbESPW2sCMRSE3wv+h3AKfRHNKl7KahRpKQrrixfs62Fz&#10;3CzdnKybVLf/3ghCH4eZ+YaZL1tbiSs1vnSsYNBPQBDnTpdcKDgevnrvIHxA1lg5JgV/5GG56LzM&#10;MdXuxju67kMhIoR9igpMCHUqpc8NWfR9VxNH7+waiyHKppC6wVuE20oOk2QiLZYcFwzW9GEo/9n/&#10;WgXb7vHz29pMGnTV5ZSN1xkVa6XeXtvVDESgNvyHn+2NVjAdDUfweBOf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2xe98YAAADdAAAADwAAAAAAAAAAAAAAAACYAgAAZHJz&#10;L2Rvd25yZXYueG1sUEsFBgAAAAAEAAQA9QAAAIsDAAAAAA==&#10;" adj="-11796480,,5400" path="m4977,l,27432r25932,l30909,,4977,xe" fillcolor="#4949e7" stroked="f">
                  <v:stroke joinstyle="miter"/>
                  <v:formulas/>
                  <v:path arrowok="t" o:extrusionok="f" o:connecttype="custom" o:connectlocs="1008,0;0,7626;5252,7626;6260,0;1008,0" o:connectangles="0,0,0,0,0" textboxrect="0,0,30909,27433"/>
                  <v:textbox inset="2.53958mm,2.53958mm,2.53958mm,2.53958mm">
                    <w:txbxContent>
                      <w:p w:rsidR="00FC7E58" w:rsidRPr="004C10CB" w:rsidRDefault="00FC7E58" w:rsidP="000D0CA1">
                        <w:pPr>
                          <w:bidi w:val="0"/>
                          <w:jc w:val="center"/>
                          <w:rPr>
                            <w:color w:val="FFFFFF"/>
                            <w:sz w:val="40"/>
                            <w:szCs w:val="40"/>
                            <w:lang w:val="en-GB"/>
                          </w:rPr>
                        </w:pPr>
                        <w:r w:rsidRPr="004C10CB">
                          <w:rPr>
                            <w:color w:val="FFFFFF"/>
                            <w:sz w:val="40"/>
                            <w:szCs w:val="40"/>
                            <w:lang w:val="en-GB"/>
                          </w:rPr>
                          <w:t>1</w:t>
                        </w:r>
                      </w:p>
                    </w:txbxContent>
                  </v:textbox>
                </v:shape>
                <v:shape id="Google Shape;760;p16" o:spid="_x0000_s1616" type="#_x0000_t202" style="position:absolute;left:6506;top:30632;width:15111;height:63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mBX8UA&#10;AADdAAAADwAAAGRycy9kb3ducmV2LnhtbESPUUvDQBCE3wX/w7GCb82lQdsaey0iSoVCoTW+L7lt&#10;LpjbC7k1jf/eEwQfh5n5hllvJ9+pkYbYBjYwz3JQxHWwLTcGqvfX2QpUFGSLXWAy8E0RtpvrqzWW&#10;Nlz4SONJGpUgHEs04ET6UutYO/IYs9ATJ+8cBo+S5NBoO+AlwX2nizxfaI8tpwWHPT07qj9PX97A&#10;WKx2B5m/nHW1X+w+pHXRPRyNub2Znh5BCU3yH/5rv1kDy7viHn7fpCe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qYFfxQAAAN0AAAAPAAAAAAAAAAAAAAAAAJgCAABkcnMv&#10;ZG93bnJldi54bWxQSwUGAAAAAAQABAD1AAAAigMAAAAA&#10;" filled="f" stroked="f">
                  <v:textbox inset="2.53958mm,1mm,2.53958mm,1mm">
                    <w:txbxContent>
                      <w:p w:rsidR="00FC7E58" w:rsidRPr="004959CE" w:rsidRDefault="00FC7E58" w:rsidP="000D0CA1">
                        <w:pPr>
                          <w:jc w:val="left"/>
                          <w:rPr>
                            <w:rFonts w:ascii="Adobe Arabic" w:hAnsi="Adobe Arabic" w:cs="Adobe Arabic"/>
                            <w:b/>
                            <w:bCs/>
                            <w:sz w:val="36"/>
                            <w:szCs w:val="36"/>
                            <w:rtl/>
                            <w:lang w:bidi="ar-SY"/>
                          </w:rPr>
                        </w:pPr>
                        <w:r>
                          <w:rPr>
                            <w:rFonts w:ascii="Adobe Arabic" w:hAnsi="Adobe Arabic" w:cs="Adobe Arabic" w:hint="cs"/>
                            <w:b/>
                            <w:bCs/>
                            <w:sz w:val="36"/>
                            <w:szCs w:val="36"/>
                            <w:rtl/>
                            <w:lang w:bidi="ar-SY"/>
                          </w:rPr>
                          <w:t>الموظف العصبي:</w:t>
                        </w:r>
                      </w:p>
                    </w:txbxContent>
                  </v:textbox>
                </v:shape>
                <w10:wrap anchorx="page"/>
                <w10:anchorlock/>
              </v:group>
            </w:pict>
          </mc:Fallback>
        </mc:AlternateContent>
      </w:r>
    </w:p>
    <w:p w:rsidR="000D0CA1" w:rsidRPr="002F23A4" w:rsidRDefault="000D0CA1" w:rsidP="000D0CA1">
      <w:pPr>
        <w:rPr>
          <w:rtl/>
        </w:rPr>
      </w:pPr>
      <w:r w:rsidRPr="002F23A4">
        <w:rPr>
          <w:rtl/>
        </w:rPr>
        <w:t>هذ</w:t>
      </w:r>
      <w:r>
        <w:rPr>
          <w:rtl/>
        </w:rPr>
        <w:t>ا هو أصعب أنواع شخصي</w:t>
      </w:r>
      <w:r>
        <w:rPr>
          <w:rFonts w:hint="cs"/>
          <w:rtl/>
        </w:rPr>
        <w:t>ات</w:t>
      </w:r>
      <w:r>
        <w:rPr>
          <w:rtl/>
        </w:rPr>
        <w:t xml:space="preserve"> الموظفين،</w:t>
      </w:r>
      <w:r w:rsidRPr="002F23A4">
        <w:rPr>
          <w:rtl/>
        </w:rPr>
        <w:t xml:space="preserve"> فهم يواجهون نوبات غضب مفاجئة كما أنهم يصبحون غاضبين لأسباب بسيطة، وإذا كنت ترى أن هذه التصرفات غير منطقية فعليك أن تعلم أنه غالبا ما يكون بسبب عدم الاستماع لهم.</w:t>
      </w:r>
    </w:p>
    <w:p w:rsidR="000D0CA1" w:rsidRDefault="00512C42" w:rsidP="000D0CA1">
      <w:pPr>
        <w:rPr>
          <w:rtl/>
        </w:rPr>
      </w:pPr>
      <w:r>
        <w:rPr>
          <w:noProof/>
          <w:rtl/>
        </w:rPr>
        <w:drawing>
          <wp:anchor distT="0" distB="0" distL="114300" distR="114300" simplePos="0" relativeHeight="252290048" behindDoc="0" locked="0" layoutInCell="1" allowOverlap="1" wp14:anchorId="1C9EF327" wp14:editId="18E2D3B2">
            <wp:simplePos x="0" y="0"/>
            <wp:positionH relativeFrom="margin">
              <wp:posOffset>-571500</wp:posOffset>
            </wp:positionH>
            <wp:positionV relativeFrom="paragraph">
              <wp:posOffset>310515</wp:posOffset>
            </wp:positionV>
            <wp:extent cx="2421890" cy="2410460"/>
            <wp:effectExtent l="0" t="0" r="0" b="0"/>
            <wp:wrapSquare wrapText="bothSides"/>
            <wp:docPr id="237957" name="صورة 237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957" name="Investor presentation-rafiki (1).png"/>
                    <pic:cNvPicPr/>
                  </pic:nvPicPr>
                  <pic:blipFill rotWithShape="1">
                    <a:blip r:embed="rId35" cstate="print">
                      <a:extLst>
                        <a:ext uri="{28A0092B-C50C-407E-A947-70E740481C1C}">
                          <a14:useLocalDpi xmlns:a14="http://schemas.microsoft.com/office/drawing/2010/main" val="0"/>
                        </a:ext>
                      </a:extLst>
                    </a:blip>
                    <a:srcRect l="5633" t="8449" r="12307" b="9887"/>
                    <a:stretch/>
                  </pic:blipFill>
                  <pic:spPr bwMode="auto">
                    <a:xfrm>
                      <a:off x="0" y="0"/>
                      <a:ext cx="2421890" cy="24104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D0CA1" w:rsidRPr="002F23A4">
        <w:rPr>
          <w:rtl/>
        </w:rPr>
        <w:t xml:space="preserve">ودورك هنا كقائد للفريق أن تستمع لهم باهتمام وبدء اتخاذ خطوات حيال مصدر الغضب من المؤكد أنهم سيقدرون ذلك وسينعكس </w:t>
      </w:r>
      <w:r w:rsidR="000D0CA1" w:rsidRPr="002F23A4">
        <w:rPr>
          <w:rFonts w:hint="cs"/>
          <w:rtl/>
        </w:rPr>
        <w:t>على</w:t>
      </w:r>
      <w:r w:rsidR="000D0CA1" w:rsidRPr="002F23A4">
        <w:rPr>
          <w:rtl/>
        </w:rPr>
        <w:t xml:space="preserve"> بيئة العمل.</w:t>
      </w:r>
    </w:p>
    <w:p w:rsidR="000D0CA1" w:rsidRDefault="000D0CA1" w:rsidP="000D0CA1">
      <w:pPr>
        <w:rPr>
          <w:rtl/>
        </w:rPr>
      </w:pPr>
      <w:r w:rsidRPr="002F23A4">
        <w:rPr>
          <w:rtl/>
        </w:rPr>
        <w:t>التعامل مع هذه الحالة بشكل خاص</w:t>
      </w:r>
      <w:r>
        <w:rPr>
          <w:rFonts w:hint="cs"/>
          <w:rtl/>
        </w:rPr>
        <w:t>.</w:t>
      </w:r>
    </w:p>
    <w:p w:rsidR="000D0CA1" w:rsidRPr="009E0BA1" w:rsidRDefault="000D0CA1">
      <w:pPr>
        <w:pStyle w:val="ListParagraph"/>
        <w:numPr>
          <w:ilvl w:val="0"/>
          <w:numId w:val="22"/>
        </w:numPr>
        <w:spacing w:line="216" w:lineRule="auto"/>
        <w:rPr>
          <w:rFonts w:ascii="Sakkal Majalla" w:eastAsia="Arial Unicode MS" w:hAnsi="Sakkal Majalla" w:cs="Sakkal Majalla"/>
          <w:color w:val="002060"/>
          <w:sz w:val="34"/>
          <w:szCs w:val="34"/>
        </w:rPr>
      </w:pPr>
      <w:r w:rsidRPr="00E22FD8">
        <w:rPr>
          <w:rFonts w:ascii="Sakkal Majalla" w:eastAsia="Arial Unicode MS" w:hAnsi="Sakkal Majalla" w:cs="Sakkal Majalla"/>
          <w:color w:val="002060"/>
          <w:sz w:val="34"/>
          <w:szCs w:val="34"/>
          <w:rtl/>
        </w:rPr>
        <w:t xml:space="preserve">دراسة طبيعة هذا الموظف </w:t>
      </w:r>
      <w:r w:rsidRPr="00E22FD8">
        <w:rPr>
          <w:rFonts w:ascii="Sakkal Majalla" w:eastAsia="Arial Unicode MS" w:hAnsi="Sakkal Majalla" w:cs="Sakkal Majalla" w:hint="cs"/>
          <w:color w:val="002060"/>
          <w:sz w:val="34"/>
          <w:szCs w:val="34"/>
          <w:rtl/>
        </w:rPr>
        <w:t>وانعكاسها</w:t>
      </w:r>
      <w:r w:rsidRPr="00E22FD8">
        <w:rPr>
          <w:rFonts w:ascii="Sakkal Majalla" w:eastAsia="Arial Unicode MS" w:hAnsi="Sakkal Majalla" w:cs="Sakkal Majalla"/>
          <w:color w:val="002060"/>
          <w:sz w:val="34"/>
          <w:szCs w:val="34"/>
          <w:rtl/>
        </w:rPr>
        <w:t xml:space="preserve"> على الأداء والإنتاجية</w:t>
      </w:r>
    </w:p>
    <w:p w:rsidR="000D0CA1" w:rsidRPr="00E22FD8" w:rsidRDefault="000D0CA1">
      <w:pPr>
        <w:pStyle w:val="ListParagraph"/>
        <w:numPr>
          <w:ilvl w:val="0"/>
          <w:numId w:val="22"/>
        </w:numPr>
        <w:spacing w:line="216" w:lineRule="auto"/>
        <w:rPr>
          <w:rFonts w:ascii="Sakkal Majalla" w:eastAsia="Arial Unicode MS" w:hAnsi="Sakkal Majalla" w:cs="Sakkal Majalla"/>
          <w:color w:val="002060"/>
          <w:sz w:val="34"/>
          <w:szCs w:val="34"/>
          <w:rtl/>
        </w:rPr>
      </w:pPr>
      <w:r w:rsidRPr="00E22FD8">
        <w:rPr>
          <w:rFonts w:ascii="Sakkal Majalla" w:eastAsia="Arial Unicode MS" w:hAnsi="Sakkal Majalla" w:cs="Sakkal Majalla"/>
          <w:color w:val="002060"/>
          <w:sz w:val="34"/>
          <w:szCs w:val="34"/>
          <w:rtl/>
        </w:rPr>
        <w:t xml:space="preserve">معرفة المسببات التي تجعله عصبيا في العمل </w:t>
      </w:r>
      <w:r w:rsidRPr="00E22FD8">
        <w:rPr>
          <w:rFonts w:ascii="Sakkal Majalla" w:eastAsia="Arial Unicode MS" w:hAnsi="Sakkal Majalla" w:cs="Sakkal Majalla" w:hint="cs"/>
          <w:color w:val="002060"/>
          <w:sz w:val="34"/>
          <w:szCs w:val="34"/>
          <w:rtl/>
        </w:rPr>
        <w:t>وتحليلها ثم</w:t>
      </w:r>
      <w:r w:rsidRPr="00E22FD8">
        <w:rPr>
          <w:rFonts w:ascii="Sakkal Majalla" w:eastAsia="Arial Unicode MS" w:hAnsi="Sakkal Majalla" w:cs="Sakkal Majalla"/>
          <w:color w:val="002060"/>
          <w:sz w:val="34"/>
          <w:szCs w:val="34"/>
          <w:rtl/>
        </w:rPr>
        <w:t xml:space="preserve"> إيجاد الحل المناسب</w:t>
      </w:r>
    </w:p>
    <w:p w:rsidR="000D0CA1" w:rsidRPr="00E22FD8" w:rsidRDefault="000D0CA1">
      <w:pPr>
        <w:pStyle w:val="ListParagraph"/>
        <w:numPr>
          <w:ilvl w:val="0"/>
          <w:numId w:val="22"/>
        </w:numPr>
        <w:spacing w:line="216" w:lineRule="auto"/>
        <w:rPr>
          <w:rFonts w:ascii="Sakkal Majalla" w:eastAsia="Arial Unicode MS" w:hAnsi="Sakkal Majalla" w:cs="Sakkal Majalla"/>
          <w:color w:val="002060"/>
          <w:sz w:val="34"/>
          <w:szCs w:val="34"/>
          <w:rtl/>
        </w:rPr>
      </w:pPr>
      <w:r w:rsidRPr="00E22FD8">
        <w:rPr>
          <w:rFonts w:ascii="Sakkal Majalla" w:eastAsia="Arial Unicode MS" w:hAnsi="Sakkal Majalla" w:cs="Sakkal Majalla"/>
          <w:color w:val="002060"/>
          <w:sz w:val="34"/>
          <w:szCs w:val="34"/>
          <w:rtl/>
        </w:rPr>
        <w:t>تكليفه بمهام إدارية</w:t>
      </w:r>
    </w:p>
    <w:p w:rsidR="000D0CA1" w:rsidRPr="00E22FD8" w:rsidRDefault="000D0CA1">
      <w:pPr>
        <w:pStyle w:val="ListParagraph"/>
        <w:numPr>
          <w:ilvl w:val="0"/>
          <w:numId w:val="22"/>
        </w:numPr>
        <w:spacing w:line="216" w:lineRule="auto"/>
        <w:rPr>
          <w:rFonts w:ascii="Sakkal Majalla" w:eastAsia="Arial Unicode MS" w:hAnsi="Sakkal Majalla" w:cs="Sakkal Majalla"/>
          <w:color w:val="002060"/>
          <w:sz w:val="34"/>
          <w:szCs w:val="34"/>
          <w:rtl/>
        </w:rPr>
      </w:pPr>
      <w:r w:rsidRPr="00E22FD8">
        <w:rPr>
          <w:rFonts w:ascii="Sakkal Majalla" w:eastAsia="Arial Unicode MS" w:hAnsi="Sakkal Majalla" w:cs="Sakkal Majalla"/>
          <w:color w:val="002060"/>
          <w:sz w:val="34"/>
          <w:szCs w:val="34"/>
          <w:rtl/>
        </w:rPr>
        <w:lastRenderedPageBreak/>
        <w:t>يجب إبعاده عن خدمة العملاء</w:t>
      </w:r>
    </w:p>
    <w:p w:rsidR="000D0CA1" w:rsidRPr="00E22FD8" w:rsidRDefault="000D0CA1">
      <w:pPr>
        <w:pStyle w:val="ListParagraph"/>
        <w:numPr>
          <w:ilvl w:val="0"/>
          <w:numId w:val="22"/>
        </w:numPr>
        <w:spacing w:line="216" w:lineRule="auto"/>
        <w:rPr>
          <w:rFonts w:ascii="Sakkal Majalla" w:eastAsia="Arial Unicode MS" w:hAnsi="Sakkal Majalla" w:cs="Sakkal Majalla"/>
          <w:color w:val="002060"/>
          <w:sz w:val="34"/>
          <w:szCs w:val="34"/>
          <w:rtl/>
        </w:rPr>
      </w:pPr>
      <w:r w:rsidRPr="00E22FD8">
        <w:rPr>
          <w:rFonts w:ascii="Sakkal Majalla" w:eastAsia="Arial Unicode MS" w:hAnsi="Sakkal Majalla" w:cs="Sakkal Majalla"/>
          <w:color w:val="002060"/>
          <w:sz w:val="34"/>
          <w:szCs w:val="34"/>
          <w:rtl/>
        </w:rPr>
        <w:t>تجنبه كل اتصال مع العملاء</w:t>
      </w:r>
    </w:p>
    <w:p w:rsidR="000D0CA1" w:rsidRPr="00E22FD8" w:rsidRDefault="000D0CA1">
      <w:pPr>
        <w:pStyle w:val="ListParagraph"/>
        <w:numPr>
          <w:ilvl w:val="0"/>
          <w:numId w:val="22"/>
        </w:numPr>
        <w:spacing w:line="216" w:lineRule="auto"/>
        <w:rPr>
          <w:rFonts w:ascii="Sakkal Majalla" w:eastAsia="Arial Unicode MS" w:hAnsi="Sakkal Majalla" w:cs="Sakkal Majalla"/>
          <w:color w:val="002060"/>
          <w:sz w:val="34"/>
          <w:szCs w:val="34"/>
          <w:rtl/>
        </w:rPr>
      </w:pPr>
      <w:r w:rsidRPr="00E22FD8">
        <w:rPr>
          <w:rFonts w:ascii="Sakkal Majalla" w:eastAsia="Arial Unicode MS" w:hAnsi="Sakkal Majalla" w:cs="Sakkal Majalla"/>
          <w:color w:val="002060"/>
          <w:sz w:val="34"/>
          <w:szCs w:val="34"/>
          <w:rtl/>
        </w:rPr>
        <w:t>إعطائه مزيدا من الاهتمام</w:t>
      </w:r>
    </w:p>
    <w:p w:rsidR="000D0CA1" w:rsidRPr="00E22FD8" w:rsidRDefault="000D0CA1">
      <w:pPr>
        <w:pStyle w:val="ListParagraph"/>
        <w:numPr>
          <w:ilvl w:val="0"/>
          <w:numId w:val="22"/>
        </w:numPr>
        <w:spacing w:line="216" w:lineRule="auto"/>
        <w:rPr>
          <w:rFonts w:ascii="Sakkal Majalla" w:eastAsia="Arial Unicode MS" w:hAnsi="Sakkal Majalla" w:cs="Sakkal Majalla"/>
          <w:color w:val="002060"/>
          <w:sz w:val="34"/>
          <w:szCs w:val="34"/>
          <w:rtl/>
        </w:rPr>
      </w:pPr>
      <w:r w:rsidRPr="00E22FD8">
        <w:rPr>
          <w:rFonts w:ascii="Sakkal Majalla" w:eastAsia="Arial Unicode MS" w:hAnsi="Sakkal Majalla" w:cs="Sakkal Majalla"/>
          <w:color w:val="002060"/>
          <w:sz w:val="34"/>
          <w:szCs w:val="34"/>
          <w:rtl/>
        </w:rPr>
        <w:t xml:space="preserve">خلق </w:t>
      </w:r>
      <w:r w:rsidRPr="00E22FD8">
        <w:rPr>
          <w:rFonts w:ascii="Sakkal Majalla" w:eastAsia="Arial Unicode MS" w:hAnsi="Sakkal Majalla" w:cs="Sakkal Majalla" w:hint="cs"/>
          <w:color w:val="002060"/>
          <w:sz w:val="34"/>
          <w:szCs w:val="34"/>
          <w:rtl/>
        </w:rPr>
        <w:t>مناخ عمل</w:t>
      </w:r>
      <w:r w:rsidRPr="00E22FD8">
        <w:rPr>
          <w:rFonts w:ascii="Sakkal Majalla" w:eastAsia="Arial Unicode MS" w:hAnsi="Sakkal Majalla" w:cs="Sakkal Majalla"/>
          <w:color w:val="002060"/>
          <w:sz w:val="34"/>
          <w:szCs w:val="34"/>
          <w:rtl/>
        </w:rPr>
        <w:t xml:space="preserve"> مناسب</w:t>
      </w:r>
    </w:p>
    <w:p w:rsidR="000D0CA1" w:rsidRPr="00E22FD8" w:rsidRDefault="000D0CA1">
      <w:pPr>
        <w:pStyle w:val="ListParagraph"/>
        <w:numPr>
          <w:ilvl w:val="0"/>
          <w:numId w:val="22"/>
        </w:numPr>
        <w:spacing w:line="216" w:lineRule="auto"/>
        <w:rPr>
          <w:rFonts w:ascii="Sakkal Majalla" w:eastAsia="Arial Unicode MS" w:hAnsi="Sakkal Majalla" w:cs="Sakkal Majalla"/>
          <w:color w:val="002060"/>
          <w:sz w:val="34"/>
          <w:szCs w:val="34"/>
          <w:rtl/>
        </w:rPr>
      </w:pPr>
      <w:r w:rsidRPr="00E22FD8">
        <w:rPr>
          <w:rFonts w:ascii="Sakkal Majalla" w:eastAsia="Arial Unicode MS" w:hAnsi="Sakkal Majalla" w:cs="Sakkal Majalla"/>
          <w:color w:val="002060"/>
          <w:sz w:val="34"/>
          <w:szCs w:val="34"/>
          <w:rtl/>
        </w:rPr>
        <w:t>جعله يشعر على نحو أفضل في العمل</w:t>
      </w:r>
    </w:p>
    <w:p w:rsidR="000D0CA1" w:rsidRPr="00E22FD8" w:rsidRDefault="000D0CA1">
      <w:pPr>
        <w:pStyle w:val="ListParagraph"/>
        <w:numPr>
          <w:ilvl w:val="0"/>
          <w:numId w:val="22"/>
        </w:numPr>
        <w:spacing w:line="216" w:lineRule="auto"/>
        <w:rPr>
          <w:rFonts w:ascii="Sakkal Majalla" w:eastAsia="Arial Unicode MS" w:hAnsi="Sakkal Majalla" w:cs="Sakkal Majalla"/>
          <w:color w:val="002060"/>
          <w:sz w:val="34"/>
          <w:szCs w:val="34"/>
          <w:rtl/>
        </w:rPr>
      </w:pPr>
      <w:r w:rsidRPr="00E22FD8">
        <w:rPr>
          <w:rFonts w:ascii="Sakkal Majalla" w:eastAsia="Arial Unicode MS" w:hAnsi="Sakkal Majalla" w:cs="Sakkal Majalla"/>
          <w:color w:val="002060"/>
          <w:sz w:val="34"/>
          <w:szCs w:val="34"/>
          <w:rtl/>
        </w:rPr>
        <w:t>مساعدته على توفير الوقت والطاقة</w:t>
      </w:r>
    </w:p>
    <w:p w:rsidR="000D0CA1" w:rsidRPr="00E22FD8" w:rsidRDefault="000D0CA1">
      <w:pPr>
        <w:pStyle w:val="ListParagraph"/>
        <w:numPr>
          <w:ilvl w:val="0"/>
          <w:numId w:val="22"/>
        </w:numPr>
        <w:spacing w:line="216" w:lineRule="auto"/>
        <w:rPr>
          <w:rFonts w:ascii="Sakkal Majalla" w:eastAsia="Arial Unicode MS" w:hAnsi="Sakkal Majalla" w:cs="Sakkal Majalla"/>
          <w:color w:val="002060"/>
          <w:sz w:val="34"/>
          <w:szCs w:val="34"/>
          <w:rtl/>
        </w:rPr>
      </w:pPr>
      <w:r w:rsidRPr="00E22FD8">
        <w:rPr>
          <w:rFonts w:ascii="Sakkal Majalla" w:eastAsia="Arial Unicode MS" w:hAnsi="Sakkal Majalla" w:cs="Sakkal Majalla"/>
          <w:color w:val="002060"/>
          <w:sz w:val="34"/>
          <w:szCs w:val="34"/>
          <w:rtl/>
        </w:rPr>
        <w:t>جعله يعطي مزيد من معنى لحياته المهنية</w:t>
      </w:r>
    </w:p>
    <w:p w:rsidR="000D0CA1" w:rsidRPr="00E22FD8" w:rsidRDefault="000D0CA1">
      <w:pPr>
        <w:pStyle w:val="ListParagraph"/>
        <w:numPr>
          <w:ilvl w:val="0"/>
          <w:numId w:val="22"/>
        </w:numPr>
        <w:spacing w:line="216" w:lineRule="auto"/>
        <w:rPr>
          <w:rFonts w:ascii="Sakkal Majalla" w:eastAsia="Arial Unicode MS" w:hAnsi="Sakkal Majalla" w:cs="Sakkal Majalla"/>
          <w:color w:val="002060"/>
          <w:sz w:val="34"/>
          <w:szCs w:val="34"/>
          <w:rtl/>
        </w:rPr>
      </w:pPr>
      <w:r w:rsidRPr="00E22FD8">
        <w:rPr>
          <w:rFonts w:ascii="Sakkal Majalla" w:eastAsia="Arial Unicode MS" w:hAnsi="Sakkal Majalla" w:cs="Sakkal Majalla"/>
          <w:color w:val="002060"/>
          <w:sz w:val="34"/>
          <w:szCs w:val="34"/>
          <w:rtl/>
        </w:rPr>
        <w:t>يطلب منه أن يأخذ جلسات العلاج النفساني مع الطبيب النفساني الخاص بالشركة</w:t>
      </w:r>
    </w:p>
    <w:p w:rsidR="000D0CA1" w:rsidRPr="00E22FD8" w:rsidRDefault="000D0CA1">
      <w:pPr>
        <w:pStyle w:val="ListParagraph"/>
        <w:numPr>
          <w:ilvl w:val="0"/>
          <w:numId w:val="22"/>
        </w:numPr>
        <w:spacing w:line="216" w:lineRule="auto"/>
        <w:rPr>
          <w:rFonts w:ascii="Sakkal Majalla" w:eastAsia="Arial Unicode MS" w:hAnsi="Sakkal Majalla" w:cs="Sakkal Majalla"/>
          <w:color w:val="002060"/>
          <w:sz w:val="34"/>
          <w:szCs w:val="34"/>
          <w:rtl/>
        </w:rPr>
      </w:pPr>
      <w:r w:rsidRPr="00E22FD8">
        <w:rPr>
          <w:rFonts w:ascii="Sakkal Majalla" w:eastAsia="Arial Unicode MS" w:hAnsi="Sakkal Majalla" w:cs="Sakkal Majalla"/>
          <w:color w:val="002060"/>
          <w:sz w:val="34"/>
          <w:szCs w:val="34"/>
          <w:rtl/>
        </w:rPr>
        <w:t>تحسين علاقاته مع زملائه في العمل  </w:t>
      </w:r>
    </w:p>
    <w:p w:rsidR="000D0CA1" w:rsidRPr="00E22FD8" w:rsidRDefault="000D0CA1">
      <w:pPr>
        <w:pStyle w:val="ListParagraph"/>
        <w:numPr>
          <w:ilvl w:val="0"/>
          <w:numId w:val="22"/>
        </w:numPr>
        <w:spacing w:line="216" w:lineRule="auto"/>
        <w:rPr>
          <w:rFonts w:ascii="Sakkal Majalla" w:eastAsia="Arial Unicode MS" w:hAnsi="Sakkal Majalla" w:cs="Sakkal Majalla"/>
          <w:color w:val="002060"/>
          <w:sz w:val="34"/>
          <w:szCs w:val="34"/>
          <w:rtl/>
        </w:rPr>
      </w:pPr>
      <w:r w:rsidRPr="00E22FD8">
        <w:rPr>
          <w:rFonts w:ascii="Sakkal Majalla" w:eastAsia="Arial Unicode MS" w:hAnsi="Sakkal Majalla" w:cs="Sakkal Majalla"/>
          <w:color w:val="002060"/>
          <w:sz w:val="34"/>
          <w:szCs w:val="34"/>
          <w:rtl/>
        </w:rPr>
        <w:t xml:space="preserve">تتبع عن كتب حالة سير العمل لتجنب أي تأخير في العمل الذي قد يسبب له التسرع </w:t>
      </w:r>
      <w:r w:rsidRPr="00E22FD8">
        <w:rPr>
          <w:rFonts w:ascii="Sakkal Majalla" w:eastAsia="Arial Unicode MS" w:hAnsi="Sakkal Majalla" w:cs="Sakkal Majalla" w:hint="cs"/>
          <w:color w:val="002060"/>
          <w:sz w:val="34"/>
          <w:szCs w:val="34"/>
          <w:rtl/>
        </w:rPr>
        <w:t>والتوتر</w:t>
      </w:r>
    </w:p>
    <w:p w:rsidR="000D0CA1" w:rsidRPr="00E22FD8" w:rsidRDefault="000D0CA1">
      <w:pPr>
        <w:pStyle w:val="ListParagraph"/>
        <w:numPr>
          <w:ilvl w:val="0"/>
          <w:numId w:val="22"/>
        </w:numPr>
        <w:spacing w:line="216" w:lineRule="auto"/>
        <w:rPr>
          <w:rFonts w:ascii="Sakkal Majalla" w:eastAsia="Arial Unicode MS" w:hAnsi="Sakkal Majalla" w:cs="Sakkal Majalla"/>
          <w:color w:val="002060"/>
          <w:sz w:val="34"/>
          <w:szCs w:val="34"/>
          <w:rtl/>
        </w:rPr>
      </w:pPr>
      <w:r w:rsidRPr="00E22FD8">
        <w:rPr>
          <w:rFonts w:ascii="Sakkal Majalla" w:eastAsia="Arial Unicode MS" w:hAnsi="Sakkal Majalla" w:cs="Sakkal Majalla"/>
          <w:color w:val="002060"/>
          <w:sz w:val="34"/>
          <w:szCs w:val="34"/>
          <w:rtl/>
        </w:rPr>
        <w:t>العمل على إيجاد حل لمشاكله في العمل </w:t>
      </w:r>
    </w:p>
    <w:p w:rsidR="000D0CA1" w:rsidRPr="00E22FD8" w:rsidRDefault="000D0CA1">
      <w:pPr>
        <w:pStyle w:val="ListParagraph"/>
        <w:numPr>
          <w:ilvl w:val="0"/>
          <w:numId w:val="22"/>
        </w:numPr>
        <w:spacing w:line="216" w:lineRule="auto"/>
        <w:rPr>
          <w:rFonts w:ascii="Sakkal Majalla" w:eastAsia="Arial Unicode MS" w:hAnsi="Sakkal Majalla" w:cs="Sakkal Majalla"/>
          <w:color w:val="002060"/>
          <w:sz w:val="34"/>
          <w:szCs w:val="34"/>
          <w:rtl/>
        </w:rPr>
      </w:pPr>
      <w:r w:rsidRPr="00E22FD8">
        <w:rPr>
          <w:rFonts w:ascii="Sakkal Majalla" w:eastAsia="Arial Unicode MS" w:hAnsi="Sakkal Majalla" w:cs="Sakkal Majalla"/>
          <w:color w:val="002060"/>
          <w:sz w:val="34"/>
          <w:szCs w:val="34"/>
          <w:rtl/>
        </w:rPr>
        <w:t>مساعدته على حل مشاكله الخاصة إن وجدت</w:t>
      </w:r>
    </w:p>
    <w:p w:rsidR="000D0CA1" w:rsidRPr="00B540AF" w:rsidRDefault="000D0CA1">
      <w:pPr>
        <w:pStyle w:val="ListParagraph"/>
        <w:numPr>
          <w:ilvl w:val="0"/>
          <w:numId w:val="22"/>
        </w:numPr>
        <w:spacing w:line="216" w:lineRule="auto"/>
        <w:rPr>
          <w:rFonts w:ascii="Sakkal Majalla" w:eastAsia="Arial Unicode MS" w:hAnsi="Sakkal Majalla" w:cs="Sakkal Majalla"/>
          <w:color w:val="002060"/>
          <w:sz w:val="34"/>
          <w:szCs w:val="34"/>
          <w:rtl/>
        </w:rPr>
      </w:pPr>
      <w:r w:rsidRPr="00E22FD8">
        <w:rPr>
          <w:rFonts w:ascii="Sakkal Majalla" w:eastAsia="Arial Unicode MS" w:hAnsi="Sakkal Majalla" w:cs="Sakkal Majalla"/>
          <w:color w:val="002060"/>
          <w:sz w:val="34"/>
          <w:szCs w:val="34"/>
          <w:rtl/>
        </w:rPr>
        <w:t>تسجيله في دورات تدريبية في المجالات التالية </w:t>
      </w:r>
      <w:r w:rsidRPr="00B540AF">
        <w:rPr>
          <w:rFonts w:ascii="Sakkal Majalla" w:eastAsia="Arial Unicode MS" w:hAnsi="Sakkal Majalla" w:cs="Sakkal Majalla"/>
          <w:color w:val="002060"/>
          <w:sz w:val="34"/>
          <w:szCs w:val="34"/>
          <w:rtl/>
        </w:rPr>
        <w:t xml:space="preserve">الدافع الذاتي، الثقة بالنفس، ضبط النفس، </w:t>
      </w:r>
      <w:r w:rsidRPr="00B540AF">
        <w:rPr>
          <w:rFonts w:ascii="Sakkal Majalla" w:eastAsia="Arial Unicode MS" w:hAnsi="Sakkal Majalla" w:cs="Sakkal Majalla" w:hint="cs"/>
          <w:color w:val="002060"/>
          <w:sz w:val="34"/>
          <w:szCs w:val="34"/>
          <w:rtl/>
        </w:rPr>
        <w:t>الاتصال</w:t>
      </w:r>
      <w:r w:rsidRPr="00B540AF">
        <w:rPr>
          <w:rFonts w:ascii="Sakkal Majalla" w:eastAsia="Arial Unicode MS" w:hAnsi="Sakkal Majalla" w:cs="Sakkal Majalla"/>
          <w:color w:val="002060"/>
          <w:sz w:val="34"/>
          <w:szCs w:val="34"/>
          <w:rtl/>
        </w:rPr>
        <w:t xml:space="preserve">، تسيير الوقت، العمل تحت </w:t>
      </w:r>
      <w:r>
        <w:rPr>
          <w:rFonts w:ascii="Sakkal Majalla" w:eastAsia="Arial Unicode MS" w:hAnsi="Sakkal Majalla" w:cs="Sakkal Majalla" w:hint="cs"/>
          <w:color w:val="002060"/>
          <w:sz w:val="34"/>
          <w:szCs w:val="34"/>
          <w:rtl/>
        </w:rPr>
        <w:t>الضغط.</w:t>
      </w:r>
    </w:p>
    <w:p w:rsidR="000D0CA1" w:rsidRPr="00E22FD8" w:rsidRDefault="000D0CA1">
      <w:pPr>
        <w:pStyle w:val="ListParagraph"/>
        <w:numPr>
          <w:ilvl w:val="0"/>
          <w:numId w:val="22"/>
        </w:numPr>
        <w:spacing w:line="216" w:lineRule="auto"/>
        <w:rPr>
          <w:rFonts w:ascii="Sakkal Majalla" w:eastAsia="Arial Unicode MS" w:hAnsi="Sakkal Majalla" w:cs="Sakkal Majalla"/>
          <w:color w:val="002060"/>
          <w:sz w:val="34"/>
          <w:szCs w:val="34"/>
          <w:rtl/>
        </w:rPr>
      </w:pPr>
      <w:r w:rsidRPr="00E22FD8">
        <w:rPr>
          <w:rFonts w:ascii="Sakkal Majalla" w:eastAsia="Arial Unicode MS" w:hAnsi="Sakkal Majalla" w:cs="Sakkal Majalla"/>
          <w:color w:val="002060"/>
          <w:sz w:val="34"/>
          <w:szCs w:val="34"/>
          <w:rtl/>
        </w:rPr>
        <w:t>مراقبة تصرفاته</w:t>
      </w:r>
    </w:p>
    <w:p w:rsidR="000D0CA1" w:rsidRPr="00E22FD8" w:rsidRDefault="000D0CA1">
      <w:pPr>
        <w:pStyle w:val="ListParagraph"/>
        <w:numPr>
          <w:ilvl w:val="0"/>
          <w:numId w:val="22"/>
        </w:numPr>
        <w:spacing w:line="216" w:lineRule="auto"/>
        <w:rPr>
          <w:rFonts w:ascii="Sakkal Majalla" w:eastAsia="Arial Unicode MS" w:hAnsi="Sakkal Majalla" w:cs="Sakkal Majalla"/>
          <w:color w:val="002060"/>
          <w:sz w:val="34"/>
          <w:szCs w:val="34"/>
        </w:rPr>
      </w:pPr>
      <w:r w:rsidRPr="00E22FD8">
        <w:rPr>
          <w:rFonts w:ascii="Sakkal Majalla" w:eastAsia="Arial Unicode MS" w:hAnsi="Sakkal Majalla" w:cs="Sakkal Majalla"/>
          <w:color w:val="002060"/>
          <w:sz w:val="34"/>
          <w:szCs w:val="34"/>
          <w:rtl/>
        </w:rPr>
        <w:t>وإذا ارتكب مخالفات، يعاقب بشدة</w:t>
      </w:r>
    </w:p>
    <w:p w:rsidR="000D0CA1" w:rsidRDefault="000D0CA1" w:rsidP="000D0CA1">
      <w:pPr>
        <w:keepNext/>
        <w:spacing w:line="216" w:lineRule="auto"/>
        <w:rPr>
          <w:color w:val="002060"/>
          <w:sz w:val="36"/>
          <w:szCs w:val="36"/>
          <w:rtl/>
        </w:rPr>
      </w:pPr>
      <w:r>
        <w:rPr>
          <w:noProof/>
          <w:rtl/>
        </w:rPr>
        <mc:AlternateContent>
          <mc:Choice Requires="wpg">
            <w:drawing>
              <wp:inline distT="0" distB="0" distL="0" distR="0" wp14:anchorId="60FF9488" wp14:editId="47F21A12">
                <wp:extent cx="2549525" cy="760095"/>
                <wp:effectExtent l="0" t="0" r="3175" b="1905"/>
                <wp:docPr id="7367" name="Google Shape;750;p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2549525" cy="760095"/>
                          <a:chOff x="8" y="29130"/>
                          <a:chExt cx="28744" cy="8580"/>
                        </a:xfrm>
                      </wpg:grpSpPr>
                      <wps:wsp>
                        <wps:cNvPr id="7368" name="Google Shape;751;p16"/>
                        <wps:cNvSpPr>
                          <a:spLocks/>
                        </wps:cNvSpPr>
                        <wps:spPr bwMode="auto">
                          <a:xfrm>
                            <a:off x="195" y="30259"/>
                            <a:ext cx="28211" cy="6673"/>
                          </a:xfrm>
                          <a:custGeom>
                            <a:avLst/>
                            <a:gdLst>
                              <a:gd name="T0" fmla="*/ 3215 w 162914"/>
                              <a:gd name="T1" fmla="*/ 1 h 24004"/>
                              <a:gd name="T2" fmla="*/ 1 w 162914"/>
                              <a:gd name="T3" fmla="*/ 3215 h 24004"/>
                              <a:gd name="T4" fmla="*/ 1 w 162914"/>
                              <a:gd name="T5" fmla="*/ 20789 h 24004"/>
                              <a:gd name="T6" fmla="*/ 3215 w 162914"/>
                              <a:gd name="T7" fmla="*/ 24004 h 24004"/>
                              <a:gd name="T8" fmla="*/ 159699 w 162914"/>
                              <a:gd name="T9" fmla="*/ 24004 h 24004"/>
                              <a:gd name="T10" fmla="*/ 162914 w 162914"/>
                              <a:gd name="T11" fmla="*/ 20789 h 24004"/>
                              <a:gd name="T12" fmla="*/ 162914 w 162914"/>
                              <a:gd name="T13" fmla="*/ 3215 h 24004"/>
                              <a:gd name="T14" fmla="*/ 159699 w 162914"/>
                              <a:gd name="T15" fmla="*/ 1 h 24004"/>
                              <a:gd name="T16" fmla="*/ 3215 w 162914"/>
                              <a:gd name="T17" fmla="*/ 1 h 240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rgbClr val="000000">
                              <a:alpha val="32941"/>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69" name="Google Shape;752;p16"/>
                        <wps:cNvSpPr>
                          <a:spLocks/>
                        </wps:cNvSpPr>
                        <wps:spPr bwMode="auto">
                          <a:xfrm>
                            <a:off x="8" y="30092"/>
                            <a:ext cx="28744" cy="6673"/>
                          </a:xfrm>
                          <a:custGeom>
                            <a:avLst/>
                            <a:gdLst>
                              <a:gd name="T0" fmla="*/ 3215 w 162914"/>
                              <a:gd name="T1" fmla="*/ 1 h 24004"/>
                              <a:gd name="T2" fmla="*/ 1 w 162914"/>
                              <a:gd name="T3" fmla="*/ 3215 h 24004"/>
                              <a:gd name="T4" fmla="*/ 1 w 162914"/>
                              <a:gd name="T5" fmla="*/ 20789 h 24004"/>
                              <a:gd name="T6" fmla="*/ 3215 w 162914"/>
                              <a:gd name="T7" fmla="*/ 24004 h 24004"/>
                              <a:gd name="T8" fmla="*/ 159699 w 162914"/>
                              <a:gd name="T9" fmla="*/ 24004 h 24004"/>
                              <a:gd name="T10" fmla="*/ 162914 w 162914"/>
                              <a:gd name="T11" fmla="*/ 20789 h 24004"/>
                              <a:gd name="T12" fmla="*/ 162914 w 162914"/>
                              <a:gd name="T13" fmla="*/ 3215 h 24004"/>
                              <a:gd name="T14" fmla="*/ 159699 w 162914"/>
                              <a:gd name="T15" fmla="*/ 1 h 24004"/>
                              <a:gd name="T16" fmla="*/ 3215 w 162914"/>
                              <a:gd name="T17" fmla="*/ 1 h 240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chemeClr val="lt2">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70" name="Google Shape;753;p16"/>
                        <wps:cNvSpPr>
                          <a:spLocks/>
                        </wps:cNvSpPr>
                        <wps:spPr bwMode="auto">
                          <a:xfrm>
                            <a:off x="3521" y="29130"/>
                            <a:ext cx="4844" cy="954"/>
                          </a:xfrm>
                          <a:custGeom>
                            <a:avLst/>
                            <a:gdLst>
                              <a:gd name="T0" fmla="*/ 620 w 26552"/>
                              <a:gd name="T1" fmla="*/ 1 h 3430"/>
                              <a:gd name="T2" fmla="*/ 1 w 26552"/>
                              <a:gd name="T3" fmla="*/ 3430 h 3430"/>
                              <a:gd name="T4" fmla="*/ 25873 w 26552"/>
                              <a:gd name="T5" fmla="*/ 3430 h 3430"/>
                              <a:gd name="T6" fmla="*/ 26552 w 26552"/>
                              <a:gd name="T7" fmla="*/ 1 h 3430"/>
                              <a:gd name="T8" fmla="*/ 620 w 26552"/>
                              <a:gd name="T9" fmla="*/ 1 h 3430"/>
                            </a:gdLst>
                            <a:ahLst/>
                            <a:cxnLst>
                              <a:cxn ang="0">
                                <a:pos x="T0" y="T1"/>
                              </a:cxn>
                              <a:cxn ang="0">
                                <a:pos x="T2" y="T3"/>
                              </a:cxn>
                              <a:cxn ang="0">
                                <a:pos x="T4" y="T5"/>
                              </a:cxn>
                              <a:cxn ang="0">
                                <a:pos x="T6" y="T7"/>
                              </a:cxn>
                              <a:cxn ang="0">
                                <a:pos x="T8" y="T9"/>
                              </a:cxn>
                            </a:cxnLst>
                            <a:rect l="0" t="0" r="r" b="b"/>
                            <a:pathLst>
                              <a:path w="26552" h="3430" extrusionOk="0">
                                <a:moveTo>
                                  <a:pt x="620" y="1"/>
                                </a:moveTo>
                                <a:lnTo>
                                  <a:pt x="1" y="3430"/>
                                </a:lnTo>
                                <a:lnTo>
                                  <a:pt x="25873" y="3430"/>
                                </a:lnTo>
                                <a:lnTo>
                                  <a:pt x="26552" y="1"/>
                                </a:lnTo>
                                <a:lnTo>
                                  <a:pt x="620" y="1"/>
                                </a:lnTo>
                                <a:close/>
                              </a:path>
                            </a:pathLst>
                          </a:custGeom>
                          <a:solidFill>
                            <a:srgbClr val="9F5FC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71" name="Google Shape;754;p16"/>
                        <wps:cNvSpPr>
                          <a:spLocks/>
                        </wps:cNvSpPr>
                        <wps:spPr bwMode="auto">
                          <a:xfrm>
                            <a:off x="671" y="36756"/>
                            <a:ext cx="4844" cy="954"/>
                          </a:xfrm>
                          <a:custGeom>
                            <a:avLst/>
                            <a:gdLst>
                              <a:gd name="T0" fmla="*/ 620 w 26552"/>
                              <a:gd name="T1" fmla="*/ 1 h 3430"/>
                              <a:gd name="T2" fmla="*/ 1 w 26552"/>
                              <a:gd name="T3" fmla="*/ 3430 h 3430"/>
                              <a:gd name="T4" fmla="*/ 25921 w 26552"/>
                              <a:gd name="T5" fmla="*/ 3430 h 3430"/>
                              <a:gd name="T6" fmla="*/ 26552 w 26552"/>
                              <a:gd name="T7" fmla="*/ 1 h 3430"/>
                              <a:gd name="T8" fmla="*/ 620 w 26552"/>
                              <a:gd name="T9" fmla="*/ 1 h 3430"/>
                            </a:gdLst>
                            <a:ahLst/>
                            <a:cxnLst>
                              <a:cxn ang="0">
                                <a:pos x="T0" y="T1"/>
                              </a:cxn>
                              <a:cxn ang="0">
                                <a:pos x="T2" y="T3"/>
                              </a:cxn>
                              <a:cxn ang="0">
                                <a:pos x="T4" y="T5"/>
                              </a:cxn>
                              <a:cxn ang="0">
                                <a:pos x="T6" y="T7"/>
                              </a:cxn>
                              <a:cxn ang="0">
                                <a:pos x="T8" y="T9"/>
                              </a:cxn>
                            </a:cxnLst>
                            <a:rect l="0" t="0" r="r" b="b"/>
                            <a:pathLst>
                              <a:path w="26552" h="3430" extrusionOk="0">
                                <a:moveTo>
                                  <a:pt x="620" y="1"/>
                                </a:moveTo>
                                <a:lnTo>
                                  <a:pt x="1" y="3430"/>
                                </a:lnTo>
                                <a:lnTo>
                                  <a:pt x="25921" y="3430"/>
                                </a:lnTo>
                                <a:lnTo>
                                  <a:pt x="26552" y="1"/>
                                </a:lnTo>
                                <a:lnTo>
                                  <a:pt x="620" y="1"/>
                                </a:lnTo>
                                <a:close/>
                              </a:path>
                            </a:pathLst>
                          </a:custGeom>
                          <a:solidFill>
                            <a:srgbClr val="9F5FC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72" name="Google Shape;755;p16"/>
                        <wps:cNvSpPr>
                          <a:spLocks/>
                        </wps:cNvSpPr>
                        <wps:spPr bwMode="auto">
                          <a:xfrm>
                            <a:off x="1072" y="36756"/>
                            <a:ext cx="3851" cy="478"/>
                          </a:xfrm>
                          <a:custGeom>
                            <a:avLst/>
                            <a:gdLst>
                              <a:gd name="T0" fmla="*/ 0 w 21110"/>
                              <a:gd name="T1" fmla="*/ 1 h 1716"/>
                              <a:gd name="T2" fmla="*/ 1393 w 21110"/>
                              <a:gd name="T3" fmla="*/ 1715 h 1716"/>
                              <a:gd name="T4" fmla="*/ 21110 w 21110"/>
                              <a:gd name="T5" fmla="*/ 1715 h 1716"/>
                              <a:gd name="T6" fmla="*/ 21110 w 21110"/>
                              <a:gd name="T7" fmla="*/ 1 h 1716"/>
                              <a:gd name="T8" fmla="*/ 0 w 21110"/>
                              <a:gd name="T9" fmla="*/ 1 h 1716"/>
                            </a:gdLst>
                            <a:ahLst/>
                            <a:cxnLst>
                              <a:cxn ang="0">
                                <a:pos x="T0" y="T1"/>
                              </a:cxn>
                              <a:cxn ang="0">
                                <a:pos x="T2" y="T3"/>
                              </a:cxn>
                              <a:cxn ang="0">
                                <a:pos x="T4" y="T5"/>
                              </a:cxn>
                              <a:cxn ang="0">
                                <a:pos x="T6" y="T7"/>
                              </a:cxn>
                              <a:cxn ang="0">
                                <a:pos x="T8" y="T9"/>
                              </a:cxn>
                            </a:cxnLst>
                            <a:rect l="0" t="0" r="r" b="b"/>
                            <a:pathLst>
                              <a:path w="21110" h="1716" extrusionOk="0">
                                <a:moveTo>
                                  <a:pt x="0" y="1"/>
                                </a:moveTo>
                                <a:lnTo>
                                  <a:pt x="1393" y="1715"/>
                                </a:lnTo>
                                <a:lnTo>
                                  <a:pt x="21110" y="1715"/>
                                </a:lnTo>
                                <a:lnTo>
                                  <a:pt x="21110" y="1"/>
                                </a:lnTo>
                                <a:lnTo>
                                  <a:pt x="0" y="1"/>
                                </a:lnTo>
                                <a:close/>
                              </a:path>
                            </a:pathLst>
                          </a:custGeom>
                          <a:solidFill>
                            <a:srgbClr val="57257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73" name="Google Shape;756;p16"/>
                        <wps:cNvSpPr>
                          <a:spLocks/>
                        </wps:cNvSpPr>
                        <wps:spPr bwMode="auto">
                          <a:xfrm>
                            <a:off x="4422" y="29607"/>
                            <a:ext cx="3968" cy="477"/>
                          </a:xfrm>
                          <a:custGeom>
                            <a:avLst/>
                            <a:gdLst>
                              <a:gd name="T0" fmla="*/ 596 w 21754"/>
                              <a:gd name="T1" fmla="*/ 0 h 1715"/>
                              <a:gd name="T2" fmla="*/ 0 w 21754"/>
                              <a:gd name="T3" fmla="*/ 1715 h 1715"/>
                              <a:gd name="T4" fmla="*/ 21753 w 21754"/>
                              <a:gd name="T5" fmla="*/ 1715 h 1715"/>
                              <a:gd name="T6" fmla="*/ 20312 w 21754"/>
                              <a:gd name="T7" fmla="*/ 0 h 1715"/>
                              <a:gd name="T8" fmla="*/ 596 w 21754"/>
                              <a:gd name="T9" fmla="*/ 0 h 1715"/>
                            </a:gdLst>
                            <a:ahLst/>
                            <a:cxnLst>
                              <a:cxn ang="0">
                                <a:pos x="T0" y="T1"/>
                              </a:cxn>
                              <a:cxn ang="0">
                                <a:pos x="T2" y="T3"/>
                              </a:cxn>
                              <a:cxn ang="0">
                                <a:pos x="T4" y="T5"/>
                              </a:cxn>
                              <a:cxn ang="0">
                                <a:pos x="T6" y="T7"/>
                              </a:cxn>
                              <a:cxn ang="0">
                                <a:pos x="T8" y="T9"/>
                              </a:cxn>
                            </a:cxnLst>
                            <a:rect l="0" t="0" r="r" b="b"/>
                            <a:pathLst>
                              <a:path w="21754" h="1715" extrusionOk="0">
                                <a:moveTo>
                                  <a:pt x="596" y="0"/>
                                </a:moveTo>
                                <a:lnTo>
                                  <a:pt x="0" y="1715"/>
                                </a:lnTo>
                                <a:lnTo>
                                  <a:pt x="21753" y="1715"/>
                                </a:lnTo>
                                <a:lnTo>
                                  <a:pt x="20312" y="0"/>
                                </a:lnTo>
                                <a:lnTo>
                                  <a:pt x="596" y="0"/>
                                </a:lnTo>
                                <a:close/>
                              </a:path>
                            </a:pathLst>
                          </a:custGeom>
                          <a:solidFill>
                            <a:srgbClr val="57257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74" name="Google Shape;757;p16"/>
                        <wps:cNvSpPr>
                          <a:spLocks/>
                        </wps:cNvSpPr>
                        <wps:spPr bwMode="auto">
                          <a:xfrm>
                            <a:off x="838" y="29607"/>
                            <a:ext cx="6260" cy="7626"/>
                          </a:xfrm>
                          <a:custGeom>
                            <a:avLst/>
                            <a:gdLst>
                              <a:gd name="T0" fmla="*/ 4977 w 30909"/>
                              <a:gd name="T1" fmla="*/ 0 h 27433"/>
                              <a:gd name="T2" fmla="*/ 0 w 30909"/>
                              <a:gd name="T3" fmla="*/ 27432 h 27433"/>
                              <a:gd name="T4" fmla="*/ 25932 w 30909"/>
                              <a:gd name="T5" fmla="*/ 27432 h 27433"/>
                              <a:gd name="T6" fmla="*/ 30909 w 30909"/>
                              <a:gd name="T7" fmla="*/ 0 h 27433"/>
                              <a:gd name="T8" fmla="*/ 4977 w 30909"/>
                              <a:gd name="T9" fmla="*/ 0 h 27433"/>
                              <a:gd name="T10" fmla="*/ 0 w 30909"/>
                              <a:gd name="T11" fmla="*/ 0 h 27433"/>
                              <a:gd name="T12" fmla="*/ 30909 w 30909"/>
                              <a:gd name="T13" fmla="*/ 27433 h 27433"/>
                            </a:gdLst>
                            <a:ahLst/>
                            <a:cxnLst>
                              <a:cxn ang="0">
                                <a:pos x="T0" y="T1"/>
                              </a:cxn>
                              <a:cxn ang="0">
                                <a:pos x="T2" y="T3"/>
                              </a:cxn>
                              <a:cxn ang="0">
                                <a:pos x="T4" y="T5"/>
                              </a:cxn>
                              <a:cxn ang="0">
                                <a:pos x="T6" y="T7"/>
                              </a:cxn>
                              <a:cxn ang="0">
                                <a:pos x="T8" y="T9"/>
                              </a:cxn>
                            </a:cxnLst>
                            <a:rect l="T10" t="T11" r="T12" b="T13"/>
                            <a:pathLst>
                              <a:path w="30909" h="27433" extrusionOk="0">
                                <a:moveTo>
                                  <a:pt x="4977" y="0"/>
                                </a:moveTo>
                                <a:lnTo>
                                  <a:pt x="0" y="27432"/>
                                </a:lnTo>
                                <a:lnTo>
                                  <a:pt x="25932" y="27432"/>
                                </a:lnTo>
                                <a:lnTo>
                                  <a:pt x="30909" y="0"/>
                                </a:lnTo>
                                <a:lnTo>
                                  <a:pt x="4977" y="0"/>
                                </a:lnTo>
                                <a:close/>
                              </a:path>
                            </a:pathLst>
                          </a:custGeom>
                          <a:solidFill>
                            <a:srgbClr val="7030A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7E58" w:rsidRPr="004C10CB" w:rsidRDefault="00FC7E58" w:rsidP="000D0CA1">
                              <w:pPr>
                                <w:bidi w:val="0"/>
                                <w:jc w:val="center"/>
                                <w:rPr>
                                  <w:color w:val="FFFFFF"/>
                                  <w:sz w:val="40"/>
                                  <w:szCs w:val="40"/>
                                  <w:lang w:val="en-GB"/>
                                </w:rPr>
                              </w:pPr>
                              <w:r w:rsidRPr="004C10CB">
                                <w:rPr>
                                  <w:color w:val="FFFFFF"/>
                                  <w:sz w:val="40"/>
                                  <w:szCs w:val="40"/>
                                  <w:lang w:val="en-GB"/>
                                </w:rPr>
                                <w:t>2</w:t>
                              </w:r>
                            </w:p>
                          </w:txbxContent>
                        </wps:txbx>
                        <wps:bodyPr rot="0" vert="horz" wrap="square" lIns="91425" tIns="91425" rIns="91425" bIns="91425" anchor="ctr" anchorCtr="0" upright="1">
                          <a:noAutofit/>
                        </wps:bodyPr>
                      </wps:wsp>
                      <wps:wsp>
                        <wps:cNvPr id="7375" name="Google Shape;760;p16"/>
                        <wps:cNvSpPr txBox="1">
                          <a:spLocks noChangeArrowheads="1"/>
                        </wps:cNvSpPr>
                        <wps:spPr bwMode="auto">
                          <a:xfrm>
                            <a:off x="7111" y="30413"/>
                            <a:ext cx="20035" cy="63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4959CE" w:rsidRDefault="00FC7E58" w:rsidP="000D0CA1">
                              <w:pPr>
                                <w:jc w:val="center"/>
                                <w:rPr>
                                  <w:rFonts w:ascii="Adobe Arabic" w:hAnsi="Adobe Arabic" w:cs="Adobe Arabic"/>
                                  <w:b/>
                                  <w:bCs/>
                                  <w:color w:val="434343"/>
                                  <w:sz w:val="36"/>
                                  <w:szCs w:val="36"/>
                                  <w:lang w:bidi="ar-SY"/>
                                </w:rPr>
                              </w:pPr>
                              <w:r>
                                <w:rPr>
                                  <w:rFonts w:ascii="Adobe Arabic" w:hAnsi="Adobe Arabic" w:cs="Adobe Arabic" w:hint="cs"/>
                                  <w:b/>
                                  <w:bCs/>
                                  <w:sz w:val="36"/>
                                  <w:szCs w:val="36"/>
                                  <w:rtl/>
                                  <w:lang w:bidi="ar-SY"/>
                                </w:rPr>
                                <w:t>الموظف فائق الحساسية:</w:t>
                              </w:r>
                            </w:p>
                          </w:txbxContent>
                        </wps:txbx>
                        <wps:bodyPr rot="0" vert="horz" wrap="square" lIns="91425" tIns="36000" rIns="91425" bIns="36000" anchor="ctr" anchorCtr="0" upright="1">
                          <a:noAutofit/>
                        </wps:bodyPr>
                      </wps:wsp>
                    </wpg:wgp>
                  </a:graphicData>
                </a:graphic>
              </wp:inline>
            </w:drawing>
          </mc:Choice>
          <mc:Fallback>
            <w:pict>
              <v:group id="_x0000_s1617" style="width:200.75pt;height:59.85pt;flip:x;mso-position-horizontal-relative:char;mso-position-vertical-relative:line" coordorigin="8,29130" coordsize="28744,8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">
                <v:shape id="Google Shape;751;p16" o:spid="_x0000_s1618" style="position:absolute;left:195;top:30259;width:28211;height:6673;visibility:visible;mso-wrap-style:square;v-text-anchor:middle" coordsize="162914,2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t2wMEA&#10;AADdAAAADwAAAGRycy9kb3ducmV2LnhtbERPTWvCQBC9C/0PyxS86aYGtKSuoRQE7clqPfQ2zU6T&#10;0OxsyI5m++/dQ8Hj432vy+g6daUhtJ4NPM0zUMSVty3XBj5P29kzqCDIFjvPZOCPApSbh8kaC+tH&#10;/qDrUWqVQjgUaKAR6QutQ9WQwzD3PXHifvzgUBIcam0HHFO46/Qiy5baYcupocGe3hqqfo8XZ+C9&#10;7uUcvyWe7chMnd3n/vBlzPQxvr6AEopyF/+7d9bAKl+muelNegJ6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uLdsDBAAAA3QAAAA8AAAAAAAAAAAAAAAAAmAIAAGRycy9kb3du&#10;cmV2LnhtbFBLBQYAAAAABAAEAPUAAACGAwAAAAA=&#10;" path="m3215,1c1441,1,1,1441,1,3215r,17574c1,22563,1441,24004,3215,24004r156484,c161473,24004,162914,22563,162914,20789r,-17574c162914,1441,161473,1,159699,1l3215,1xe" fillcolor="black" stroked="f">
                  <v:fill opacity="21588f"/>
                  <v:path arrowok="t" o:extrusionok="f" o:connecttype="custom" o:connectlocs="557,0;0,894;0,5779;557,6673;27654,6673;28211,5779;28211,894;27654,0;557,0" o:connectangles="0,0,0,0,0,0,0,0,0"/>
                </v:shape>
                <v:shape id="Google Shape;752;p16" o:spid="_x0000_s1619" style="position:absolute;left:8;top:30092;width:28744;height:6673;visibility:visible;mso-wrap-style:square;v-text-anchor:middle" coordsize="162914,2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JoccA&#10;AADdAAAADwAAAGRycy9kb3ducmV2LnhtbESPT2sCMRTE7wW/Q3iCt25WC7bdGkUEoYUedG1pj6+b&#10;t39w87IkUVc/vRGEHoeZ+Q0zW/SmFUdyvrGsYJykIIgLqxuuFHzt1o8vIHxA1thaJgVn8rCYDx5m&#10;mGl74i0d81CJCGGfoYI6hC6T0hc1GfSJ7YijV1pnMETpKqkdniLctHKSplNpsOG4UGNHq5qKfX4w&#10;Cjx+fuT7v5+LrbrN5fu3LFdbVyo1GvbLNxCB+vAfvrfftYLnp+kr3N7EJ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fkSaHHAAAA3QAAAA8AAAAAAAAAAAAAAAAAmAIAAGRy&#10;cy9kb3ducmV2LnhtbFBLBQYAAAAABAAEAPUAAACMAwAAAAA=&#10;" path="m3215,1c1441,1,1,1441,1,3215r,17574c1,22563,1441,24004,3215,24004r156484,c161473,24004,162914,22563,162914,20789r,-17574c162914,1441,161473,1,159699,1l3215,1xe" fillcolor="#e7e6e6 [3203]" stroked="f">
                  <v:path arrowok="t" o:extrusionok="f" o:connecttype="custom" o:connectlocs="567,0;0,894;0,5779;567,6673;28177,6673;28744,5779;28744,894;28177,0;567,0" o:connectangles="0,0,0,0,0,0,0,0,0"/>
                </v:shape>
                <v:shape id="Google Shape;753;p16" o:spid="_x0000_s1620" style="position:absolute;left:3521;top:29130;width:4844;height:954;visibility:visible;mso-wrap-style:square;v-text-anchor:middle" coordsize="26552,3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2JGsQA&#10;AADdAAAADwAAAGRycy9kb3ducmV2LnhtbERPyW7CMBC9V+o/WIPErThQtVQhBlWhVL2VJizXUTxZ&#10;RDyOYgNpv74+IHF8enuyGkwrLtS7xrKC6SQCQVxY3XClYJdvnt5AOI+ssbVMCn7JwWr5+JBgrO2V&#10;f+iS+UqEEHYxKqi972IpXVGTQTexHXHgStsb9AH2ldQ9XkO4aeUsil6lwYZDQ40dpTUVp+xsFGw/&#10;Nvvt4Ygu3X+v/8pTluYvn6lS49HwvgDhafB38c39pRXMn+dhf3gTnoBc/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9iRrEAAAA3QAAAA8AAAAAAAAAAAAAAAAAmAIAAGRycy9k&#10;b3ducmV2LnhtbFBLBQYAAAAABAAEAPUAAACJAwAAAAA=&#10;" path="m620,1l1,3430r25872,l26552,1,620,1xe" fillcolor="#9f5fcf" stroked="f">
                  <v:path arrowok="t" o:extrusionok="f" o:connecttype="custom" o:connectlocs="113,0;0,954;4720,954;4844,0;113,0" o:connectangles="0,0,0,0,0"/>
                </v:shape>
                <v:shape id="Google Shape;754;p16" o:spid="_x0000_s1621" style="position:absolute;left:671;top:36756;width:4844;height:954;visibility:visible;mso-wrap-style:square;v-text-anchor:middle" coordsize="26552,3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EsgccA&#10;AADdAAAADwAAAGRycy9kb3ducmV2LnhtbESPW2vCQBSE34X+h+UU+qYbW6wlupGSVumbNt5eD9mT&#10;C2bPhuyqsb/eLRT6OMzMN8x80ZtGXKhztWUF41EEgji3uuZSwW67HL6BcB5ZY2OZFNzIwSJ5GMwx&#10;1vbK33TJfCkChF2MCirv21hKl1dk0I1sSxy8wnYGfZBdKXWH1wA3jXyOoldpsOawUGFLaUX5KTsb&#10;BZvP5X5zOKJL9+uPn+KUpdvJKlXq6bF/n4Hw1Pv/8F/7SyuYvkzH8PsmPAGZ3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7xLIHHAAAA3QAAAA8AAAAAAAAAAAAAAAAAmAIAAGRy&#10;cy9kb3ducmV2LnhtbFBLBQYAAAAABAAEAPUAAACMAwAAAAA=&#10;" path="m620,1l1,3430r25920,l26552,1,620,1xe" fillcolor="#9f5fcf" stroked="f">
                  <v:path arrowok="t" o:extrusionok="f" o:connecttype="custom" o:connectlocs="113,0;0,954;4729,954;4844,0;113,0" o:connectangles="0,0,0,0,0"/>
                </v:shape>
                <v:shape id="Google Shape;755;p16" o:spid="_x0000_s1622" style="position:absolute;left:1072;top:36756;width:3851;height:478;visibility:visible;mso-wrap-style:square;v-text-anchor:middle" coordsize="21110,1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iYOsYA&#10;AADdAAAADwAAAGRycy9kb3ducmV2LnhtbESPT2vCQBTE74V+h+UJvdWN1poSXaUIBfEU/2Cvz+wz&#10;CWbfxuw2id/eFQoeh5n5DTNf9qYSLTWutKxgNIxAEGdWl5wrOOx/3r9AOI+ssbJMCm7kYLl4fZlj&#10;om3HW2p3PhcBwi5BBYX3dSKlywoy6Ia2Jg7e2TYGfZBNLnWDXYCbSo6jaCoNlhwWCqxpVVB22f0Z&#10;BbhJu1H7u56ejukxTqMTfmaTq1Jvg/57BsJT75/h//ZaK4g/4jE83oQnIB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RiYOsYAAADdAAAADwAAAAAAAAAAAAAAAACYAgAAZHJz&#10;L2Rvd25yZXYueG1sUEsFBgAAAAAEAAQA9QAAAIsDAAAAAA==&#10;" path="m,1l1393,1715r19717,l21110,1,,1xe" fillcolor="#57257d" stroked="f">
                  <v:path arrowok="t" o:extrusionok="f" o:connecttype="custom" o:connectlocs="0,0;254,478;3851,478;3851,0;0,0" o:connectangles="0,0,0,0,0"/>
                </v:shape>
                <v:shape id="Google Shape;756;p16" o:spid="_x0000_s1623" style="position:absolute;left:4422;top:29607;width:3968;height:477;visibility:visible;mso-wrap-style:square;v-text-anchor:middle" coordsize="21754,1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2h/ccA&#10;AADdAAAADwAAAGRycy9kb3ducmV2LnhtbESPS2sCQRCE74H8h6ED3uJsNKiszkowKIKHGA14bXZ6&#10;H2SnZ9kZ95Ff7wQEj0VVfUWt1r2pREuNKy0reBtHIIhTq0vOFfyct68LEM4ja6wsk4KBHKyT56cV&#10;xtp2/E3tyeciQNjFqKDwvo6ldGlBBt3Y1sTBy2xj0AfZ5FI32AW4qeQkimbSYMlhocCaNgWlv6er&#10;USAXO/MZvX/99deuPWaHyzA5DxulRi/9xxKEp94/wvf2XiuYT+dT+H8TnoBM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vdof3HAAAA3QAAAA8AAAAAAAAAAAAAAAAAmAIAAGRy&#10;cy9kb3ducmV2LnhtbFBLBQYAAAAABAAEAPUAAACMAwAAAAA=&#10;" path="m596,l,1715r21753,l20312,,596,xe" fillcolor="#57257d" stroked="f">
                  <v:path arrowok="t" o:extrusionok="f" o:connecttype="custom" o:connectlocs="109,0;0,477;3968,477;3705,0;109,0" o:connectangles="0,0,0,0,0"/>
                </v:shape>
                <v:shape id="Google Shape;757;p16" o:spid="_x0000_s1624" style="position:absolute;left:838;top:29607;width:6260;height:7626;visibility:visible;mso-wrap-style:square;v-text-anchor:middle" coordsize="30909,274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lLMscA&#10;AADdAAAADwAAAGRycy9kb3ducmV2LnhtbESPT2sCMRTE74V+h/AEbzVrrX9YjdIqUtFTVyk9PjbP&#10;zbabl2WT6uqnbwShx2FmfsPMFq2txIkaXzpW0O8lIIhzp0suFBz266cJCB+QNVaOScGFPCzmjw8z&#10;TLU78wedslCICGGfogITQp1K6XNDFn3P1cTRO7rGYoiyKaRu8BzhtpLPSTKSFkuOCwZrWhrKf7Jf&#10;q8CtBzIbvlV++G52n6vv7eprc90r1e20r1MQgdrwH763N1rBeDB+gdub+AT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sZSzLHAAAA3QAAAA8AAAAAAAAAAAAAAAAAmAIAAGRy&#10;cy9kb3ducmV2LnhtbFBLBQYAAAAABAAEAPUAAACMAwAAAAA=&#10;" adj="-11796480,,5400" path="m4977,l,27432r25932,l30909,,4977,xe" fillcolor="#7030a0" stroked="f">
                  <v:stroke joinstyle="miter"/>
                  <v:formulas/>
                  <v:path arrowok="t" o:extrusionok="f" o:connecttype="custom" o:connectlocs="1008,0;0,7626;5252,7626;6260,0;1008,0" o:connectangles="0,0,0,0,0" textboxrect="0,0,30909,27433"/>
                  <v:textbox inset="2.53958mm,2.53958mm,2.53958mm,2.53958mm">
                    <w:txbxContent>
                      <w:p w:rsidR="00FC7E58" w:rsidRPr="004C10CB" w:rsidRDefault="00FC7E58" w:rsidP="000D0CA1">
                        <w:pPr>
                          <w:bidi w:val="0"/>
                          <w:jc w:val="center"/>
                          <w:rPr>
                            <w:color w:val="FFFFFF"/>
                            <w:sz w:val="40"/>
                            <w:szCs w:val="40"/>
                            <w:lang w:val="en-GB"/>
                          </w:rPr>
                        </w:pPr>
                        <w:r w:rsidRPr="004C10CB">
                          <w:rPr>
                            <w:color w:val="FFFFFF"/>
                            <w:sz w:val="40"/>
                            <w:szCs w:val="40"/>
                            <w:lang w:val="en-GB"/>
                          </w:rPr>
                          <w:t>2</w:t>
                        </w:r>
                      </w:p>
                    </w:txbxContent>
                  </v:textbox>
                </v:shape>
                <v:shape id="Google Shape;760;p16" o:spid="_x0000_s1625" type="#_x0000_t202" style="position:absolute;left:7111;top:30413;width:20035;height:63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BjJ8UA&#10;AADdAAAADwAAAGRycy9kb3ducmV2LnhtbESPX2vCQBDE3wv9DscWfKsXFf809ZRSFAuFgta+L7k1&#10;F5rbC7k1xm/vFQo+DjPzG2a57n2tOmpjFdjAaJiBIi6Crbg0cPzePi9ARUG2WAcmA1eKsF49Piwx&#10;t+HCe+oOUqoE4ZijASfS5FrHwpHHOAwNcfJOofUoSbalti1eEtzXepxlM+2x4rTgsKF3R8Xv4ewN&#10;dOPF7ktGm5M+fs52P1K56F72xgye+rdXUEK93MP/7Q9rYD6ZT+HvTXoCe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sGMnxQAAAN0AAAAPAAAAAAAAAAAAAAAAAJgCAABkcnMv&#10;ZG93bnJldi54bWxQSwUGAAAAAAQABAD1AAAAigMAAAAA&#10;" filled="f" stroked="f">
                  <v:textbox inset="2.53958mm,1mm,2.53958mm,1mm">
                    <w:txbxContent>
                      <w:p w:rsidR="00FC7E58" w:rsidRPr="004959CE" w:rsidRDefault="00FC7E58" w:rsidP="000D0CA1">
                        <w:pPr>
                          <w:jc w:val="center"/>
                          <w:rPr>
                            <w:rFonts w:ascii="Adobe Arabic" w:hAnsi="Adobe Arabic" w:cs="Adobe Arabic"/>
                            <w:b/>
                            <w:bCs/>
                            <w:color w:val="434343"/>
                            <w:sz w:val="36"/>
                            <w:szCs w:val="36"/>
                            <w:lang w:bidi="ar-SY"/>
                          </w:rPr>
                        </w:pPr>
                        <w:r>
                          <w:rPr>
                            <w:rFonts w:ascii="Adobe Arabic" w:hAnsi="Adobe Arabic" w:cs="Adobe Arabic" w:hint="cs"/>
                            <w:b/>
                            <w:bCs/>
                            <w:sz w:val="36"/>
                            <w:szCs w:val="36"/>
                            <w:rtl/>
                            <w:lang w:bidi="ar-SY"/>
                          </w:rPr>
                          <w:t>الموظف فائق الحساسية:</w:t>
                        </w:r>
                      </w:p>
                    </w:txbxContent>
                  </v:textbox>
                </v:shape>
                <w10:wrap anchorx="page"/>
                <w10:anchorlock/>
              </v:group>
            </w:pict>
          </mc:Fallback>
        </mc:AlternateContent>
      </w:r>
    </w:p>
    <w:p w:rsidR="000D0CA1" w:rsidRDefault="000D0CA1" w:rsidP="000D0CA1">
      <w:pPr>
        <w:rPr>
          <w:rtl/>
        </w:rPr>
      </w:pPr>
      <w:r w:rsidRPr="002F23A4">
        <w:rPr>
          <w:rtl/>
        </w:rPr>
        <w:t>يعمل تحت إدارتك شخص هو حلم كل مدير فهو عامل جاد وملتزم ويسعى وبشكل دائم لأن يبرع في كل ما يقوم به وينجز المطلوب منه. والأفضل من هذا كله هو أن الموظف هذا يعمل بضمير، وعليه معدلات الثقة به مرتفعة جداً.</w:t>
      </w:r>
    </w:p>
    <w:p w:rsidR="000D0CA1" w:rsidRPr="009E0BA1" w:rsidRDefault="000D0CA1" w:rsidP="000D0CA1">
      <w:pPr>
        <w:shd w:val="clear" w:color="auto" w:fill="F2F2F2" w:themeFill="background1" w:themeFillShade="F2"/>
        <w:rPr>
          <w:b/>
          <w:bCs/>
          <w:color w:val="C00000"/>
          <w:sz w:val="32"/>
          <w:szCs w:val="38"/>
          <w:rtl/>
        </w:rPr>
      </w:pPr>
      <w:r w:rsidRPr="009E0BA1">
        <w:rPr>
          <w:rFonts w:hint="cs"/>
          <w:b/>
          <w:bCs/>
          <w:color w:val="C00000"/>
          <w:sz w:val="32"/>
          <w:szCs w:val="38"/>
          <w:rtl/>
        </w:rPr>
        <w:t>لكن؟</w:t>
      </w:r>
    </w:p>
    <w:p w:rsidR="000D0CA1" w:rsidRPr="009E0BA1" w:rsidRDefault="000D0CA1">
      <w:pPr>
        <w:pStyle w:val="ListParagraph"/>
        <w:numPr>
          <w:ilvl w:val="0"/>
          <w:numId w:val="23"/>
        </w:numPr>
        <w:ind w:left="386"/>
        <w:jc w:val="both"/>
        <w:rPr>
          <w:rFonts w:ascii="Sakkal Majalla" w:hAnsi="Sakkal Majalla" w:cs="Sakkal Majalla"/>
          <w:color w:val="002060"/>
          <w:sz w:val="34"/>
          <w:szCs w:val="34"/>
          <w:rtl/>
        </w:rPr>
      </w:pPr>
      <w:r w:rsidRPr="009E0BA1">
        <w:rPr>
          <w:rFonts w:ascii="Sakkal Majalla" w:hAnsi="Sakkal Majalla" w:cs="Sakkal Majalla"/>
          <w:color w:val="002060"/>
          <w:sz w:val="34"/>
          <w:szCs w:val="34"/>
          <w:rtl/>
        </w:rPr>
        <w:t>الموظف هذا أحياناً يجد صعوبة بالغة في التأقلم مع التوترات المرتبطة بالوظيفة. فالتغييرات في اللحظات الأخيرة، والتي هي متكررة وعديدة في أي مكان عمل، تجعله يدخل في حالة من الهلع، كما أنه يختبر مشاعر عدة «غامرة» تؤثر على إنتاجيته وتركيزه. </w:t>
      </w:r>
    </w:p>
    <w:p w:rsidR="000D0CA1" w:rsidRPr="009E0BA1" w:rsidRDefault="000D0CA1">
      <w:pPr>
        <w:pStyle w:val="ListParagraph"/>
        <w:numPr>
          <w:ilvl w:val="0"/>
          <w:numId w:val="23"/>
        </w:numPr>
        <w:ind w:left="386"/>
        <w:jc w:val="both"/>
        <w:rPr>
          <w:rFonts w:ascii="Sakkal Majalla" w:hAnsi="Sakkal Majalla" w:cs="Sakkal Majalla"/>
          <w:color w:val="002060"/>
          <w:sz w:val="34"/>
          <w:szCs w:val="34"/>
          <w:rtl/>
        </w:rPr>
      </w:pPr>
      <w:r w:rsidRPr="009E0BA1">
        <w:rPr>
          <w:rFonts w:ascii="Sakkal Majalla" w:hAnsi="Sakkal Majalla" w:cs="Sakkal Majalla"/>
          <w:color w:val="002060"/>
          <w:sz w:val="34"/>
          <w:szCs w:val="34"/>
          <w:rtl/>
        </w:rPr>
        <w:t>الموظف هذا أيضاً يتفادى وبشكل دائم الحصول على تقييم أو إعطاءه لأي شخص كان في حال كان المطلوب منه القيام بذلك. </w:t>
      </w:r>
    </w:p>
    <w:p w:rsidR="000D0CA1" w:rsidRDefault="000D0CA1">
      <w:pPr>
        <w:pStyle w:val="ListParagraph"/>
        <w:numPr>
          <w:ilvl w:val="0"/>
          <w:numId w:val="23"/>
        </w:numPr>
        <w:ind w:left="386"/>
        <w:jc w:val="both"/>
        <w:rPr>
          <w:rFonts w:ascii="Sakkal Majalla" w:hAnsi="Sakkal Majalla" w:cs="Sakkal Majalla"/>
          <w:color w:val="002060"/>
          <w:sz w:val="34"/>
          <w:szCs w:val="34"/>
        </w:rPr>
      </w:pPr>
      <w:r w:rsidRPr="009E0BA1">
        <w:rPr>
          <w:rFonts w:ascii="Sakkal Majalla" w:hAnsi="Sakkal Majalla" w:cs="Sakkal Majalla"/>
          <w:color w:val="002060"/>
          <w:sz w:val="34"/>
          <w:szCs w:val="34"/>
          <w:rtl/>
        </w:rPr>
        <w:lastRenderedPageBreak/>
        <w:t>هو شخص فائق الحساسية أي إنه يعاني من صفة وراثية تجعله ومعه ٢٠٪ من البشر يملكون نظاماً عصبياً حساساً أكثر من غيرهم. </w:t>
      </w:r>
    </w:p>
    <w:p w:rsidR="000D0CA1" w:rsidRDefault="000D0CA1" w:rsidP="000D0CA1">
      <w:pPr>
        <w:rPr>
          <w:color w:val="C00000"/>
          <w:u w:val="single"/>
          <w:rtl/>
        </w:rPr>
      </w:pPr>
      <w:r w:rsidRPr="009E0BA1">
        <w:rPr>
          <w:color w:val="C00000"/>
          <w:u w:val="single"/>
          <w:rtl/>
        </w:rPr>
        <w:t>الطريقة التي تمكنه من إدارة هكذا شخص من دون أن يستنزف وقته وقواه؟</w:t>
      </w:r>
    </w:p>
    <w:p w:rsidR="000D0CA1" w:rsidRPr="002F23A4" w:rsidRDefault="000D0CA1" w:rsidP="000D0CA1">
      <w:pPr>
        <w:rPr>
          <w:rtl/>
        </w:rPr>
      </w:pPr>
      <w:r w:rsidRPr="002F23A4">
        <w:rPr>
          <w:rtl/>
        </w:rPr>
        <w:t xml:space="preserve">البداية تكون بالتوقف عن اعتبار الحساسية الفائقة عيبا أو خللاً، بل يجب النظر إليها كموهبة يملكها هذا الشخص. فالشخص فائق الحساسية يقارب العالم وكل ما يرتبط به ومن ضمنها الوظيفة من زوايا تختلف كلياً عن مقاربة الآخرين وعلى مستويات </w:t>
      </w:r>
      <w:r w:rsidRPr="002F23A4">
        <w:rPr>
          <w:rFonts w:hint="cs"/>
          <w:rtl/>
        </w:rPr>
        <w:t>أعمق.</w:t>
      </w:r>
      <w:r w:rsidRPr="002F23A4">
        <w:rPr>
          <w:rtl/>
        </w:rPr>
        <w:t xml:space="preserve"> وهذا العمق يمكنه أن يحفّز الابتكار والإبداع والنمو المهني. </w:t>
      </w:r>
    </w:p>
    <w:p w:rsidR="000D0CA1" w:rsidRPr="002F23A4" w:rsidRDefault="000D0CA1" w:rsidP="000D0CA1">
      <w:pPr>
        <w:rPr>
          <w:rtl/>
        </w:rPr>
      </w:pPr>
      <w:r w:rsidRPr="002F23A4">
        <w:rPr>
          <w:rtl/>
        </w:rPr>
        <w:t>في الواقع غالبية الذين يصنفون على أنهم فائقو الحساسية يتم تصنيفهم وبشكل دائم في مكان العمل على أنهم ضمن الفئة البارعة والأكثر إنتاجية. أي باختصار: الشخص فائق الحساسية هذا هو واحد من أفضل الموظفين الذين تملكهم. </w:t>
      </w:r>
    </w:p>
    <w:p w:rsidR="000D0CA1" w:rsidRPr="002F23A4" w:rsidRDefault="000D0CA1" w:rsidP="000D0CA1">
      <w:pPr>
        <w:rPr>
          <w:rtl/>
        </w:rPr>
      </w:pPr>
      <w:r w:rsidRPr="002F23A4">
        <w:rPr>
          <w:rtl/>
        </w:rPr>
        <w:t>هذه الفئة عادة تكون محبوبة من المديرين وذلك لأنه يتم تقدير عمق تفكيرهم ولكن في المقابل، الفائض الدائم من المشاعر الحادة يفرض تحديات عديدة على المدير وذلك لأن الشخص نفسه يجد صعوبة في التعامل مع التحديات في مكان العمل والضغوطات المرتبطة به وحتى العلاقات مع الزملاء. </w:t>
      </w:r>
    </w:p>
    <w:p w:rsidR="000D0CA1" w:rsidRPr="009E0BA1" w:rsidRDefault="000D0CA1" w:rsidP="000D0CA1">
      <w:pPr>
        <w:rPr>
          <w:color w:val="C00000"/>
          <w:u w:val="single"/>
          <w:rtl/>
        </w:rPr>
      </w:pPr>
    </w:p>
    <w:p w:rsidR="000D0CA1" w:rsidRPr="00FF06C5" w:rsidRDefault="000D0CA1" w:rsidP="000D0CA1">
      <w:pPr>
        <w:rPr>
          <w:rFonts w:ascii="Sakkal Majalla" w:hAnsi="Sakkal Majalla"/>
          <w:color w:val="002060"/>
          <w:sz w:val="34"/>
          <w:rtl/>
        </w:rPr>
      </w:pPr>
      <w:r w:rsidRPr="00FF06C5">
        <w:rPr>
          <w:rFonts w:ascii="Sakkal Majalla" w:hAnsi="Sakkal Majalla"/>
          <w:noProof/>
          <w:color w:val="002060"/>
          <w:sz w:val="34"/>
          <w:rtl/>
        </w:rPr>
        <mc:AlternateContent>
          <mc:Choice Requires="wps">
            <w:drawing>
              <wp:anchor distT="0" distB="0" distL="114300" distR="114300" simplePos="0" relativeHeight="252291072" behindDoc="0" locked="0" layoutInCell="1" allowOverlap="1" wp14:anchorId="2DDEF743" wp14:editId="5DC08D32">
                <wp:simplePos x="0" y="0"/>
                <wp:positionH relativeFrom="column">
                  <wp:posOffset>3206115</wp:posOffset>
                </wp:positionH>
                <wp:positionV relativeFrom="paragraph">
                  <wp:posOffset>118176</wp:posOffset>
                </wp:positionV>
                <wp:extent cx="2415804" cy="421710"/>
                <wp:effectExtent l="0" t="0" r="0" b="0"/>
                <wp:wrapNone/>
                <wp:docPr id="32429" name="Rectangle 1033"/>
                <wp:cNvGraphicFramePr/>
                <a:graphic xmlns:a="http://schemas.openxmlformats.org/drawingml/2006/main">
                  <a:graphicData uri="http://schemas.microsoft.com/office/word/2010/wordprocessingShape">
                    <wps:wsp>
                      <wps:cNvSpPr/>
                      <wps:spPr>
                        <a:xfrm>
                          <a:off x="0" y="0"/>
                          <a:ext cx="2415804" cy="421710"/>
                        </a:xfrm>
                        <a:prstGeom prst="rect">
                          <a:avLst/>
                        </a:prstGeom>
                      </wps:spPr>
                      <wps:txbx>
                        <w:txbxContent>
                          <w:p w:rsidR="00FC7E58" w:rsidRPr="00FF06C5" w:rsidRDefault="00FC7E58" w:rsidP="000D0CA1">
                            <w:pPr>
                              <w:jc w:val="left"/>
                              <w:rPr>
                                <w:rFonts w:ascii="Adobe Arabic" w:eastAsia="Calibri" w:hAnsi="Adobe Arabic" w:cs="Adobe Arabic"/>
                                <w:color w:val="FFFFFF" w:themeColor="background1"/>
                                <w:kern w:val="24"/>
                                <w:sz w:val="36"/>
                                <w:szCs w:val="36"/>
                                <w:lang w:bidi="ar-EG"/>
                              </w:rPr>
                            </w:pPr>
                            <w:r w:rsidRPr="00FF06C5">
                              <w:rPr>
                                <w:rFonts w:ascii="Adobe Arabic" w:eastAsia="Calibri" w:hAnsi="Adobe Arabic" w:cs="Adobe Arabic"/>
                                <w:color w:val="FFFFFF" w:themeColor="background1"/>
                                <w:kern w:val="24"/>
                                <w:sz w:val="36"/>
                                <w:szCs w:val="36"/>
                                <w:rtl/>
                                <w:lang w:bidi="ar-EG"/>
                              </w:rPr>
                              <w:t>نصائح لإدارة شخص فائق الحساسية</w:t>
                            </w:r>
                            <w:r w:rsidRPr="00FF06C5">
                              <w:rPr>
                                <w:rFonts w:ascii="Adobe Arabic" w:eastAsia="Calibri" w:hAnsi="Adobe Arabic" w:cs="Adobe Arabic" w:hint="cs"/>
                                <w:color w:val="FFFFFF" w:themeColor="background1"/>
                                <w:kern w:val="24"/>
                                <w:sz w:val="36"/>
                                <w:szCs w:val="36"/>
                                <w:rtl/>
                                <w:lang w:bidi="ar-EG"/>
                              </w:rPr>
                              <w:t>:</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id="Rectangle 1033" o:spid="_x0000_s1626" style="position:absolute;left:0;text-align:left;margin-left:252.45pt;margin-top:9.3pt;width:190.2pt;height:33.2pt;z-index:25229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" filled="f" stroked="f">
                <v:textbox>
                  <w:txbxContent>
                    <w:p w:rsidR="00FC7E58" w:rsidRPr="00FF06C5" w:rsidRDefault="00FC7E58" w:rsidP="000D0CA1">
                      <w:pPr>
                        <w:jc w:val="left"/>
                        <w:rPr>
                          <w:rFonts w:ascii="Adobe Arabic" w:eastAsia="Calibri" w:hAnsi="Adobe Arabic" w:cs="Adobe Arabic"/>
                          <w:color w:val="FFFFFF" w:themeColor="background1"/>
                          <w:kern w:val="24"/>
                          <w:sz w:val="36"/>
                          <w:szCs w:val="36"/>
                          <w:lang w:bidi="ar-EG"/>
                        </w:rPr>
                      </w:pPr>
                      <w:r w:rsidRPr="00FF06C5">
                        <w:rPr>
                          <w:rFonts w:ascii="Adobe Arabic" w:eastAsia="Calibri" w:hAnsi="Adobe Arabic" w:cs="Adobe Arabic"/>
                          <w:color w:val="FFFFFF" w:themeColor="background1"/>
                          <w:kern w:val="24"/>
                          <w:sz w:val="36"/>
                          <w:szCs w:val="36"/>
                          <w:rtl/>
                          <w:lang w:bidi="ar-EG"/>
                        </w:rPr>
                        <w:t>نصائح لإدارة شخص فائق الحساسية</w:t>
                      </w:r>
                      <w:r w:rsidRPr="00FF06C5">
                        <w:rPr>
                          <w:rFonts w:ascii="Adobe Arabic" w:eastAsia="Calibri" w:hAnsi="Adobe Arabic" w:cs="Adobe Arabic" w:hint="cs"/>
                          <w:color w:val="FFFFFF" w:themeColor="background1"/>
                          <w:kern w:val="24"/>
                          <w:sz w:val="36"/>
                          <w:szCs w:val="36"/>
                          <w:rtl/>
                          <w:lang w:bidi="ar-EG"/>
                        </w:rPr>
                        <w:t>:</w:t>
                      </w:r>
                    </w:p>
                  </w:txbxContent>
                </v:textbox>
              </v:rect>
            </w:pict>
          </mc:Fallback>
        </mc:AlternateContent>
      </w:r>
      <w:r w:rsidRPr="00FF06C5">
        <w:rPr>
          <w:rFonts w:ascii="Sakkal Majalla" w:hAnsi="Sakkal Majalla"/>
          <w:noProof/>
          <w:color w:val="002060"/>
          <w:sz w:val="34"/>
          <w:rtl/>
        </w:rPr>
        <w:drawing>
          <wp:inline distT="0" distB="0" distL="0" distR="0" wp14:anchorId="3EF5986C" wp14:editId="6EE5383B">
            <wp:extent cx="2619697" cy="640715"/>
            <wp:effectExtent l="0" t="0" r="9525" b="6985"/>
            <wp:docPr id="32428"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28" name="Picture 1032"/>
                    <pic:cNvPicPr>
                      <a:picLocks noChangeAspect="1"/>
                    </pic:cNvPicPr>
                  </pic:nvPicPr>
                  <pic:blipFill>
                    <a:blip r:embed="rId36" cstate="print">
                      <a:duotone>
                        <a:prstClr val="black"/>
                        <a:schemeClr val="accent2">
                          <a:tint val="45000"/>
                          <a:satMod val="400000"/>
                        </a:schemeClr>
                      </a:duotone>
                      <a:extLst>
                        <a:ext uri="{28A0092B-C50C-407E-A947-70E740481C1C}">
                          <a14:useLocalDpi xmlns:a14="http://schemas.microsoft.com/office/drawing/2010/main" val="0"/>
                        </a:ext>
                      </a:extLst>
                    </a:blip>
                    <a:stretch>
                      <a:fillRect/>
                    </a:stretch>
                  </pic:blipFill>
                  <pic:spPr>
                    <a:xfrm>
                      <a:off x="0" y="0"/>
                      <a:ext cx="2640363" cy="645769"/>
                    </a:xfrm>
                    <a:prstGeom prst="rect">
                      <a:avLst/>
                    </a:prstGeom>
                  </pic:spPr>
                </pic:pic>
              </a:graphicData>
            </a:graphic>
          </wp:inline>
        </w:drawing>
      </w:r>
    </w:p>
    <w:p w:rsidR="000D0CA1" w:rsidRDefault="000D0CA1" w:rsidP="000D0CA1">
      <w:pPr>
        <w:rPr>
          <w:rtl/>
        </w:rPr>
      </w:pPr>
      <w:r>
        <w:rPr>
          <w:rFonts w:ascii="Sakkal Majalla" w:hAnsi="Sakkal Majalla"/>
          <w:noProof/>
          <w:color w:val="002060"/>
          <w:sz w:val="34"/>
          <w:rtl/>
        </w:rPr>
        <w:drawing>
          <wp:anchor distT="0" distB="0" distL="114300" distR="114300" simplePos="0" relativeHeight="252292096" behindDoc="0" locked="0" layoutInCell="1" allowOverlap="1" wp14:anchorId="6AAB16D5" wp14:editId="4097DCB2">
            <wp:simplePos x="0" y="0"/>
            <wp:positionH relativeFrom="margin">
              <wp:align>left</wp:align>
            </wp:positionH>
            <wp:positionV relativeFrom="paragraph">
              <wp:posOffset>422085</wp:posOffset>
            </wp:positionV>
            <wp:extent cx="2053590" cy="1923415"/>
            <wp:effectExtent l="0" t="0" r="3810" b="635"/>
            <wp:wrapSquare wrapText="bothSides"/>
            <wp:docPr id="237958" name="صورة 237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958" name="Investor presentation-cuate.png"/>
                    <pic:cNvPicPr/>
                  </pic:nvPicPr>
                  <pic:blipFill rotWithShape="1">
                    <a:blip r:embed="rId37" cstate="print">
                      <a:extLst>
                        <a:ext uri="{28A0092B-C50C-407E-A947-70E740481C1C}">
                          <a14:useLocalDpi xmlns:a14="http://schemas.microsoft.com/office/drawing/2010/main" val="0"/>
                        </a:ext>
                      </a:extLst>
                    </a:blip>
                    <a:srcRect l="7979" t="6980" r="5771" b="4769"/>
                    <a:stretch/>
                  </pic:blipFill>
                  <pic:spPr bwMode="auto">
                    <a:xfrm>
                      <a:off x="0" y="0"/>
                      <a:ext cx="2055249" cy="192535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2F23A4">
        <w:rPr>
          <w:rtl/>
        </w:rPr>
        <w:t>إدارة شخص فائق الحساسية يرتبط بجعله يشعر بالقوة من أجل حثه على إبراز نقاط قوته، وفي الوقت عينه تزويده بالأدوات التي يحتاج إليها من أجل التعامل مع مشاعره الحادة التي قد تشلّه وتمنعه من الإنتاجية. </w:t>
      </w:r>
    </w:p>
    <w:p w:rsidR="000D0CA1" w:rsidRPr="00FF06C5" w:rsidRDefault="000D0CA1">
      <w:pPr>
        <w:pStyle w:val="ListParagraph"/>
        <w:numPr>
          <w:ilvl w:val="0"/>
          <w:numId w:val="24"/>
        </w:numPr>
        <w:rPr>
          <w:rFonts w:ascii="Sakkal Majalla" w:hAnsi="Sakkal Majalla" w:cs="Sakkal Majalla"/>
          <w:color w:val="002060"/>
          <w:sz w:val="34"/>
          <w:szCs w:val="34"/>
          <w:rtl/>
        </w:rPr>
      </w:pPr>
      <w:r>
        <w:rPr>
          <w:rFonts w:ascii="Sakkal Majalla" w:hAnsi="Sakkal Majalla" w:cs="Sakkal Majalla"/>
          <w:color w:val="002060"/>
          <w:sz w:val="34"/>
          <w:szCs w:val="34"/>
          <w:rtl/>
        </w:rPr>
        <w:t>المتابعة والسؤال</w:t>
      </w:r>
      <w:r>
        <w:rPr>
          <w:rFonts w:ascii="Sakkal Majalla" w:hAnsi="Sakkal Majalla" w:cs="Sakkal Majalla" w:hint="cs"/>
          <w:color w:val="002060"/>
          <w:sz w:val="34"/>
          <w:szCs w:val="34"/>
          <w:rtl/>
        </w:rPr>
        <w:t>.</w:t>
      </w:r>
    </w:p>
    <w:p w:rsidR="000D0CA1" w:rsidRPr="00FF06C5" w:rsidRDefault="000D0CA1">
      <w:pPr>
        <w:pStyle w:val="ListParagraph"/>
        <w:numPr>
          <w:ilvl w:val="0"/>
          <w:numId w:val="24"/>
        </w:numPr>
        <w:rPr>
          <w:rFonts w:ascii="Sakkal Majalla" w:hAnsi="Sakkal Majalla" w:cs="Sakkal Majalla"/>
          <w:color w:val="002060"/>
          <w:sz w:val="34"/>
          <w:szCs w:val="34"/>
          <w:rtl/>
        </w:rPr>
      </w:pPr>
      <w:r w:rsidRPr="00FF06C5">
        <w:rPr>
          <w:rFonts w:ascii="Sakkal Majalla" w:hAnsi="Sakkal Majalla" w:cs="Sakkal Majalla"/>
          <w:color w:val="002060"/>
          <w:sz w:val="34"/>
          <w:szCs w:val="34"/>
          <w:rtl/>
        </w:rPr>
        <w:t>تعليمه التأقلم مع المحفزات الخارجية</w:t>
      </w:r>
      <w:r>
        <w:rPr>
          <w:rFonts w:ascii="Sakkal Majalla" w:hAnsi="Sakkal Majalla" w:cs="Sakkal Majalla" w:hint="cs"/>
          <w:color w:val="002060"/>
          <w:sz w:val="34"/>
          <w:szCs w:val="34"/>
          <w:rtl/>
        </w:rPr>
        <w:t>.</w:t>
      </w:r>
      <w:r w:rsidRPr="00FF06C5">
        <w:rPr>
          <w:rFonts w:ascii="Sakkal Majalla" w:hAnsi="Sakkal Majalla" w:cs="Sakkal Majalla"/>
          <w:color w:val="002060"/>
          <w:sz w:val="34"/>
          <w:szCs w:val="34"/>
          <w:rtl/>
        </w:rPr>
        <w:t> </w:t>
      </w:r>
    </w:p>
    <w:p w:rsidR="000D0CA1" w:rsidRPr="00FF06C5" w:rsidRDefault="000D0CA1">
      <w:pPr>
        <w:pStyle w:val="ListParagraph"/>
        <w:numPr>
          <w:ilvl w:val="0"/>
          <w:numId w:val="24"/>
        </w:numPr>
        <w:rPr>
          <w:rFonts w:ascii="Sakkal Majalla" w:hAnsi="Sakkal Majalla" w:cs="Sakkal Majalla"/>
          <w:color w:val="002060"/>
          <w:sz w:val="34"/>
          <w:szCs w:val="34"/>
          <w:rtl/>
        </w:rPr>
      </w:pPr>
      <w:r>
        <w:rPr>
          <w:rFonts w:ascii="Sakkal Majalla" w:hAnsi="Sakkal Majalla" w:cs="Sakkal Majalla"/>
          <w:color w:val="002060"/>
          <w:sz w:val="34"/>
          <w:szCs w:val="34"/>
          <w:rtl/>
        </w:rPr>
        <w:t>النقد بلباقة</w:t>
      </w:r>
      <w:r>
        <w:rPr>
          <w:rFonts w:ascii="Sakkal Majalla" w:hAnsi="Sakkal Majalla" w:cs="Sakkal Majalla" w:hint="cs"/>
          <w:color w:val="002060"/>
          <w:sz w:val="34"/>
          <w:szCs w:val="34"/>
          <w:rtl/>
        </w:rPr>
        <w:t>.</w:t>
      </w:r>
    </w:p>
    <w:p w:rsidR="000D0CA1" w:rsidRPr="00FF06C5" w:rsidRDefault="000D0CA1">
      <w:pPr>
        <w:pStyle w:val="ListParagraph"/>
        <w:numPr>
          <w:ilvl w:val="0"/>
          <w:numId w:val="24"/>
        </w:numPr>
        <w:rPr>
          <w:rFonts w:ascii="Sakkal Majalla" w:hAnsi="Sakkal Majalla" w:cs="Sakkal Majalla"/>
          <w:color w:val="002060"/>
          <w:sz w:val="20"/>
          <w:szCs w:val="20"/>
        </w:rPr>
      </w:pPr>
      <w:r>
        <w:rPr>
          <w:rFonts w:ascii="Sakkal Majalla" w:hAnsi="Sakkal Majalla" w:cs="Sakkal Majalla"/>
          <w:color w:val="002060"/>
          <w:sz w:val="34"/>
          <w:szCs w:val="34"/>
          <w:rtl/>
        </w:rPr>
        <w:t>ربط عمله بشيء ما له معن</w:t>
      </w:r>
      <w:r>
        <w:rPr>
          <w:rFonts w:ascii="Sakkal Majalla" w:hAnsi="Sakkal Majalla" w:cs="Sakkal Majalla" w:hint="cs"/>
          <w:color w:val="002060"/>
          <w:sz w:val="34"/>
          <w:szCs w:val="34"/>
          <w:rtl/>
        </w:rPr>
        <w:t>ى.</w:t>
      </w:r>
    </w:p>
    <w:p w:rsidR="000D0CA1" w:rsidRDefault="000D0CA1" w:rsidP="000D0CA1">
      <w:pPr>
        <w:rPr>
          <w:rFonts w:ascii="Sakkal Majalla" w:hAnsi="Sakkal Majalla"/>
          <w:color w:val="002060"/>
          <w:sz w:val="20"/>
          <w:szCs w:val="20"/>
          <w:rtl/>
          <w:lang w:bidi="ar-SY"/>
        </w:rPr>
      </w:pPr>
      <w:r>
        <w:rPr>
          <w:noProof/>
          <w:rtl/>
        </w:rPr>
        <w:lastRenderedPageBreak/>
        <mc:AlternateContent>
          <mc:Choice Requires="wpg">
            <w:drawing>
              <wp:inline distT="0" distB="0" distL="0" distR="0" wp14:anchorId="1CFA610C" wp14:editId="4C69CEAB">
                <wp:extent cx="2161540" cy="760095"/>
                <wp:effectExtent l="0" t="0" r="0" b="1905"/>
                <wp:docPr id="7376" name="Group 18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2161540" cy="760095"/>
                          <a:chOff x="4" y="9711"/>
                          <a:chExt cx="24379" cy="8580"/>
                        </a:xfrm>
                      </wpg:grpSpPr>
                      <wps:wsp>
                        <wps:cNvPr id="7377" name="Google Shape;773;p16"/>
                        <wps:cNvSpPr>
                          <a:spLocks/>
                        </wps:cNvSpPr>
                        <wps:spPr bwMode="auto">
                          <a:xfrm>
                            <a:off x="3521" y="10842"/>
                            <a:ext cx="20594" cy="6673"/>
                          </a:xfrm>
                          <a:custGeom>
                            <a:avLst/>
                            <a:gdLst>
                              <a:gd name="T0" fmla="*/ 3215 w 162914"/>
                              <a:gd name="T1" fmla="*/ 1 h 24004"/>
                              <a:gd name="T2" fmla="*/ 1 w 162914"/>
                              <a:gd name="T3" fmla="*/ 3215 h 24004"/>
                              <a:gd name="T4" fmla="*/ 1 w 162914"/>
                              <a:gd name="T5" fmla="*/ 20789 h 24004"/>
                              <a:gd name="T6" fmla="*/ 3215 w 162914"/>
                              <a:gd name="T7" fmla="*/ 24004 h 24004"/>
                              <a:gd name="T8" fmla="*/ 159699 w 162914"/>
                              <a:gd name="T9" fmla="*/ 24004 h 24004"/>
                              <a:gd name="T10" fmla="*/ 162914 w 162914"/>
                              <a:gd name="T11" fmla="*/ 20789 h 24004"/>
                              <a:gd name="T12" fmla="*/ 162914 w 162914"/>
                              <a:gd name="T13" fmla="*/ 3215 h 24004"/>
                              <a:gd name="T14" fmla="*/ 159699 w 162914"/>
                              <a:gd name="T15" fmla="*/ 1 h 24004"/>
                              <a:gd name="T16" fmla="*/ 3215 w 162914"/>
                              <a:gd name="T17" fmla="*/ 1 h 240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rgbClr val="000000">
                              <a:alpha val="32941"/>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78" name="Google Shape;774;p16"/>
                        <wps:cNvSpPr>
                          <a:spLocks/>
                        </wps:cNvSpPr>
                        <wps:spPr bwMode="auto">
                          <a:xfrm>
                            <a:off x="4" y="10663"/>
                            <a:ext cx="24379" cy="6673"/>
                          </a:xfrm>
                          <a:custGeom>
                            <a:avLst/>
                            <a:gdLst>
                              <a:gd name="T0" fmla="*/ 3215 w 162914"/>
                              <a:gd name="T1" fmla="*/ 1 h 24004"/>
                              <a:gd name="T2" fmla="*/ 1 w 162914"/>
                              <a:gd name="T3" fmla="*/ 3215 h 24004"/>
                              <a:gd name="T4" fmla="*/ 1 w 162914"/>
                              <a:gd name="T5" fmla="*/ 20789 h 24004"/>
                              <a:gd name="T6" fmla="*/ 3215 w 162914"/>
                              <a:gd name="T7" fmla="*/ 24004 h 24004"/>
                              <a:gd name="T8" fmla="*/ 159699 w 162914"/>
                              <a:gd name="T9" fmla="*/ 24004 h 24004"/>
                              <a:gd name="T10" fmla="*/ 162914 w 162914"/>
                              <a:gd name="T11" fmla="*/ 20789 h 24004"/>
                              <a:gd name="T12" fmla="*/ 162914 w 162914"/>
                              <a:gd name="T13" fmla="*/ 3215 h 24004"/>
                              <a:gd name="T14" fmla="*/ 159699 w 162914"/>
                              <a:gd name="T15" fmla="*/ 1 h 24004"/>
                              <a:gd name="T16" fmla="*/ 3215 w 162914"/>
                              <a:gd name="T17" fmla="*/ 1 h 240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chemeClr val="lt2">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79" name="Google Shape;775;p16"/>
                        <wps:cNvSpPr>
                          <a:spLocks/>
                        </wps:cNvSpPr>
                        <wps:spPr bwMode="auto">
                          <a:xfrm>
                            <a:off x="3521" y="9711"/>
                            <a:ext cx="5186" cy="953"/>
                          </a:xfrm>
                          <a:custGeom>
                            <a:avLst/>
                            <a:gdLst>
                              <a:gd name="T0" fmla="*/ 620 w 26552"/>
                              <a:gd name="T1" fmla="*/ 1 h 3430"/>
                              <a:gd name="T2" fmla="*/ 1 w 26552"/>
                              <a:gd name="T3" fmla="*/ 3430 h 3430"/>
                              <a:gd name="T4" fmla="*/ 25873 w 26552"/>
                              <a:gd name="T5" fmla="*/ 3430 h 3430"/>
                              <a:gd name="T6" fmla="*/ 26552 w 26552"/>
                              <a:gd name="T7" fmla="*/ 1 h 3430"/>
                              <a:gd name="T8" fmla="*/ 620 w 26552"/>
                              <a:gd name="T9" fmla="*/ 1 h 3430"/>
                            </a:gdLst>
                            <a:ahLst/>
                            <a:cxnLst>
                              <a:cxn ang="0">
                                <a:pos x="T0" y="T1"/>
                              </a:cxn>
                              <a:cxn ang="0">
                                <a:pos x="T2" y="T3"/>
                              </a:cxn>
                              <a:cxn ang="0">
                                <a:pos x="T4" y="T5"/>
                              </a:cxn>
                              <a:cxn ang="0">
                                <a:pos x="T6" y="T7"/>
                              </a:cxn>
                              <a:cxn ang="0">
                                <a:pos x="T8" y="T9"/>
                              </a:cxn>
                            </a:cxnLst>
                            <a:rect l="0" t="0" r="r" b="b"/>
                            <a:pathLst>
                              <a:path w="26552" h="3430" extrusionOk="0">
                                <a:moveTo>
                                  <a:pt x="620" y="1"/>
                                </a:moveTo>
                                <a:lnTo>
                                  <a:pt x="1" y="3430"/>
                                </a:lnTo>
                                <a:lnTo>
                                  <a:pt x="25873" y="3430"/>
                                </a:lnTo>
                                <a:lnTo>
                                  <a:pt x="26552" y="1"/>
                                </a:lnTo>
                                <a:lnTo>
                                  <a:pt x="620" y="1"/>
                                </a:lnTo>
                                <a:close/>
                              </a:path>
                            </a:pathLst>
                          </a:custGeom>
                          <a:solidFill>
                            <a:srgbClr val="92D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80" name="Google Shape;776;p16"/>
                        <wps:cNvSpPr>
                          <a:spLocks/>
                        </wps:cNvSpPr>
                        <wps:spPr bwMode="auto">
                          <a:xfrm>
                            <a:off x="671" y="17337"/>
                            <a:ext cx="5186" cy="954"/>
                          </a:xfrm>
                          <a:custGeom>
                            <a:avLst/>
                            <a:gdLst>
                              <a:gd name="T0" fmla="*/ 620 w 26552"/>
                              <a:gd name="T1" fmla="*/ 1 h 3430"/>
                              <a:gd name="T2" fmla="*/ 1 w 26552"/>
                              <a:gd name="T3" fmla="*/ 3430 h 3430"/>
                              <a:gd name="T4" fmla="*/ 25921 w 26552"/>
                              <a:gd name="T5" fmla="*/ 3430 h 3430"/>
                              <a:gd name="T6" fmla="*/ 26552 w 26552"/>
                              <a:gd name="T7" fmla="*/ 1 h 3430"/>
                              <a:gd name="T8" fmla="*/ 620 w 26552"/>
                              <a:gd name="T9" fmla="*/ 1 h 3430"/>
                            </a:gdLst>
                            <a:ahLst/>
                            <a:cxnLst>
                              <a:cxn ang="0">
                                <a:pos x="T0" y="T1"/>
                              </a:cxn>
                              <a:cxn ang="0">
                                <a:pos x="T2" y="T3"/>
                              </a:cxn>
                              <a:cxn ang="0">
                                <a:pos x="T4" y="T5"/>
                              </a:cxn>
                              <a:cxn ang="0">
                                <a:pos x="T6" y="T7"/>
                              </a:cxn>
                              <a:cxn ang="0">
                                <a:pos x="T8" y="T9"/>
                              </a:cxn>
                            </a:cxnLst>
                            <a:rect l="0" t="0" r="r" b="b"/>
                            <a:pathLst>
                              <a:path w="26552" h="3430" extrusionOk="0">
                                <a:moveTo>
                                  <a:pt x="620" y="1"/>
                                </a:moveTo>
                                <a:lnTo>
                                  <a:pt x="1" y="3430"/>
                                </a:lnTo>
                                <a:lnTo>
                                  <a:pt x="25921" y="3430"/>
                                </a:lnTo>
                                <a:lnTo>
                                  <a:pt x="26552" y="1"/>
                                </a:lnTo>
                                <a:lnTo>
                                  <a:pt x="620" y="1"/>
                                </a:lnTo>
                                <a:close/>
                              </a:path>
                            </a:pathLst>
                          </a:custGeom>
                          <a:solidFill>
                            <a:srgbClr val="92D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81" name="Google Shape;777;p16"/>
                        <wps:cNvSpPr>
                          <a:spLocks/>
                        </wps:cNvSpPr>
                        <wps:spPr bwMode="auto">
                          <a:xfrm>
                            <a:off x="1072" y="17337"/>
                            <a:ext cx="4123" cy="477"/>
                          </a:xfrm>
                          <a:custGeom>
                            <a:avLst/>
                            <a:gdLst>
                              <a:gd name="T0" fmla="*/ 0 w 21110"/>
                              <a:gd name="T1" fmla="*/ 1 h 1716"/>
                              <a:gd name="T2" fmla="*/ 1393 w 21110"/>
                              <a:gd name="T3" fmla="*/ 1715 h 1716"/>
                              <a:gd name="T4" fmla="*/ 21110 w 21110"/>
                              <a:gd name="T5" fmla="*/ 1715 h 1716"/>
                              <a:gd name="T6" fmla="*/ 21110 w 21110"/>
                              <a:gd name="T7" fmla="*/ 1 h 1716"/>
                              <a:gd name="T8" fmla="*/ 0 w 21110"/>
                              <a:gd name="T9" fmla="*/ 1 h 1716"/>
                            </a:gdLst>
                            <a:ahLst/>
                            <a:cxnLst>
                              <a:cxn ang="0">
                                <a:pos x="T0" y="T1"/>
                              </a:cxn>
                              <a:cxn ang="0">
                                <a:pos x="T2" y="T3"/>
                              </a:cxn>
                              <a:cxn ang="0">
                                <a:pos x="T4" y="T5"/>
                              </a:cxn>
                              <a:cxn ang="0">
                                <a:pos x="T6" y="T7"/>
                              </a:cxn>
                              <a:cxn ang="0">
                                <a:pos x="T8" y="T9"/>
                              </a:cxn>
                            </a:cxnLst>
                            <a:rect l="0" t="0" r="r" b="b"/>
                            <a:pathLst>
                              <a:path w="21110" h="1716" extrusionOk="0">
                                <a:moveTo>
                                  <a:pt x="0" y="1"/>
                                </a:moveTo>
                                <a:lnTo>
                                  <a:pt x="1393" y="1715"/>
                                </a:lnTo>
                                <a:lnTo>
                                  <a:pt x="21110" y="1715"/>
                                </a:lnTo>
                                <a:lnTo>
                                  <a:pt x="21110" y="1"/>
                                </a:lnTo>
                                <a:lnTo>
                                  <a:pt x="0" y="1"/>
                                </a:lnTo>
                                <a:close/>
                              </a:path>
                            </a:pathLst>
                          </a:custGeom>
                          <a:solidFill>
                            <a:srgbClr val="E0921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82" name="Google Shape;778;p16"/>
                        <wps:cNvSpPr>
                          <a:spLocks/>
                        </wps:cNvSpPr>
                        <wps:spPr bwMode="auto">
                          <a:xfrm>
                            <a:off x="4422" y="10188"/>
                            <a:ext cx="4248" cy="476"/>
                          </a:xfrm>
                          <a:custGeom>
                            <a:avLst/>
                            <a:gdLst>
                              <a:gd name="T0" fmla="*/ 596 w 21754"/>
                              <a:gd name="T1" fmla="*/ 0 h 1715"/>
                              <a:gd name="T2" fmla="*/ 0 w 21754"/>
                              <a:gd name="T3" fmla="*/ 1715 h 1715"/>
                              <a:gd name="T4" fmla="*/ 21753 w 21754"/>
                              <a:gd name="T5" fmla="*/ 1715 h 1715"/>
                              <a:gd name="T6" fmla="*/ 20312 w 21754"/>
                              <a:gd name="T7" fmla="*/ 0 h 1715"/>
                              <a:gd name="T8" fmla="*/ 596 w 21754"/>
                              <a:gd name="T9" fmla="*/ 0 h 1715"/>
                            </a:gdLst>
                            <a:ahLst/>
                            <a:cxnLst>
                              <a:cxn ang="0">
                                <a:pos x="T0" y="T1"/>
                              </a:cxn>
                              <a:cxn ang="0">
                                <a:pos x="T2" y="T3"/>
                              </a:cxn>
                              <a:cxn ang="0">
                                <a:pos x="T4" y="T5"/>
                              </a:cxn>
                              <a:cxn ang="0">
                                <a:pos x="T6" y="T7"/>
                              </a:cxn>
                              <a:cxn ang="0">
                                <a:pos x="T8" y="T9"/>
                              </a:cxn>
                            </a:cxnLst>
                            <a:rect l="0" t="0" r="r" b="b"/>
                            <a:pathLst>
                              <a:path w="21754" h="1715" extrusionOk="0">
                                <a:moveTo>
                                  <a:pt x="596" y="0"/>
                                </a:moveTo>
                                <a:lnTo>
                                  <a:pt x="0" y="1715"/>
                                </a:lnTo>
                                <a:lnTo>
                                  <a:pt x="21753" y="1715"/>
                                </a:lnTo>
                                <a:lnTo>
                                  <a:pt x="20312" y="0"/>
                                </a:lnTo>
                                <a:lnTo>
                                  <a:pt x="596" y="0"/>
                                </a:lnTo>
                                <a:close/>
                              </a:path>
                            </a:pathLst>
                          </a:custGeom>
                          <a:solidFill>
                            <a:srgbClr val="00B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383" name="Google Shape;779;p16"/>
                        <wps:cNvSpPr>
                          <a:spLocks/>
                        </wps:cNvSpPr>
                        <wps:spPr bwMode="auto">
                          <a:xfrm>
                            <a:off x="1004" y="10188"/>
                            <a:ext cx="6492" cy="7626"/>
                          </a:xfrm>
                          <a:custGeom>
                            <a:avLst/>
                            <a:gdLst>
                              <a:gd name="T0" fmla="*/ 4977 w 30909"/>
                              <a:gd name="T1" fmla="*/ 0 h 27433"/>
                              <a:gd name="T2" fmla="*/ 0 w 30909"/>
                              <a:gd name="T3" fmla="*/ 27432 h 27433"/>
                              <a:gd name="T4" fmla="*/ 25932 w 30909"/>
                              <a:gd name="T5" fmla="*/ 27432 h 27433"/>
                              <a:gd name="T6" fmla="*/ 30909 w 30909"/>
                              <a:gd name="T7" fmla="*/ 0 h 27433"/>
                              <a:gd name="T8" fmla="*/ 4977 w 30909"/>
                              <a:gd name="T9" fmla="*/ 0 h 27433"/>
                              <a:gd name="T10" fmla="*/ 0 w 30909"/>
                              <a:gd name="T11" fmla="*/ 0 h 27433"/>
                              <a:gd name="T12" fmla="*/ 30909 w 30909"/>
                              <a:gd name="T13" fmla="*/ 27433 h 27433"/>
                            </a:gdLst>
                            <a:ahLst/>
                            <a:cxnLst>
                              <a:cxn ang="0">
                                <a:pos x="T0" y="T1"/>
                              </a:cxn>
                              <a:cxn ang="0">
                                <a:pos x="T2" y="T3"/>
                              </a:cxn>
                              <a:cxn ang="0">
                                <a:pos x="T4" y="T5"/>
                              </a:cxn>
                              <a:cxn ang="0">
                                <a:pos x="T6" y="T7"/>
                              </a:cxn>
                              <a:cxn ang="0">
                                <a:pos x="T8" y="T9"/>
                              </a:cxn>
                            </a:cxnLst>
                            <a:rect l="T10" t="T11" r="T12" b="T13"/>
                            <a:pathLst>
                              <a:path w="30909" h="27433" extrusionOk="0">
                                <a:moveTo>
                                  <a:pt x="4977" y="0"/>
                                </a:moveTo>
                                <a:lnTo>
                                  <a:pt x="0" y="27432"/>
                                </a:lnTo>
                                <a:lnTo>
                                  <a:pt x="25932" y="27432"/>
                                </a:lnTo>
                                <a:lnTo>
                                  <a:pt x="30909" y="0"/>
                                </a:lnTo>
                                <a:lnTo>
                                  <a:pt x="4977" y="0"/>
                                </a:lnTo>
                                <a:close/>
                              </a:path>
                            </a:pathLst>
                          </a:custGeom>
                          <a:solidFill>
                            <a:srgbClr val="00B05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7E58" w:rsidRPr="00D93898" w:rsidRDefault="00FC7E58" w:rsidP="000D0CA1">
                              <w:pPr>
                                <w:bidi w:val="0"/>
                                <w:jc w:val="center"/>
                                <w:rPr>
                                  <w:rFonts w:ascii="Adobe Arabic" w:hAnsi="Adobe Arabic" w:cs="Adobe Arabic"/>
                                  <w:color w:val="FFFFFF"/>
                                  <w:sz w:val="48"/>
                                  <w:szCs w:val="48"/>
                                  <w:lang w:bidi="ar-SY"/>
                                </w:rPr>
                              </w:pPr>
                              <w:r w:rsidRPr="0061566F">
                                <w:rPr>
                                  <w:rFonts w:ascii="Adobe Arabic" w:hAnsi="Adobe Arabic" w:cs="Adobe Arabic"/>
                                  <w:color w:val="FFFFFF"/>
                                  <w:sz w:val="48"/>
                                  <w:szCs w:val="48"/>
                                  <w:lang w:val="en-GB" w:bidi="ar-SY"/>
                                </w:rPr>
                                <w:t>3</w:t>
                              </w:r>
                            </w:p>
                          </w:txbxContent>
                        </wps:txbx>
                        <wps:bodyPr rot="0" vert="horz" wrap="square" lIns="91425" tIns="91425" rIns="91425" bIns="91425" anchor="ctr" anchorCtr="0" upright="1">
                          <a:noAutofit/>
                        </wps:bodyPr>
                      </wps:wsp>
                      <wps:wsp>
                        <wps:cNvPr id="7384" name="Google Shape;782;p16"/>
                        <wps:cNvSpPr txBox="1">
                          <a:spLocks noChangeArrowheads="1"/>
                        </wps:cNvSpPr>
                        <wps:spPr bwMode="auto">
                          <a:xfrm>
                            <a:off x="6586" y="11049"/>
                            <a:ext cx="17129" cy="66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BA24FA" w:rsidRDefault="00FC7E58" w:rsidP="000D0CA1">
                              <w:pPr>
                                <w:jc w:val="center"/>
                                <w:rPr>
                                  <w:rFonts w:ascii="Adobe Arabic" w:hAnsi="Adobe Arabic" w:cs="Adobe Arabic"/>
                                  <w:b/>
                                  <w:bCs/>
                                  <w:color w:val="434343"/>
                                  <w:sz w:val="34"/>
                                  <w:rtl/>
                                  <w:lang w:bidi="ar-SY"/>
                                </w:rPr>
                              </w:pPr>
                              <w:r>
                                <w:rPr>
                                  <w:rFonts w:ascii="Adobe Arabic" w:hAnsi="Adobe Arabic" w:cs="Adobe Arabic" w:hint="cs"/>
                                  <w:b/>
                                  <w:bCs/>
                                  <w:sz w:val="36"/>
                                  <w:szCs w:val="36"/>
                                  <w:rtl/>
                                  <w:lang w:bidi="ar-SY"/>
                                </w:rPr>
                                <w:t>الموظف المجادل:</w:t>
                              </w:r>
                            </w:p>
                          </w:txbxContent>
                        </wps:txbx>
                        <wps:bodyPr rot="0" vert="horz" wrap="square" lIns="91425" tIns="36000" rIns="91425" bIns="36000" anchor="ctr" anchorCtr="0" upright="1">
                          <a:noAutofit/>
                        </wps:bodyPr>
                      </wps:wsp>
                    </wpg:wgp>
                  </a:graphicData>
                </a:graphic>
              </wp:inline>
            </w:drawing>
          </mc:Choice>
          <mc:Fallback>
            <w:pict>
              <v:group id="Group 1806" o:spid="_x0000_s1627" style="width:170.2pt;height:59.85pt;flip:x;mso-position-horizontal-relative:char;mso-position-vertical-relative:line" coordorigin="4,9711" coordsize="24379,8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">
                <v:shape id="Google Shape;773;p16" o:spid="_x0000_s1628" style="position:absolute;left:3521;top:10842;width:20594;height:6673;visibility:visible;mso-wrap-style:square;v-text-anchor:middle" coordsize="162914,2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10b8QA&#10;AADdAAAADwAAAGRycy9kb3ducmV2LnhtbESPQWvCQBSE7wX/w/IEb3WjQlNSVxFBUE+trYfeXrPP&#10;JJh9G7JPs/333UKhx2FmvmGW6+hadac+NJ4NzKYZKOLS24YrAx/vu8dnUEGQLbaeycA3BVivRg9L&#10;LKwf+I3uJ6lUgnAo0EAt0hVah7Imh2HqO+LkXXzvUJLsK217HBLctXqeZU/aYcNpocaOtjWV19PN&#10;GThWnZzjl8SzHZiptYeFf/00ZjKOmxdQQlH+w3/tvTWQL/Icft+kJ6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NdG/EAAAA3QAAAA8AAAAAAAAAAAAAAAAAmAIAAGRycy9k&#10;b3ducmV2LnhtbFBLBQYAAAAABAAEAPUAAACJAwAAAAA=&#10;" path="m3215,1c1441,1,1,1441,1,3215r,17574c1,22563,1441,24004,3215,24004r156484,c161473,24004,162914,22563,162914,20789r,-17574c162914,1441,161473,1,159699,1l3215,1xe" fillcolor="black" stroked="f">
                  <v:fill opacity="21588f"/>
                  <v:path arrowok="t" o:extrusionok="f" o:connecttype="custom" o:connectlocs="406,0;0,894;0,5779;406,6673;20188,6673;20594,5779;20594,894;20188,0;406,0" o:connectangles="0,0,0,0,0,0,0,0,0"/>
                </v:shape>
                <v:shape id="Google Shape;774;p16" o:spid="_x0000_s1629" style="position:absolute;left:4;top:10663;width:24379;height:6673;visibility:visible;mso-wrap-style:square;v-text-anchor:middle" coordsize="162914,2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F658QA&#10;AADdAAAADwAAAGRycy9kb3ducmV2LnhtbERPy2rCQBTdF/yH4QrdNZNaUImOoQhCC13UqLTLa+bm&#10;QTJ3wsxUU7/eWRS6PJz3Oh9NLy7kfGtZwXOSgiAurW65VnA87J6WIHxA1thbJgW/5CHfTB7WmGl7&#10;5T1dilCLGMI+QwVNCEMmpS8bMugTOxBHrrLOYIjQ1VI7vMZw08tZms6lwZZjQ4MDbRsqu+LHKPD4&#10;8V5056+brYfP2+m7qrZ7Vyn1OB1fVyACjeFf/Od+0woWL4s4N76JT0B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1xeufEAAAA3QAAAA8AAAAAAAAAAAAAAAAAmAIAAGRycy9k&#10;b3ducmV2LnhtbFBLBQYAAAAABAAEAPUAAACJAwAAAAA=&#10;" path="m3215,1c1441,1,1,1441,1,3215r,17574c1,22563,1441,24004,3215,24004r156484,c161473,24004,162914,22563,162914,20789r,-17574c162914,1441,161473,1,159699,1l3215,1xe" fillcolor="#e7e6e6 [3203]" stroked="f">
                  <v:path arrowok="t" o:extrusionok="f" o:connecttype="custom" o:connectlocs="481,0;0,894;0,5779;481,6673;23898,6673;24379,5779;24379,894;23898,0;481,0" o:connectangles="0,0,0,0,0,0,0,0,0"/>
                </v:shape>
                <v:shape id="Google Shape;775;p16" o:spid="_x0000_s1630" style="position:absolute;left:3521;top:9711;width:5186;height:953;visibility:visible;mso-wrap-style:square;v-text-anchor:middle" coordsize="26552,3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DpKcYA&#10;AADdAAAADwAAAGRycy9kb3ducmV2LnhtbESPQWvCQBSE70L/w/IK3nRTBVOjq7SC4KG0aCXi7Zl9&#10;JqHZtyG7xvjvXaHgcZiZb5j5sjOVaKlxpWUFb8MIBHFmdcm5gv3vevAOwnlkjZVlUnAjB8vFS2+O&#10;ibZX3lK787kIEHYJKii8rxMpXVaQQTe0NXHwzrYx6INscqkbvAa4qeQoiibSYMlhocCaVgVlf7uL&#10;UfB5Olbp+BZPvlOfxuXXz8Fhe1Cq/9p9zEB46vwz/N/eaAXxOJ7C4014AnJ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7DpKcYAAADdAAAADwAAAAAAAAAAAAAAAACYAgAAZHJz&#10;L2Rvd25yZXYueG1sUEsFBgAAAAAEAAQA9QAAAIsDAAAAAA==&#10;" path="m620,1l1,3430r25872,l26552,1,620,1xe" fillcolor="#92d050" stroked="f">
                  <v:path arrowok="t" o:extrusionok="f" o:connecttype="custom" o:connectlocs="121,0;0,953;5053,953;5186,0;121,0" o:connectangles="0,0,0,0,0"/>
                </v:shape>
                <v:shape id="Google Shape;776;p16" o:spid="_x0000_s1631" style="position:absolute;left:671;top:17337;width:5186;height:954;visibility:visible;mso-wrap-style:square;v-text-anchor:middle" coordsize="26552,3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8wk8QA&#10;AADdAAAADwAAAGRycy9kb3ducmV2LnhtbERPy2rCQBTdF/yH4Qru6sQGEkkdpRYKXZSWqkS6u2au&#10;SWjmTsiMefx9Z1FweTjvzW40jeipc7VlBatlBIK4sLrmUsHp+Pa4BuE8ssbGMimYyMFuO3vYYKbt&#10;wN/UH3wpQgi7DBVU3reZlK6oyKBb2pY4cFfbGfQBdqXUHQ4h3DTyKYoSabDm0FBhS68VFb+Hm1Gw&#10;v/w0eTylyWfu87T++Do77M9KLebjyzMIT6O/i//d71pBGq/D/vAmPAG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dfMJPEAAAA3QAAAA8AAAAAAAAAAAAAAAAAmAIAAGRycy9k&#10;b3ducmV2LnhtbFBLBQYAAAAABAAEAPUAAACJAwAAAAA=&#10;" path="m620,1l1,3430r25920,l26552,1,620,1xe" fillcolor="#92d050" stroked="f">
                  <v:path arrowok="t" o:extrusionok="f" o:connecttype="custom" o:connectlocs="121,0;0,954;5063,954;5186,0;121,0" o:connectangles="0,0,0,0,0"/>
                </v:shape>
                <v:shape id="Google Shape;777;p16" o:spid="_x0000_s1632" style="position:absolute;left:1072;top:17337;width:4123;height:477;visibility:visible;mso-wrap-style:square;v-text-anchor:middle" coordsize="21110,1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uJM8QA&#10;AADdAAAADwAAAGRycy9kb3ducmV2LnhtbESPT4vCMBTE7wt+h/CEva2pClarUaQgirse/Hd/NM+2&#10;2LyUJGr3228WFvY4zMxvmMWqM414kvO1ZQXDQQKCuLC65lLB5bz5mILwAVljY5kUfJOH1bL3tsBM&#10;2xcf6XkKpYgQ9hkqqEJoMyl9UZFBP7AtcfRu1hkMUbpSaoevCDeNHCXJRBqsOS5U2FJeUXE/PYyC&#10;K/Ht0/n9ekbb3ewrv+TpIa2Veu936zmIQF34D/+1d1pBOp4O4fdNfA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riTPEAAAA3QAAAA8AAAAAAAAAAAAAAAAAmAIAAGRycy9k&#10;b3ducmV2LnhtbFBLBQYAAAAABAAEAPUAAACJAwAAAAA=&#10;" path="m,1l1393,1715r19717,l21110,1,,1xe" fillcolor="#e09214" stroked="f">
                  <v:path arrowok="t" o:extrusionok="f" o:connecttype="custom" o:connectlocs="0,0;272,477;4123,477;4123,0;0,0" o:connectangles="0,0,0,0,0"/>
                </v:shape>
                <v:shape id="Google Shape;778;p16" o:spid="_x0000_s1633" style="position:absolute;left:4422;top:10188;width:4248;height:476;visibility:visible;mso-wrap-style:square;v-text-anchor:middle" coordsize="21754,1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b348IA&#10;AADdAAAADwAAAGRycy9kb3ducmV2LnhtbESPQYvCMBSE74L/IbyFvWm6CqtUo4gi7EnUiudH87bN&#10;2ryUJGr992ZB8DjMzDfMfNnZRtzIB+NYwdcwA0FcOm24UnAqtoMpiBCRNTaOScGDAiwX/d4cc+3u&#10;fKDbMVYiQTjkqKCOsc2lDGVNFsPQtcTJ+3XeYkzSV1J7vCe4beQoy76lRcNpocaW1jWVl+PVKtid&#10;kQuHf2G835TbE55N8J1R6vOjW81AROriO/xq/2gFk/F0BP9v0hOQi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pvfjwgAAAN0AAAAPAAAAAAAAAAAAAAAAAJgCAABkcnMvZG93&#10;bnJldi54bWxQSwUGAAAAAAQABAD1AAAAhwMAAAAA&#10;" path="m596,l,1715r21753,l20312,,596,xe" fillcolor="#00b050" stroked="f">
                  <v:path arrowok="t" o:extrusionok="f" o:connecttype="custom" o:connectlocs="116,0;0,476;4248,476;3966,0;116,0" o:connectangles="0,0,0,0,0"/>
                </v:shape>
                <v:shape id="Google Shape;779;p16" o:spid="_x0000_s1634" style="position:absolute;left:1004;top:10188;width:6492;height:7626;visibility:visible;mso-wrap-style:square;v-text-anchor:middle" coordsize="30909,274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VuW8cA&#10;AADdAAAADwAAAGRycy9kb3ducmV2LnhtbESPQU/CQBSE7yb8h80j8SZbbQJNYSFqxHiTIgLHZ/fZ&#10;Vrtvm92V1n/vmpBwnMzMN5nFajCtOJHzjWUFt5MEBHFpdcOVgt3b+iYD4QOyxtYyKfglD6vl6GqB&#10;ubY9F3TahkpECPscFdQhdLmUvqzJoJ/Yjjh6n9YZDFG6SmqHfYSbVt4lyVQabDgu1NjRY03l9/bH&#10;KHg47LJhkxbF++v6KPvp08fz/sspdT0e7ucgAg3hEj63X7SCWZql8P8mPgG5/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SlblvHAAAA3QAAAA8AAAAAAAAAAAAAAAAAmAIAAGRy&#10;cy9kb3ducmV2LnhtbFBLBQYAAAAABAAEAPUAAACMAwAAAAA=&#10;" adj="-11796480,,5400" path="m4977,l,27432r25932,l30909,,4977,xe" fillcolor="#00b050" stroked="f">
                  <v:stroke joinstyle="miter"/>
                  <v:formulas/>
                  <v:path arrowok="t" o:extrusionok="f" o:connecttype="custom" o:connectlocs="1045,0;0,7626;5447,7626;6492,0;1045,0" o:connectangles="0,0,0,0,0" textboxrect="0,0,30909,27433"/>
                  <v:textbox inset="2.53958mm,2.53958mm,2.53958mm,2.53958mm">
                    <w:txbxContent>
                      <w:p w:rsidR="00FC7E58" w:rsidRPr="00D93898" w:rsidRDefault="00FC7E58" w:rsidP="000D0CA1">
                        <w:pPr>
                          <w:bidi w:val="0"/>
                          <w:jc w:val="center"/>
                          <w:rPr>
                            <w:rFonts w:ascii="Adobe Arabic" w:hAnsi="Adobe Arabic" w:cs="Adobe Arabic"/>
                            <w:color w:val="FFFFFF"/>
                            <w:sz w:val="48"/>
                            <w:szCs w:val="48"/>
                            <w:lang w:bidi="ar-SY"/>
                          </w:rPr>
                        </w:pPr>
                        <w:r w:rsidRPr="0061566F">
                          <w:rPr>
                            <w:rFonts w:ascii="Adobe Arabic" w:hAnsi="Adobe Arabic" w:cs="Adobe Arabic"/>
                            <w:color w:val="FFFFFF"/>
                            <w:sz w:val="48"/>
                            <w:szCs w:val="48"/>
                            <w:lang w:val="en-GB" w:bidi="ar-SY"/>
                          </w:rPr>
                          <w:t>3</w:t>
                        </w:r>
                      </w:p>
                    </w:txbxContent>
                  </v:textbox>
                </v:shape>
                <v:shape id="Google Shape;782;p16" o:spid="_x0000_s1635" type="#_x0000_t202" style="position:absolute;left:6586;top:11049;width:17129;height:66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m2m8UA&#10;AADdAAAADwAAAGRycy9kb3ducmV2LnhtbESPUWvCQBCE3wv9D8cW+lYvWrFp6ilFWhQKBa19X3Jr&#10;LjS3F3JrjP/eE4Q+DjPzDTNfDr5RPXWxDmxgPMpAEZfB1lwZ2P98PuWgoiBbbAKTgTNFWC7u7+ZY&#10;2HDiLfU7qVSCcCzQgBNpC61j6chjHIWWOHmH0HmUJLtK2w5PCe4bPcmymfZYc1pw2NLKUfm3O3oD&#10;/SRff8v446D3X7P1r9QuutetMY8Pw/sbKKFB/sO39sYaeHnOp3B9k56AXl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KbabxQAAAN0AAAAPAAAAAAAAAAAAAAAAAJgCAABkcnMv&#10;ZG93bnJldi54bWxQSwUGAAAAAAQABAD1AAAAigMAAAAA&#10;" filled="f" stroked="f">
                  <v:textbox inset="2.53958mm,1mm,2.53958mm,1mm">
                    <w:txbxContent>
                      <w:p w:rsidR="00FC7E58" w:rsidRPr="00BA24FA" w:rsidRDefault="00FC7E58" w:rsidP="000D0CA1">
                        <w:pPr>
                          <w:jc w:val="center"/>
                          <w:rPr>
                            <w:rFonts w:ascii="Adobe Arabic" w:hAnsi="Adobe Arabic" w:cs="Adobe Arabic"/>
                            <w:b/>
                            <w:bCs/>
                            <w:color w:val="434343"/>
                            <w:sz w:val="34"/>
                            <w:rtl/>
                            <w:lang w:bidi="ar-SY"/>
                          </w:rPr>
                        </w:pPr>
                        <w:r>
                          <w:rPr>
                            <w:rFonts w:ascii="Adobe Arabic" w:hAnsi="Adobe Arabic" w:cs="Adobe Arabic" w:hint="cs"/>
                            <w:b/>
                            <w:bCs/>
                            <w:sz w:val="36"/>
                            <w:szCs w:val="36"/>
                            <w:rtl/>
                            <w:lang w:bidi="ar-SY"/>
                          </w:rPr>
                          <w:t>الموظف المجادل:</w:t>
                        </w:r>
                      </w:p>
                    </w:txbxContent>
                  </v:textbox>
                </v:shape>
                <w10:wrap anchorx="page"/>
                <w10:anchorlock/>
              </v:group>
            </w:pict>
          </mc:Fallback>
        </mc:AlternateContent>
      </w:r>
    </w:p>
    <w:p w:rsidR="000D0CA1" w:rsidRPr="00FF06C5" w:rsidRDefault="000D0CA1" w:rsidP="000D0CA1">
      <w:pPr>
        <w:rPr>
          <w:b/>
          <w:bCs/>
          <w:rtl/>
        </w:rPr>
      </w:pPr>
      <w:r w:rsidRPr="00750B64">
        <w:rPr>
          <w:rtl/>
        </w:rPr>
        <w:t> </w:t>
      </w:r>
      <w:r w:rsidRPr="00FF06C5">
        <w:rPr>
          <w:b/>
          <w:bCs/>
          <w:rtl/>
        </w:rPr>
        <w:t xml:space="preserve">يوجد واحد منهم في كل </w:t>
      </w:r>
      <w:r w:rsidRPr="00FF06C5">
        <w:rPr>
          <w:rFonts w:hint="cs"/>
          <w:b/>
          <w:bCs/>
          <w:rtl/>
        </w:rPr>
        <w:t>مكان.</w:t>
      </w:r>
      <w:r w:rsidRPr="00FF06C5">
        <w:rPr>
          <w:b/>
          <w:bCs/>
          <w:rtl/>
        </w:rPr>
        <w:t xml:space="preserve"> كيف تتعامل مع الموظفين المعترضين دائمًا؟</w:t>
      </w:r>
    </w:p>
    <w:p w:rsidR="000D0CA1" w:rsidRPr="00750B64" w:rsidRDefault="000D0CA1" w:rsidP="000D0CA1">
      <w:pPr>
        <w:rPr>
          <w:rtl/>
        </w:rPr>
      </w:pPr>
      <w:r w:rsidRPr="00750B64">
        <w:rPr>
          <w:rtl/>
        </w:rPr>
        <w:t>غالبًا ما يوجد في كل فريق عمل شخص مُجادل يثير الكثير من التساؤلات دائم الاعتراض على ما يقوله الآخرين، وربما يكون أيضًا هو الشخص الذي يحدد الثغرات الموجودة في الأفكار الجديدة، ويوضح بالتفصيل لما ستفشل هذه الفكرة.</w:t>
      </w:r>
    </w:p>
    <w:p w:rsidR="000D0CA1" w:rsidRPr="00750B64" w:rsidRDefault="000D0CA1" w:rsidP="000D0CA1">
      <w:pPr>
        <w:rPr>
          <w:rtl/>
        </w:rPr>
      </w:pPr>
      <w:r w:rsidRPr="00750B64">
        <w:rPr>
          <w:rtl/>
        </w:rPr>
        <w:t>قد يكون هؤلاء الأشخاص عباقرة ولكنهم في الوقت نفسه سلبيين، وأحيانا يشعرون بأنه من الضروري التعبير عن آرائهم حتى عندما لا يكون هناك حاجة لها.</w:t>
      </w:r>
    </w:p>
    <w:p w:rsidR="000D0CA1" w:rsidRPr="00750B64" w:rsidRDefault="000D0CA1" w:rsidP="000D0CA1">
      <w:pPr>
        <w:rPr>
          <w:rtl/>
        </w:rPr>
      </w:pPr>
      <w:r w:rsidRPr="00750B64">
        <w:rPr>
          <w:rtl/>
        </w:rPr>
        <w:t>هذا النوع من الموظفين، المشككين أو المعترضين دائمًا، يمكن أن يكونوا مزعجين جدًا، وربما يكون لهم تأثيرًا سلبيًا على باقي زملائهم، ويضعفون روحهم المعنوية.</w:t>
      </w:r>
    </w:p>
    <w:p w:rsidR="000D0CA1" w:rsidRPr="00750B64" w:rsidRDefault="000D0CA1" w:rsidP="000D0CA1">
      <w:pPr>
        <w:rPr>
          <w:rtl/>
        </w:rPr>
      </w:pPr>
      <w:r w:rsidRPr="00750B64">
        <w:rPr>
          <w:rtl/>
        </w:rPr>
        <w:t>باعتبارك مديرًا أو مسؤولاً ربما تواجه صعوبة كبي</w:t>
      </w:r>
      <w:r>
        <w:rPr>
          <w:rtl/>
        </w:rPr>
        <w:t xml:space="preserve">رة في التعامل مع أشخاص </w:t>
      </w:r>
      <w:r>
        <w:rPr>
          <w:rFonts w:hint="cs"/>
          <w:rtl/>
        </w:rPr>
        <w:t>مجادلين</w:t>
      </w:r>
      <w:r>
        <w:rPr>
          <w:rFonts w:hint="eastAsia"/>
          <w:rtl/>
        </w:rPr>
        <w:t>،</w:t>
      </w:r>
      <w:r>
        <w:rPr>
          <w:rFonts w:hint="cs"/>
          <w:rtl/>
        </w:rPr>
        <w:t xml:space="preserve"> </w:t>
      </w:r>
      <w:r w:rsidRPr="00750B64">
        <w:rPr>
          <w:rtl/>
        </w:rPr>
        <w:t>ولكن من الضروري أن تعمل على ألا تؤثر الصراعات على انسجام فريق العمل معًا، وأن يظلوا متعاونين ومتحابين رغم أي شيء، ولمساعدتك على ذلك إليك مجموعة من النصائح"</w:t>
      </w:r>
      <w:r>
        <w:rPr>
          <w:rFonts w:hint="cs"/>
          <w:rtl/>
        </w:rPr>
        <w:t>.</w:t>
      </w:r>
    </w:p>
    <w:p w:rsidR="000D0CA1" w:rsidRPr="00FF06C5" w:rsidRDefault="000D0CA1" w:rsidP="000D0CA1">
      <w:pPr>
        <w:rPr>
          <w:color w:val="C00000"/>
          <w:rtl/>
        </w:rPr>
      </w:pPr>
      <w:r w:rsidRPr="00FF06C5">
        <w:rPr>
          <w:color w:val="C00000"/>
          <w:rtl/>
        </w:rPr>
        <w:t>ضع حدودً</w:t>
      </w:r>
      <w:r w:rsidRPr="00FF06C5">
        <w:rPr>
          <w:rFonts w:hint="cs"/>
          <w:color w:val="C00000"/>
          <w:rtl/>
        </w:rPr>
        <w:t xml:space="preserve"> </w:t>
      </w:r>
      <w:r w:rsidRPr="00FF06C5">
        <w:rPr>
          <w:color w:val="C00000"/>
          <w:rtl/>
        </w:rPr>
        <w:t>فيما يتعلق بتعبير كل موظف عن رأيه</w:t>
      </w:r>
      <w:r>
        <w:rPr>
          <w:rFonts w:hint="cs"/>
          <w:color w:val="C00000"/>
          <w:rtl/>
        </w:rPr>
        <w:t>.</w:t>
      </w:r>
    </w:p>
    <w:p w:rsidR="000D0CA1" w:rsidRPr="00FF06C5" w:rsidRDefault="000D0CA1" w:rsidP="000D0CA1">
      <w:pPr>
        <w:rPr>
          <w:color w:val="C00000"/>
          <w:rtl/>
        </w:rPr>
      </w:pPr>
      <w:r w:rsidRPr="00FF06C5">
        <w:rPr>
          <w:color w:val="C00000"/>
          <w:rtl/>
        </w:rPr>
        <w:t>شجع على التفاؤل</w:t>
      </w:r>
    </w:p>
    <w:p w:rsidR="000D0CA1" w:rsidRPr="00750B64" w:rsidRDefault="000D0CA1" w:rsidP="000D0CA1">
      <w:pPr>
        <w:rPr>
          <w:rtl/>
        </w:rPr>
      </w:pPr>
      <w:r w:rsidRPr="00750B64">
        <w:rPr>
          <w:rtl/>
        </w:rPr>
        <w:t>غالبًا ما يتعامل المعترضون مع الأمور باعتبارها بيضاء أو سوداء، لا يرون اللون الرمادي، فالأفكار بالنسبة لهم إما جيدة أو سيئة، القرارات صحيحة أو خاطئة، لذلك عليك كمدير أن تشجعهم ع</w:t>
      </w:r>
      <w:r>
        <w:rPr>
          <w:rtl/>
        </w:rPr>
        <w:t>لى التفكير بطريقة أكثر إيجابية</w:t>
      </w:r>
    </w:p>
    <w:p w:rsidR="000D0CA1" w:rsidRDefault="000D0CA1" w:rsidP="000D0CA1">
      <w:pPr>
        <w:rPr>
          <w:rtl/>
        </w:rPr>
      </w:pPr>
      <w:r w:rsidRPr="00750B64">
        <w:rPr>
          <w:rtl/>
        </w:rPr>
        <w:t>لن يكون ذلك سهلاً أبدًا،</w:t>
      </w:r>
      <w:r>
        <w:rPr>
          <w:rtl/>
        </w:rPr>
        <w:t xml:space="preserve"> غالبًا لأنهم أشخاص متشائمين ي</w:t>
      </w:r>
      <w:r>
        <w:rPr>
          <w:rFonts w:hint="cs"/>
          <w:rtl/>
        </w:rPr>
        <w:t>تم</w:t>
      </w:r>
      <w:r w:rsidRPr="00750B64">
        <w:rPr>
          <w:rtl/>
        </w:rPr>
        <w:t xml:space="preserve">سكون بطريقة تفكيرهم </w:t>
      </w:r>
      <w:r w:rsidRPr="00750B64">
        <w:rPr>
          <w:rFonts w:hint="cs"/>
          <w:rtl/>
        </w:rPr>
        <w:t>وبآرائهم</w:t>
      </w:r>
      <w:r w:rsidRPr="00750B64">
        <w:rPr>
          <w:rtl/>
        </w:rPr>
        <w:t>،</w:t>
      </w:r>
      <w:r w:rsidRPr="00FF06C5">
        <w:rPr>
          <w:b/>
          <w:bCs/>
          <w:rtl/>
        </w:rPr>
        <w:t xml:space="preserve"> ولكن بإمكان هذه الأسئلة مساعدتك:</w:t>
      </w:r>
      <w:r>
        <w:rPr>
          <w:rFonts w:ascii="Sakkal Majalla" w:hAnsi="Sakkal Majalla"/>
          <w:noProof/>
          <w:color w:val="002060"/>
          <w:sz w:val="34"/>
        </w:rPr>
        <w:drawing>
          <wp:anchor distT="0" distB="0" distL="114300" distR="114300" simplePos="0" relativeHeight="252293120" behindDoc="0" locked="0" layoutInCell="1" allowOverlap="1" wp14:anchorId="122A50A3" wp14:editId="7C6440DF">
            <wp:simplePos x="0" y="0"/>
            <wp:positionH relativeFrom="margin">
              <wp:align>left</wp:align>
            </wp:positionH>
            <wp:positionV relativeFrom="paragraph">
              <wp:posOffset>6985</wp:posOffset>
            </wp:positionV>
            <wp:extent cx="2030095" cy="2177415"/>
            <wp:effectExtent l="0" t="0" r="0" b="0"/>
            <wp:wrapSquare wrapText="bothSides"/>
            <wp:docPr id="237959" name="صورة 237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959" name="New idea-bro.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030095" cy="2177415"/>
                    </a:xfrm>
                    <a:prstGeom prst="rect">
                      <a:avLst/>
                    </a:prstGeom>
                  </pic:spPr>
                </pic:pic>
              </a:graphicData>
            </a:graphic>
            <wp14:sizeRelH relativeFrom="margin">
              <wp14:pctWidth>0</wp14:pctWidth>
            </wp14:sizeRelH>
            <wp14:sizeRelV relativeFrom="margin">
              <wp14:pctHeight>0</wp14:pctHeight>
            </wp14:sizeRelV>
          </wp:anchor>
        </w:drawing>
      </w:r>
      <w:r>
        <w:rPr>
          <w:rFonts w:hint="cs"/>
          <w:rtl/>
        </w:rPr>
        <w:t xml:space="preserve"> </w:t>
      </w:r>
      <w:r w:rsidRPr="00750B64">
        <w:rPr>
          <w:rtl/>
        </w:rPr>
        <w:t>قبل أن نتحدث عن سلبيات الفكرة،</w:t>
      </w:r>
    </w:p>
    <w:p w:rsidR="000D0CA1" w:rsidRPr="00FF06C5" w:rsidRDefault="000D0CA1">
      <w:pPr>
        <w:pStyle w:val="ListParagraph"/>
        <w:numPr>
          <w:ilvl w:val="0"/>
          <w:numId w:val="25"/>
        </w:numPr>
        <w:ind w:left="386"/>
        <w:rPr>
          <w:rFonts w:ascii="Sakkal Majalla" w:hAnsi="Sakkal Majalla" w:cs="Sakkal Majalla"/>
          <w:color w:val="002060"/>
          <w:sz w:val="34"/>
          <w:szCs w:val="34"/>
          <w:rtl/>
        </w:rPr>
      </w:pPr>
      <w:r w:rsidRPr="00FF06C5">
        <w:rPr>
          <w:rFonts w:ascii="Sakkal Majalla" w:hAnsi="Sakkal Majalla" w:cs="Sakkal Majalla"/>
          <w:color w:val="002060"/>
          <w:sz w:val="34"/>
          <w:szCs w:val="34"/>
          <w:rtl/>
        </w:rPr>
        <w:t>هل تستطيع تقديم أسباب رفضك لها حتى نعمل عليها؟</w:t>
      </w:r>
    </w:p>
    <w:p w:rsidR="000D0CA1" w:rsidRPr="00FF06C5" w:rsidRDefault="000D0CA1">
      <w:pPr>
        <w:pStyle w:val="ListParagraph"/>
        <w:numPr>
          <w:ilvl w:val="0"/>
          <w:numId w:val="25"/>
        </w:numPr>
        <w:ind w:left="386"/>
        <w:rPr>
          <w:rFonts w:ascii="Sakkal Majalla" w:hAnsi="Sakkal Majalla" w:cs="Sakkal Majalla"/>
          <w:color w:val="002060"/>
          <w:sz w:val="34"/>
          <w:szCs w:val="34"/>
          <w:rtl/>
        </w:rPr>
      </w:pPr>
      <w:r w:rsidRPr="00FF06C5">
        <w:rPr>
          <w:rFonts w:ascii="Sakkal Majalla" w:hAnsi="Sakkal Majalla" w:cs="Sakkal Majalla"/>
          <w:color w:val="002060"/>
          <w:sz w:val="34"/>
          <w:szCs w:val="34"/>
          <w:rtl/>
        </w:rPr>
        <w:t>·ما هي اقتراحاتك لتحسين الأمر؟</w:t>
      </w:r>
    </w:p>
    <w:p w:rsidR="000D0CA1" w:rsidRPr="00FF06C5" w:rsidRDefault="000D0CA1">
      <w:pPr>
        <w:pStyle w:val="ListParagraph"/>
        <w:numPr>
          <w:ilvl w:val="0"/>
          <w:numId w:val="25"/>
        </w:numPr>
        <w:ind w:left="386"/>
        <w:rPr>
          <w:rFonts w:ascii="Sakkal Majalla" w:hAnsi="Sakkal Majalla" w:cs="Sakkal Majalla"/>
          <w:color w:val="002060"/>
          <w:sz w:val="34"/>
          <w:szCs w:val="34"/>
          <w:rtl/>
        </w:rPr>
      </w:pPr>
      <w:r w:rsidRPr="00FF06C5">
        <w:rPr>
          <w:rFonts w:ascii="Sakkal Majalla" w:hAnsi="Sakkal Majalla" w:cs="Sakkal Majalla"/>
          <w:color w:val="002060"/>
          <w:sz w:val="34"/>
          <w:szCs w:val="34"/>
          <w:rtl/>
        </w:rPr>
        <w:t>ما هي الأمور التي تريد تغييرها للأفضل؟</w:t>
      </w:r>
    </w:p>
    <w:p w:rsidR="000D0CA1" w:rsidRDefault="000D0CA1">
      <w:pPr>
        <w:pStyle w:val="ListParagraph"/>
        <w:numPr>
          <w:ilvl w:val="0"/>
          <w:numId w:val="25"/>
        </w:numPr>
        <w:ind w:left="386"/>
        <w:rPr>
          <w:rFonts w:ascii="Sakkal Majalla" w:hAnsi="Sakkal Majalla" w:cs="Sakkal Majalla"/>
          <w:color w:val="002060"/>
          <w:sz w:val="34"/>
          <w:szCs w:val="34"/>
        </w:rPr>
      </w:pPr>
      <w:r w:rsidRPr="00FF06C5">
        <w:rPr>
          <w:rFonts w:ascii="Sakkal Majalla" w:hAnsi="Sakkal Majalla" w:cs="Sakkal Majalla"/>
          <w:color w:val="002060"/>
          <w:sz w:val="34"/>
          <w:szCs w:val="34"/>
          <w:rtl/>
        </w:rPr>
        <w:t>ما هي الأشياء التي ترى أنها تسير على نحو جيد الآن؟</w:t>
      </w:r>
    </w:p>
    <w:p w:rsidR="000D0CA1" w:rsidRDefault="000D0CA1" w:rsidP="000D0CA1">
      <w:pPr>
        <w:rPr>
          <w:rFonts w:ascii="Sakkal Majalla" w:hAnsi="Sakkal Majalla"/>
          <w:color w:val="002060"/>
          <w:sz w:val="34"/>
          <w:rtl/>
        </w:rPr>
      </w:pPr>
      <w:r>
        <w:rPr>
          <w:noProof/>
        </w:rPr>
        <w:lastRenderedPageBreak/>
        <mc:AlternateContent>
          <mc:Choice Requires="wpg">
            <w:drawing>
              <wp:inline distT="0" distB="0" distL="0" distR="0" wp14:anchorId="2D19AC0A" wp14:editId="4CE9CD61">
                <wp:extent cx="2837058" cy="760095"/>
                <wp:effectExtent l="0" t="0" r="1905" b="1905"/>
                <wp:docPr id="237961" name="Group 18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2837058" cy="760095"/>
                          <a:chOff x="9" y="9711"/>
                          <a:chExt cx="31979" cy="8580"/>
                        </a:xfrm>
                      </wpg:grpSpPr>
                      <wps:wsp>
                        <wps:cNvPr id="237962" name="Google Shape;773;p16"/>
                        <wps:cNvSpPr>
                          <a:spLocks/>
                        </wps:cNvSpPr>
                        <wps:spPr bwMode="auto">
                          <a:xfrm>
                            <a:off x="196" y="10842"/>
                            <a:ext cx="29387" cy="6673"/>
                          </a:xfrm>
                          <a:custGeom>
                            <a:avLst/>
                            <a:gdLst>
                              <a:gd name="T0" fmla="*/ 3215 w 162914"/>
                              <a:gd name="T1" fmla="*/ 1 h 24004"/>
                              <a:gd name="T2" fmla="*/ 1 w 162914"/>
                              <a:gd name="T3" fmla="*/ 3215 h 24004"/>
                              <a:gd name="T4" fmla="*/ 1 w 162914"/>
                              <a:gd name="T5" fmla="*/ 20789 h 24004"/>
                              <a:gd name="T6" fmla="*/ 3215 w 162914"/>
                              <a:gd name="T7" fmla="*/ 24004 h 24004"/>
                              <a:gd name="T8" fmla="*/ 159699 w 162914"/>
                              <a:gd name="T9" fmla="*/ 24004 h 24004"/>
                              <a:gd name="T10" fmla="*/ 162914 w 162914"/>
                              <a:gd name="T11" fmla="*/ 20789 h 24004"/>
                              <a:gd name="T12" fmla="*/ 162914 w 162914"/>
                              <a:gd name="T13" fmla="*/ 3215 h 24004"/>
                              <a:gd name="T14" fmla="*/ 159699 w 162914"/>
                              <a:gd name="T15" fmla="*/ 1 h 24004"/>
                              <a:gd name="T16" fmla="*/ 3215 w 162914"/>
                              <a:gd name="T17" fmla="*/ 1 h 240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rgbClr val="000000">
                              <a:alpha val="32941"/>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37963" name="Google Shape;774;p16"/>
                        <wps:cNvSpPr>
                          <a:spLocks/>
                        </wps:cNvSpPr>
                        <wps:spPr bwMode="auto">
                          <a:xfrm>
                            <a:off x="9" y="10663"/>
                            <a:ext cx="29969" cy="6673"/>
                          </a:xfrm>
                          <a:custGeom>
                            <a:avLst/>
                            <a:gdLst>
                              <a:gd name="T0" fmla="*/ 3215 w 162914"/>
                              <a:gd name="T1" fmla="*/ 1 h 24004"/>
                              <a:gd name="T2" fmla="*/ 1 w 162914"/>
                              <a:gd name="T3" fmla="*/ 3215 h 24004"/>
                              <a:gd name="T4" fmla="*/ 1 w 162914"/>
                              <a:gd name="T5" fmla="*/ 20789 h 24004"/>
                              <a:gd name="T6" fmla="*/ 3215 w 162914"/>
                              <a:gd name="T7" fmla="*/ 24004 h 24004"/>
                              <a:gd name="T8" fmla="*/ 159699 w 162914"/>
                              <a:gd name="T9" fmla="*/ 24004 h 24004"/>
                              <a:gd name="T10" fmla="*/ 162914 w 162914"/>
                              <a:gd name="T11" fmla="*/ 20789 h 24004"/>
                              <a:gd name="T12" fmla="*/ 162914 w 162914"/>
                              <a:gd name="T13" fmla="*/ 3215 h 24004"/>
                              <a:gd name="T14" fmla="*/ 159699 w 162914"/>
                              <a:gd name="T15" fmla="*/ 1 h 24004"/>
                              <a:gd name="T16" fmla="*/ 3215 w 162914"/>
                              <a:gd name="T17" fmla="*/ 1 h 240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chemeClr val="lt2">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37964" name="Google Shape;775;p16"/>
                        <wps:cNvSpPr>
                          <a:spLocks/>
                        </wps:cNvSpPr>
                        <wps:spPr bwMode="auto">
                          <a:xfrm>
                            <a:off x="3521" y="9711"/>
                            <a:ext cx="5186" cy="953"/>
                          </a:xfrm>
                          <a:custGeom>
                            <a:avLst/>
                            <a:gdLst>
                              <a:gd name="T0" fmla="*/ 620 w 26552"/>
                              <a:gd name="T1" fmla="*/ 1 h 3430"/>
                              <a:gd name="T2" fmla="*/ 1 w 26552"/>
                              <a:gd name="T3" fmla="*/ 3430 h 3430"/>
                              <a:gd name="T4" fmla="*/ 25873 w 26552"/>
                              <a:gd name="T5" fmla="*/ 3430 h 3430"/>
                              <a:gd name="T6" fmla="*/ 26552 w 26552"/>
                              <a:gd name="T7" fmla="*/ 1 h 3430"/>
                              <a:gd name="T8" fmla="*/ 620 w 26552"/>
                              <a:gd name="T9" fmla="*/ 1 h 3430"/>
                            </a:gdLst>
                            <a:ahLst/>
                            <a:cxnLst>
                              <a:cxn ang="0">
                                <a:pos x="T0" y="T1"/>
                              </a:cxn>
                              <a:cxn ang="0">
                                <a:pos x="T2" y="T3"/>
                              </a:cxn>
                              <a:cxn ang="0">
                                <a:pos x="T4" y="T5"/>
                              </a:cxn>
                              <a:cxn ang="0">
                                <a:pos x="T6" y="T7"/>
                              </a:cxn>
                              <a:cxn ang="0">
                                <a:pos x="T8" y="T9"/>
                              </a:cxn>
                            </a:cxnLst>
                            <a:rect l="0" t="0" r="r" b="b"/>
                            <a:pathLst>
                              <a:path w="26552" h="3430" extrusionOk="0">
                                <a:moveTo>
                                  <a:pt x="620" y="1"/>
                                </a:moveTo>
                                <a:lnTo>
                                  <a:pt x="1" y="3430"/>
                                </a:lnTo>
                                <a:lnTo>
                                  <a:pt x="25873" y="3430"/>
                                </a:lnTo>
                                <a:lnTo>
                                  <a:pt x="26552" y="1"/>
                                </a:lnTo>
                                <a:lnTo>
                                  <a:pt x="620" y="1"/>
                                </a:lnTo>
                                <a:close/>
                              </a:path>
                            </a:pathLst>
                          </a:custGeom>
                          <a:solidFill>
                            <a:srgbClr val="FDD77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37965" name="Google Shape;776;p16"/>
                        <wps:cNvSpPr>
                          <a:spLocks/>
                        </wps:cNvSpPr>
                        <wps:spPr bwMode="auto">
                          <a:xfrm>
                            <a:off x="671" y="17337"/>
                            <a:ext cx="5186" cy="954"/>
                          </a:xfrm>
                          <a:custGeom>
                            <a:avLst/>
                            <a:gdLst>
                              <a:gd name="T0" fmla="*/ 620 w 26552"/>
                              <a:gd name="T1" fmla="*/ 1 h 3430"/>
                              <a:gd name="T2" fmla="*/ 1 w 26552"/>
                              <a:gd name="T3" fmla="*/ 3430 h 3430"/>
                              <a:gd name="T4" fmla="*/ 25921 w 26552"/>
                              <a:gd name="T5" fmla="*/ 3430 h 3430"/>
                              <a:gd name="T6" fmla="*/ 26552 w 26552"/>
                              <a:gd name="T7" fmla="*/ 1 h 3430"/>
                              <a:gd name="T8" fmla="*/ 620 w 26552"/>
                              <a:gd name="T9" fmla="*/ 1 h 3430"/>
                            </a:gdLst>
                            <a:ahLst/>
                            <a:cxnLst>
                              <a:cxn ang="0">
                                <a:pos x="T0" y="T1"/>
                              </a:cxn>
                              <a:cxn ang="0">
                                <a:pos x="T2" y="T3"/>
                              </a:cxn>
                              <a:cxn ang="0">
                                <a:pos x="T4" y="T5"/>
                              </a:cxn>
                              <a:cxn ang="0">
                                <a:pos x="T6" y="T7"/>
                              </a:cxn>
                              <a:cxn ang="0">
                                <a:pos x="T8" y="T9"/>
                              </a:cxn>
                            </a:cxnLst>
                            <a:rect l="0" t="0" r="r" b="b"/>
                            <a:pathLst>
                              <a:path w="26552" h="3430" extrusionOk="0">
                                <a:moveTo>
                                  <a:pt x="620" y="1"/>
                                </a:moveTo>
                                <a:lnTo>
                                  <a:pt x="1" y="3430"/>
                                </a:lnTo>
                                <a:lnTo>
                                  <a:pt x="25921" y="3430"/>
                                </a:lnTo>
                                <a:lnTo>
                                  <a:pt x="26552" y="1"/>
                                </a:lnTo>
                                <a:lnTo>
                                  <a:pt x="620" y="1"/>
                                </a:lnTo>
                                <a:close/>
                              </a:path>
                            </a:pathLst>
                          </a:custGeom>
                          <a:solidFill>
                            <a:srgbClr val="FDD77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37967" name="Google Shape;777;p16"/>
                        <wps:cNvSpPr>
                          <a:spLocks/>
                        </wps:cNvSpPr>
                        <wps:spPr bwMode="auto">
                          <a:xfrm>
                            <a:off x="1072" y="17337"/>
                            <a:ext cx="4123" cy="477"/>
                          </a:xfrm>
                          <a:custGeom>
                            <a:avLst/>
                            <a:gdLst>
                              <a:gd name="T0" fmla="*/ 0 w 21110"/>
                              <a:gd name="T1" fmla="*/ 1 h 1716"/>
                              <a:gd name="T2" fmla="*/ 1393 w 21110"/>
                              <a:gd name="T3" fmla="*/ 1715 h 1716"/>
                              <a:gd name="T4" fmla="*/ 21110 w 21110"/>
                              <a:gd name="T5" fmla="*/ 1715 h 1716"/>
                              <a:gd name="T6" fmla="*/ 21110 w 21110"/>
                              <a:gd name="T7" fmla="*/ 1 h 1716"/>
                              <a:gd name="T8" fmla="*/ 0 w 21110"/>
                              <a:gd name="T9" fmla="*/ 1 h 1716"/>
                            </a:gdLst>
                            <a:ahLst/>
                            <a:cxnLst>
                              <a:cxn ang="0">
                                <a:pos x="T0" y="T1"/>
                              </a:cxn>
                              <a:cxn ang="0">
                                <a:pos x="T2" y="T3"/>
                              </a:cxn>
                              <a:cxn ang="0">
                                <a:pos x="T4" y="T5"/>
                              </a:cxn>
                              <a:cxn ang="0">
                                <a:pos x="T6" y="T7"/>
                              </a:cxn>
                              <a:cxn ang="0">
                                <a:pos x="T8" y="T9"/>
                              </a:cxn>
                            </a:cxnLst>
                            <a:rect l="0" t="0" r="r" b="b"/>
                            <a:pathLst>
                              <a:path w="21110" h="1716" extrusionOk="0">
                                <a:moveTo>
                                  <a:pt x="0" y="1"/>
                                </a:moveTo>
                                <a:lnTo>
                                  <a:pt x="1393" y="1715"/>
                                </a:lnTo>
                                <a:lnTo>
                                  <a:pt x="21110" y="1715"/>
                                </a:lnTo>
                                <a:lnTo>
                                  <a:pt x="21110" y="1"/>
                                </a:lnTo>
                                <a:lnTo>
                                  <a:pt x="0" y="1"/>
                                </a:lnTo>
                                <a:close/>
                              </a:path>
                            </a:pathLst>
                          </a:custGeom>
                          <a:solidFill>
                            <a:srgbClr val="E0921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37968" name="Google Shape;778;p16"/>
                        <wps:cNvSpPr>
                          <a:spLocks/>
                        </wps:cNvSpPr>
                        <wps:spPr bwMode="auto">
                          <a:xfrm>
                            <a:off x="4422" y="10188"/>
                            <a:ext cx="4248" cy="476"/>
                          </a:xfrm>
                          <a:custGeom>
                            <a:avLst/>
                            <a:gdLst>
                              <a:gd name="T0" fmla="*/ 596 w 21754"/>
                              <a:gd name="T1" fmla="*/ 0 h 1715"/>
                              <a:gd name="T2" fmla="*/ 0 w 21754"/>
                              <a:gd name="T3" fmla="*/ 1715 h 1715"/>
                              <a:gd name="T4" fmla="*/ 21753 w 21754"/>
                              <a:gd name="T5" fmla="*/ 1715 h 1715"/>
                              <a:gd name="T6" fmla="*/ 20312 w 21754"/>
                              <a:gd name="T7" fmla="*/ 0 h 1715"/>
                              <a:gd name="T8" fmla="*/ 596 w 21754"/>
                              <a:gd name="T9" fmla="*/ 0 h 1715"/>
                            </a:gdLst>
                            <a:ahLst/>
                            <a:cxnLst>
                              <a:cxn ang="0">
                                <a:pos x="T0" y="T1"/>
                              </a:cxn>
                              <a:cxn ang="0">
                                <a:pos x="T2" y="T3"/>
                              </a:cxn>
                              <a:cxn ang="0">
                                <a:pos x="T4" y="T5"/>
                              </a:cxn>
                              <a:cxn ang="0">
                                <a:pos x="T6" y="T7"/>
                              </a:cxn>
                              <a:cxn ang="0">
                                <a:pos x="T8" y="T9"/>
                              </a:cxn>
                            </a:cxnLst>
                            <a:rect l="0" t="0" r="r" b="b"/>
                            <a:pathLst>
                              <a:path w="21754" h="1715" extrusionOk="0">
                                <a:moveTo>
                                  <a:pt x="596" y="0"/>
                                </a:moveTo>
                                <a:lnTo>
                                  <a:pt x="0" y="1715"/>
                                </a:lnTo>
                                <a:lnTo>
                                  <a:pt x="21753" y="1715"/>
                                </a:lnTo>
                                <a:lnTo>
                                  <a:pt x="20312" y="0"/>
                                </a:lnTo>
                                <a:lnTo>
                                  <a:pt x="596" y="0"/>
                                </a:lnTo>
                                <a:close/>
                              </a:path>
                            </a:pathLst>
                          </a:custGeom>
                          <a:solidFill>
                            <a:srgbClr val="E0921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968" name="Google Shape;779;p16"/>
                        <wps:cNvSpPr>
                          <a:spLocks/>
                        </wps:cNvSpPr>
                        <wps:spPr bwMode="auto">
                          <a:xfrm>
                            <a:off x="1004" y="10188"/>
                            <a:ext cx="6492" cy="7626"/>
                          </a:xfrm>
                          <a:custGeom>
                            <a:avLst/>
                            <a:gdLst>
                              <a:gd name="T0" fmla="*/ 4977 w 30909"/>
                              <a:gd name="T1" fmla="*/ 0 h 27433"/>
                              <a:gd name="T2" fmla="*/ 0 w 30909"/>
                              <a:gd name="T3" fmla="*/ 27432 h 27433"/>
                              <a:gd name="T4" fmla="*/ 25932 w 30909"/>
                              <a:gd name="T5" fmla="*/ 27432 h 27433"/>
                              <a:gd name="T6" fmla="*/ 30909 w 30909"/>
                              <a:gd name="T7" fmla="*/ 0 h 27433"/>
                              <a:gd name="T8" fmla="*/ 4977 w 30909"/>
                              <a:gd name="T9" fmla="*/ 0 h 27433"/>
                              <a:gd name="T10" fmla="*/ 0 w 30909"/>
                              <a:gd name="T11" fmla="*/ 0 h 27433"/>
                              <a:gd name="T12" fmla="*/ 30909 w 30909"/>
                              <a:gd name="T13" fmla="*/ 27433 h 27433"/>
                            </a:gdLst>
                            <a:ahLst/>
                            <a:cxnLst>
                              <a:cxn ang="0">
                                <a:pos x="T0" y="T1"/>
                              </a:cxn>
                              <a:cxn ang="0">
                                <a:pos x="T2" y="T3"/>
                              </a:cxn>
                              <a:cxn ang="0">
                                <a:pos x="T4" y="T5"/>
                              </a:cxn>
                              <a:cxn ang="0">
                                <a:pos x="T6" y="T7"/>
                              </a:cxn>
                              <a:cxn ang="0">
                                <a:pos x="T8" y="T9"/>
                              </a:cxn>
                            </a:cxnLst>
                            <a:rect l="T10" t="T11" r="T12" b="T13"/>
                            <a:pathLst>
                              <a:path w="30909" h="27433" extrusionOk="0">
                                <a:moveTo>
                                  <a:pt x="4977" y="0"/>
                                </a:moveTo>
                                <a:lnTo>
                                  <a:pt x="0" y="27432"/>
                                </a:lnTo>
                                <a:lnTo>
                                  <a:pt x="25932" y="27432"/>
                                </a:lnTo>
                                <a:lnTo>
                                  <a:pt x="30909" y="0"/>
                                </a:lnTo>
                                <a:lnTo>
                                  <a:pt x="4977" y="0"/>
                                </a:lnTo>
                                <a:close/>
                              </a:path>
                            </a:pathLst>
                          </a:custGeom>
                          <a:solidFill>
                            <a:srgbClr val="FCBD24"/>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7E58" w:rsidRPr="0061566F" w:rsidRDefault="00FC7E58" w:rsidP="000D0CA1">
                              <w:pPr>
                                <w:bidi w:val="0"/>
                                <w:jc w:val="center"/>
                                <w:rPr>
                                  <w:rFonts w:ascii="Adobe Arabic" w:hAnsi="Adobe Arabic" w:cs="Adobe Arabic"/>
                                  <w:color w:val="FFFFFF"/>
                                  <w:sz w:val="48"/>
                                  <w:szCs w:val="48"/>
                                  <w:lang w:val="en-GB" w:bidi="ar-SY"/>
                                </w:rPr>
                              </w:pPr>
                              <w:r w:rsidRPr="0061566F">
                                <w:rPr>
                                  <w:rFonts w:ascii="Adobe Arabic" w:hAnsi="Adobe Arabic" w:cs="Adobe Arabic"/>
                                  <w:color w:val="FFFFFF"/>
                                  <w:sz w:val="48"/>
                                  <w:szCs w:val="48"/>
                                  <w:lang w:val="en-GB" w:bidi="ar-SY"/>
                                </w:rPr>
                                <w:t>4</w:t>
                              </w:r>
                            </w:p>
                          </w:txbxContent>
                        </wps:txbx>
                        <wps:bodyPr rot="0" vert="horz" wrap="square" lIns="91425" tIns="91425" rIns="91425" bIns="91425" anchor="ctr" anchorCtr="0" upright="1">
                          <a:noAutofit/>
                        </wps:bodyPr>
                      </wps:wsp>
                      <wps:wsp>
                        <wps:cNvPr id="7969" name="Google Shape;782;p16"/>
                        <wps:cNvSpPr txBox="1">
                          <a:spLocks noChangeArrowheads="1"/>
                        </wps:cNvSpPr>
                        <wps:spPr bwMode="auto">
                          <a:xfrm>
                            <a:off x="8749" y="11138"/>
                            <a:ext cx="23239" cy="66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A419D4" w:rsidRDefault="00FC7E58" w:rsidP="000D0CA1">
                              <w:pPr>
                                <w:jc w:val="left"/>
                                <w:rPr>
                                  <w:rFonts w:ascii="Adobe Arabic" w:hAnsi="Adobe Arabic" w:cs="Adobe Arabic"/>
                                  <w:b/>
                                  <w:bCs/>
                                  <w:color w:val="434343"/>
                                  <w:sz w:val="34"/>
                                  <w:lang w:bidi="ar-SY"/>
                                </w:rPr>
                              </w:pPr>
                              <w:r>
                                <w:rPr>
                                  <w:rFonts w:ascii="Adobe Arabic" w:hAnsi="Adobe Arabic" w:cs="Adobe Arabic" w:hint="cs"/>
                                  <w:b/>
                                  <w:bCs/>
                                  <w:sz w:val="36"/>
                                  <w:szCs w:val="36"/>
                                  <w:rtl/>
                                  <w:lang w:bidi="ar-SY"/>
                                </w:rPr>
                                <w:t>موظف العلاوة والمكافأة:</w:t>
                              </w:r>
                            </w:p>
                          </w:txbxContent>
                        </wps:txbx>
                        <wps:bodyPr rot="0" vert="horz" wrap="square" lIns="91425" tIns="36000" rIns="91425" bIns="36000" anchor="ctr" anchorCtr="0" upright="1">
                          <a:noAutofit/>
                        </wps:bodyPr>
                      </wps:wsp>
                    </wpg:wgp>
                  </a:graphicData>
                </a:graphic>
              </wp:inline>
            </w:drawing>
          </mc:Choice>
          <mc:Fallback>
            <w:pict>
              <v:group id="Group 1865" o:spid="_x0000_s1636" style="width:223.4pt;height:59.85pt;flip:x;mso-position-horizontal-relative:char;mso-position-vertical-relative:line" coordorigin="9,9711" coordsize="31979,8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">
                <v:shape id="Google Shape;773;p16" o:spid="_x0000_s1637" style="position:absolute;left:196;top:10842;width:29387;height:6673;visibility:visible;mso-wrap-style:square;v-text-anchor:middle" coordsize="162914,2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hwb8YA&#10;AADfAAAADwAAAGRycy9kb3ducmV2LnhtbESPQWvCQBSE7wX/w/IEb3VjBNumriKCUD1ZWw+9vWZf&#10;k9Ds25B9Neu/dwuFHoeZ+YZZrqNr1YX60Hg2MJtmoIhLbxuuDLy/7e4fQQVBtth6JgNXCrBeje6W&#10;WFg/8CtdTlKpBOFQoIFapCu0DmVNDsPUd8TJ+/K9Q0myr7TtcUhw1+o8yxbaYcNpocaOtjWV36cf&#10;Z+BQdXKOnxLPdmCm1u7n/vhhzGQcN8+ghKL8h//aL9ZAPn94WuTw+yd9Ab2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Mhwb8YAAADfAAAADwAAAAAAAAAAAAAAAACYAgAAZHJz&#10;L2Rvd25yZXYueG1sUEsFBgAAAAAEAAQA9QAAAIsDAAAAAA==&#10;" path="m3215,1c1441,1,1,1441,1,3215r,17574c1,22563,1441,24004,3215,24004r156484,c161473,24004,162914,22563,162914,20789r,-17574c162914,1441,161473,1,159699,1l3215,1xe" fillcolor="black" stroked="f">
                  <v:fill opacity="21588f"/>
                  <v:path arrowok="t" o:extrusionok="f" o:connecttype="custom" o:connectlocs="580,0;0,894;0,5779;580,6673;28807,6673;29387,5779;29387,894;28807,0;580,0" o:connectangles="0,0,0,0,0,0,0,0,0"/>
                </v:shape>
                <v:shape id="Google Shape;774;p16" o:spid="_x0000_s1638" style="position:absolute;left:9;top:10663;width:29969;height:6673;visibility:visible;mso-wrap-style:square;v-text-anchor:middle" coordsize="162914,2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rZosgA&#10;AADfAAAADwAAAGRycy9kb3ducmV2LnhtbESPT2sCMRTE74V+h/CE3rpZFWy7NUoRBAUPurbo8XXz&#10;9g9uXpYk1dVP3xSEHoeZ+Q0znfemFWdyvrGsYJikIIgLqxuuFHzul8+vIHxA1thaJgVX8jCfPT5M&#10;MdP2wjs656ESEcI+QwV1CF0mpS9qMugT2xFHr7TOYIjSVVI7vES4aeUoTSfSYMNxocaOFjUVp/zH&#10;KPC4Ween78PNVt329nUsy8XOlUo9DfqPdxCB+vAfvrdXWsFo/PI2GcPfn/gF5Ow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7atmiyAAAAN8AAAAPAAAAAAAAAAAAAAAAAJgCAABk&#10;cnMvZG93bnJldi54bWxQSwUGAAAAAAQABAD1AAAAjQMAAAAA&#10;" path="m3215,1c1441,1,1,1441,1,3215r,17574c1,22563,1441,24004,3215,24004r156484,c161473,24004,162914,22563,162914,20789r,-17574c162914,1441,161473,1,159699,1l3215,1xe" fillcolor="#e7e6e6 [3203]" stroked="f">
                  <v:path arrowok="t" o:extrusionok="f" o:connecttype="custom" o:connectlocs="591,0;0,894;0,5779;591,6673;29378,6673;29969,5779;29969,894;29378,0;591,0" o:connectangles="0,0,0,0,0,0,0,0,0"/>
                </v:shape>
                <v:shape id="Google Shape;775;p16" o:spid="_x0000_s1639" style="position:absolute;left:3521;top:9711;width:5186;height:953;visibility:visible;mso-wrap-style:square;v-text-anchor:middle" coordsize="26552,3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kH9MgA&#10;AADfAAAADwAAAGRycy9kb3ducmV2LnhtbESPzW7CMBCE75V4B2uRuBWHgKBNMQiVVoJDD/wcOG7j&#10;JY6I12nsgvv2dSWkHkcz841mvoy2EVfqfO1YwWiYgSAuna65UnA8vD8+gfABWWPjmBT8kIflovcw&#10;x0K7G+/oug+VSBD2BSowIbSFlL40ZNEPXUucvLPrLIYku0rqDm8JbhuZZ9lUWqw5LRhs6dVQedl/&#10;WwW8/TKnD5OP5XrzeXTx7TSLPFFq0I+rFxCBYvgP39sbrSAfz56nE/j7k76AXP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JmQf0yAAAAN8AAAAPAAAAAAAAAAAAAAAAAJgCAABk&#10;cnMvZG93bnJldi54bWxQSwUGAAAAAAQABAD1AAAAjQMAAAAA&#10;" path="m620,1l1,3430r25872,l26552,1,620,1xe" fillcolor="#fdd77c" stroked="f">
                  <v:path arrowok="t" o:extrusionok="f" o:connecttype="custom" o:connectlocs="121,0;0,953;5053,953;5186,0;121,0" o:connectangles="0,0,0,0,0"/>
                </v:shape>
                <v:shape id="Google Shape;776;p16" o:spid="_x0000_s1640" style="position:absolute;left:671;top:17337;width:5186;height:954;visibility:visible;mso-wrap-style:square;v-text-anchor:middle" coordsize="26552,3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Wib8gA&#10;AADfAAAADwAAAGRycy9kb3ducmV2LnhtbESPT08CMRTE7yZ+h+aReJMui/xbKcSoJHjwIHDg+Ng+&#10;txu3r+u2Qvn2lITE42RmfpOZL6NtxJE6XztWMOhnIIhLp2uuFOy2q8cpCB+QNTaOScGZPCwX93dz&#10;LLQ78RcdN6ESCcK+QAUmhLaQ0peGLPq+a4mT9+06iyHJrpK6w1OC20bmWTaWFmtOCwZbejVU/mz+&#10;rAL++DX7T5MP5dv6sHPxfT+J/KTUQy++PIMIFMN/+NZeawX5cDIbj+D6J30Bubg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m1aJvyAAAAN8AAAAPAAAAAAAAAAAAAAAAAJgCAABk&#10;cnMvZG93bnJldi54bWxQSwUGAAAAAAQABAD1AAAAjQMAAAAA&#10;" path="m620,1l1,3430r25920,l26552,1,620,1xe" fillcolor="#fdd77c" stroked="f">
                  <v:path arrowok="t" o:extrusionok="f" o:connecttype="custom" o:connectlocs="121,0;0,954;5063,954;5186,0;121,0" o:connectangles="0,0,0,0,0"/>
                </v:shape>
                <v:shape id="Google Shape;777;p16" o:spid="_x0000_s1641" style="position:absolute;left:1072;top:17337;width:4123;height:477;visibility:visible;mso-wrap-style:square;v-text-anchor:middle" coordsize="21110,1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G4QMYA&#10;AADfAAAADwAAAGRycy9kb3ducmV2LnhtbESPT2vCQBTE74LfYXmF3nRTC6aJriIBqVQ91D/3R/aZ&#10;BLNvw+5W02/vFgoeh5n5DTNf9qYVN3K+sazgbZyAIC6tbrhScDquRx8gfEDW2FomBb/kYbkYDuaY&#10;a3vnb7odQiUihH2OCuoQulxKX9Zk0I9tRxy9i3UGQ5SuktrhPcJNKydJMpUGG44LNXZU1FReDz9G&#10;wZn4snX+a5XR5ybbFaci3aeNUq8v/WoGIlAfnuH/9kYrmLyn2TSFvz/xC8jF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KG4QMYAAADfAAAADwAAAAAAAAAAAAAAAACYAgAAZHJz&#10;L2Rvd25yZXYueG1sUEsFBgAAAAAEAAQA9QAAAIsDAAAAAA==&#10;" path="m,1l1393,1715r19717,l21110,1,,1xe" fillcolor="#e09214" stroked="f">
                  <v:path arrowok="t" o:extrusionok="f" o:connecttype="custom" o:connectlocs="0,0;272,477;4123,477;4123,0;0,0" o:connectangles="0,0,0,0,0"/>
                </v:shape>
                <v:shape id="Google Shape;778;p16" o:spid="_x0000_s1642" style="position:absolute;left:4422;top:10188;width:4248;height:476;visibility:visible;mso-wrap-style:square;v-text-anchor:middle" coordsize="21754,1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fDOsQA&#10;AADfAAAADwAAAGRycy9kb3ducmV2LnhtbERPz2vCMBS+D/Y/hDfwUmaqgts6UxFF8OTUuZ0fyVtb&#10;1ryUJNX635vDYMeP7/diOdhWXMiHxrGCyTgHQaydabhScP7cPr+CCBHZYOuYFNwowLJ8fFhgYdyV&#10;j3Q5xUqkEA4FKqhj7Aopg67JYhi7jjhxP85bjAn6ShqP1xRuWznN87m02HBqqLGjdU3699RbBRsO&#10;58OH9nmTyS+9/571WRZIqdHTsHoHEWmI/+I/984omM5e3uZpcPqTvoAs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k3wzrEAAAA3wAAAA8AAAAAAAAAAAAAAAAAmAIAAGRycy9k&#10;b3ducmV2LnhtbFBLBQYAAAAABAAEAPUAAACJAwAAAAA=&#10;" path="m596,l,1715r21753,l20312,,596,xe" fillcolor="#e09214" stroked="f">
                  <v:path arrowok="t" o:extrusionok="f" o:connecttype="custom" o:connectlocs="116,0;0,476;4248,476;3966,0;116,0" o:connectangles="0,0,0,0,0"/>
                </v:shape>
                <v:shape id="Google Shape;779;p16" o:spid="_x0000_s1643" style="position:absolute;left:1004;top:10188;width:6492;height:7626;visibility:visible;mso-wrap-style:square;v-text-anchor:middle" coordsize="30909,274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9WV8MA&#10;AADdAAAADwAAAGRycy9kb3ducmV2LnhtbERPzWqDQBC+B/oOyxRyi6uhmMS6SigNNNBLYx5gcCdq&#10;686Ku4mmT589FHr8+P7zcja9uNHoOssKkigGQVxb3XGj4FwdVlsQziNr7C2Tgjs5KIunRY6ZthN/&#10;0e3kGxFC2GWooPV+yKR0dUsGXWQH4sBd7GjQBzg2Uo84hXDTy3Ucp9Jgx6GhxYHeWqp/TlejoNrs&#10;3936dxo+9Yv2h+85PV4TVGr5PO9fQXia/b/4z/2hFWx2aZgb3oQnI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S9WV8MAAADdAAAADwAAAAAAAAAAAAAAAACYAgAAZHJzL2Rv&#10;d25yZXYueG1sUEsFBgAAAAAEAAQA9QAAAIgDAAAAAA==&#10;" adj="-11796480,,5400" path="m4977,l,27432r25932,l30909,,4977,xe" fillcolor="#fcbd24" stroked="f">
                  <v:stroke joinstyle="miter"/>
                  <v:formulas/>
                  <v:path arrowok="t" o:extrusionok="f" o:connecttype="custom" o:connectlocs="1045,0;0,7626;5447,7626;6492,0;1045,0" o:connectangles="0,0,0,0,0" textboxrect="0,0,30909,27433"/>
                  <v:textbox inset="2.53958mm,2.53958mm,2.53958mm,2.53958mm">
                    <w:txbxContent>
                      <w:p w:rsidR="00FC7E58" w:rsidRPr="0061566F" w:rsidRDefault="00FC7E58" w:rsidP="000D0CA1">
                        <w:pPr>
                          <w:bidi w:val="0"/>
                          <w:jc w:val="center"/>
                          <w:rPr>
                            <w:rFonts w:ascii="Adobe Arabic" w:hAnsi="Adobe Arabic" w:cs="Adobe Arabic"/>
                            <w:color w:val="FFFFFF"/>
                            <w:sz w:val="48"/>
                            <w:szCs w:val="48"/>
                            <w:lang w:val="en-GB" w:bidi="ar-SY"/>
                          </w:rPr>
                        </w:pPr>
                        <w:r w:rsidRPr="0061566F">
                          <w:rPr>
                            <w:rFonts w:ascii="Adobe Arabic" w:hAnsi="Adobe Arabic" w:cs="Adobe Arabic"/>
                            <w:color w:val="FFFFFF"/>
                            <w:sz w:val="48"/>
                            <w:szCs w:val="48"/>
                            <w:lang w:val="en-GB" w:bidi="ar-SY"/>
                          </w:rPr>
                          <w:t>4</w:t>
                        </w:r>
                      </w:p>
                    </w:txbxContent>
                  </v:textbox>
                </v:shape>
                <v:shape id="Google Shape;782;p16" o:spid="_x0000_s1644" type="#_x0000_t202" style="position:absolute;left:8749;top:11138;width:23239;height:66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7ILcQA&#10;AADdAAAADwAAAGRycy9kb3ducmV2LnhtbESPzWrDMBCE74W+g9hCbo2cHNzYiRJCaUmhUMjffbE2&#10;lom1MtbWcd6+KhR6HGbmG2a1GX2rBupjE9jAbJqBIq6Cbbg2cDq+Py9ARUG22AYmA3eKsFk/Pqyw&#10;tOHGexoOUqsE4ViiASfSlVrHypHHOA0dcfIuofcoSfa1tj3eEty3ep5lufbYcFpw2NGro+p6+PYG&#10;hvli9yWzt4s+fea7szQuumJvzORp3C5BCY3yH/5rf1gDL0VewO+b9AT0+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yC3EAAAA3QAAAA8AAAAAAAAAAAAAAAAAmAIAAGRycy9k&#10;b3ducmV2LnhtbFBLBQYAAAAABAAEAPUAAACJAwAAAAA=&#10;" filled="f" stroked="f">
                  <v:textbox inset="2.53958mm,1mm,2.53958mm,1mm">
                    <w:txbxContent>
                      <w:p w:rsidR="00FC7E58" w:rsidRPr="00A419D4" w:rsidRDefault="00FC7E58" w:rsidP="000D0CA1">
                        <w:pPr>
                          <w:jc w:val="left"/>
                          <w:rPr>
                            <w:rFonts w:ascii="Adobe Arabic" w:hAnsi="Adobe Arabic" w:cs="Adobe Arabic"/>
                            <w:b/>
                            <w:bCs/>
                            <w:color w:val="434343"/>
                            <w:sz w:val="34"/>
                            <w:lang w:bidi="ar-SY"/>
                          </w:rPr>
                        </w:pPr>
                        <w:r>
                          <w:rPr>
                            <w:rFonts w:ascii="Adobe Arabic" w:hAnsi="Adobe Arabic" w:cs="Adobe Arabic" w:hint="cs"/>
                            <w:b/>
                            <w:bCs/>
                            <w:sz w:val="36"/>
                            <w:szCs w:val="36"/>
                            <w:rtl/>
                            <w:lang w:bidi="ar-SY"/>
                          </w:rPr>
                          <w:t>موظف العلاوة والمكافأة:</w:t>
                        </w:r>
                      </w:p>
                    </w:txbxContent>
                  </v:textbox>
                </v:shape>
                <w10:wrap anchorx="page"/>
                <w10:anchorlock/>
              </v:group>
            </w:pict>
          </mc:Fallback>
        </mc:AlternateContent>
      </w:r>
    </w:p>
    <w:p w:rsidR="000D0CA1" w:rsidRDefault="000D0CA1" w:rsidP="000D0CA1">
      <w:pPr>
        <w:rPr>
          <w:rtl/>
        </w:rPr>
      </w:pPr>
      <w:r w:rsidRPr="007F567A">
        <w:rPr>
          <w:rtl/>
        </w:rPr>
        <w:t>المعايير المالية هي الأهم بالنسبة لهذا النوع من الموظفين، يبحثون عن الاستقرار المالي والرفاه والنماء المالي المستمر، ويرتبط أداؤهم بشكل واضح بالمكافآت والحوافز المالية، وغالباً ما تكون لديهم معادلة واضحة وبسيطة "العمل على قدر الأجر" فحتى إن</w:t>
      </w:r>
      <w:r>
        <w:rPr>
          <w:rFonts w:hint="cs"/>
          <w:rtl/>
        </w:rPr>
        <w:t xml:space="preserve"> كانوا قادرين على تصحيح بعض الأمور أو تحسينها لن يقوموا بذلك دون حافز مادي</w:t>
      </w:r>
    </w:p>
    <w:p w:rsidR="000D0CA1" w:rsidRPr="00B540AF" w:rsidRDefault="000D0CA1" w:rsidP="000D0CA1">
      <w:pPr>
        <w:shd w:val="clear" w:color="auto" w:fill="F2F2F2" w:themeFill="background1" w:themeFillShade="F2"/>
        <w:rPr>
          <w:rFonts w:ascii="Sakkal Majalla" w:hAnsi="Sakkal Majalla"/>
          <w:b/>
          <w:bCs/>
          <w:color w:val="C00000"/>
          <w:sz w:val="34"/>
          <w:rtl/>
        </w:rPr>
      </w:pPr>
      <w:r>
        <w:rPr>
          <w:rFonts w:ascii="Sakkal Majalla" w:hAnsi="Sakkal Majalla"/>
          <w:b/>
          <w:bCs/>
          <w:color w:val="C00000"/>
          <w:sz w:val="34"/>
          <w:rtl/>
        </w:rPr>
        <w:t>التعامل معه</w:t>
      </w:r>
      <w:r>
        <w:rPr>
          <w:rFonts w:ascii="Sakkal Majalla" w:hAnsi="Sakkal Majalla" w:hint="cs"/>
          <w:b/>
          <w:bCs/>
          <w:color w:val="C00000"/>
          <w:sz w:val="34"/>
          <w:rtl/>
        </w:rPr>
        <w:t>:</w:t>
      </w:r>
    </w:p>
    <w:p w:rsidR="000D0CA1" w:rsidRPr="00E02EB9" w:rsidRDefault="000D0CA1">
      <w:pPr>
        <w:pStyle w:val="ListParagraph"/>
        <w:numPr>
          <w:ilvl w:val="0"/>
          <w:numId w:val="26"/>
        </w:numPr>
        <w:rPr>
          <w:rFonts w:ascii="Sakkal Majalla" w:hAnsi="Sakkal Majalla" w:cs="Sakkal Majalla"/>
          <w:color w:val="002060"/>
          <w:sz w:val="34"/>
          <w:szCs w:val="34"/>
          <w:rtl/>
        </w:rPr>
      </w:pPr>
      <w:r w:rsidRPr="00E02EB9">
        <w:rPr>
          <w:rFonts w:ascii="Sakkal Majalla" w:hAnsi="Sakkal Majalla" w:cs="Sakkal Majalla"/>
          <w:color w:val="002060"/>
          <w:sz w:val="34"/>
          <w:szCs w:val="34"/>
          <w:rtl/>
        </w:rPr>
        <w:t>قدم له بطاقة شكر</w:t>
      </w:r>
    </w:p>
    <w:p w:rsidR="000D0CA1" w:rsidRPr="00E02EB9" w:rsidRDefault="000D0CA1">
      <w:pPr>
        <w:pStyle w:val="ListParagraph"/>
        <w:numPr>
          <w:ilvl w:val="0"/>
          <w:numId w:val="26"/>
        </w:numPr>
        <w:rPr>
          <w:rFonts w:ascii="Sakkal Majalla" w:hAnsi="Sakkal Majalla" w:cs="Sakkal Majalla"/>
          <w:color w:val="002060"/>
          <w:sz w:val="34"/>
          <w:szCs w:val="34"/>
          <w:rtl/>
        </w:rPr>
      </w:pPr>
      <w:r w:rsidRPr="00E02EB9">
        <w:rPr>
          <w:rFonts w:ascii="Sakkal Majalla" w:hAnsi="Sakkal Majalla" w:cs="Sakkal Majalla"/>
          <w:color w:val="002060"/>
          <w:sz w:val="34"/>
          <w:szCs w:val="34"/>
          <w:rtl/>
        </w:rPr>
        <w:t xml:space="preserve">أثني عليه أمام الآخرين </w:t>
      </w:r>
    </w:p>
    <w:p w:rsidR="000D0CA1" w:rsidRPr="00E02EB9" w:rsidRDefault="000D0CA1">
      <w:pPr>
        <w:pStyle w:val="ListParagraph"/>
        <w:numPr>
          <w:ilvl w:val="0"/>
          <w:numId w:val="26"/>
        </w:numPr>
        <w:rPr>
          <w:rFonts w:ascii="Sakkal Majalla" w:hAnsi="Sakkal Majalla" w:cs="Sakkal Majalla"/>
          <w:color w:val="002060"/>
          <w:sz w:val="34"/>
          <w:szCs w:val="34"/>
          <w:rtl/>
        </w:rPr>
      </w:pPr>
      <w:r w:rsidRPr="00E02EB9">
        <w:rPr>
          <w:rFonts w:ascii="Sakkal Majalla" w:hAnsi="Sakkal Majalla" w:cs="Sakkal Majalla"/>
          <w:color w:val="002060"/>
          <w:sz w:val="34"/>
          <w:szCs w:val="34"/>
          <w:rtl/>
        </w:rPr>
        <w:t>ك</w:t>
      </w:r>
      <w:r>
        <w:rPr>
          <w:rFonts w:ascii="Sakkal Majalla" w:hAnsi="Sakkal Majalla" w:cs="Sakkal Majalla" w:hint="cs"/>
          <w:color w:val="002060"/>
          <w:sz w:val="34"/>
          <w:szCs w:val="34"/>
          <w:rtl/>
        </w:rPr>
        <w:t>افئه</w:t>
      </w:r>
      <w:r w:rsidRPr="00E02EB9">
        <w:rPr>
          <w:rFonts w:ascii="Sakkal Majalla" w:hAnsi="Sakkal Majalla" w:cs="Sakkal Majalla"/>
          <w:color w:val="002060"/>
          <w:sz w:val="34"/>
          <w:szCs w:val="34"/>
          <w:rtl/>
        </w:rPr>
        <w:t xml:space="preserve"> ماديا إن أنجز عمله</w:t>
      </w:r>
    </w:p>
    <w:p w:rsidR="000D0CA1" w:rsidRPr="00E02EB9" w:rsidRDefault="000D0CA1">
      <w:pPr>
        <w:pStyle w:val="ListParagraph"/>
        <w:numPr>
          <w:ilvl w:val="0"/>
          <w:numId w:val="26"/>
        </w:numPr>
        <w:rPr>
          <w:rFonts w:ascii="Sakkal Majalla" w:hAnsi="Sakkal Majalla" w:cs="Sakkal Majalla"/>
          <w:color w:val="002060"/>
          <w:sz w:val="34"/>
          <w:szCs w:val="34"/>
          <w:rtl/>
        </w:rPr>
      </w:pPr>
      <w:r w:rsidRPr="00E02EB9">
        <w:rPr>
          <w:rFonts w:ascii="Sakkal Majalla" w:hAnsi="Sakkal Majalla" w:cs="Sakkal Majalla"/>
          <w:color w:val="002060"/>
          <w:sz w:val="34"/>
          <w:szCs w:val="34"/>
          <w:rtl/>
        </w:rPr>
        <w:t xml:space="preserve">تعامل معه بود وبكلمات مؤثرة </w:t>
      </w:r>
    </w:p>
    <w:p w:rsidR="000D0CA1" w:rsidRDefault="000D0CA1" w:rsidP="000D0CA1">
      <w:pPr>
        <w:rPr>
          <w:rFonts w:ascii="Sakkal Majalla" w:hAnsi="Sakkal Majalla"/>
          <w:color w:val="002060"/>
          <w:sz w:val="34"/>
          <w:rtl/>
        </w:rPr>
      </w:pPr>
      <w:r>
        <w:rPr>
          <w:rFonts w:hint="cs"/>
          <w:b/>
          <w:bCs/>
          <w:noProof/>
          <w:rtl/>
        </w:rPr>
        <mc:AlternateContent>
          <mc:Choice Requires="wpg">
            <w:drawing>
              <wp:inline distT="0" distB="0" distL="0" distR="0" wp14:anchorId="4078E299" wp14:editId="7899D1AF">
                <wp:extent cx="3267075" cy="760095"/>
                <wp:effectExtent l="0" t="0" r="9525" b="1905"/>
                <wp:docPr id="7970" name="Google Shape;750;p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3267075" cy="760095"/>
                          <a:chOff x="6" y="29130"/>
                          <a:chExt cx="32292" cy="8580"/>
                        </a:xfrm>
                      </wpg:grpSpPr>
                      <wps:wsp>
                        <wps:cNvPr id="7971" name="Google Shape;751;p16"/>
                        <wps:cNvSpPr>
                          <a:spLocks/>
                        </wps:cNvSpPr>
                        <wps:spPr bwMode="auto">
                          <a:xfrm>
                            <a:off x="189" y="30258"/>
                            <a:ext cx="31640" cy="6673"/>
                          </a:xfrm>
                          <a:custGeom>
                            <a:avLst/>
                            <a:gdLst>
                              <a:gd name="T0" fmla="*/ 3215 w 162914"/>
                              <a:gd name="T1" fmla="*/ 1 h 24004"/>
                              <a:gd name="T2" fmla="*/ 1 w 162914"/>
                              <a:gd name="T3" fmla="*/ 3215 h 24004"/>
                              <a:gd name="T4" fmla="*/ 1 w 162914"/>
                              <a:gd name="T5" fmla="*/ 20789 h 24004"/>
                              <a:gd name="T6" fmla="*/ 3215 w 162914"/>
                              <a:gd name="T7" fmla="*/ 24004 h 24004"/>
                              <a:gd name="T8" fmla="*/ 159699 w 162914"/>
                              <a:gd name="T9" fmla="*/ 24004 h 24004"/>
                              <a:gd name="T10" fmla="*/ 162914 w 162914"/>
                              <a:gd name="T11" fmla="*/ 20789 h 24004"/>
                              <a:gd name="T12" fmla="*/ 162914 w 162914"/>
                              <a:gd name="T13" fmla="*/ 3215 h 24004"/>
                              <a:gd name="T14" fmla="*/ 159699 w 162914"/>
                              <a:gd name="T15" fmla="*/ 1 h 24004"/>
                              <a:gd name="T16" fmla="*/ 3215 w 162914"/>
                              <a:gd name="T17" fmla="*/ 1 h 240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rgbClr val="000000">
                              <a:alpha val="32941"/>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972" name="Google Shape;752;p16"/>
                        <wps:cNvSpPr>
                          <a:spLocks/>
                        </wps:cNvSpPr>
                        <wps:spPr bwMode="auto">
                          <a:xfrm>
                            <a:off x="6" y="30090"/>
                            <a:ext cx="32292" cy="6673"/>
                          </a:xfrm>
                          <a:custGeom>
                            <a:avLst/>
                            <a:gdLst>
                              <a:gd name="T0" fmla="*/ 3215 w 162914"/>
                              <a:gd name="T1" fmla="*/ 1 h 24004"/>
                              <a:gd name="T2" fmla="*/ 1 w 162914"/>
                              <a:gd name="T3" fmla="*/ 3215 h 24004"/>
                              <a:gd name="T4" fmla="*/ 1 w 162914"/>
                              <a:gd name="T5" fmla="*/ 20789 h 24004"/>
                              <a:gd name="T6" fmla="*/ 3215 w 162914"/>
                              <a:gd name="T7" fmla="*/ 24004 h 24004"/>
                              <a:gd name="T8" fmla="*/ 159699 w 162914"/>
                              <a:gd name="T9" fmla="*/ 24004 h 24004"/>
                              <a:gd name="T10" fmla="*/ 162914 w 162914"/>
                              <a:gd name="T11" fmla="*/ 20789 h 24004"/>
                              <a:gd name="T12" fmla="*/ 162914 w 162914"/>
                              <a:gd name="T13" fmla="*/ 3215 h 24004"/>
                              <a:gd name="T14" fmla="*/ 159699 w 162914"/>
                              <a:gd name="T15" fmla="*/ 1 h 24004"/>
                              <a:gd name="T16" fmla="*/ 3215 w 162914"/>
                              <a:gd name="T17" fmla="*/ 1 h 240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chemeClr val="lt2">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973" name="Google Shape;753;p16"/>
                        <wps:cNvSpPr>
                          <a:spLocks/>
                        </wps:cNvSpPr>
                        <wps:spPr bwMode="auto">
                          <a:xfrm>
                            <a:off x="3521" y="29130"/>
                            <a:ext cx="4844" cy="954"/>
                          </a:xfrm>
                          <a:custGeom>
                            <a:avLst/>
                            <a:gdLst>
                              <a:gd name="T0" fmla="*/ 620 w 26552"/>
                              <a:gd name="T1" fmla="*/ 1 h 3430"/>
                              <a:gd name="T2" fmla="*/ 1 w 26552"/>
                              <a:gd name="T3" fmla="*/ 3430 h 3430"/>
                              <a:gd name="T4" fmla="*/ 25873 w 26552"/>
                              <a:gd name="T5" fmla="*/ 3430 h 3430"/>
                              <a:gd name="T6" fmla="*/ 26552 w 26552"/>
                              <a:gd name="T7" fmla="*/ 1 h 3430"/>
                              <a:gd name="T8" fmla="*/ 620 w 26552"/>
                              <a:gd name="T9" fmla="*/ 1 h 3430"/>
                            </a:gdLst>
                            <a:ahLst/>
                            <a:cxnLst>
                              <a:cxn ang="0">
                                <a:pos x="T0" y="T1"/>
                              </a:cxn>
                              <a:cxn ang="0">
                                <a:pos x="T2" y="T3"/>
                              </a:cxn>
                              <a:cxn ang="0">
                                <a:pos x="T4" y="T5"/>
                              </a:cxn>
                              <a:cxn ang="0">
                                <a:pos x="T6" y="T7"/>
                              </a:cxn>
                              <a:cxn ang="0">
                                <a:pos x="T8" y="T9"/>
                              </a:cxn>
                            </a:cxnLst>
                            <a:rect l="0" t="0" r="r" b="b"/>
                            <a:pathLst>
                              <a:path w="26552" h="3430" extrusionOk="0">
                                <a:moveTo>
                                  <a:pt x="620" y="1"/>
                                </a:moveTo>
                                <a:lnTo>
                                  <a:pt x="1" y="3430"/>
                                </a:lnTo>
                                <a:lnTo>
                                  <a:pt x="25873" y="3430"/>
                                </a:lnTo>
                                <a:lnTo>
                                  <a:pt x="26552" y="1"/>
                                </a:lnTo>
                                <a:lnTo>
                                  <a:pt x="620" y="1"/>
                                </a:lnTo>
                                <a:close/>
                              </a:path>
                            </a:pathLst>
                          </a:custGeom>
                          <a:solidFill>
                            <a:srgbClr val="8080E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974" name="Google Shape;754;p16"/>
                        <wps:cNvSpPr>
                          <a:spLocks/>
                        </wps:cNvSpPr>
                        <wps:spPr bwMode="auto">
                          <a:xfrm>
                            <a:off x="671" y="36756"/>
                            <a:ext cx="4844" cy="954"/>
                          </a:xfrm>
                          <a:custGeom>
                            <a:avLst/>
                            <a:gdLst>
                              <a:gd name="T0" fmla="*/ 620 w 26552"/>
                              <a:gd name="T1" fmla="*/ 1 h 3430"/>
                              <a:gd name="T2" fmla="*/ 1 w 26552"/>
                              <a:gd name="T3" fmla="*/ 3430 h 3430"/>
                              <a:gd name="T4" fmla="*/ 25921 w 26552"/>
                              <a:gd name="T5" fmla="*/ 3430 h 3430"/>
                              <a:gd name="T6" fmla="*/ 26552 w 26552"/>
                              <a:gd name="T7" fmla="*/ 1 h 3430"/>
                              <a:gd name="T8" fmla="*/ 620 w 26552"/>
                              <a:gd name="T9" fmla="*/ 1 h 3430"/>
                            </a:gdLst>
                            <a:ahLst/>
                            <a:cxnLst>
                              <a:cxn ang="0">
                                <a:pos x="T0" y="T1"/>
                              </a:cxn>
                              <a:cxn ang="0">
                                <a:pos x="T2" y="T3"/>
                              </a:cxn>
                              <a:cxn ang="0">
                                <a:pos x="T4" y="T5"/>
                              </a:cxn>
                              <a:cxn ang="0">
                                <a:pos x="T6" y="T7"/>
                              </a:cxn>
                              <a:cxn ang="0">
                                <a:pos x="T8" y="T9"/>
                              </a:cxn>
                            </a:cxnLst>
                            <a:rect l="0" t="0" r="r" b="b"/>
                            <a:pathLst>
                              <a:path w="26552" h="3430" extrusionOk="0">
                                <a:moveTo>
                                  <a:pt x="620" y="1"/>
                                </a:moveTo>
                                <a:lnTo>
                                  <a:pt x="1" y="3430"/>
                                </a:lnTo>
                                <a:lnTo>
                                  <a:pt x="25921" y="3430"/>
                                </a:lnTo>
                                <a:lnTo>
                                  <a:pt x="26552" y="1"/>
                                </a:lnTo>
                                <a:lnTo>
                                  <a:pt x="620" y="1"/>
                                </a:lnTo>
                                <a:close/>
                              </a:path>
                            </a:pathLst>
                          </a:custGeom>
                          <a:solidFill>
                            <a:srgbClr val="8080E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975" name="Google Shape;755;p16"/>
                        <wps:cNvSpPr>
                          <a:spLocks/>
                        </wps:cNvSpPr>
                        <wps:spPr bwMode="auto">
                          <a:xfrm>
                            <a:off x="1072" y="36756"/>
                            <a:ext cx="3851" cy="478"/>
                          </a:xfrm>
                          <a:custGeom>
                            <a:avLst/>
                            <a:gdLst>
                              <a:gd name="T0" fmla="*/ 0 w 21110"/>
                              <a:gd name="T1" fmla="*/ 1 h 1716"/>
                              <a:gd name="T2" fmla="*/ 1393 w 21110"/>
                              <a:gd name="T3" fmla="*/ 1715 h 1716"/>
                              <a:gd name="T4" fmla="*/ 21110 w 21110"/>
                              <a:gd name="T5" fmla="*/ 1715 h 1716"/>
                              <a:gd name="T6" fmla="*/ 21110 w 21110"/>
                              <a:gd name="T7" fmla="*/ 1 h 1716"/>
                              <a:gd name="T8" fmla="*/ 0 w 21110"/>
                              <a:gd name="T9" fmla="*/ 1 h 1716"/>
                            </a:gdLst>
                            <a:ahLst/>
                            <a:cxnLst>
                              <a:cxn ang="0">
                                <a:pos x="T0" y="T1"/>
                              </a:cxn>
                              <a:cxn ang="0">
                                <a:pos x="T2" y="T3"/>
                              </a:cxn>
                              <a:cxn ang="0">
                                <a:pos x="T4" y="T5"/>
                              </a:cxn>
                              <a:cxn ang="0">
                                <a:pos x="T6" y="T7"/>
                              </a:cxn>
                              <a:cxn ang="0">
                                <a:pos x="T8" y="T9"/>
                              </a:cxn>
                            </a:cxnLst>
                            <a:rect l="0" t="0" r="r" b="b"/>
                            <a:pathLst>
                              <a:path w="21110" h="1716" extrusionOk="0">
                                <a:moveTo>
                                  <a:pt x="0" y="1"/>
                                </a:moveTo>
                                <a:lnTo>
                                  <a:pt x="1393" y="1715"/>
                                </a:lnTo>
                                <a:lnTo>
                                  <a:pt x="21110" y="1715"/>
                                </a:lnTo>
                                <a:lnTo>
                                  <a:pt x="21110" y="1"/>
                                </a:lnTo>
                                <a:lnTo>
                                  <a:pt x="0" y="1"/>
                                </a:lnTo>
                                <a:close/>
                              </a:path>
                            </a:pathLst>
                          </a:custGeom>
                          <a:solidFill>
                            <a:srgbClr val="2020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976" name="Google Shape;756;p16"/>
                        <wps:cNvSpPr>
                          <a:spLocks/>
                        </wps:cNvSpPr>
                        <wps:spPr bwMode="auto">
                          <a:xfrm>
                            <a:off x="4422" y="29607"/>
                            <a:ext cx="3968" cy="477"/>
                          </a:xfrm>
                          <a:custGeom>
                            <a:avLst/>
                            <a:gdLst>
                              <a:gd name="T0" fmla="*/ 596 w 21754"/>
                              <a:gd name="T1" fmla="*/ 0 h 1715"/>
                              <a:gd name="T2" fmla="*/ 0 w 21754"/>
                              <a:gd name="T3" fmla="*/ 1715 h 1715"/>
                              <a:gd name="T4" fmla="*/ 21753 w 21754"/>
                              <a:gd name="T5" fmla="*/ 1715 h 1715"/>
                              <a:gd name="T6" fmla="*/ 20312 w 21754"/>
                              <a:gd name="T7" fmla="*/ 0 h 1715"/>
                              <a:gd name="T8" fmla="*/ 596 w 21754"/>
                              <a:gd name="T9" fmla="*/ 0 h 1715"/>
                            </a:gdLst>
                            <a:ahLst/>
                            <a:cxnLst>
                              <a:cxn ang="0">
                                <a:pos x="T0" y="T1"/>
                              </a:cxn>
                              <a:cxn ang="0">
                                <a:pos x="T2" y="T3"/>
                              </a:cxn>
                              <a:cxn ang="0">
                                <a:pos x="T4" y="T5"/>
                              </a:cxn>
                              <a:cxn ang="0">
                                <a:pos x="T6" y="T7"/>
                              </a:cxn>
                              <a:cxn ang="0">
                                <a:pos x="T8" y="T9"/>
                              </a:cxn>
                            </a:cxnLst>
                            <a:rect l="0" t="0" r="r" b="b"/>
                            <a:pathLst>
                              <a:path w="21754" h="1715" extrusionOk="0">
                                <a:moveTo>
                                  <a:pt x="596" y="0"/>
                                </a:moveTo>
                                <a:lnTo>
                                  <a:pt x="0" y="1715"/>
                                </a:lnTo>
                                <a:lnTo>
                                  <a:pt x="21753" y="1715"/>
                                </a:lnTo>
                                <a:lnTo>
                                  <a:pt x="20312" y="0"/>
                                </a:lnTo>
                                <a:lnTo>
                                  <a:pt x="596" y="0"/>
                                </a:lnTo>
                                <a:close/>
                              </a:path>
                            </a:pathLst>
                          </a:custGeom>
                          <a:solidFill>
                            <a:srgbClr val="2020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977" name="Google Shape;757;p16"/>
                        <wps:cNvSpPr>
                          <a:spLocks/>
                        </wps:cNvSpPr>
                        <wps:spPr bwMode="auto">
                          <a:xfrm>
                            <a:off x="838" y="29607"/>
                            <a:ext cx="6260" cy="7626"/>
                          </a:xfrm>
                          <a:custGeom>
                            <a:avLst/>
                            <a:gdLst>
                              <a:gd name="T0" fmla="*/ 4977 w 30909"/>
                              <a:gd name="T1" fmla="*/ 0 h 27433"/>
                              <a:gd name="T2" fmla="*/ 0 w 30909"/>
                              <a:gd name="T3" fmla="*/ 27432 h 27433"/>
                              <a:gd name="T4" fmla="*/ 25932 w 30909"/>
                              <a:gd name="T5" fmla="*/ 27432 h 27433"/>
                              <a:gd name="T6" fmla="*/ 30909 w 30909"/>
                              <a:gd name="T7" fmla="*/ 0 h 27433"/>
                              <a:gd name="T8" fmla="*/ 4977 w 30909"/>
                              <a:gd name="T9" fmla="*/ 0 h 27433"/>
                              <a:gd name="T10" fmla="*/ 0 w 30909"/>
                              <a:gd name="T11" fmla="*/ 0 h 27433"/>
                              <a:gd name="T12" fmla="*/ 30909 w 30909"/>
                              <a:gd name="T13" fmla="*/ 27433 h 27433"/>
                            </a:gdLst>
                            <a:ahLst/>
                            <a:cxnLst>
                              <a:cxn ang="0">
                                <a:pos x="T0" y="T1"/>
                              </a:cxn>
                              <a:cxn ang="0">
                                <a:pos x="T2" y="T3"/>
                              </a:cxn>
                              <a:cxn ang="0">
                                <a:pos x="T4" y="T5"/>
                              </a:cxn>
                              <a:cxn ang="0">
                                <a:pos x="T6" y="T7"/>
                              </a:cxn>
                              <a:cxn ang="0">
                                <a:pos x="T8" y="T9"/>
                              </a:cxn>
                            </a:cxnLst>
                            <a:rect l="T10" t="T11" r="T12" b="T13"/>
                            <a:pathLst>
                              <a:path w="30909" h="27433" extrusionOk="0">
                                <a:moveTo>
                                  <a:pt x="4977" y="0"/>
                                </a:moveTo>
                                <a:lnTo>
                                  <a:pt x="0" y="27432"/>
                                </a:lnTo>
                                <a:lnTo>
                                  <a:pt x="25932" y="27432"/>
                                </a:lnTo>
                                <a:lnTo>
                                  <a:pt x="30909" y="0"/>
                                </a:lnTo>
                                <a:lnTo>
                                  <a:pt x="4977" y="0"/>
                                </a:lnTo>
                                <a:close/>
                              </a:path>
                            </a:pathLst>
                          </a:custGeom>
                          <a:solidFill>
                            <a:srgbClr val="4949E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7E58" w:rsidRPr="004C10CB" w:rsidRDefault="00FC7E58" w:rsidP="000D0CA1">
                              <w:pPr>
                                <w:bidi w:val="0"/>
                                <w:jc w:val="center"/>
                                <w:rPr>
                                  <w:color w:val="FFFFFF"/>
                                  <w:sz w:val="40"/>
                                  <w:szCs w:val="40"/>
                                  <w:lang w:val="en-GB"/>
                                </w:rPr>
                              </w:pPr>
                              <w:r>
                                <w:rPr>
                                  <w:color w:val="FFFFFF"/>
                                  <w:sz w:val="40"/>
                                  <w:szCs w:val="40"/>
                                  <w:lang w:val="en-GB"/>
                                </w:rPr>
                                <w:t>5</w:t>
                              </w:r>
                            </w:p>
                          </w:txbxContent>
                        </wps:txbx>
                        <wps:bodyPr rot="0" vert="horz" wrap="square" lIns="91425" tIns="91425" rIns="91425" bIns="91425" anchor="ctr" anchorCtr="0" upright="1">
                          <a:noAutofit/>
                        </wps:bodyPr>
                      </wps:wsp>
                      <wps:wsp>
                        <wps:cNvPr id="7978" name="Google Shape;760;p16"/>
                        <wps:cNvSpPr txBox="1">
                          <a:spLocks noChangeArrowheads="1"/>
                        </wps:cNvSpPr>
                        <wps:spPr bwMode="auto">
                          <a:xfrm>
                            <a:off x="6506" y="30632"/>
                            <a:ext cx="24970" cy="6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4959CE" w:rsidRDefault="00FC7E58" w:rsidP="000D0CA1">
                              <w:pPr>
                                <w:jc w:val="center"/>
                                <w:rPr>
                                  <w:rFonts w:ascii="Adobe Arabic" w:hAnsi="Adobe Arabic" w:cs="Adobe Arabic"/>
                                  <w:b/>
                                  <w:bCs/>
                                  <w:sz w:val="36"/>
                                  <w:szCs w:val="36"/>
                                  <w:rtl/>
                                  <w:lang w:bidi="ar-SY"/>
                                </w:rPr>
                              </w:pPr>
                              <w:r>
                                <w:rPr>
                                  <w:rFonts w:ascii="Adobe Arabic" w:hAnsi="Adobe Arabic" w:cs="Adobe Arabic" w:hint="cs"/>
                                  <w:b/>
                                  <w:bCs/>
                                  <w:sz w:val="36"/>
                                  <w:szCs w:val="36"/>
                                  <w:rtl/>
                                  <w:lang w:bidi="ar-SY"/>
                                </w:rPr>
                                <w:t>موظف عديم المسؤولية:</w:t>
                              </w:r>
                            </w:p>
                          </w:txbxContent>
                        </wps:txbx>
                        <wps:bodyPr rot="0" vert="horz" wrap="square" lIns="91425" tIns="36000" rIns="91425" bIns="36000" anchor="ctr" anchorCtr="0" upright="1">
                          <a:noAutofit/>
                        </wps:bodyPr>
                      </wps:wsp>
                    </wpg:wgp>
                  </a:graphicData>
                </a:graphic>
              </wp:inline>
            </w:drawing>
          </mc:Choice>
          <mc:Fallback>
            <w:pict>
              <v:group id="_x0000_s1645" style="width:257.25pt;height:59.85pt;flip:x;mso-position-horizontal-relative:char;mso-position-vertical-relative:line" coordorigin="6,29130" coordsize="32292,8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">
                <v:shape id="Google Shape;751;p16" o:spid="_x0000_s1646" style="position:absolute;left:189;top:30258;width:31640;height:6673;visibility:visible;mso-wrap-style:square;v-text-anchor:middle" coordsize="162914,2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J+UsQA&#10;AADdAAAADwAAAGRycy9kb3ducmV2LnhtbESPQWvCQBSE74L/YXlCb7qxBW1TV5FCofVkbT14e2Zf&#10;k2D2bci+mvXfu0LB4zAz3zCLVXSNOlMXas8GppMMFHHhbc2lgZ/v9/EzqCDIFhvPZOBCAVbL4WCB&#10;ufU9f9F5J6VKEA45GqhE2lzrUFTkMEx8S5y8X985lCS7UtsO+wR3jX7Mspl2WHNaqLClt4qK0+7P&#10;GdiUrezjUeLe9szU2M8nvz0Y8zCK61dQQlHu4f/2hzUwf5lP4fYmPQG9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yflLEAAAA3QAAAA8AAAAAAAAAAAAAAAAAmAIAAGRycy9k&#10;b3ducmV2LnhtbFBLBQYAAAAABAAEAPUAAACJAwAAAAA=&#10;" path="m3215,1c1441,1,1,1441,1,3215r,17574c1,22563,1441,24004,3215,24004r156484,c161473,24004,162914,22563,162914,20789r,-17574c162914,1441,161473,1,159699,1l3215,1xe" fillcolor="black" stroked="f">
                  <v:fill opacity="21588f"/>
                  <v:path arrowok="t" o:extrusionok="f" o:connecttype="custom" o:connectlocs="624,0;0,894;0,5779;624,6673;31016,6673;31640,5779;31640,894;31016,0;624,0" o:connectangles="0,0,0,0,0,0,0,0,0"/>
                </v:shape>
                <v:shape id="Google Shape;752;p16" o:spid="_x0000_s1647" style="position:absolute;left:6;top:30090;width:32292;height:6673;visibility:visible;mso-wrap-style:square;v-text-anchor:middle" coordsize="162914,2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N638cA&#10;AADdAAAADwAAAGRycy9kb3ducmV2LnhtbESPT2sCMRTE74LfITyht5rVQ63rZkWEQgs91G1Fj8/N&#10;2z+4eVmSVLd++qZQ8DjMzG+YbD2YTlzI+daygtk0AUFcWt1yreDr8+XxGYQPyBo7y6Tghzys8/Eo&#10;w1TbK+/oUoRaRAj7FBU0IfSplL5syKCf2p44epV1BkOUrpba4TXCTSfnSfIkDbYcFxrsadtQeS6+&#10;jQKP72/F+XS42br/uO2PVbXduUqph8mwWYEINIR7+L/9qhUslos5/L2JT0Dm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dDet/HAAAA3QAAAA8AAAAAAAAAAAAAAAAAmAIAAGRy&#10;cy9kb3ducmV2LnhtbFBLBQYAAAAABAAEAPUAAACMAwAAAAA=&#10;" path="m3215,1c1441,1,1,1441,1,3215r,17574c1,22563,1441,24004,3215,24004r156484,c161473,24004,162914,22563,162914,20789r,-17574c162914,1441,161473,1,159699,1l3215,1xe" fillcolor="#e7e6e6 [3203]" stroked="f">
                  <v:path arrowok="t" o:extrusionok="f" o:connecttype="custom" o:connectlocs="637,0;0,894;0,5779;637,6673;31655,6673;32292,5779;32292,894;31655,0;637,0" o:connectangles="0,0,0,0,0,0,0,0,0"/>
                </v:shape>
                <v:shape id="Google Shape;753;p16" o:spid="_x0000_s1648" style="position:absolute;left:3521;top:29130;width:4844;height:954;visibility:visible;mso-wrap-style:square;v-text-anchor:middle" coordsize="26552,3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Xc+cUA&#10;AADdAAAADwAAAGRycy9kb3ducmV2LnhtbESPT2sCMRTE7wW/Q3iCt5q1gn+2RhFhQYuXrvb+SJ67&#10;i5uXJUl19dM3hUKPw8z8hlltetuKG/nQOFYwGWcgiLUzDVcKzqfidQEiRGSDrWNS8KAAm/XgZYW5&#10;cXf+pFsZK5EgHHJUUMfY5VIGXZPFMHYdcfIuzluMSfpKGo/3BLetfMuymbTYcFqosaNdTfpaflsF&#10;H/L4LGfXrV+ar6OePnQRDpNCqdGw376DiNTH//Bfe28UzJfzKfy+SU9A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9dz5xQAAAN0AAAAPAAAAAAAAAAAAAAAAAJgCAABkcnMv&#10;ZG93bnJldi54bWxQSwUGAAAAAAQABAD1AAAAigMAAAAA&#10;" path="m620,1l1,3430r25872,l26552,1,620,1xe" fillcolor="#8080ed" stroked="f">
                  <v:path arrowok="t" o:extrusionok="f" o:connecttype="custom" o:connectlocs="113,0;0,954;4720,954;4844,0;113,0" o:connectangles="0,0,0,0,0"/>
                </v:shape>
                <v:shape id="Google Shape;754;p16" o:spid="_x0000_s1649" style="position:absolute;left:671;top:36756;width:4844;height:954;visibility:visible;mso-wrap-style:square;v-text-anchor:middle" coordsize="26552,3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xEjcUA&#10;AADdAAAADwAAAGRycy9kb3ducmV2LnhtbESPT2sCMRTE74V+h/CE3mrWtvhnNYoIC23x0q3eH8lz&#10;d3HzsiRR1376RhA8DjPzG2ax6m0rzuRD41jBaJiBINbONFwp2P0Wr1MQISIbbB2TgisFWC2fnxaY&#10;G3fhHzqXsRIJwiFHBXWMXS5l0DVZDEPXESfv4LzFmKSvpPF4SXDbyrcsG0uLDaeFGjva1KSP5ckq&#10;+Jbbv3J8XPuZ2W/1+1UX4WtUKPUy6NdzEJH6+Ajf259GwWQ2+YDbm/QE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HESNxQAAAN0AAAAPAAAAAAAAAAAAAAAAAJgCAABkcnMv&#10;ZG93bnJldi54bWxQSwUGAAAAAAQABAD1AAAAigMAAAAA&#10;" path="m620,1l1,3430r25920,l26552,1,620,1xe" fillcolor="#8080ed" stroked="f">
                  <v:path arrowok="t" o:extrusionok="f" o:connecttype="custom" o:connectlocs="113,0;0,954;4729,954;4844,0;113,0" o:connectangles="0,0,0,0,0"/>
                </v:shape>
                <v:shape id="Google Shape;755;p16" o:spid="_x0000_s1650" style="position:absolute;left:1072;top:36756;width:3851;height:478;visibility:visible;mso-wrap-style:square;v-text-anchor:middle" coordsize="21110,1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DO8MYA&#10;AADdAAAADwAAAGRycy9kb3ducmV2LnhtbESPQWvCQBSE70L/w/IK3nSjYGOjqxRR6cXSquD1mX1N&#10;QnffptnVxH/vCoUeh5n5hpkvO2vElRpfOVYwGiYgiHOnKy4UHA+bwRSED8gajWNScCMPy8VTb46Z&#10;di1/0XUfChEh7DNUUIZQZ1L6vCSLfuhq4uh9u8ZiiLIppG6wjXBr5DhJXqTFiuNCiTWtSsp/9her&#10;YGr87lBX54/tKpjT73o8aj9To1T/uXubgQjUhf/wX/tdK0hf0wk83sQnIB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6DO8MYAAADdAAAADwAAAAAAAAAAAAAAAACYAgAAZHJz&#10;L2Rvd25yZXYueG1sUEsFBgAAAAAEAAQA9QAAAIsDAAAAAA==&#10;" path="m,1l1393,1715r19717,l21110,1,,1xe" fillcolor="#2020ba" stroked="f">
                  <v:path arrowok="t" o:extrusionok="f" o:connecttype="custom" o:connectlocs="0,0;254,478;3851,478;3851,0;0,0" o:connectangles="0,0,0,0,0"/>
                </v:shape>
                <v:shape id="Google Shape;756;p16" o:spid="_x0000_s1651" style="position:absolute;left:4422;top:29607;width:3968;height:477;visibility:visible;mso-wrap-style:square;v-text-anchor:middle" coordsize="21754,1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VLP8YA&#10;AADdAAAADwAAAGRycy9kb3ducmV2LnhtbESPT2sCMRTE70K/Q3iF3mpWkdVujSKiVL2IWkqPj83b&#10;P3TzsiRR129vhILHYWZ+w0znnWnEhZyvLSsY9BMQxLnVNZcKvk/r9wkIH5A1NpZJwY08zGcvvSlm&#10;2l75QJdjKEWEsM9QQRVCm0np84oM+r5tiaNXWGcwROlKqR1eI9w0cpgkqTRYc1yosKVlRfnf8WwU&#10;rH5Wi2L0u3a75SDd7ulcHMyXVOrttVt8ggjUhWf4v73RCsYf4xQeb+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iVLP8YAAADdAAAADwAAAAAAAAAAAAAAAACYAgAAZHJz&#10;L2Rvd25yZXYueG1sUEsFBgAAAAAEAAQA9QAAAIsDAAAAAA==&#10;" path="m596,l,1715r21753,l20312,,596,xe" fillcolor="#2020ba" stroked="f">
                  <v:path arrowok="t" o:extrusionok="f" o:connecttype="custom" o:connectlocs="109,0;0,477;3968,477;3705,0;109,0" o:connectangles="0,0,0,0,0"/>
                </v:shape>
                <v:shape id="Google Shape;757;p16" o:spid="_x0000_s1652" style="position:absolute;left:838;top:29607;width:6260;height:7626;visibility:visible;mso-wrap-style:square;v-text-anchor:middle" coordsize="30909,274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0VKsYA&#10;AADdAAAADwAAAGRycy9kb3ducmV2LnhtbESPQWvCQBSE74L/YXlCL1I3Fmpq6irSUizEi1Hs9ZF9&#10;ZoPZt2l2q+m/7xYEj8PMfMMsVr1txIU6XztWMJ0kIIhLp2uuFBz2H48vIHxA1tg4JgW/5GG1HA4W&#10;mGl35R1dilCJCGGfoQITQptJ6UtDFv3EtcTRO7nOYoiyq6Tu8BrhtpFPSTKTFmuOCwZbejNUnosf&#10;q2A7Prx/WZtLg675PubPm5yqjVIPo379CiJQH+7hW/tTK0jnaQr/b+IT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30VKsYAAADdAAAADwAAAAAAAAAAAAAAAACYAgAAZHJz&#10;L2Rvd25yZXYueG1sUEsFBgAAAAAEAAQA9QAAAIsDAAAAAA==&#10;" adj="-11796480,,5400" path="m4977,l,27432r25932,l30909,,4977,xe" fillcolor="#4949e7" stroked="f">
                  <v:stroke joinstyle="miter"/>
                  <v:formulas/>
                  <v:path arrowok="t" o:extrusionok="f" o:connecttype="custom" o:connectlocs="1008,0;0,7626;5252,7626;6260,0;1008,0" o:connectangles="0,0,0,0,0" textboxrect="0,0,30909,27433"/>
                  <v:textbox inset="2.53958mm,2.53958mm,2.53958mm,2.53958mm">
                    <w:txbxContent>
                      <w:p w:rsidR="00FC7E58" w:rsidRPr="004C10CB" w:rsidRDefault="00FC7E58" w:rsidP="000D0CA1">
                        <w:pPr>
                          <w:bidi w:val="0"/>
                          <w:jc w:val="center"/>
                          <w:rPr>
                            <w:color w:val="FFFFFF"/>
                            <w:sz w:val="40"/>
                            <w:szCs w:val="40"/>
                            <w:lang w:val="en-GB"/>
                          </w:rPr>
                        </w:pPr>
                        <w:r>
                          <w:rPr>
                            <w:color w:val="FFFFFF"/>
                            <w:sz w:val="40"/>
                            <w:szCs w:val="40"/>
                            <w:lang w:val="en-GB"/>
                          </w:rPr>
                          <w:t>5</w:t>
                        </w:r>
                      </w:p>
                    </w:txbxContent>
                  </v:textbox>
                </v:shape>
                <v:shape id="Google Shape;760;p16" o:spid="_x0000_s1653" type="#_x0000_t202" style="position:absolute;left:6506;top:30632;width:24970;height:63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v7a8EA&#10;AADdAAAADwAAAGRycy9kb3ducmV2LnhtbERPS2vCQBC+F/oflil4qxs9+EhdpZSKgiD46H3IjtnQ&#10;7GzIjjH+e/cgePz43otV72vVURurwAZGwwwUcRFsxaWB82n9OQMVBdliHZgM3CnCavn+tsDchhsf&#10;qDtKqVIIxxwNOJEm1zoWjjzGYWiIE3cJrUdJsC21bfGWwn2tx1k20R4rTg0OG/pxVPwfr95AN55t&#10;9jL6vejzbrL5k8pFNz8YM/jov79ACfXyEj/dW2tgOp+muelNegJ6+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5r+2vBAAAA3QAAAA8AAAAAAAAAAAAAAAAAmAIAAGRycy9kb3du&#10;cmV2LnhtbFBLBQYAAAAABAAEAPUAAACGAwAAAAA=&#10;" filled="f" stroked="f">
                  <v:textbox inset="2.53958mm,1mm,2.53958mm,1mm">
                    <w:txbxContent>
                      <w:p w:rsidR="00FC7E58" w:rsidRPr="004959CE" w:rsidRDefault="00FC7E58" w:rsidP="000D0CA1">
                        <w:pPr>
                          <w:jc w:val="center"/>
                          <w:rPr>
                            <w:rFonts w:ascii="Adobe Arabic" w:hAnsi="Adobe Arabic" w:cs="Adobe Arabic"/>
                            <w:b/>
                            <w:bCs/>
                            <w:sz w:val="36"/>
                            <w:szCs w:val="36"/>
                            <w:rtl/>
                            <w:lang w:bidi="ar-SY"/>
                          </w:rPr>
                        </w:pPr>
                        <w:r>
                          <w:rPr>
                            <w:rFonts w:ascii="Adobe Arabic" w:hAnsi="Adobe Arabic" w:cs="Adobe Arabic" w:hint="cs"/>
                            <w:b/>
                            <w:bCs/>
                            <w:sz w:val="36"/>
                            <w:szCs w:val="36"/>
                            <w:rtl/>
                            <w:lang w:bidi="ar-SY"/>
                          </w:rPr>
                          <w:t>موظف عديم المسؤولية:</w:t>
                        </w:r>
                      </w:p>
                    </w:txbxContent>
                  </v:textbox>
                </v:shape>
                <w10:wrap anchorx="page"/>
                <w10:anchorlock/>
              </v:group>
            </w:pict>
          </mc:Fallback>
        </mc:AlternateContent>
      </w:r>
    </w:p>
    <w:p w:rsidR="000D0CA1" w:rsidRPr="00E02EB9" w:rsidRDefault="000D0CA1" w:rsidP="000D0CA1">
      <w:pPr>
        <w:rPr>
          <w:rtl/>
        </w:rPr>
      </w:pPr>
      <w:r w:rsidRPr="00784E30">
        <w:rPr>
          <w:rtl/>
        </w:rPr>
        <w:t>مواعيد تسليم مهام فائتة، تأخر عن مواعيد الدوام الرسمية، أخطاء مكررة، ضجيج! كل تلك أمثلة على سلوكيات الموظف المهمل المسته</w:t>
      </w:r>
      <w:r>
        <w:rPr>
          <w:rFonts w:hint="cs"/>
          <w:rtl/>
        </w:rPr>
        <w:t>ت</w:t>
      </w:r>
      <w:r w:rsidRPr="00784E30">
        <w:rPr>
          <w:rtl/>
        </w:rPr>
        <w:t>ر، الموظف عديم المسؤولية الذي لا يشعر بقيمة العمل والمكان الذي يعمل به، والأناس الذين يعملون معه!</w:t>
      </w:r>
    </w:p>
    <w:p w:rsidR="000D0CA1" w:rsidRPr="00E02EB9" w:rsidRDefault="000D0CA1" w:rsidP="000D0CA1">
      <w:pPr>
        <w:shd w:val="clear" w:color="auto" w:fill="F2F2F2" w:themeFill="background1" w:themeFillShade="F2"/>
        <w:rPr>
          <w:i/>
          <w:iCs/>
          <w:color w:val="C00000"/>
          <w:rtl/>
        </w:rPr>
      </w:pPr>
      <w:r w:rsidRPr="00E02EB9">
        <w:rPr>
          <w:color w:val="C00000"/>
          <w:rtl/>
        </w:rPr>
        <w:t>كيفية التعامل مع الموظف المهمل والمستهتر عديم المسؤولية</w:t>
      </w:r>
      <w:r w:rsidRPr="00E02EB9">
        <w:rPr>
          <w:rFonts w:hint="cs"/>
          <w:color w:val="C00000"/>
          <w:rtl/>
        </w:rPr>
        <w:t>؟</w:t>
      </w:r>
    </w:p>
    <w:p w:rsidR="000D0CA1" w:rsidRPr="00784E30" w:rsidRDefault="000D0CA1" w:rsidP="000D0CA1">
      <w:pPr>
        <w:rPr>
          <w:rtl/>
        </w:rPr>
      </w:pPr>
      <w:r w:rsidRPr="00784E30">
        <w:rPr>
          <w:rtl/>
        </w:rPr>
        <w:t>يجب على المدراء أخذ التدابير الازمة فوراً لتصحيح السلوك غير المسؤول وفي نف</w:t>
      </w:r>
      <w:r>
        <w:rPr>
          <w:rtl/>
        </w:rPr>
        <w:t>س الوقت تشجيع التصرفات المسؤولة</w:t>
      </w:r>
    </w:p>
    <w:p w:rsidR="000D0CA1" w:rsidRPr="00E02EB9" w:rsidRDefault="000D0CA1">
      <w:pPr>
        <w:pStyle w:val="ListParagraph"/>
        <w:numPr>
          <w:ilvl w:val="0"/>
          <w:numId w:val="27"/>
        </w:numPr>
        <w:ind w:left="386"/>
        <w:jc w:val="both"/>
        <w:rPr>
          <w:rFonts w:ascii="Sakkal Majalla" w:hAnsi="Sakkal Majalla" w:cs="Sakkal Majalla"/>
          <w:sz w:val="34"/>
          <w:szCs w:val="34"/>
          <w:rtl/>
        </w:rPr>
      </w:pPr>
      <w:r w:rsidRPr="00E02EB9">
        <w:rPr>
          <w:rFonts w:ascii="Sakkal Majalla" w:hAnsi="Sakkal Majalla" w:cs="Sakkal Majalla"/>
          <w:sz w:val="34"/>
          <w:szCs w:val="34"/>
          <w:rtl/>
        </w:rPr>
        <w:t>التوجيه بالأمثلة الحية </w:t>
      </w:r>
    </w:p>
    <w:p w:rsidR="000D0CA1" w:rsidRPr="006322A1" w:rsidRDefault="000D0CA1">
      <w:pPr>
        <w:pStyle w:val="ListParagraph"/>
        <w:numPr>
          <w:ilvl w:val="0"/>
          <w:numId w:val="27"/>
        </w:numPr>
        <w:ind w:left="386"/>
        <w:jc w:val="both"/>
        <w:rPr>
          <w:rFonts w:ascii="Sakkal Majalla" w:hAnsi="Sakkal Majalla" w:cs="Sakkal Majalla"/>
          <w:sz w:val="34"/>
          <w:szCs w:val="34"/>
        </w:rPr>
      </w:pPr>
      <w:r w:rsidRPr="00E02EB9">
        <w:rPr>
          <w:rFonts w:ascii="Sakkal Majalla" w:hAnsi="Sakkal Majalla" w:cs="Sakkal Majalla"/>
          <w:sz w:val="34"/>
          <w:szCs w:val="34"/>
          <w:rtl/>
        </w:rPr>
        <w:t xml:space="preserve">بجب أن يكون الموظفون </w:t>
      </w:r>
      <w:r w:rsidRPr="00E02EB9">
        <w:rPr>
          <w:rFonts w:ascii="Sakkal Majalla" w:hAnsi="Sakkal Majalla" w:cs="Sakkal Majalla" w:hint="cs"/>
          <w:sz w:val="34"/>
          <w:szCs w:val="34"/>
          <w:rtl/>
        </w:rPr>
        <w:t>ذوي</w:t>
      </w:r>
      <w:r w:rsidRPr="00E02EB9">
        <w:rPr>
          <w:rFonts w:ascii="Sakkal Majalla" w:hAnsi="Sakkal Majalla" w:cs="Sakkal Majalla"/>
          <w:sz w:val="34"/>
          <w:szCs w:val="34"/>
          <w:rtl/>
        </w:rPr>
        <w:t xml:space="preserve"> الإحساس </w:t>
      </w:r>
      <w:r w:rsidRPr="00E02EB9">
        <w:rPr>
          <w:rFonts w:ascii="Sakkal Majalla" w:hAnsi="Sakkal Majalla" w:cs="Sakkal Majalla" w:hint="cs"/>
          <w:sz w:val="34"/>
          <w:szCs w:val="34"/>
          <w:rtl/>
        </w:rPr>
        <w:t>العالي</w:t>
      </w:r>
      <w:r w:rsidRPr="00E02EB9">
        <w:rPr>
          <w:rFonts w:ascii="Sakkal Majalla" w:hAnsi="Sakkal Majalla" w:cs="Sakkal Majalla"/>
          <w:sz w:val="34"/>
          <w:szCs w:val="34"/>
          <w:rtl/>
        </w:rPr>
        <w:t xml:space="preserve"> بالمسؤولية نموذج لكل من يريد الوظائف المرموقة والترقيات </w:t>
      </w:r>
    </w:p>
    <w:p w:rsidR="000D0CA1" w:rsidRPr="00E02EB9" w:rsidRDefault="000D0CA1">
      <w:pPr>
        <w:pStyle w:val="ListParagraph"/>
        <w:numPr>
          <w:ilvl w:val="0"/>
          <w:numId w:val="27"/>
        </w:numPr>
        <w:ind w:left="386"/>
        <w:jc w:val="both"/>
        <w:rPr>
          <w:rFonts w:ascii="Sakkal Majalla" w:hAnsi="Sakkal Majalla" w:cs="Sakkal Majalla"/>
          <w:sz w:val="34"/>
          <w:szCs w:val="34"/>
          <w:rtl/>
        </w:rPr>
      </w:pPr>
      <w:r w:rsidRPr="00E02EB9">
        <w:rPr>
          <w:rFonts w:ascii="Sakkal Majalla" w:hAnsi="Sakkal Majalla" w:cs="Sakkal Majalla"/>
          <w:sz w:val="34"/>
          <w:szCs w:val="34"/>
          <w:rtl/>
        </w:rPr>
        <w:t>تذكير الموظفين بالسياسات والإجراءات التي عليهم إتباعها</w:t>
      </w:r>
    </w:p>
    <w:p w:rsidR="000D0CA1" w:rsidRPr="00E02EB9" w:rsidRDefault="000D0CA1">
      <w:pPr>
        <w:pStyle w:val="ListParagraph"/>
        <w:numPr>
          <w:ilvl w:val="0"/>
          <w:numId w:val="27"/>
        </w:numPr>
        <w:ind w:left="386"/>
        <w:jc w:val="both"/>
        <w:rPr>
          <w:rFonts w:ascii="Sakkal Majalla" w:hAnsi="Sakkal Majalla" w:cs="Sakkal Majalla"/>
          <w:sz w:val="34"/>
          <w:szCs w:val="34"/>
          <w:rtl/>
        </w:rPr>
      </w:pPr>
      <w:r w:rsidRPr="00E02EB9">
        <w:rPr>
          <w:rFonts w:ascii="Sakkal Majalla" w:hAnsi="Sakkal Majalla" w:cs="Sakkal Majalla"/>
          <w:sz w:val="34"/>
          <w:szCs w:val="34"/>
          <w:rtl/>
        </w:rPr>
        <w:t>حدد مواعيد خاصة لمناقشة الأفعال الغير مسؤولة</w:t>
      </w:r>
    </w:p>
    <w:p w:rsidR="000D0CA1" w:rsidRPr="00E02EB9" w:rsidRDefault="000D0CA1">
      <w:pPr>
        <w:pStyle w:val="ListParagraph"/>
        <w:numPr>
          <w:ilvl w:val="0"/>
          <w:numId w:val="27"/>
        </w:numPr>
        <w:ind w:left="386"/>
        <w:jc w:val="both"/>
        <w:rPr>
          <w:rFonts w:ascii="Sakkal Majalla" w:hAnsi="Sakkal Majalla" w:cs="Sakkal Majalla"/>
          <w:sz w:val="34"/>
          <w:szCs w:val="34"/>
          <w:rtl/>
        </w:rPr>
      </w:pPr>
      <w:r>
        <w:rPr>
          <w:rFonts w:ascii="Sakkal Majalla" w:hAnsi="Sakkal Majalla"/>
          <w:noProof/>
          <w:sz w:val="34"/>
          <w:rtl/>
        </w:rPr>
        <w:lastRenderedPageBreak/>
        <w:drawing>
          <wp:anchor distT="0" distB="0" distL="114300" distR="114300" simplePos="0" relativeHeight="252294144" behindDoc="0" locked="0" layoutInCell="1" allowOverlap="1" wp14:anchorId="400E1911" wp14:editId="77E469A1">
            <wp:simplePos x="0" y="0"/>
            <wp:positionH relativeFrom="margin">
              <wp:align>left</wp:align>
            </wp:positionH>
            <wp:positionV relativeFrom="paragraph">
              <wp:posOffset>8519</wp:posOffset>
            </wp:positionV>
            <wp:extent cx="2054860" cy="1856740"/>
            <wp:effectExtent l="0" t="0" r="2540" b="0"/>
            <wp:wrapSquare wrapText="bothSides"/>
            <wp:docPr id="7980" name="صورة 7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9" name="Coffee break-rafiki.png"/>
                    <pic:cNvPicPr/>
                  </pic:nvPicPr>
                  <pic:blipFill rotWithShape="1">
                    <a:blip r:embed="rId39" cstate="print">
                      <a:extLst>
                        <a:ext uri="{28A0092B-C50C-407E-A947-70E740481C1C}">
                          <a14:useLocalDpi xmlns:a14="http://schemas.microsoft.com/office/drawing/2010/main" val="0"/>
                        </a:ext>
                      </a:extLst>
                    </a:blip>
                    <a:srcRect l="4360" t="7411" r="5403" b="11069"/>
                    <a:stretch/>
                  </pic:blipFill>
                  <pic:spPr bwMode="auto">
                    <a:xfrm>
                      <a:off x="0" y="0"/>
                      <a:ext cx="2054860" cy="18567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02EB9">
        <w:rPr>
          <w:rFonts w:ascii="Sakkal Majalla" w:hAnsi="Sakkal Majalla" w:cs="Sakkal Majalla" w:hint="cs"/>
          <w:sz w:val="34"/>
          <w:szCs w:val="34"/>
          <w:rtl/>
        </w:rPr>
        <w:t>اشرح</w:t>
      </w:r>
      <w:r w:rsidRPr="00E02EB9">
        <w:rPr>
          <w:rFonts w:ascii="Sakkal Majalla" w:hAnsi="Sakkal Majalla" w:cs="Sakkal Majalla"/>
          <w:sz w:val="34"/>
          <w:szCs w:val="34"/>
          <w:rtl/>
        </w:rPr>
        <w:t xml:space="preserve"> عواقب اللامبالاة </w:t>
      </w:r>
      <w:r w:rsidRPr="00E02EB9">
        <w:rPr>
          <w:rFonts w:ascii="Sakkal Majalla" w:hAnsi="Sakkal Majalla" w:cs="Sakkal Majalla" w:hint="cs"/>
          <w:sz w:val="34"/>
          <w:szCs w:val="34"/>
          <w:rtl/>
        </w:rPr>
        <w:t>التي</w:t>
      </w:r>
      <w:r w:rsidRPr="00E02EB9">
        <w:rPr>
          <w:rFonts w:ascii="Sakkal Majalla" w:hAnsi="Sakkal Majalla" w:cs="Sakkal Majalla"/>
          <w:sz w:val="34"/>
          <w:szCs w:val="34"/>
          <w:rtl/>
        </w:rPr>
        <w:t xml:space="preserve"> يمارسها الموظف المهمل وبرهن التأثير الضار الناتج عن السلوك غير المسؤول على عمليات العمل والمحصلة النهائية.</w:t>
      </w:r>
    </w:p>
    <w:p w:rsidR="000D0CA1" w:rsidRPr="00E02EB9" w:rsidRDefault="000D0CA1">
      <w:pPr>
        <w:pStyle w:val="ListParagraph"/>
        <w:numPr>
          <w:ilvl w:val="0"/>
          <w:numId w:val="27"/>
        </w:numPr>
        <w:ind w:left="386"/>
        <w:jc w:val="both"/>
        <w:rPr>
          <w:rFonts w:ascii="Sakkal Majalla" w:hAnsi="Sakkal Majalla" w:cs="Sakkal Majalla"/>
          <w:sz w:val="34"/>
          <w:szCs w:val="34"/>
          <w:rtl/>
        </w:rPr>
      </w:pPr>
      <w:r w:rsidRPr="00E02EB9">
        <w:rPr>
          <w:rFonts w:ascii="Sakkal Majalla" w:hAnsi="Sakkal Majalla" w:cs="Sakkal Majalla"/>
          <w:sz w:val="34"/>
          <w:szCs w:val="34"/>
          <w:rtl/>
        </w:rPr>
        <w:t>أطلب من الموظف أن يقترح طرق تمكنه من تحسين أدائه</w:t>
      </w:r>
    </w:p>
    <w:p w:rsidR="000D0CA1" w:rsidRDefault="000D0CA1">
      <w:pPr>
        <w:pStyle w:val="ListParagraph"/>
        <w:numPr>
          <w:ilvl w:val="0"/>
          <w:numId w:val="27"/>
        </w:numPr>
        <w:ind w:left="386"/>
        <w:jc w:val="both"/>
        <w:rPr>
          <w:rFonts w:ascii="Sakkal Majalla" w:hAnsi="Sakkal Majalla" w:cs="Sakkal Majalla"/>
          <w:sz w:val="34"/>
          <w:szCs w:val="34"/>
        </w:rPr>
      </w:pPr>
      <w:r w:rsidRPr="00E02EB9">
        <w:rPr>
          <w:rFonts w:ascii="Sakkal Majalla" w:hAnsi="Sakkal Majalla" w:cs="Sakkal Majalla"/>
          <w:sz w:val="34"/>
          <w:szCs w:val="34"/>
          <w:rtl/>
        </w:rPr>
        <w:t xml:space="preserve">تابع تحسن الأداء بعد الإجراءات التي </w:t>
      </w:r>
      <w:r w:rsidRPr="00E02EB9">
        <w:rPr>
          <w:rFonts w:ascii="Sakkal Majalla" w:hAnsi="Sakkal Majalla" w:cs="Sakkal Majalla" w:hint="cs"/>
          <w:sz w:val="34"/>
          <w:szCs w:val="34"/>
          <w:rtl/>
        </w:rPr>
        <w:t>اتفق</w:t>
      </w:r>
      <w:r w:rsidRPr="00E02EB9">
        <w:rPr>
          <w:rFonts w:ascii="Sakkal Majalla" w:hAnsi="Sakkal Majalla" w:cs="Sakkal Majalla"/>
          <w:sz w:val="34"/>
          <w:szCs w:val="34"/>
          <w:rtl/>
        </w:rPr>
        <w:t xml:space="preserve"> عليها</w:t>
      </w:r>
      <w:r>
        <w:rPr>
          <w:rFonts w:ascii="Sakkal Majalla" w:hAnsi="Sakkal Majalla" w:cs="Sakkal Majalla" w:hint="cs"/>
          <w:sz w:val="34"/>
          <w:szCs w:val="34"/>
          <w:rtl/>
          <w:lang w:bidi="ar-SY"/>
        </w:rPr>
        <w:t>.</w:t>
      </w:r>
    </w:p>
    <w:p w:rsidR="000D0CA1" w:rsidRDefault="000D0CA1" w:rsidP="000D0CA1">
      <w:pPr>
        <w:keepNext/>
        <w:rPr>
          <w:rFonts w:ascii="Sakkal Majalla" w:hAnsi="Sakkal Majalla"/>
          <w:sz w:val="34"/>
          <w:rtl/>
        </w:rPr>
      </w:pPr>
      <w:r>
        <w:rPr>
          <w:noProof/>
        </w:rPr>
        <mc:AlternateContent>
          <mc:Choice Requires="wpg">
            <w:drawing>
              <wp:inline distT="0" distB="0" distL="0" distR="0" wp14:anchorId="10B53822" wp14:editId="13372089">
                <wp:extent cx="5731510" cy="474980"/>
                <wp:effectExtent l="0" t="0" r="2540" b="1270"/>
                <wp:docPr id="7979" name="Group 32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474980"/>
                          <a:chOff x="0" y="0"/>
                          <a:chExt cx="60883" cy="5050"/>
                        </a:xfrm>
                      </wpg:grpSpPr>
                      <wpg:grpSp>
                        <wpg:cNvPr id="7981" name="Group 256587"/>
                        <wpg:cNvGrpSpPr>
                          <a:grpSpLocks/>
                        </wpg:cNvGrpSpPr>
                        <wpg:grpSpPr bwMode="auto">
                          <a:xfrm>
                            <a:off x="0" y="0"/>
                            <a:ext cx="60883" cy="5050"/>
                            <a:chOff x="0" y="159"/>
                            <a:chExt cx="60891" cy="5058"/>
                          </a:xfrm>
                        </wpg:grpSpPr>
                        <wpg:grpSp>
                          <wpg:cNvPr id="7982" name="Group 256588"/>
                          <wpg:cNvGrpSpPr>
                            <a:grpSpLocks/>
                          </wpg:cNvGrpSpPr>
                          <wpg:grpSpPr bwMode="auto">
                            <a:xfrm>
                              <a:off x="48488" y="159"/>
                              <a:ext cx="12403" cy="5058"/>
                              <a:chOff x="42218" y="223"/>
                              <a:chExt cx="18094" cy="7110"/>
                            </a:xfrm>
                          </wpg:grpSpPr>
                          <wps:wsp>
                            <wps:cNvPr id="7983"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42218" y="223"/>
                                <a:ext cx="18095" cy="7110"/>
                              </a:xfrm>
                              <a:prstGeom prst="roundRect">
                                <a:avLst>
                                  <a:gd name="adj" fmla="val 50000"/>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FC7E58" w:rsidRPr="00BB0D09" w:rsidRDefault="00FC7E58" w:rsidP="000D0CA1">
                                  <w:pPr>
                                    <w:pStyle w:val="NoSpacing"/>
                                    <w:keepNext/>
                                    <w:rPr>
                                      <w:color w:val="FFFFFF" w:themeColor="background1"/>
                                      <w:lang w:bidi="ar-SY"/>
                                    </w:rPr>
                                  </w:pPr>
                                  <w:r>
                                    <w:rPr>
                                      <w:rFonts w:hint="cs"/>
                                      <w:rtl/>
                                      <w:lang w:bidi="ar-SY"/>
                                    </w:rPr>
                                    <w:t xml:space="preserve">       </w:t>
                                  </w:r>
                                  <w:r w:rsidRPr="00BB0D09">
                                    <w:rPr>
                                      <w:rFonts w:hint="cs"/>
                                      <w:color w:val="FFFFFF" w:themeColor="background1"/>
                                      <w:rtl/>
                                      <w:lang w:bidi="ar-SY"/>
                                    </w:rPr>
                                    <w:t>تمرين:</w:t>
                                  </w:r>
                                </w:p>
                                <w:p w:rsidR="00FC7E58" w:rsidRDefault="00FC7E58" w:rsidP="000D0CA1">
                                  <w:pPr>
                                    <w:pStyle w:val="NoSpacing"/>
                                    <w:keepNext/>
                                    <w:rPr>
                                      <w:rtl/>
                                      <w:lang w:bidi="ar-SY"/>
                                    </w:rPr>
                                  </w:pPr>
                                </w:p>
                                <w:p w:rsidR="00FC7E58" w:rsidRDefault="00FC7E58" w:rsidP="000D0CA1">
                                  <w:pPr>
                                    <w:jc w:val="left"/>
                                    <w:rPr>
                                      <w:b/>
                                      <w:bCs/>
                                      <w:rtl/>
                                    </w:rPr>
                                  </w:pPr>
                                </w:p>
                              </w:txbxContent>
                            </wps:txbx>
                            <wps:bodyPr rot="0" vert="horz" wrap="square" lIns="91440" tIns="45720" rIns="91440" bIns="45720" anchor="ctr" anchorCtr="0" upright="1">
                              <a:noAutofit/>
                            </wps:bodyPr>
                          </wps:wsp>
                          <wps:wsp>
                            <wps:cNvPr id="7984"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53438" y="734"/>
                                <a:ext cx="5715" cy="5715"/>
                              </a:xfrm>
                              <a:prstGeom prst="ellipse">
                                <a:avLst/>
                              </a:prstGeom>
                              <a:solidFill>
                                <a:schemeClr val="tx1">
                                  <a:lumMod val="85000"/>
                                  <a:lumOff val="15000"/>
                                </a:schemeClr>
                              </a:solidFill>
                              <a:ln>
                                <a:noFill/>
                              </a:ln>
                              <a:effectLst>
                                <a:outerShdw dist="38100" dir="5400000" algn="t"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7985" name="Rectangle 256591"/>
                          <wps:cNvSpPr>
                            <a:spLocks noChangeArrowheads="1"/>
                          </wps:cNvSpPr>
                          <wps:spPr bwMode="auto">
                            <a:xfrm>
                              <a:off x="0" y="4929"/>
                              <a:ext cx="52002" cy="288"/>
                            </a:xfrm>
                            <a:prstGeom prst="rect">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7986" name="Group 227"/>
                        <wpg:cNvGrpSpPr>
                          <a:grpSpLocks/>
                        </wpg:cNvGrpSpPr>
                        <wpg:grpSpPr bwMode="auto">
                          <a:xfrm>
                            <a:off x="56772" y="1605"/>
                            <a:ext cx="2465" cy="1976"/>
                            <a:chOff x="15206" y="34439"/>
                            <a:chExt cx="10267" cy="8230"/>
                          </a:xfrm>
                        </wpg:grpSpPr>
                        <wps:wsp>
                          <wps:cNvPr id="7987" name="Freeform: Shape 256593"/>
                          <wps:cNvSpPr>
                            <a:spLocks/>
                          </wps:cNvSpPr>
                          <wps:spPr bwMode="auto">
                            <a:xfrm>
                              <a:off x="15206" y="34439"/>
                              <a:ext cx="10267" cy="8231"/>
                            </a:xfrm>
                            <a:custGeom>
                              <a:avLst/>
                              <a:gdLst>
                                <a:gd name="T0" fmla="*/ 120289 w 896698"/>
                                <a:gd name="T1" fmla="*/ 40017 h 718843"/>
                                <a:gd name="T2" fmla="*/ 38358 w 896698"/>
                                <a:gd name="T3" fmla="*/ 121947 h 718843"/>
                                <a:gd name="T4" fmla="*/ 38358 w 896698"/>
                                <a:gd name="T5" fmla="*/ 479501 h 718843"/>
                                <a:gd name="T6" fmla="*/ 120289 w 896698"/>
                                <a:gd name="T7" fmla="*/ 561432 h 718843"/>
                                <a:gd name="T8" fmla="*/ 635075 w 896698"/>
                                <a:gd name="T9" fmla="*/ 561432 h 718843"/>
                                <a:gd name="T10" fmla="*/ 633552 w 896698"/>
                                <a:gd name="T11" fmla="*/ 559909 h 718843"/>
                                <a:gd name="T12" fmla="*/ 701008 w 896698"/>
                                <a:gd name="T13" fmla="*/ 559909 h 718843"/>
                                <a:gd name="T14" fmla="*/ 741193 w 896698"/>
                                <a:gd name="T15" fmla="*/ 601028 h 718843"/>
                                <a:gd name="T16" fmla="*/ 740463 w 896698"/>
                                <a:gd name="T17" fmla="*/ 601028 h 718843"/>
                                <a:gd name="T18" fmla="*/ 772564 w 896698"/>
                                <a:gd name="T19" fmla="*/ 633128 h 718843"/>
                                <a:gd name="T20" fmla="*/ 788929 w 896698"/>
                                <a:gd name="T21" fmla="*/ 649874 h 718843"/>
                                <a:gd name="T22" fmla="*/ 789121 w 896698"/>
                                <a:gd name="T23" fmla="*/ 649686 h 718843"/>
                                <a:gd name="T24" fmla="*/ 852611 w 896698"/>
                                <a:gd name="T25" fmla="*/ 713175 h 718843"/>
                                <a:gd name="T26" fmla="*/ 852611 w 896698"/>
                                <a:gd name="T27" fmla="*/ 616016 h 718843"/>
                                <a:gd name="T28" fmla="*/ 852635 w 896698"/>
                                <a:gd name="T29" fmla="*/ 616016 h 718843"/>
                                <a:gd name="T30" fmla="*/ 852635 w 896698"/>
                                <a:gd name="T31" fmla="*/ 559909 h 718843"/>
                                <a:gd name="T32" fmla="*/ 896721 w 896698"/>
                                <a:gd name="T33" fmla="*/ 559909 h 718843"/>
                                <a:gd name="T34" fmla="*/ 896721 w 896698"/>
                                <a:gd name="T35" fmla="*/ 561432 h 718843"/>
                                <a:gd name="T36" fmla="*/ 906434 w 896698"/>
                                <a:gd name="T37" fmla="*/ 561432 h 718843"/>
                                <a:gd name="T38" fmla="*/ 988364 w 896698"/>
                                <a:gd name="T39" fmla="*/ 479501 h 718843"/>
                                <a:gd name="T40" fmla="*/ 988364 w 896698"/>
                                <a:gd name="T41" fmla="*/ 121947 h 718843"/>
                                <a:gd name="T42" fmla="*/ 906434 w 896698"/>
                                <a:gd name="T43" fmla="*/ 40017 h 718843"/>
                                <a:gd name="T44" fmla="*/ 100245 w 896698"/>
                                <a:gd name="T45" fmla="*/ 0 h 718843"/>
                                <a:gd name="T46" fmla="*/ 926476 w 896698"/>
                                <a:gd name="T47" fmla="*/ 0 h 718843"/>
                                <a:gd name="T48" fmla="*/ 1026720 w 896698"/>
                                <a:gd name="T49" fmla="*/ 100244 h 718843"/>
                                <a:gd name="T50" fmla="*/ 1026720 w 896698"/>
                                <a:gd name="T51" fmla="*/ 501205 h 718843"/>
                                <a:gd name="T52" fmla="*/ 926476 w 896698"/>
                                <a:gd name="T53" fmla="*/ 601447 h 718843"/>
                                <a:gd name="T54" fmla="*/ 896721 w 896698"/>
                                <a:gd name="T55" fmla="*/ 601447 h 718843"/>
                                <a:gd name="T56" fmla="*/ 896721 w 896698"/>
                                <a:gd name="T57" fmla="*/ 823076 h 718843"/>
                                <a:gd name="T58" fmla="*/ 675091 w 896698"/>
                                <a:gd name="T59" fmla="*/ 601447 h 718843"/>
                                <a:gd name="T60" fmla="*/ 100245 w 896698"/>
                                <a:gd name="T61" fmla="*/ 601447 h 718843"/>
                                <a:gd name="T62" fmla="*/ 0 w 896698"/>
                                <a:gd name="T63" fmla="*/ 501205 h 718843"/>
                                <a:gd name="T64" fmla="*/ 0 w 896698"/>
                                <a:gd name="T65" fmla="*/ 100244 h 718843"/>
                                <a:gd name="T66" fmla="*/ 100245 w 896698"/>
                                <a:gd name="T67" fmla="*/ 0 h 718843"/>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Lst>
                              <a:ahLst/>
                              <a:cxnLst>
                                <a:cxn ang="T68">
                                  <a:pos x="T0" y="T1"/>
                                </a:cxn>
                                <a:cxn ang="T69">
                                  <a:pos x="T2" y="T3"/>
                                </a:cxn>
                                <a:cxn ang="T70">
                                  <a:pos x="T4" y="T5"/>
                                </a:cxn>
                                <a:cxn ang="T71">
                                  <a:pos x="T6" y="T7"/>
                                </a:cxn>
                                <a:cxn ang="T72">
                                  <a:pos x="T8" y="T9"/>
                                </a:cxn>
                                <a:cxn ang="T73">
                                  <a:pos x="T10" y="T11"/>
                                </a:cxn>
                                <a:cxn ang="T74">
                                  <a:pos x="T12" y="T13"/>
                                </a:cxn>
                                <a:cxn ang="T75">
                                  <a:pos x="T14" y="T15"/>
                                </a:cxn>
                                <a:cxn ang="T76">
                                  <a:pos x="T16" y="T17"/>
                                </a:cxn>
                                <a:cxn ang="T77">
                                  <a:pos x="T18" y="T19"/>
                                </a:cxn>
                                <a:cxn ang="T78">
                                  <a:pos x="T20" y="T21"/>
                                </a:cxn>
                                <a:cxn ang="T79">
                                  <a:pos x="T22" y="T23"/>
                                </a:cxn>
                                <a:cxn ang="T80">
                                  <a:pos x="T24" y="T25"/>
                                </a:cxn>
                                <a:cxn ang="T81">
                                  <a:pos x="T26" y="T27"/>
                                </a:cxn>
                                <a:cxn ang="T82">
                                  <a:pos x="T28" y="T29"/>
                                </a:cxn>
                                <a:cxn ang="T83">
                                  <a:pos x="T30" y="T31"/>
                                </a:cxn>
                                <a:cxn ang="T84">
                                  <a:pos x="T32" y="T33"/>
                                </a:cxn>
                                <a:cxn ang="T85">
                                  <a:pos x="T34" y="T35"/>
                                </a:cxn>
                                <a:cxn ang="T86">
                                  <a:pos x="T36" y="T37"/>
                                </a:cxn>
                                <a:cxn ang="T87">
                                  <a:pos x="T38" y="T39"/>
                                </a:cxn>
                                <a:cxn ang="T88">
                                  <a:pos x="T40" y="T41"/>
                                </a:cxn>
                                <a:cxn ang="T89">
                                  <a:pos x="T42" y="T43"/>
                                </a:cxn>
                                <a:cxn ang="T90">
                                  <a:pos x="T44" y="T45"/>
                                </a:cxn>
                                <a:cxn ang="T91">
                                  <a:pos x="T46" y="T47"/>
                                </a:cxn>
                                <a:cxn ang="T92">
                                  <a:pos x="T48" y="T49"/>
                                </a:cxn>
                                <a:cxn ang="T93">
                                  <a:pos x="T50" y="T51"/>
                                </a:cxn>
                                <a:cxn ang="T94">
                                  <a:pos x="T52" y="T53"/>
                                </a:cxn>
                                <a:cxn ang="T95">
                                  <a:pos x="T54" y="T55"/>
                                </a:cxn>
                                <a:cxn ang="T96">
                                  <a:pos x="T56" y="T57"/>
                                </a:cxn>
                                <a:cxn ang="T97">
                                  <a:pos x="T58" y="T59"/>
                                </a:cxn>
                                <a:cxn ang="T98">
                                  <a:pos x="T60" y="T61"/>
                                </a:cxn>
                                <a:cxn ang="T99">
                                  <a:pos x="T62" y="T63"/>
                                </a:cxn>
                                <a:cxn ang="T100">
                                  <a:pos x="T64" y="T65"/>
                                </a:cxn>
                                <a:cxn ang="T101">
                                  <a:pos x="T66" y="T67"/>
                                </a:cxn>
                              </a:cxnLst>
                              <a:rect l="0" t="0" r="r" b="b"/>
                              <a:pathLst>
                                <a:path w="896698" h="718843">
                                  <a:moveTo>
                                    <a:pt x="105056" y="34949"/>
                                  </a:moveTo>
                                  <a:cubicBezTo>
                                    <a:pt x="65536" y="34949"/>
                                    <a:pt x="33500" y="66985"/>
                                    <a:pt x="33500" y="106504"/>
                                  </a:cubicBezTo>
                                  <a:lnTo>
                                    <a:pt x="33500" y="418778"/>
                                  </a:lnTo>
                                  <a:cubicBezTo>
                                    <a:pt x="33500" y="458296"/>
                                    <a:pt x="65536" y="490333"/>
                                    <a:pt x="105056" y="490333"/>
                                  </a:cubicBezTo>
                                  <a:lnTo>
                                    <a:pt x="554650" y="490333"/>
                                  </a:lnTo>
                                  <a:lnTo>
                                    <a:pt x="553320" y="489003"/>
                                  </a:lnTo>
                                  <a:lnTo>
                                    <a:pt x="612234" y="489003"/>
                                  </a:lnTo>
                                  <a:lnTo>
                                    <a:pt x="647330" y="524915"/>
                                  </a:lnTo>
                                  <a:lnTo>
                                    <a:pt x="646692" y="524915"/>
                                  </a:lnTo>
                                  <a:lnTo>
                                    <a:pt x="674728" y="552950"/>
                                  </a:lnTo>
                                  <a:lnTo>
                                    <a:pt x="689020" y="567575"/>
                                  </a:lnTo>
                                  <a:lnTo>
                                    <a:pt x="689188" y="567411"/>
                                  </a:lnTo>
                                  <a:lnTo>
                                    <a:pt x="744638" y="622860"/>
                                  </a:lnTo>
                                  <a:lnTo>
                                    <a:pt x="744638" y="538005"/>
                                  </a:lnTo>
                                  <a:lnTo>
                                    <a:pt x="744659" y="538005"/>
                                  </a:lnTo>
                                  <a:lnTo>
                                    <a:pt x="744659" y="489003"/>
                                  </a:lnTo>
                                  <a:lnTo>
                                    <a:pt x="783162" y="489003"/>
                                  </a:lnTo>
                                  <a:lnTo>
                                    <a:pt x="783162" y="490333"/>
                                  </a:lnTo>
                                  <a:lnTo>
                                    <a:pt x="791645" y="490333"/>
                                  </a:lnTo>
                                  <a:cubicBezTo>
                                    <a:pt x="831163" y="490333"/>
                                    <a:pt x="863199" y="458296"/>
                                    <a:pt x="863199" y="418778"/>
                                  </a:cubicBezTo>
                                  <a:lnTo>
                                    <a:pt x="863199" y="106504"/>
                                  </a:lnTo>
                                  <a:cubicBezTo>
                                    <a:pt x="863199" y="66985"/>
                                    <a:pt x="831163" y="34949"/>
                                    <a:pt x="791645" y="34949"/>
                                  </a:cubicBezTo>
                                  <a:lnTo>
                                    <a:pt x="105056" y="34949"/>
                                  </a:lnTo>
                                  <a:close/>
                                  <a:moveTo>
                                    <a:pt x="87550" y="0"/>
                                  </a:moveTo>
                                  <a:lnTo>
                                    <a:pt x="809149" y="0"/>
                                  </a:lnTo>
                                  <a:cubicBezTo>
                                    <a:pt x="857502" y="0"/>
                                    <a:pt x="896698" y="39197"/>
                                    <a:pt x="896698" y="87549"/>
                                  </a:cubicBezTo>
                                  <a:lnTo>
                                    <a:pt x="896698" y="437733"/>
                                  </a:lnTo>
                                  <a:cubicBezTo>
                                    <a:pt x="896698" y="486085"/>
                                    <a:pt x="857502" y="525281"/>
                                    <a:pt x="809149" y="525281"/>
                                  </a:cubicBezTo>
                                  <a:lnTo>
                                    <a:pt x="783162" y="525281"/>
                                  </a:lnTo>
                                  <a:lnTo>
                                    <a:pt x="783162" y="718843"/>
                                  </a:lnTo>
                                  <a:lnTo>
                                    <a:pt x="589599" y="525281"/>
                                  </a:lnTo>
                                  <a:lnTo>
                                    <a:pt x="87550" y="525281"/>
                                  </a:lnTo>
                                  <a:cubicBezTo>
                                    <a:pt x="39198" y="525281"/>
                                    <a:pt x="0" y="486085"/>
                                    <a:pt x="0" y="437733"/>
                                  </a:cubicBezTo>
                                  <a:lnTo>
                                    <a:pt x="0" y="87549"/>
                                  </a:lnTo>
                                  <a:cubicBezTo>
                                    <a:pt x="0" y="39197"/>
                                    <a:pt x="39198" y="0"/>
                                    <a:pt x="87550" y="0"/>
                                  </a:cubicBezTo>
                                  <a:close/>
                                </a:path>
                              </a:pathLst>
                            </a:cu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988" name="Rectangle: Rounded Corners 256594"/>
                          <wps:cNvSpPr>
                            <a:spLocks noChangeArrowheads="1"/>
                          </wps:cNvSpPr>
                          <wps:spPr bwMode="auto">
                            <a:xfrm rot="5400000">
                              <a:off x="18939" y="33239"/>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989" name="Rectangle: Rounded Corners 256595"/>
                          <wps:cNvSpPr>
                            <a:spLocks noChangeArrowheads="1"/>
                          </wps:cNvSpPr>
                          <wps:spPr bwMode="auto">
                            <a:xfrm rot="5400000">
                              <a:off x="23239" y="35143"/>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991" name="Rectangle: Rounded Corners 256596"/>
                          <wps:cNvSpPr>
                            <a:spLocks noChangeArrowheads="1"/>
                          </wps:cNvSpPr>
                          <wps:spPr bwMode="auto">
                            <a:xfrm rot="5400000">
                              <a:off x="17034" y="36042"/>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992" name="Rectangle: Rounded Corners 256597"/>
                          <wps:cNvSpPr>
                            <a:spLocks noChangeArrowheads="1"/>
                          </wps:cNvSpPr>
                          <wps:spPr bwMode="auto">
                            <a:xfrm rot="5400000">
                              <a:off x="18938" y="36518"/>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993" name="Rectangle: Rounded Corners 256598"/>
                          <wps:cNvSpPr>
                            <a:spLocks noChangeArrowheads="1"/>
                          </wps:cNvSpPr>
                          <wps:spPr bwMode="auto">
                            <a:xfrm rot="5400000">
                              <a:off x="22038" y="34847"/>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996" name="Rectangle: Rounded Corners 256599"/>
                          <wps:cNvSpPr>
                            <a:spLocks noChangeArrowheads="1"/>
                          </wps:cNvSpPr>
                          <wps:spPr bwMode="auto">
                            <a:xfrm rot="5400000">
                              <a:off x="18939" y="34991"/>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999" name="Rectangle: Rounded Corners 256600"/>
                          <wps:cNvSpPr>
                            <a:spLocks noChangeArrowheads="1"/>
                          </wps:cNvSpPr>
                          <wps:spPr bwMode="auto">
                            <a:xfrm rot="5400000">
                              <a:off x="23239" y="36895"/>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16" name="Rectangle: Rounded Corners 256601"/>
                          <wps:cNvSpPr>
                            <a:spLocks noChangeArrowheads="1"/>
                          </wps:cNvSpPr>
                          <wps:spPr bwMode="auto">
                            <a:xfrm rot="5400000">
                              <a:off x="17034" y="37771"/>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18" name="Rectangle: Rounded Corners 256602"/>
                          <wps:cNvSpPr>
                            <a:spLocks noChangeArrowheads="1"/>
                          </wps:cNvSpPr>
                          <wps:spPr bwMode="auto">
                            <a:xfrm rot="5400000">
                              <a:off x="18938" y="38247"/>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19" name="Rectangle: Rounded Corners 256603"/>
                          <wps:cNvSpPr>
                            <a:spLocks noChangeArrowheads="1"/>
                          </wps:cNvSpPr>
                          <wps:spPr bwMode="auto">
                            <a:xfrm rot="5400000">
                              <a:off x="22038" y="36576"/>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wgp>
                  </a:graphicData>
                </a:graphic>
              </wp:inline>
            </w:drawing>
          </mc:Choice>
          <mc:Fallback>
            <w:pict>
              <v:group id="_x0000_s1654" style="width:451.3pt;height:37.4pt;mso-position-horizontal-relative:char;mso-position-vertical-relative:line" coordsize="60883,5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">
                <v:group id="Group 256587" o:spid="_x0000_s1655" style="position:absolute;width:60883;height:5050" coordorigin=",159" coordsize="60891,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y5jLscAAADdAAAADwAAAGRycy9kb3ducmV2LnhtbESPQWvCQBSE74L/YXlC&#10;b3UTi62NWUVEpQcpVAvF2yP7TEKyb0N2TeK/7xYKHoeZ+YZJ14OpRUetKy0riKcRCOLM6pJzBd/n&#10;/fMChPPIGmvLpOBODtar8SjFRNuev6g7+VwECLsEFRTeN4mULivIoJvahjh4V9sa9EG2udQt9gFu&#10;ajmLoldpsOSwUGBD24Ky6nQzCg499puXeNcdq+v2fjnPP3+OMSn1NBk2SxCeBv8I/7c/tIK390UM&#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y5jLscAAADd&#10;AAAADwAAAAAAAAAAAAAAAACqAgAAZHJzL2Rvd25yZXYueG1sUEsFBgAAAAAEAAQA+gAAAJ4DAAAA&#10;AA==&#10;">
                  <v:group id="Group 256588" o:spid="_x0000_s1656" style="position:absolute;left:48488;top:159;width:12403;height:5058" coordorigin="42218,223" coordsize="18094,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z9WccAAADdAAAADwAAAGRycy9kb3ducmV2LnhtbESPT2vCQBTE7wW/w/KE&#10;3nQTS6tGVxHR0oMI/gHx9sg+k2D2bciuSfz23YLQ4zAzv2Hmy86UoqHaFZYVxMMIBHFqdcGZgvNp&#10;O5iAcB5ZY2mZFDzJwXLRe5tjom3LB2qOPhMBwi5BBbn3VSKlS3My6Ia2Ig7ezdYGfZB1JnWNbYCb&#10;Uo6i6EsaLDgs5FjROqf0fnwYBd8ttquPeNPs7rf183r63F92MSn13u9WMxCeOv8ffrV/tILxdDKC&#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z9WccAAADd&#10;AAAADwAAAAAAAAAAAAAAAACqAgAAZHJzL2Rvd25yZXYueG1sUEsFBgAAAAAEAAQA+gAAAJ4DAAAA&#10;AA==&#10;">
                    <v:roundrect id="Rectangle: Rounded Corners 55" o:spid="_x0000_s1657" style="position:absolute;left:42218;top:223;width:18095;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eQ1McA&#10;AADdAAAADwAAAGRycy9kb3ducmV2LnhtbESPQWvCQBSE74X+h+UVequbaqmauooolV6KGhU8PrLP&#10;JJh9G3a3MfXXu0Khx2FmvmEms87UoiXnK8sKXnsJCOLc6ooLBfvd58sIhA/IGmvLpOCXPMymjw8T&#10;TLW98JbaLBQiQtinqKAMoUml9HlJBn3PNsTRO1lnMETpCqkdXiLc1LKfJO/SYMVxocSGFiXl5+zH&#10;KHDn3XGwWa+6VXHI2uXb9fvE67FSz0/d/ANEoC78h//aX1rBcDwawP1NfAJye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inkNTHAAAA3QAAAA8AAAAAAAAAAAAAAAAAmAIAAGRy&#10;cy9kb3ducmV2LnhtbFBLBQYAAAAABAAEAPUAAACMAwAAAAA=&#10;" fillcolor="#00b050" stroked="f" strokeweight="1pt">
                      <v:stroke joinstyle="miter"/>
                      <v:textbox>
                        <w:txbxContent>
                          <w:p w:rsidR="00FC7E58" w:rsidRPr="00BB0D09" w:rsidRDefault="00FC7E58" w:rsidP="000D0CA1">
                            <w:pPr>
                              <w:pStyle w:val="NoSpacing"/>
                              <w:keepNext/>
                              <w:rPr>
                                <w:color w:val="FFFFFF" w:themeColor="background1"/>
                                <w:lang w:bidi="ar-SY"/>
                              </w:rPr>
                            </w:pPr>
                            <w:r>
                              <w:rPr>
                                <w:rFonts w:hint="cs"/>
                                <w:rtl/>
                                <w:lang w:bidi="ar-SY"/>
                              </w:rPr>
                              <w:t xml:space="preserve">       </w:t>
                            </w:r>
                            <w:r w:rsidRPr="00BB0D09">
                              <w:rPr>
                                <w:rFonts w:hint="cs"/>
                                <w:color w:val="FFFFFF" w:themeColor="background1"/>
                                <w:rtl/>
                                <w:lang w:bidi="ar-SY"/>
                              </w:rPr>
                              <w:t>تمرين:</w:t>
                            </w:r>
                          </w:p>
                          <w:p w:rsidR="00FC7E58" w:rsidRDefault="00FC7E58" w:rsidP="000D0CA1">
                            <w:pPr>
                              <w:pStyle w:val="NoSpacing"/>
                              <w:keepNext/>
                              <w:rPr>
                                <w:rtl/>
                                <w:lang w:bidi="ar-SY"/>
                              </w:rPr>
                            </w:pPr>
                          </w:p>
                          <w:p w:rsidR="00FC7E58" w:rsidRDefault="00FC7E58" w:rsidP="000D0CA1">
                            <w:pPr>
                              <w:jc w:val="left"/>
                              <w:rPr>
                                <w:b/>
                                <w:bCs/>
                                <w:rtl/>
                              </w:rPr>
                            </w:pPr>
                          </w:p>
                        </w:txbxContent>
                      </v:textbox>
                    </v:roundrect>
                    <v:oval id="Oval 61" o:spid="_x0000_s1658" style="position:absolute;left:53438;top:734;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yq48cA&#10;AADdAAAADwAAAGRycy9kb3ducmV2LnhtbESPzWrDMBCE74W+g9hCbo3cEteJGyWEkkIuPtR1D70t&#10;1sY2tVbGUvzz9lUgkOMwM98w2/1kWjFQ7xrLCl6WEQji0uqGKwXF9+fzGoTzyBpby6RgJgf73ePD&#10;FlNtR/6iIfeVCBB2KSqove9SKV1Zk0G3tB1x8M62N+iD7CupexwD3LTyNYrepMGGw0KNHX3UVP7l&#10;F6NAR0kT6yLOzsVhzOb4dyOPP5lSi6fp8A7C0+Tv4Vv7pBUkm/UKrm/CE5C7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ksquPHAAAA3QAAAA8AAAAAAAAAAAAAAAAAmAIAAGRy&#10;cy9kb3ducmV2LnhtbFBLBQYAAAAABAAEAPUAAACMAwAAAAA=&#10;" fillcolor="#272727 [2749]" stroked="f" strokeweight="1pt">
                      <v:stroke joinstyle="miter"/>
                      <v:shadow on="t" color="black" opacity="26213f" origin=",-.5" offset="0,3pt"/>
                    </v:oval>
                  </v:group>
                  <v:rect id="Rectangle 256591" o:spid="_x0000_s1659" style="position:absolute;top:4929;width:52002;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PUvMYA&#10;AADdAAAADwAAAGRycy9kb3ducmV2LnhtbESP0WrCQBRE3wX/YblC33SjrW1MXUUtBX0oaNoPuGSv&#10;SWj2bthdTfz7riD0cZiZM8xy3ZtGXMn52rKC6SQBQVxYXXOp4Of7c5yC8AFZY2OZFNzIw3o1HCwx&#10;07bjE13zUIoIYZ+hgiqENpPSFxUZ9BPbEkfvbJ3BEKUrpXbYRbhp5CxJXqXBmuNChS3tKip+84tR&#10;MEvrcuu67cuRvrrTIf24PR+OuVJPo37zDiJQH/7Dj/ZeK3hbpHO4v4lP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NPUvMYAAADdAAAADwAAAAAAAAAAAAAAAACYAgAAZHJz&#10;L2Rvd25yZXYueG1sUEsFBgAAAAAEAAQA9QAAAIsDAAAAAA==&#10;" fillcolor="#00b050" stroked="f" strokeweight="1pt"/>
                </v:group>
                <v:group id="Group 227" o:spid="_x0000_s1660" style="position:absolute;left:56772;top:1605;width:2465;height:1976" coordorigin="15206,34439" coordsize="10267,8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DH+1rIAAAA&#10;3QAAAA8AAAAAAAAAAAAAAAAAqgIAAGRycy9kb3ducmV2LnhtbFBLBQYAAAAABAAEAPoAAACfAwAA&#10;AAA=&#10;">
                  <v:shape id="Freeform: Shape 256593" o:spid="_x0000_s1661" style="position:absolute;left:15206;top:34439;width:10267;height:8231;visibility:visible;mso-wrap-style:square;v-text-anchor:middle" coordsize="896698,7188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LQI8YA&#10;AADdAAAADwAAAGRycy9kb3ducmV2LnhtbESPT2vCQBTE7wW/w/KE3urGFvwTXUUsQi+BNoro7ZF9&#10;JovZtyG7jfHbu4WCx2FmfsMs172tRUetN44VjEcJCOLCacOlgsN+9zYD4QOyxtoxKbiTh/Vq8LLE&#10;VLsb/1CXh1JECPsUFVQhNKmUvqjIoh+5hjh6F9daDFG2pdQt3iLc1vI9SSbSouG4UGFD24qKa/5r&#10;FeTd6bjPsvD9cTa2vJtj1u8+tVKvw36zABGoD8/wf/tLK5jOZ1P4exOfgFw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OLQI8YAAADdAAAADwAAAAAAAAAAAAAAAACYAgAAZHJz&#10;L2Rvd25yZXYueG1sUEsFBgAAAAAEAAQA9QAAAIsDAAAAAA==&#10;" path="m105056,34949v-39520,,-71556,32036,-71556,71555l33500,418778v,39518,32036,71555,71556,71555l554650,490333r-1330,-1330l612234,489003r35096,35912l646692,524915r28036,28035l689020,567575r168,-164l744638,622860r,-84855l744659,538005r,-49002l783162,489003r,1330l791645,490333v39518,,71554,-32037,71554,-71555l863199,106504v,-39519,-32036,-71555,-71554,-71555l105056,34949xm87550,l809149,v48353,,87549,39197,87549,87549l896698,437733v,48352,-39196,87548,-87549,87548l783162,525281r,193562l589599,525281r-502049,c39198,525281,,486085,,437733l,87549c,39197,39198,,87550,xe" fillcolor="white [3212]" stroked="f" strokeweight="1pt">
                    <v:stroke joinstyle="miter"/>
                    <v:path arrowok="t" o:connecttype="custom" o:connectlocs="1377,458;439,1396;439,5490;1377,6429;7271,6429;7254,6411;8026,6411;8487,6882;8478,6882;8846,7250;9033,7441;9035,7439;9762,8166;9762,7054;9762,7054;9762,6411;10267,6411;10267,6429;10378,6429;11317,5490;11317,1396;10378,458;1148,0;10608,0;11756,1148;11756,5739;10608,6887;10267,6887;10267,9425;7730,6887;1148,6887;0,5739;0,1148;1148,0" o:connectangles="0,0,0,0,0,0,0,0,0,0,0,0,0,0,0,0,0,0,0,0,0,0,0,0,0,0,0,0,0,0,0,0,0,0"/>
                  </v:shape>
                  <v:roundrect id="Rectangle: Rounded Corners 256594" o:spid="_x0000_s1662" style="position:absolute;left:18939;top:33239;width:375;height:5713;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aE/MEA&#10;AADdAAAADwAAAGRycy9kb3ducmV2LnhtbERPzYrCMBC+C75DGMGbpvawW6tRRHARPNn1AcZmTIvN&#10;pDTZtuvTm8PCHj++/+1+tI3oqfO1YwWrZQKCuHS6ZqPg9n1aZCB8QNbYOCYFv+Rhv5tOtphrN/CV&#10;+iIYEUPY56igCqHNpfRlRRb90rXEkXu4zmKIsDNSdzjEcNvINEk+pMWaY0OFLR0rKp/Fj1Xgb1eT&#10;nYb0ywwHSovz69I3/q7UfDYeNiACjeFf/Oc+awWf6yzOjW/iE5C7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EGhPzBAAAA3QAAAA8AAAAAAAAAAAAAAAAAmAIAAGRycy9kb3du&#10;cmV2LnhtbFBLBQYAAAAABAAEAPUAAACGAwAAAAA=&#10;" fillcolor="white [3212]" stroked="f" strokeweight="1pt">
                    <v:stroke joinstyle="miter"/>
                  </v:roundrect>
                  <v:roundrect id="Rectangle: Rounded Corners 256595" o:spid="_x0000_s1663" style="position:absolute;left:23239;top:35143;width:375;height:1905;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ohZ8QA&#10;AADdAAAADwAAAGRycy9kb3ducmV2LnhtbESPQWvCQBSE7wX/w/KE3urGHGqMriKCRfBk6g94Zp+b&#10;YPZtyK5J2l/fFYQeh5n5hllvR9uInjpfO1YwnyUgiEunazYKLt+HjwyED8gaG8ek4Ic8bDeTtzXm&#10;2g18pr4IRkQI+xwVVCG0uZS+rMiin7mWOHo311kMUXZG6g6HCLeNTJPkU1qsOS5U2NK+ovJePKwC&#10;fzmb7DCkX2bYUVocf099469KvU/H3QpEoDH8h1/to1awWGZLeL6JT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5KIWfEAAAA3QAAAA8AAAAAAAAAAAAAAAAAmAIAAGRycy9k&#10;b3ducmV2LnhtbFBLBQYAAAAABAAEAPUAAACJAwAAAAA=&#10;" fillcolor="white [3212]" stroked="f" strokeweight="1pt">
                    <v:stroke joinstyle="miter"/>
                  </v:roundrect>
                  <v:roundrect id="Rectangle: Rounded Corners 256596" o:spid="_x0000_s1664" style="position:absolute;left:17034;top:36042;width:375;height:1904;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W7vMQA&#10;AADdAAAADwAAAGRycy9kb3ducmV2LnhtbESP3YrCMBSE7wXfIRzBO03thT/VKLLgInhl1wc4NmfT&#10;ss1JabJt16c3grCXw8x8w+wOg61FR62vHCtYzBMQxIXTFRsFt6/TbA3CB2SNtWNS8EceDvvxaIeZ&#10;dj1fqcuDERHCPkMFZQhNJqUvSrLo564hjt63ay2GKFsjdYt9hNtapkmylBYrjgslNvRRUvGT/1oF&#10;/nY161Offpr+SGl+fly62t+Vmk6G4xZEoCH8h9/ts1aw2mwW8HoTn4DcP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lu7zEAAAA3QAAAA8AAAAAAAAAAAAAAAAAmAIAAGRycy9k&#10;b3ducmV2LnhtbFBLBQYAAAAABAAEAPUAAACJAwAAAAA=&#10;" fillcolor="white [3212]" stroked="f" strokeweight="1pt">
                    <v:stroke joinstyle="miter"/>
                  </v:roundrect>
                  <v:roundrect id="Rectangle: Rounded Corners 256597" o:spid="_x0000_s1665" style="position:absolute;left:18938;top:36518;width:375;height:952;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cly8QA&#10;AADdAAAADwAAAGRycy9kb3ducmV2LnhtbESP3YrCMBSE7xd8h3AE79bUXvhTjSKCIuyVXR/g2BzT&#10;YnNSmtjWffrNgrCXw8x8w2x2g61FR62vHCuYTRMQxIXTFRsF1+/j5xKED8gaa8ek4EUedtvRxwYz&#10;7Xq+UJcHIyKEfYYKyhCaTEpflGTRT11DHL27ay2GKFsjdYt9hNtapkkylxYrjgslNnQoqXjkT6vA&#10;Xy9meezTk+n3lObnn6+u9jelJuNhvwYRaAj/4Xf7rBUsVqsU/t7EJy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3JcvEAAAA3QAAAA8AAAAAAAAAAAAAAAAAmAIAAGRycy9k&#10;b3ducmV2LnhtbFBLBQYAAAAABAAEAPUAAACJAwAAAAA=&#10;" fillcolor="white [3212]" stroked="f" strokeweight="1pt">
                    <v:stroke joinstyle="miter"/>
                  </v:roundrect>
                  <v:roundrect id="Rectangle: Rounded Corners 256598" o:spid="_x0000_s1666" style="position:absolute;left:22038;top:34847;width:381;height:4300;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uAUMQA&#10;AADdAAAADwAAAGRycy9kb3ducmV2LnhtbESP0WrCQBRE3wv+w3KFvtWNEaxGVxFBEXwy9QNus9dN&#10;MHs3ZNck7dd3BaGPw8ycYdbbwdaio9ZXjhVMJwkI4sLpio2C69fhYwHCB2SNtWNS8EMetpvR2xoz&#10;7Xq+UJcHIyKEfYYKyhCaTEpflGTRT1xDHL2bay2GKFsjdYt9hNtapkkylxYrjgslNrQvqbjnD6vA&#10;Xy9mcejTo+l3lOan33NX+2+l3sfDbgUi0BD+w6/2SSv4XC5n8HwTn4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7gFDEAAAA3QAAAA8AAAAAAAAAAAAAAAAAmAIAAGRycy9k&#10;b3ducmV2LnhtbFBLBQYAAAAABAAEAPUAAACJAwAAAAA=&#10;" fillcolor="white [3212]" stroked="f" strokeweight="1pt">
                    <v:stroke joinstyle="miter"/>
                  </v:roundrect>
                  <v:roundrect id="Rectangle: Rounded Corners 256599" o:spid="_x0000_s1667" style="position:absolute;left:18939;top:34991;width:375;height:5713;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wjyMQA&#10;AADdAAAADwAAAGRycy9kb3ducmV2LnhtbESP3YrCMBSE7xd8h3AE79bUXvjTNYoILsJeWX2As80x&#10;LTYnpcm21ac3C4KXw8x8w6y3g61FR62vHCuYTRMQxIXTFRsFl/PhcwnCB2SNtWNScCcP283oY42Z&#10;dj2fqMuDERHCPkMFZQhNJqUvSrLop64hjt7VtRZDlK2RusU+wm0t0ySZS4sVx4USG9qXVNzyP6vA&#10;X05meejTb9PvKM2Pj5+u9r9KTcbD7gtEoCG8w6/2UStYrFZz+H8Tn4Dc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MI8jEAAAA3QAAAA8AAAAAAAAAAAAAAAAAmAIAAGRycy9k&#10;b3ducmV2LnhtbFBLBQYAAAAABAAEAPUAAACJAwAAAAA=&#10;" fillcolor="white [3212]" stroked="f" strokeweight="1pt">
                    <v:stroke joinstyle="miter"/>
                  </v:roundrect>
                  <v:roundrect id="Rectangle: Rounded Corners 256600" o:spid="_x0000_s1668" style="position:absolute;left:23239;top:36895;width:375;height:1905;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O3usQA&#10;AADdAAAADwAAAGRycy9kb3ducmV2LnhtbESPQWvCQBSE74X+h+UVvNVNc7AmuooIitCT0R/wzD43&#10;odm3Ibsm0V/vFgoeh5n5hlmuR9uInjpfO1bwNU1AEJdO12wUnE+7zzkIH5A1No5JwZ08rFfvb0vM&#10;tRv4SH0RjIgQ9jkqqEJocyl9WZFFP3UtcfSurrMYouyM1B0OEW4bmSbJTFqsOS5U2NK2ovK3uFkF&#10;/nw0892Q7s2wobQ4PH76xl+UmnyMmwWIQGN4hf/bB63gO8sy+HsTn4BcP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Tt7rEAAAA3QAAAA8AAAAAAAAAAAAAAAAAmAIAAGRycy9k&#10;b3ducmV2LnhtbFBLBQYAAAAABAAEAPUAAACJAwAAAAA=&#10;" fillcolor="white [3212]" stroked="f" strokeweight="1pt">
                    <v:stroke joinstyle="miter"/>
                  </v:roundrect>
                  <v:roundrect id="Rectangle: Rounded Corners 256601" o:spid="_x0000_s1669" style="position:absolute;left:17034;top:37771;width:375;height:1904;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tye8IA&#10;AADcAAAADwAAAGRycy9kb3ducmV2LnhtbESP0YrCMBRE3wX/IVzBN5taRKRrFBEUwSe7fsC1uZsW&#10;m5vSxLa7X28WFvZxmJkzzHY/2kb01PnasYJlkoIgLp2u2Si4f54WGxA+IGtsHJOCb/Kw300nW8y1&#10;G/hGfRGMiBD2OSqoQmhzKX1ZkUWfuJY4el+usxii7IzUHQ4RbhuZpelaWqw5LlTY0rGi8lm8rAJ/&#10;v5nNacjOZjhQVlx+rn3jH0rNZ+PhA0SgMfyH/9oXrWC1XMPvmXgE5O4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e3J7wgAAANwAAAAPAAAAAAAAAAAAAAAAAJgCAABkcnMvZG93&#10;bnJldi54bWxQSwUGAAAAAAQABAD1AAAAhwMAAAAA&#10;" fillcolor="white [3212]" stroked="f" strokeweight="1pt">
                    <v:stroke joinstyle="miter"/>
                  </v:roundrect>
                  <v:roundrect id="Rectangle: Rounded Corners 256602" o:spid="_x0000_s1670" style="position:absolute;left:18938;top:38247;width:375;height:952;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DksAA&#10;AADcAAAADwAAAGRycy9kb3ducmV2LnhtbERPzYrCMBC+C75DGMGbppZFpGtaRHAR9mT1AcZmNi02&#10;k9Jk2+rTm8PCHj++/30x2VYM1PvGsYLNOgFBXDndsFFwu55WOxA+IGtsHZOCJ3ko8vlsj5l2I19o&#10;KIMRMYR9hgrqELpMSl/VZNGvXUccuR/XWwwR9kbqHscYbluZJslWWmw4NtTY0bGm6lH+WgX+djG7&#10;05h+mfFAaXl+fQ+tvyu1XEyHTxCBpvAv/nOftYKPTVwbz8QjIPM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hDksAAAADcAAAADwAAAAAAAAAAAAAAAACYAgAAZHJzL2Rvd25y&#10;ZXYueG1sUEsFBgAAAAAEAAQA9QAAAIUDAAAAAA==&#10;" fillcolor="white [3212]" stroked="f" strokeweight="1pt">
                    <v:stroke joinstyle="miter"/>
                  </v:roundrect>
                  <v:roundrect id="Rectangle: Rounded Corners 256603" o:spid="_x0000_s1671" style="position:absolute;left:22038;top:36576;width:381;height:4300;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TmCcIA&#10;AADcAAAADwAAAGRycy9kb3ducmV2LnhtbESP0YrCMBRE3xf8h3AF39bUIqLVKCIowj7Z9QOuzTUt&#10;NjeliW3dr98sCPs4zMwZZrMbbC06an3lWMFsmoAgLpyu2Ci4fh8/lyB8QNZYOyYFL/Kw244+Nphp&#10;1/OFujwYESHsM1RQhtBkUvqiJIt+6hri6N1dazFE2RqpW+wj3NYyTZKFtFhxXCixoUNJxSN/WgX+&#10;ejHLY5+eTL+nND//fHW1vyk1GQ/7NYhAQ/gPv9tnrWA+W8HfmXgE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5OYJwgAAANwAAAAPAAAAAAAAAAAAAAAAAJgCAABkcnMvZG93&#10;bnJldi54bWxQSwUGAAAAAAQABAD1AAAAhwMAAAAA&#10;" fillcolor="white [3212]" stroked="f" strokeweight="1pt">
                    <v:stroke joinstyle="miter"/>
                  </v:roundrect>
                </v:group>
                <w10:wrap anchorx="page"/>
                <w10:anchorlock/>
              </v:group>
            </w:pict>
          </mc:Fallback>
        </mc:AlternateContent>
      </w:r>
    </w:p>
    <w:p w:rsidR="000D0CA1" w:rsidRDefault="000D0CA1" w:rsidP="000D0CA1">
      <w:pPr>
        <w:rPr>
          <w:rtl/>
        </w:rPr>
      </w:pPr>
      <w:r>
        <w:rPr>
          <w:rFonts w:hint="cs"/>
          <w:rtl/>
        </w:rPr>
        <w:t>عزيزي المتدرب اذكر مثالا من منشأتك عن كل نمط من الأنماط السابقة، واذكر أنماطا مختلفة وكيف تم التعامل معهم، وهل تجد طريقة التعامل تلك صحيحة</w:t>
      </w:r>
    </w:p>
    <w:p w:rsidR="000D0CA1" w:rsidRDefault="000D0CA1" w:rsidP="000D0CA1">
      <w:pPr>
        <w:rPr>
          <w:rtl/>
        </w:rPr>
      </w:pPr>
      <w:r>
        <w:rPr>
          <w:noProof/>
        </w:rPr>
        <mc:AlternateContent>
          <mc:Choice Requires="wpg">
            <w:drawing>
              <wp:inline distT="0" distB="0" distL="0" distR="0" wp14:anchorId="44E7D361" wp14:editId="0CA4FF24">
                <wp:extent cx="5731510" cy="462280"/>
                <wp:effectExtent l="0" t="0" r="2540" b="0"/>
                <wp:docPr id="3185" name="Group 32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462280"/>
                          <a:chOff x="-1619" y="0"/>
                          <a:chExt cx="61055" cy="4927"/>
                        </a:xfrm>
                      </wpg:grpSpPr>
                      <wpg:grpSp>
                        <wpg:cNvPr id="3186" name="Group 256605"/>
                        <wpg:cNvGrpSpPr>
                          <a:grpSpLocks/>
                        </wpg:cNvGrpSpPr>
                        <wpg:grpSpPr bwMode="auto">
                          <a:xfrm>
                            <a:off x="-1619" y="0"/>
                            <a:ext cx="61055" cy="4927"/>
                            <a:chOff x="-1658" y="159"/>
                            <a:chExt cx="62550" cy="5058"/>
                          </a:xfrm>
                        </wpg:grpSpPr>
                        <wpg:grpSp>
                          <wpg:cNvPr id="3187" name="Group 256606"/>
                          <wpg:cNvGrpSpPr>
                            <a:grpSpLocks/>
                          </wpg:cNvGrpSpPr>
                          <wpg:grpSpPr bwMode="auto">
                            <a:xfrm>
                              <a:off x="44009" y="159"/>
                              <a:ext cx="16882" cy="5058"/>
                              <a:chOff x="35684" y="223"/>
                              <a:chExt cx="24628" cy="7110"/>
                            </a:xfrm>
                          </wpg:grpSpPr>
                          <wps:wsp>
                            <wps:cNvPr id="3188"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35684" y="223"/>
                                <a:ext cx="24629" cy="7110"/>
                              </a:xfrm>
                              <a:prstGeom prst="roundRect">
                                <a:avLst>
                                  <a:gd name="adj" fmla="val 50000"/>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FC7E58" w:rsidRPr="00BB0D09" w:rsidRDefault="00FC7E58" w:rsidP="000D0CA1">
                                  <w:pPr>
                                    <w:pStyle w:val="NoSpacing"/>
                                    <w:rPr>
                                      <w:b/>
                                      <w:color w:val="FFFFFF" w:themeColor="background1"/>
                                    </w:rPr>
                                  </w:pPr>
                                  <w:r>
                                    <w:rPr>
                                      <w:rFonts w:hint="cs"/>
                                      <w:rtl/>
                                      <w:lang w:bidi="ar-SY"/>
                                    </w:rPr>
                                    <w:t xml:space="preserve">       </w:t>
                                  </w:r>
                                  <w:r w:rsidRPr="00BB0D09">
                                    <w:rPr>
                                      <w:rFonts w:hint="cs"/>
                                      <w:color w:val="FFFFFF" w:themeColor="background1"/>
                                      <w:rtl/>
                                      <w:lang w:bidi="ar-SY"/>
                                    </w:rPr>
                                    <w:t>عزيزي المدرّب:</w:t>
                                  </w:r>
                                </w:p>
                              </w:txbxContent>
                            </wps:txbx>
                            <wps:bodyPr rot="0" vert="horz" wrap="square" lIns="91440" tIns="0" rIns="91440" bIns="45720" anchor="ctr" anchorCtr="0" upright="1">
                              <a:noAutofit/>
                            </wps:bodyPr>
                          </wps:wsp>
                          <wps:wsp>
                            <wps:cNvPr id="3189"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53438" y="734"/>
                                <a:ext cx="5715" cy="5715"/>
                              </a:xfrm>
                              <a:prstGeom prst="ellipse">
                                <a:avLst/>
                              </a:prstGeom>
                              <a:solidFill>
                                <a:schemeClr val="tx1">
                                  <a:lumMod val="85000"/>
                                  <a:lumOff val="15000"/>
                                </a:schemeClr>
                              </a:solidFill>
                              <a:ln>
                                <a:noFill/>
                              </a:ln>
                              <a:effectLst>
                                <a:outerShdw dist="38100" dir="5400000" algn="t"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3190" name="Rectangle 256609"/>
                          <wps:cNvSpPr>
                            <a:spLocks noChangeArrowheads="1"/>
                          </wps:cNvSpPr>
                          <wps:spPr bwMode="auto">
                            <a:xfrm>
                              <a:off x="-1658" y="4929"/>
                              <a:ext cx="50526" cy="288"/>
                            </a:xfrm>
                            <a:prstGeom prst="rect">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3191" name="Google Shape;333;p20"/>
                        <wpg:cNvGrpSpPr>
                          <a:grpSpLocks/>
                        </wpg:cNvGrpSpPr>
                        <wpg:grpSpPr bwMode="auto">
                          <a:xfrm>
                            <a:off x="55626" y="1238"/>
                            <a:ext cx="2443" cy="2444"/>
                            <a:chOff x="0" y="0"/>
                            <a:chExt cx="354364" cy="354745"/>
                          </a:xfrm>
                        </wpg:grpSpPr>
                        <wps:wsp>
                          <wps:cNvPr id="3192" name="Google Shape;334;p20"/>
                          <wps:cNvSpPr>
                            <a:spLocks/>
                          </wps:cNvSpPr>
                          <wps:spPr bwMode="auto">
                            <a:xfrm>
                              <a:off x="0" y="155108"/>
                              <a:ext cx="132667" cy="199288"/>
                            </a:xfrm>
                            <a:custGeom>
                              <a:avLst/>
                              <a:gdLst>
                                <a:gd name="T0" fmla="*/ 2239 w 4168"/>
                                <a:gd name="T1" fmla="*/ 343 h 6261"/>
                                <a:gd name="T2" fmla="*/ 3811 w 4168"/>
                                <a:gd name="T3" fmla="*/ 3414 h 6261"/>
                                <a:gd name="T4" fmla="*/ 2775 w 4168"/>
                                <a:gd name="T5" fmla="*/ 3831 h 6261"/>
                                <a:gd name="T6" fmla="*/ 2775 w 4168"/>
                                <a:gd name="T7" fmla="*/ 3462 h 6261"/>
                                <a:gd name="T8" fmla="*/ 3096 w 4168"/>
                                <a:gd name="T9" fmla="*/ 1712 h 6261"/>
                                <a:gd name="T10" fmla="*/ 1632 w 4168"/>
                                <a:gd name="T11" fmla="*/ 1271 h 6261"/>
                                <a:gd name="T12" fmla="*/ 1286 w 4168"/>
                                <a:gd name="T13" fmla="*/ 1843 h 6261"/>
                                <a:gd name="T14" fmla="*/ 1513 w 4168"/>
                                <a:gd name="T15" fmla="*/ 1843 h 6261"/>
                                <a:gd name="T16" fmla="*/ 2882 w 4168"/>
                                <a:gd name="T17" fmla="*/ 1950 h 6261"/>
                                <a:gd name="T18" fmla="*/ 2084 w 4168"/>
                                <a:gd name="T19" fmla="*/ 3319 h 6261"/>
                                <a:gd name="T20" fmla="*/ 870 w 4168"/>
                                <a:gd name="T21" fmla="*/ 2093 h 6261"/>
                                <a:gd name="T22" fmla="*/ 1405 w 4168"/>
                                <a:gd name="T23" fmla="*/ 3462 h 6261"/>
                                <a:gd name="T24" fmla="*/ 1405 w 4168"/>
                                <a:gd name="T25" fmla="*/ 3831 h 6261"/>
                                <a:gd name="T26" fmla="*/ 393 w 4168"/>
                                <a:gd name="T27" fmla="*/ 3414 h 6261"/>
                                <a:gd name="T28" fmla="*/ 1965 w 4168"/>
                                <a:gd name="T29" fmla="*/ 343 h 6261"/>
                                <a:gd name="T30" fmla="*/ 2429 w 4168"/>
                                <a:gd name="T31" fmla="*/ 3581 h 6261"/>
                                <a:gd name="T32" fmla="*/ 2715 w 4168"/>
                                <a:gd name="T33" fmla="*/ 4236 h 6261"/>
                                <a:gd name="T34" fmla="*/ 2072 w 4168"/>
                                <a:gd name="T35" fmla="*/ 4712 h 6261"/>
                                <a:gd name="T36" fmla="*/ 1429 w 4168"/>
                                <a:gd name="T37" fmla="*/ 4236 h 6261"/>
                                <a:gd name="T38" fmla="*/ 1715 w 4168"/>
                                <a:gd name="T39" fmla="*/ 3581 h 6261"/>
                                <a:gd name="T40" fmla="*/ 2429 w 4168"/>
                                <a:gd name="T41" fmla="*/ 3581 h 6261"/>
                                <a:gd name="T42" fmla="*/ 1906 w 4168"/>
                                <a:gd name="T43" fmla="*/ 9 h 6261"/>
                                <a:gd name="T44" fmla="*/ 60 w 4168"/>
                                <a:gd name="T45" fmla="*/ 3295 h 6261"/>
                                <a:gd name="T46" fmla="*/ 1036 w 4168"/>
                                <a:gd name="T47" fmla="*/ 4093 h 6261"/>
                                <a:gd name="T48" fmla="*/ 1 w 4168"/>
                                <a:gd name="T49" fmla="*/ 5022 h 6261"/>
                                <a:gd name="T50" fmla="*/ 167 w 4168"/>
                                <a:gd name="T51" fmla="*/ 6260 h 6261"/>
                                <a:gd name="T52" fmla="*/ 334 w 4168"/>
                                <a:gd name="T53" fmla="*/ 5022 h 6261"/>
                                <a:gd name="T54" fmla="*/ 1048 w 4168"/>
                                <a:gd name="T55" fmla="*/ 4450 h 6261"/>
                                <a:gd name="T56" fmla="*/ 3132 w 4168"/>
                                <a:gd name="T57" fmla="*/ 4450 h 6261"/>
                                <a:gd name="T58" fmla="*/ 3846 w 4168"/>
                                <a:gd name="T59" fmla="*/ 5022 h 6261"/>
                                <a:gd name="T60" fmla="*/ 4013 w 4168"/>
                                <a:gd name="T61" fmla="*/ 6260 h 6261"/>
                                <a:gd name="T62" fmla="*/ 4168 w 4168"/>
                                <a:gd name="T63" fmla="*/ 5022 h 6261"/>
                                <a:gd name="T64" fmla="*/ 3120 w 4168"/>
                                <a:gd name="T65" fmla="*/ 4093 h 6261"/>
                                <a:gd name="T66" fmla="*/ 4084 w 4168"/>
                                <a:gd name="T67" fmla="*/ 3295 h 6261"/>
                                <a:gd name="T68" fmla="*/ 2239 w 4168"/>
                                <a:gd name="T69" fmla="*/ 9 h 62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4168" h="6261" extrusionOk="0">
                                  <a:moveTo>
                                    <a:pt x="2102" y="325"/>
                                  </a:moveTo>
                                  <a:cubicBezTo>
                                    <a:pt x="2147" y="325"/>
                                    <a:pt x="2191" y="331"/>
                                    <a:pt x="2239" y="343"/>
                                  </a:cubicBezTo>
                                  <a:cubicBezTo>
                                    <a:pt x="2953" y="402"/>
                                    <a:pt x="3501" y="1021"/>
                                    <a:pt x="3501" y="1748"/>
                                  </a:cubicBezTo>
                                  <a:cubicBezTo>
                                    <a:pt x="3501" y="2438"/>
                                    <a:pt x="3668" y="3081"/>
                                    <a:pt x="3811" y="3414"/>
                                  </a:cubicBezTo>
                                  <a:lnTo>
                                    <a:pt x="3811" y="3438"/>
                                  </a:lnTo>
                                  <a:cubicBezTo>
                                    <a:pt x="3632" y="3534"/>
                                    <a:pt x="3310" y="3736"/>
                                    <a:pt x="2775" y="3831"/>
                                  </a:cubicBezTo>
                                  <a:lnTo>
                                    <a:pt x="2775" y="3795"/>
                                  </a:lnTo>
                                  <a:lnTo>
                                    <a:pt x="2775" y="3462"/>
                                  </a:lnTo>
                                  <a:cubicBezTo>
                                    <a:pt x="2977" y="3343"/>
                                    <a:pt x="3156" y="3164"/>
                                    <a:pt x="3299" y="2938"/>
                                  </a:cubicBezTo>
                                  <a:cubicBezTo>
                                    <a:pt x="3513" y="2545"/>
                                    <a:pt x="3441" y="2021"/>
                                    <a:pt x="3096" y="1712"/>
                                  </a:cubicBezTo>
                                  <a:cubicBezTo>
                                    <a:pt x="2858" y="1486"/>
                                    <a:pt x="2429" y="1236"/>
                                    <a:pt x="1751" y="1236"/>
                                  </a:cubicBezTo>
                                  <a:cubicBezTo>
                                    <a:pt x="1703" y="1236"/>
                                    <a:pt x="1656" y="1248"/>
                                    <a:pt x="1632" y="1271"/>
                                  </a:cubicBezTo>
                                  <a:lnTo>
                                    <a:pt x="1286" y="1617"/>
                                  </a:lnTo>
                                  <a:cubicBezTo>
                                    <a:pt x="1227" y="1676"/>
                                    <a:pt x="1227" y="1783"/>
                                    <a:pt x="1286" y="1843"/>
                                  </a:cubicBezTo>
                                  <a:cubicBezTo>
                                    <a:pt x="1316" y="1873"/>
                                    <a:pt x="1358" y="1887"/>
                                    <a:pt x="1400" y="1887"/>
                                  </a:cubicBezTo>
                                  <a:cubicBezTo>
                                    <a:pt x="1441" y="1887"/>
                                    <a:pt x="1483" y="1873"/>
                                    <a:pt x="1513" y="1843"/>
                                  </a:cubicBezTo>
                                  <a:lnTo>
                                    <a:pt x="1810" y="1545"/>
                                  </a:lnTo>
                                  <a:cubicBezTo>
                                    <a:pt x="2239" y="1557"/>
                                    <a:pt x="2596" y="1688"/>
                                    <a:pt x="2882" y="1950"/>
                                  </a:cubicBezTo>
                                  <a:cubicBezTo>
                                    <a:pt x="3120" y="2152"/>
                                    <a:pt x="3156" y="2510"/>
                                    <a:pt x="3013" y="2783"/>
                                  </a:cubicBezTo>
                                  <a:cubicBezTo>
                                    <a:pt x="2822" y="3105"/>
                                    <a:pt x="2477" y="3319"/>
                                    <a:pt x="2084" y="3319"/>
                                  </a:cubicBezTo>
                                  <a:cubicBezTo>
                                    <a:pt x="1513" y="3319"/>
                                    <a:pt x="1036" y="2843"/>
                                    <a:pt x="1036" y="2260"/>
                                  </a:cubicBezTo>
                                  <a:cubicBezTo>
                                    <a:pt x="1036" y="2164"/>
                                    <a:pt x="953" y="2093"/>
                                    <a:pt x="870" y="2093"/>
                                  </a:cubicBezTo>
                                  <a:cubicBezTo>
                                    <a:pt x="774" y="2093"/>
                                    <a:pt x="703" y="2164"/>
                                    <a:pt x="703" y="2260"/>
                                  </a:cubicBezTo>
                                  <a:cubicBezTo>
                                    <a:pt x="703" y="2760"/>
                                    <a:pt x="989" y="3224"/>
                                    <a:pt x="1405" y="3462"/>
                                  </a:cubicBezTo>
                                  <a:lnTo>
                                    <a:pt x="1405" y="3795"/>
                                  </a:lnTo>
                                  <a:lnTo>
                                    <a:pt x="1405" y="3831"/>
                                  </a:lnTo>
                                  <a:cubicBezTo>
                                    <a:pt x="858" y="3712"/>
                                    <a:pt x="524" y="3534"/>
                                    <a:pt x="393" y="3438"/>
                                  </a:cubicBezTo>
                                  <a:cubicBezTo>
                                    <a:pt x="393" y="3438"/>
                                    <a:pt x="382" y="3438"/>
                                    <a:pt x="393" y="3414"/>
                                  </a:cubicBezTo>
                                  <a:cubicBezTo>
                                    <a:pt x="524" y="3081"/>
                                    <a:pt x="691" y="2438"/>
                                    <a:pt x="703" y="1748"/>
                                  </a:cubicBezTo>
                                  <a:cubicBezTo>
                                    <a:pt x="703" y="1021"/>
                                    <a:pt x="1275" y="402"/>
                                    <a:pt x="1965" y="343"/>
                                  </a:cubicBezTo>
                                  <a:cubicBezTo>
                                    <a:pt x="2013" y="331"/>
                                    <a:pt x="2057" y="325"/>
                                    <a:pt x="2102" y="325"/>
                                  </a:cubicBezTo>
                                  <a:close/>
                                  <a:moveTo>
                                    <a:pt x="2429" y="3581"/>
                                  </a:moveTo>
                                  <a:lnTo>
                                    <a:pt x="2429" y="3772"/>
                                  </a:lnTo>
                                  <a:cubicBezTo>
                                    <a:pt x="2429" y="3974"/>
                                    <a:pt x="2537" y="4153"/>
                                    <a:pt x="2715" y="4236"/>
                                  </a:cubicBezTo>
                                  <a:lnTo>
                                    <a:pt x="2822" y="4296"/>
                                  </a:lnTo>
                                  <a:cubicBezTo>
                                    <a:pt x="2668" y="4546"/>
                                    <a:pt x="2382" y="4712"/>
                                    <a:pt x="2072" y="4712"/>
                                  </a:cubicBezTo>
                                  <a:cubicBezTo>
                                    <a:pt x="1775" y="4712"/>
                                    <a:pt x="1489" y="4546"/>
                                    <a:pt x="1334" y="4296"/>
                                  </a:cubicBezTo>
                                  <a:lnTo>
                                    <a:pt x="1429" y="4236"/>
                                  </a:lnTo>
                                  <a:cubicBezTo>
                                    <a:pt x="1608" y="4153"/>
                                    <a:pt x="1715" y="3974"/>
                                    <a:pt x="1715" y="3772"/>
                                  </a:cubicBezTo>
                                  <a:lnTo>
                                    <a:pt x="1715" y="3581"/>
                                  </a:lnTo>
                                  <a:cubicBezTo>
                                    <a:pt x="1834" y="3617"/>
                                    <a:pt x="1953" y="3629"/>
                                    <a:pt x="2072" y="3629"/>
                                  </a:cubicBezTo>
                                  <a:cubicBezTo>
                                    <a:pt x="2191" y="3629"/>
                                    <a:pt x="2310" y="3617"/>
                                    <a:pt x="2429" y="3581"/>
                                  </a:cubicBezTo>
                                  <a:close/>
                                  <a:moveTo>
                                    <a:pt x="2072" y="0"/>
                                  </a:moveTo>
                                  <a:cubicBezTo>
                                    <a:pt x="2016" y="0"/>
                                    <a:pt x="1959" y="3"/>
                                    <a:pt x="1906" y="9"/>
                                  </a:cubicBezTo>
                                  <a:cubicBezTo>
                                    <a:pt x="1036" y="81"/>
                                    <a:pt x="346" y="855"/>
                                    <a:pt x="346" y="1748"/>
                                  </a:cubicBezTo>
                                  <a:cubicBezTo>
                                    <a:pt x="346" y="2391"/>
                                    <a:pt x="203" y="2986"/>
                                    <a:pt x="60" y="3295"/>
                                  </a:cubicBezTo>
                                  <a:cubicBezTo>
                                    <a:pt x="1" y="3450"/>
                                    <a:pt x="48" y="3617"/>
                                    <a:pt x="179" y="3700"/>
                                  </a:cubicBezTo>
                                  <a:cubicBezTo>
                                    <a:pt x="322" y="3795"/>
                                    <a:pt x="584" y="3950"/>
                                    <a:pt x="1036" y="4093"/>
                                  </a:cubicBezTo>
                                  <a:lnTo>
                                    <a:pt x="382" y="4415"/>
                                  </a:lnTo>
                                  <a:cubicBezTo>
                                    <a:pt x="143" y="4534"/>
                                    <a:pt x="1" y="4772"/>
                                    <a:pt x="1" y="5022"/>
                                  </a:cubicBezTo>
                                  <a:lnTo>
                                    <a:pt x="1" y="6093"/>
                                  </a:lnTo>
                                  <a:cubicBezTo>
                                    <a:pt x="1" y="6189"/>
                                    <a:pt x="84" y="6260"/>
                                    <a:pt x="167" y="6260"/>
                                  </a:cubicBezTo>
                                  <a:cubicBezTo>
                                    <a:pt x="262" y="6260"/>
                                    <a:pt x="334" y="6189"/>
                                    <a:pt x="334" y="6093"/>
                                  </a:cubicBezTo>
                                  <a:lnTo>
                                    <a:pt x="334" y="5022"/>
                                  </a:lnTo>
                                  <a:cubicBezTo>
                                    <a:pt x="334" y="4891"/>
                                    <a:pt x="405" y="4772"/>
                                    <a:pt x="524" y="4700"/>
                                  </a:cubicBezTo>
                                  <a:lnTo>
                                    <a:pt x="1048" y="4450"/>
                                  </a:lnTo>
                                  <a:cubicBezTo>
                                    <a:pt x="1275" y="4807"/>
                                    <a:pt x="1656" y="5046"/>
                                    <a:pt x="2084" y="5046"/>
                                  </a:cubicBezTo>
                                  <a:cubicBezTo>
                                    <a:pt x="2525" y="5046"/>
                                    <a:pt x="2906" y="4819"/>
                                    <a:pt x="3132" y="4450"/>
                                  </a:cubicBezTo>
                                  <a:lnTo>
                                    <a:pt x="3656" y="4700"/>
                                  </a:lnTo>
                                  <a:cubicBezTo>
                                    <a:pt x="3775" y="4760"/>
                                    <a:pt x="3846" y="4879"/>
                                    <a:pt x="3846" y="5022"/>
                                  </a:cubicBezTo>
                                  <a:lnTo>
                                    <a:pt x="3846" y="6093"/>
                                  </a:lnTo>
                                  <a:cubicBezTo>
                                    <a:pt x="3846" y="6189"/>
                                    <a:pt x="3918" y="6260"/>
                                    <a:pt x="4013" y="6260"/>
                                  </a:cubicBezTo>
                                  <a:cubicBezTo>
                                    <a:pt x="4096" y="6260"/>
                                    <a:pt x="4168" y="6189"/>
                                    <a:pt x="4168" y="6093"/>
                                  </a:cubicBezTo>
                                  <a:lnTo>
                                    <a:pt x="4168" y="5022"/>
                                  </a:lnTo>
                                  <a:cubicBezTo>
                                    <a:pt x="4156" y="4772"/>
                                    <a:pt x="4013" y="4534"/>
                                    <a:pt x="3775" y="4415"/>
                                  </a:cubicBezTo>
                                  <a:lnTo>
                                    <a:pt x="3120" y="4093"/>
                                  </a:lnTo>
                                  <a:cubicBezTo>
                                    <a:pt x="3549" y="3974"/>
                                    <a:pt x="3834" y="3807"/>
                                    <a:pt x="3965" y="3700"/>
                                  </a:cubicBezTo>
                                  <a:cubicBezTo>
                                    <a:pt x="4096" y="3617"/>
                                    <a:pt x="4144" y="3450"/>
                                    <a:pt x="4084" y="3295"/>
                                  </a:cubicBezTo>
                                  <a:cubicBezTo>
                                    <a:pt x="3953" y="2986"/>
                                    <a:pt x="3799" y="2391"/>
                                    <a:pt x="3799" y="1748"/>
                                  </a:cubicBezTo>
                                  <a:cubicBezTo>
                                    <a:pt x="3799" y="855"/>
                                    <a:pt x="3096" y="81"/>
                                    <a:pt x="2239" y="9"/>
                                  </a:cubicBezTo>
                                  <a:cubicBezTo>
                                    <a:pt x="2185" y="3"/>
                                    <a:pt x="2129" y="0"/>
                                    <a:pt x="2072"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199" name="Google Shape;335;p20"/>
                          <wps:cNvSpPr>
                            <a:spLocks/>
                          </wps:cNvSpPr>
                          <wps:spPr bwMode="auto">
                            <a:xfrm>
                              <a:off x="21995" y="321769"/>
                              <a:ext cx="10249" cy="32626"/>
                            </a:xfrm>
                            <a:custGeom>
                              <a:avLst/>
                              <a:gdLst>
                                <a:gd name="T0" fmla="*/ 167 w 322"/>
                                <a:gd name="T1" fmla="*/ 0 h 1025"/>
                                <a:gd name="T2" fmla="*/ 0 w 322"/>
                                <a:gd name="T3" fmla="*/ 167 h 1025"/>
                                <a:gd name="T4" fmla="*/ 0 w 322"/>
                                <a:gd name="T5" fmla="*/ 857 h 1025"/>
                                <a:gd name="T6" fmla="*/ 167 w 322"/>
                                <a:gd name="T7" fmla="*/ 1024 h 1025"/>
                                <a:gd name="T8" fmla="*/ 322 w 322"/>
                                <a:gd name="T9" fmla="*/ 857 h 1025"/>
                                <a:gd name="T10" fmla="*/ 322 w 322"/>
                                <a:gd name="T11" fmla="*/ 167 h 1025"/>
                                <a:gd name="T12" fmla="*/ 167 w 322"/>
                                <a:gd name="T13" fmla="*/ 0 h 1025"/>
                              </a:gdLst>
                              <a:ahLst/>
                              <a:cxnLst>
                                <a:cxn ang="0">
                                  <a:pos x="T0" y="T1"/>
                                </a:cxn>
                                <a:cxn ang="0">
                                  <a:pos x="T2" y="T3"/>
                                </a:cxn>
                                <a:cxn ang="0">
                                  <a:pos x="T4" y="T5"/>
                                </a:cxn>
                                <a:cxn ang="0">
                                  <a:pos x="T6" y="T7"/>
                                </a:cxn>
                                <a:cxn ang="0">
                                  <a:pos x="T8" y="T9"/>
                                </a:cxn>
                                <a:cxn ang="0">
                                  <a:pos x="T10" y="T11"/>
                                </a:cxn>
                                <a:cxn ang="0">
                                  <a:pos x="T12" y="T13"/>
                                </a:cxn>
                              </a:cxnLst>
                              <a:rect l="0" t="0" r="r" b="b"/>
                              <a:pathLst>
                                <a:path w="322" h="1025" extrusionOk="0">
                                  <a:moveTo>
                                    <a:pt x="167" y="0"/>
                                  </a:moveTo>
                                  <a:cubicBezTo>
                                    <a:pt x="72" y="0"/>
                                    <a:pt x="0" y="72"/>
                                    <a:pt x="0" y="167"/>
                                  </a:cubicBezTo>
                                  <a:lnTo>
                                    <a:pt x="0" y="857"/>
                                  </a:lnTo>
                                  <a:cubicBezTo>
                                    <a:pt x="0" y="953"/>
                                    <a:pt x="72" y="1024"/>
                                    <a:pt x="167" y="1024"/>
                                  </a:cubicBezTo>
                                  <a:cubicBezTo>
                                    <a:pt x="250" y="1024"/>
                                    <a:pt x="322" y="953"/>
                                    <a:pt x="322" y="857"/>
                                  </a:cubicBezTo>
                                  <a:lnTo>
                                    <a:pt x="322" y="167"/>
                                  </a:lnTo>
                                  <a:cubicBezTo>
                                    <a:pt x="322" y="72"/>
                                    <a:pt x="250" y="0"/>
                                    <a:pt x="167"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232" name="Google Shape;336;p20"/>
                          <wps:cNvSpPr>
                            <a:spLocks/>
                          </wps:cNvSpPr>
                          <wps:spPr bwMode="auto">
                            <a:xfrm>
                              <a:off x="99660" y="321769"/>
                              <a:ext cx="10281" cy="32626"/>
                            </a:xfrm>
                            <a:custGeom>
                              <a:avLst/>
                              <a:gdLst>
                                <a:gd name="T0" fmla="*/ 168 w 323"/>
                                <a:gd name="T1" fmla="*/ 0 h 1025"/>
                                <a:gd name="T2" fmla="*/ 1 w 323"/>
                                <a:gd name="T3" fmla="*/ 167 h 1025"/>
                                <a:gd name="T4" fmla="*/ 1 w 323"/>
                                <a:gd name="T5" fmla="*/ 857 h 1025"/>
                                <a:gd name="T6" fmla="*/ 168 w 323"/>
                                <a:gd name="T7" fmla="*/ 1024 h 1025"/>
                                <a:gd name="T8" fmla="*/ 322 w 323"/>
                                <a:gd name="T9" fmla="*/ 857 h 1025"/>
                                <a:gd name="T10" fmla="*/ 322 w 323"/>
                                <a:gd name="T11" fmla="*/ 167 h 1025"/>
                                <a:gd name="T12" fmla="*/ 168 w 323"/>
                                <a:gd name="T13" fmla="*/ 0 h 1025"/>
                              </a:gdLst>
                              <a:ahLst/>
                              <a:cxnLst>
                                <a:cxn ang="0">
                                  <a:pos x="T0" y="T1"/>
                                </a:cxn>
                                <a:cxn ang="0">
                                  <a:pos x="T2" y="T3"/>
                                </a:cxn>
                                <a:cxn ang="0">
                                  <a:pos x="T4" y="T5"/>
                                </a:cxn>
                                <a:cxn ang="0">
                                  <a:pos x="T6" y="T7"/>
                                </a:cxn>
                                <a:cxn ang="0">
                                  <a:pos x="T8" y="T9"/>
                                </a:cxn>
                                <a:cxn ang="0">
                                  <a:pos x="T10" y="T11"/>
                                </a:cxn>
                                <a:cxn ang="0">
                                  <a:pos x="T12" y="T13"/>
                                </a:cxn>
                              </a:cxnLst>
                              <a:rect l="0" t="0" r="r" b="b"/>
                              <a:pathLst>
                                <a:path w="323" h="1025" extrusionOk="0">
                                  <a:moveTo>
                                    <a:pt x="168" y="0"/>
                                  </a:moveTo>
                                  <a:cubicBezTo>
                                    <a:pt x="72" y="0"/>
                                    <a:pt x="1" y="72"/>
                                    <a:pt x="1" y="167"/>
                                  </a:cubicBezTo>
                                  <a:lnTo>
                                    <a:pt x="1" y="857"/>
                                  </a:lnTo>
                                  <a:cubicBezTo>
                                    <a:pt x="1" y="953"/>
                                    <a:pt x="72" y="1024"/>
                                    <a:pt x="168" y="1024"/>
                                  </a:cubicBezTo>
                                  <a:cubicBezTo>
                                    <a:pt x="251" y="1024"/>
                                    <a:pt x="322" y="953"/>
                                    <a:pt x="322" y="857"/>
                                  </a:cubicBezTo>
                                  <a:lnTo>
                                    <a:pt x="322" y="167"/>
                                  </a:lnTo>
                                  <a:cubicBezTo>
                                    <a:pt x="322" y="72"/>
                                    <a:pt x="251" y="0"/>
                                    <a:pt x="168"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233" name="Google Shape;337;p20"/>
                          <wps:cNvSpPr>
                            <a:spLocks/>
                          </wps:cNvSpPr>
                          <wps:spPr bwMode="auto">
                            <a:xfrm>
                              <a:off x="254672" y="193081"/>
                              <a:ext cx="55734" cy="18430"/>
                            </a:xfrm>
                            <a:custGeom>
                              <a:avLst/>
                              <a:gdLst>
                                <a:gd name="T0" fmla="*/ 649 w 1751"/>
                                <a:gd name="T1" fmla="*/ 0 h 579"/>
                                <a:gd name="T2" fmla="*/ 132 w 1751"/>
                                <a:gd name="T3" fmla="*/ 55 h 579"/>
                                <a:gd name="T4" fmla="*/ 1 w 1751"/>
                                <a:gd name="T5" fmla="*/ 221 h 579"/>
                                <a:gd name="T6" fmla="*/ 1 w 1751"/>
                                <a:gd name="T7" fmla="*/ 400 h 579"/>
                                <a:gd name="T8" fmla="*/ 155 w 1751"/>
                                <a:gd name="T9" fmla="*/ 555 h 579"/>
                                <a:gd name="T10" fmla="*/ 322 w 1751"/>
                                <a:gd name="T11" fmla="*/ 400 h 579"/>
                                <a:gd name="T12" fmla="*/ 322 w 1751"/>
                                <a:gd name="T13" fmla="*/ 364 h 579"/>
                                <a:gd name="T14" fmla="*/ 636 w 1751"/>
                                <a:gd name="T15" fmla="*/ 342 h 579"/>
                                <a:gd name="T16" fmla="*/ 1132 w 1751"/>
                                <a:gd name="T17" fmla="*/ 412 h 579"/>
                                <a:gd name="T18" fmla="*/ 1465 w 1751"/>
                                <a:gd name="T19" fmla="*/ 543 h 579"/>
                                <a:gd name="T20" fmla="*/ 1560 w 1751"/>
                                <a:gd name="T21" fmla="*/ 578 h 579"/>
                                <a:gd name="T22" fmla="*/ 1691 w 1751"/>
                                <a:gd name="T23" fmla="*/ 495 h 579"/>
                                <a:gd name="T24" fmla="*/ 1644 w 1751"/>
                                <a:gd name="T25" fmla="*/ 245 h 579"/>
                                <a:gd name="T26" fmla="*/ 649 w 1751"/>
                                <a:gd name="T27" fmla="*/ 0 h 5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751" h="579" extrusionOk="0">
                                  <a:moveTo>
                                    <a:pt x="649" y="0"/>
                                  </a:moveTo>
                                  <a:cubicBezTo>
                                    <a:pt x="492" y="0"/>
                                    <a:pt x="319" y="16"/>
                                    <a:pt x="132" y="55"/>
                                  </a:cubicBezTo>
                                  <a:cubicBezTo>
                                    <a:pt x="60" y="66"/>
                                    <a:pt x="1" y="138"/>
                                    <a:pt x="1" y="221"/>
                                  </a:cubicBezTo>
                                  <a:lnTo>
                                    <a:pt x="1" y="400"/>
                                  </a:lnTo>
                                  <a:cubicBezTo>
                                    <a:pt x="1" y="483"/>
                                    <a:pt x="72" y="555"/>
                                    <a:pt x="155" y="555"/>
                                  </a:cubicBezTo>
                                  <a:cubicBezTo>
                                    <a:pt x="251" y="555"/>
                                    <a:pt x="322" y="483"/>
                                    <a:pt x="322" y="400"/>
                                  </a:cubicBezTo>
                                  <a:lnTo>
                                    <a:pt x="322" y="364"/>
                                  </a:lnTo>
                                  <a:cubicBezTo>
                                    <a:pt x="434" y="349"/>
                                    <a:pt x="539" y="342"/>
                                    <a:pt x="636" y="342"/>
                                  </a:cubicBezTo>
                                  <a:cubicBezTo>
                                    <a:pt x="841" y="342"/>
                                    <a:pt x="1011" y="371"/>
                                    <a:pt x="1132" y="412"/>
                                  </a:cubicBezTo>
                                  <a:cubicBezTo>
                                    <a:pt x="1334" y="471"/>
                                    <a:pt x="1453" y="543"/>
                                    <a:pt x="1465" y="543"/>
                                  </a:cubicBezTo>
                                  <a:cubicBezTo>
                                    <a:pt x="1501" y="555"/>
                                    <a:pt x="1525" y="578"/>
                                    <a:pt x="1560" y="578"/>
                                  </a:cubicBezTo>
                                  <a:cubicBezTo>
                                    <a:pt x="1620" y="578"/>
                                    <a:pt x="1667" y="543"/>
                                    <a:pt x="1691" y="495"/>
                                  </a:cubicBezTo>
                                  <a:cubicBezTo>
                                    <a:pt x="1751" y="400"/>
                                    <a:pt x="1727" y="293"/>
                                    <a:pt x="1644" y="245"/>
                                  </a:cubicBezTo>
                                  <a:cubicBezTo>
                                    <a:pt x="1625" y="236"/>
                                    <a:pt x="1259" y="0"/>
                                    <a:pt x="649"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234" name="Google Shape;338;p20"/>
                          <wps:cNvSpPr>
                            <a:spLocks/>
                          </wps:cNvSpPr>
                          <wps:spPr bwMode="auto">
                            <a:xfrm>
                              <a:off x="210333" y="161060"/>
                              <a:ext cx="144031" cy="192953"/>
                            </a:xfrm>
                            <a:custGeom>
                              <a:avLst/>
                              <a:gdLst>
                                <a:gd name="T0" fmla="*/ 3489 w 4525"/>
                                <a:gd name="T1" fmla="*/ 1120 h 6062"/>
                                <a:gd name="T2" fmla="*/ 3334 w 4525"/>
                                <a:gd name="T3" fmla="*/ 1656 h 6062"/>
                                <a:gd name="T4" fmla="*/ 3322 w 4525"/>
                                <a:gd name="T5" fmla="*/ 2073 h 6062"/>
                                <a:gd name="T6" fmla="*/ 2268 w 4525"/>
                                <a:gd name="T7" fmla="*/ 3133 h 6062"/>
                                <a:gd name="T8" fmla="*/ 1191 w 4525"/>
                                <a:gd name="T9" fmla="*/ 2025 h 6062"/>
                                <a:gd name="T10" fmla="*/ 1179 w 4525"/>
                                <a:gd name="T11" fmla="*/ 1656 h 6062"/>
                                <a:gd name="T12" fmla="*/ 1036 w 4525"/>
                                <a:gd name="T13" fmla="*/ 1120 h 6062"/>
                                <a:gd name="T14" fmla="*/ 3489 w 4525"/>
                                <a:gd name="T15" fmla="*/ 310 h 6062"/>
                                <a:gd name="T16" fmla="*/ 2215 w 4525"/>
                                <a:gd name="T17" fmla="*/ 3454 h 6062"/>
                                <a:gd name="T18" fmla="*/ 2798 w 4525"/>
                                <a:gd name="T19" fmla="*/ 3347 h 6062"/>
                                <a:gd name="T20" fmla="*/ 2810 w 4525"/>
                                <a:gd name="T21" fmla="*/ 3728 h 6062"/>
                                <a:gd name="T22" fmla="*/ 1715 w 4525"/>
                                <a:gd name="T23" fmla="*/ 3728 h 6062"/>
                                <a:gd name="T24" fmla="*/ 1727 w 4525"/>
                                <a:gd name="T25" fmla="*/ 3335 h 6062"/>
                                <a:gd name="T26" fmla="*/ 703 w 4525"/>
                                <a:gd name="T27" fmla="*/ 1132 h 6062"/>
                                <a:gd name="T28" fmla="*/ 882 w 4525"/>
                                <a:gd name="T29" fmla="*/ 1751 h 6062"/>
                                <a:gd name="T30" fmla="*/ 1405 w 4525"/>
                                <a:gd name="T31" fmla="*/ 3120 h 6062"/>
                                <a:gd name="T32" fmla="*/ 1286 w 4525"/>
                                <a:gd name="T33" fmla="*/ 3739 h 6062"/>
                                <a:gd name="T34" fmla="*/ 1 w 4525"/>
                                <a:gd name="T35" fmla="*/ 4692 h 6062"/>
                                <a:gd name="T36" fmla="*/ 167 w 4525"/>
                                <a:gd name="T37" fmla="*/ 6061 h 6062"/>
                                <a:gd name="T38" fmla="*/ 334 w 4525"/>
                                <a:gd name="T39" fmla="*/ 4692 h 6062"/>
                                <a:gd name="T40" fmla="*/ 1405 w 4525"/>
                                <a:gd name="T41" fmla="*/ 4037 h 6062"/>
                                <a:gd name="T42" fmla="*/ 2096 w 4525"/>
                                <a:gd name="T43" fmla="*/ 4394 h 6062"/>
                                <a:gd name="T44" fmla="*/ 2263 w 4525"/>
                                <a:gd name="T45" fmla="*/ 6037 h 6062"/>
                                <a:gd name="T46" fmla="*/ 2429 w 4525"/>
                                <a:gd name="T47" fmla="*/ 4394 h 6062"/>
                                <a:gd name="T48" fmla="*/ 3132 w 4525"/>
                                <a:gd name="T49" fmla="*/ 4037 h 6062"/>
                                <a:gd name="T50" fmla="*/ 4203 w 4525"/>
                                <a:gd name="T51" fmla="*/ 4692 h 6062"/>
                                <a:gd name="T52" fmla="*/ 4358 w 4525"/>
                                <a:gd name="T53" fmla="*/ 6061 h 6062"/>
                                <a:gd name="T54" fmla="*/ 4525 w 4525"/>
                                <a:gd name="T55" fmla="*/ 4692 h 6062"/>
                                <a:gd name="T56" fmla="*/ 3239 w 4525"/>
                                <a:gd name="T57" fmla="*/ 3751 h 6062"/>
                                <a:gd name="T58" fmla="*/ 3120 w 4525"/>
                                <a:gd name="T59" fmla="*/ 3156 h 6062"/>
                                <a:gd name="T60" fmla="*/ 3632 w 4525"/>
                                <a:gd name="T61" fmla="*/ 2073 h 6062"/>
                                <a:gd name="T62" fmla="*/ 3680 w 4525"/>
                                <a:gd name="T63" fmla="*/ 1668 h 6062"/>
                                <a:gd name="T64" fmla="*/ 3811 w 4525"/>
                                <a:gd name="T65" fmla="*/ 168 h 6062"/>
                                <a:gd name="T66" fmla="*/ 1834 w 4525"/>
                                <a:gd name="T67" fmla="*/ 1 h 60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4525" h="6062" extrusionOk="0">
                                  <a:moveTo>
                                    <a:pt x="3489" y="310"/>
                                  </a:moveTo>
                                  <a:lnTo>
                                    <a:pt x="3489" y="1120"/>
                                  </a:lnTo>
                                  <a:cubicBezTo>
                                    <a:pt x="3489" y="1251"/>
                                    <a:pt x="3453" y="1382"/>
                                    <a:pt x="3394" y="1525"/>
                                  </a:cubicBezTo>
                                  <a:lnTo>
                                    <a:pt x="3334" y="1656"/>
                                  </a:lnTo>
                                  <a:cubicBezTo>
                                    <a:pt x="3322" y="1680"/>
                                    <a:pt x="3322" y="1703"/>
                                    <a:pt x="3322" y="1727"/>
                                  </a:cubicBezTo>
                                  <a:lnTo>
                                    <a:pt x="3322" y="2073"/>
                                  </a:lnTo>
                                  <a:cubicBezTo>
                                    <a:pt x="3322" y="2370"/>
                                    <a:pt x="3203" y="2632"/>
                                    <a:pt x="3001" y="2835"/>
                                  </a:cubicBezTo>
                                  <a:cubicBezTo>
                                    <a:pt x="2796" y="3016"/>
                                    <a:pt x="2549" y="3133"/>
                                    <a:pt x="2268" y="3133"/>
                                  </a:cubicBezTo>
                                  <a:cubicBezTo>
                                    <a:pt x="2254" y="3133"/>
                                    <a:pt x="2241" y="3133"/>
                                    <a:pt x="2227" y="3132"/>
                                  </a:cubicBezTo>
                                  <a:cubicBezTo>
                                    <a:pt x="1655" y="3108"/>
                                    <a:pt x="1191" y="2608"/>
                                    <a:pt x="1191" y="2025"/>
                                  </a:cubicBezTo>
                                  <a:lnTo>
                                    <a:pt x="1191" y="1727"/>
                                  </a:lnTo>
                                  <a:cubicBezTo>
                                    <a:pt x="1191" y="1703"/>
                                    <a:pt x="1191" y="1680"/>
                                    <a:pt x="1179" y="1656"/>
                                  </a:cubicBezTo>
                                  <a:lnTo>
                                    <a:pt x="1120" y="1525"/>
                                  </a:lnTo>
                                  <a:cubicBezTo>
                                    <a:pt x="1060" y="1406"/>
                                    <a:pt x="1036" y="1263"/>
                                    <a:pt x="1036" y="1120"/>
                                  </a:cubicBezTo>
                                  <a:cubicBezTo>
                                    <a:pt x="1036" y="668"/>
                                    <a:pt x="1394" y="310"/>
                                    <a:pt x="1834" y="310"/>
                                  </a:cubicBezTo>
                                  <a:lnTo>
                                    <a:pt x="3489" y="310"/>
                                  </a:lnTo>
                                  <a:close/>
                                  <a:moveTo>
                                    <a:pt x="1727" y="3335"/>
                                  </a:moveTo>
                                  <a:cubicBezTo>
                                    <a:pt x="1882" y="3406"/>
                                    <a:pt x="2048" y="3442"/>
                                    <a:pt x="2215" y="3454"/>
                                  </a:cubicBezTo>
                                  <a:lnTo>
                                    <a:pt x="2263" y="3454"/>
                                  </a:lnTo>
                                  <a:cubicBezTo>
                                    <a:pt x="2453" y="3454"/>
                                    <a:pt x="2632" y="3430"/>
                                    <a:pt x="2798" y="3347"/>
                                  </a:cubicBezTo>
                                  <a:lnTo>
                                    <a:pt x="2798" y="3573"/>
                                  </a:lnTo>
                                  <a:cubicBezTo>
                                    <a:pt x="2798" y="3620"/>
                                    <a:pt x="2810" y="3680"/>
                                    <a:pt x="2810" y="3728"/>
                                  </a:cubicBezTo>
                                  <a:lnTo>
                                    <a:pt x="2263" y="4144"/>
                                  </a:lnTo>
                                  <a:lnTo>
                                    <a:pt x="1715" y="3728"/>
                                  </a:lnTo>
                                  <a:cubicBezTo>
                                    <a:pt x="1727" y="3680"/>
                                    <a:pt x="1727" y="3632"/>
                                    <a:pt x="1727" y="3573"/>
                                  </a:cubicBezTo>
                                  <a:lnTo>
                                    <a:pt x="1727" y="3335"/>
                                  </a:lnTo>
                                  <a:close/>
                                  <a:moveTo>
                                    <a:pt x="1834" y="1"/>
                                  </a:moveTo>
                                  <a:cubicBezTo>
                                    <a:pt x="1203" y="1"/>
                                    <a:pt x="703" y="501"/>
                                    <a:pt x="703" y="1132"/>
                                  </a:cubicBezTo>
                                  <a:cubicBezTo>
                                    <a:pt x="703" y="1322"/>
                                    <a:pt x="751" y="1501"/>
                                    <a:pt x="834" y="1668"/>
                                  </a:cubicBezTo>
                                  <a:lnTo>
                                    <a:pt x="882" y="1751"/>
                                  </a:lnTo>
                                  <a:lnTo>
                                    <a:pt x="882" y="2013"/>
                                  </a:lnTo>
                                  <a:cubicBezTo>
                                    <a:pt x="882" y="2454"/>
                                    <a:pt x="1084" y="2858"/>
                                    <a:pt x="1405" y="3120"/>
                                  </a:cubicBezTo>
                                  <a:lnTo>
                                    <a:pt x="1405" y="3561"/>
                                  </a:lnTo>
                                  <a:cubicBezTo>
                                    <a:pt x="1405" y="3632"/>
                                    <a:pt x="1358" y="3704"/>
                                    <a:pt x="1286" y="3739"/>
                                  </a:cubicBezTo>
                                  <a:lnTo>
                                    <a:pt x="453" y="4049"/>
                                  </a:lnTo>
                                  <a:cubicBezTo>
                                    <a:pt x="179" y="4156"/>
                                    <a:pt x="1" y="4406"/>
                                    <a:pt x="1" y="4692"/>
                                  </a:cubicBezTo>
                                  <a:lnTo>
                                    <a:pt x="1" y="5894"/>
                                  </a:lnTo>
                                  <a:cubicBezTo>
                                    <a:pt x="1" y="5990"/>
                                    <a:pt x="72" y="6061"/>
                                    <a:pt x="167" y="6061"/>
                                  </a:cubicBezTo>
                                  <a:cubicBezTo>
                                    <a:pt x="251" y="6061"/>
                                    <a:pt x="334" y="5990"/>
                                    <a:pt x="334" y="5894"/>
                                  </a:cubicBezTo>
                                  <a:lnTo>
                                    <a:pt x="334" y="4692"/>
                                  </a:lnTo>
                                  <a:cubicBezTo>
                                    <a:pt x="334" y="4537"/>
                                    <a:pt x="417" y="4406"/>
                                    <a:pt x="572" y="4347"/>
                                  </a:cubicBezTo>
                                  <a:lnTo>
                                    <a:pt x="1405" y="4037"/>
                                  </a:lnTo>
                                  <a:cubicBezTo>
                                    <a:pt x="1441" y="4013"/>
                                    <a:pt x="1489" y="3989"/>
                                    <a:pt x="1525" y="3954"/>
                                  </a:cubicBezTo>
                                  <a:lnTo>
                                    <a:pt x="2096" y="4394"/>
                                  </a:lnTo>
                                  <a:lnTo>
                                    <a:pt x="2096" y="5883"/>
                                  </a:lnTo>
                                  <a:cubicBezTo>
                                    <a:pt x="2096" y="5966"/>
                                    <a:pt x="2179" y="6037"/>
                                    <a:pt x="2263" y="6037"/>
                                  </a:cubicBezTo>
                                  <a:cubicBezTo>
                                    <a:pt x="2358" y="6037"/>
                                    <a:pt x="2429" y="5966"/>
                                    <a:pt x="2429" y="5883"/>
                                  </a:cubicBezTo>
                                  <a:lnTo>
                                    <a:pt x="2429" y="4394"/>
                                  </a:lnTo>
                                  <a:lnTo>
                                    <a:pt x="3013" y="3954"/>
                                  </a:lnTo>
                                  <a:cubicBezTo>
                                    <a:pt x="3049" y="3989"/>
                                    <a:pt x="3084" y="4001"/>
                                    <a:pt x="3132" y="4037"/>
                                  </a:cubicBezTo>
                                  <a:lnTo>
                                    <a:pt x="3965" y="4347"/>
                                  </a:lnTo>
                                  <a:cubicBezTo>
                                    <a:pt x="4096" y="4406"/>
                                    <a:pt x="4203" y="4537"/>
                                    <a:pt x="4203" y="4692"/>
                                  </a:cubicBezTo>
                                  <a:lnTo>
                                    <a:pt x="4203" y="5894"/>
                                  </a:lnTo>
                                  <a:cubicBezTo>
                                    <a:pt x="4203" y="5990"/>
                                    <a:pt x="4275" y="6061"/>
                                    <a:pt x="4358" y="6061"/>
                                  </a:cubicBezTo>
                                  <a:cubicBezTo>
                                    <a:pt x="4453" y="6061"/>
                                    <a:pt x="4525" y="5990"/>
                                    <a:pt x="4525" y="5894"/>
                                  </a:cubicBezTo>
                                  <a:lnTo>
                                    <a:pt x="4525" y="4692"/>
                                  </a:lnTo>
                                  <a:cubicBezTo>
                                    <a:pt x="4513" y="4418"/>
                                    <a:pt x="4334" y="4168"/>
                                    <a:pt x="4072" y="4061"/>
                                  </a:cubicBezTo>
                                  <a:lnTo>
                                    <a:pt x="3239" y="3751"/>
                                  </a:lnTo>
                                  <a:cubicBezTo>
                                    <a:pt x="3156" y="3728"/>
                                    <a:pt x="3120" y="3644"/>
                                    <a:pt x="3120" y="3573"/>
                                  </a:cubicBezTo>
                                  <a:lnTo>
                                    <a:pt x="3120" y="3156"/>
                                  </a:lnTo>
                                  <a:cubicBezTo>
                                    <a:pt x="3144" y="3132"/>
                                    <a:pt x="3191" y="3096"/>
                                    <a:pt x="3215" y="3061"/>
                                  </a:cubicBezTo>
                                  <a:cubicBezTo>
                                    <a:pt x="3489" y="2799"/>
                                    <a:pt x="3632" y="2454"/>
                                    <a:pt x="3632" y="2073"/>
                                  </a:cubicBezTo>
                                  <a:lnTo>
                                    <a:pt x="3632" y="1751"/>
                                  </a:lnTo>
                                  <a:lnTo>
                                    <a:pt x="3680" y="1668"/>
                                  </a:lnTo>
                                  <a:cubicBezTo>
                                    <a:pt x="3775" y="1501"/>
                                    <a:pt x="3811" y="1311"/>
                                    <a:pt x="3811" y="1132"/>
                                  </a:cubicBezTo>
                                  <a:lnTo>
                                    <a:pt x="3811" y="168"/>
                                  </a:lnTo>
                                  <a:cubicBezTo>
                                    <a:pt x="3811" y="72"/>
                                    <a:pt x="3739" y="1"/>
                                    <a:pt x="3644" y="1"/>
                                  </a:cubicBezTo>
                                  <a:lnTo>
                                    <a:pt x="1834"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235" name="Google Shape;339;p20"/>
                          <wps:cNvSpPr>
                            <a:spLocks/>
                          </wps:cNvSpPr>
                          <wps:spPr bwMode="auto">
                            <a:xfrm>
                              <a:off x="238375" y="316454"/>
                              <a:ext cx="10631" cy="38291"/>
                            </a:xfrm>
                            <a:custGeom>
                              <a:avLst/>
                              <a:gdLst>
                                <a:gd name="T0" fmla="*/ 167 w 334"/>
                                <a:gd name="T1" fmla="*/ 0 h 1203"/>
                                <a:gd name="T2" fmla="*/ 1 w 334"/>
                                <a:gd name="T3" fmla="*/ 167 h 1203"/>
                                <a:gd name="T4" fmla="*/ 1 w 334"/>
                                <a:gd name="T5" fmla="*/ 1048 h 1203"/>
                                <a:gd name="T6" fmla="*/ 167 w 334"/>
                                <a:gd name="T7" fmla="*/ 1203 h 1203"/>
                                <a:gd name="T8" fmla="*/ 334 w 334"/>
                                <a:gd name="T9" fmla="*/ 1048 h 1203"/>
                                <a:gd name="T10" fmla="*/ 334 w 334"/>
                                <a:gd name="T11" fmla="*/ 155 h 1203"/>
                                <a:gd name="T12" fmla="*/ 167 w 334"/>
                                <a:gd name="T13" fmla="*/ 0 h 1203"/>
                              </a:gdLst>
                              <a:ahLst/>
                              <a:cxnLst>
                                <a:cxn ang="0">
                                  <a:pos x="T0" y="T1"/>
                                </a:cxn>
                                <a:cxn ang="0">
                                  <a:pos x="T2" y="T3"/>
                                </a:cxn>
                                <a:cxn ang="0">
                                  <a:pos x="T4" y="T5"/>
                                </a:cxn>
                                <a:cxn ang="0">
                                  <a:pos x="T6" y="T7"/>
                                </a:cxn>
                                <a:cxn ang="0">
                                  <a:pos x="T8" y="T9"/>
                                </a:cxn>
                                <a:cxn ang="0">
                                  <a:pos x="T10" y="T11"/>
                                </a:cxn>
                                <a:cxn ang="0">
                                  <a:pos x="T12" y="T13"/>
                                </a:cxn>
                              </a:cxnLst>
                              <a:rect l="0" t="0" r="r" b="b"/>
                              <a:pathLst>
                                <a:path w="334" h="1203" extrusionOk="0">
                                  <a:moveTo>
                                    <a:pt x="167" y="0"/>
                                  </a:moveTo>
                                  <a:cubicBezTo>
                                    <a:pt x="72" y="0"/>
                                    <a:pt x="1" y="72"/>
                                    <a:pt x="1" y="167"/>
                                  </a:cubicBezTo>
                                  <a:lnTo>
                                    <a:pt x="1" y="1048"/>
                                  </a:lnTo>
                                  <a:cubicBezTo>
                                    <a:pt x="1" y="1131"/>
                                    <a:pt x="72" y="1203"/>
                                    <a:pt x="167" y="1203"/>
                                  </a:cubicBezTo>
                                  <a:cubicBezTo>
                                    <a:pt x="251" y="1203"/>
                                    <a:pt x="334" y="1131"/>
                                    <a:pt x="334" y="1048"/>
                                  </a:cubicBezTo>
                                  <a:lnTo>
                                    <a:pt x="334" y="155"/>
                                  </a:lnTo>
                                  <a:cubicBezTo>
                                    <a:pt x="334" y="60"/>
                                    <a:pt x="251" y="0"/>
                                    <a:pt x="167"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236" name="Google Shape;340;p20"/>
                          <wps:cNvSpPr>
                            <a:spLocks/>
                          </wps:cNvSpPr>
                          <wps:spPr bwMode="auto">
                            <a:xfrm>
                              <a:off x="315690" y="316454"/>
                              <a:ext cx="10249" cy="38291"/>
                            </a:xfrm>
                            <a:custGeom>
                              <a:avLst/>
                              <a:gdLst>
                                <a:gd name="T0" fmla="*/ 167 w 322"/>
                                <a:gd name="T1" fmla="*/ 0 h 1203"/>
                                <a:gd name="T2" fmla="*/ 0 w 322"/>
                                <a:gd name="T3" fmla="*/ 167 h 1203"/>
                                <a:gd name="T4" fmla="*/ 0 w 322"/>
                                <a:gd name="T5" fmla="*/ 1048 h 1203"/>
                                <a:gd name="T6" fmla="*/ 167 w 322"/>
                                <a:gd name="T7" fmla="*/ 1203 h 1203"/>
                                <a:gd name="T8" fmla="*/ 322 w 322"/>
                                <a:gd name="T9" fmla="*/ 1048 h 1203"/>
                                <a:gd name="T10" fmla="*/ 322 w 322"/>
                                <a:gd name="T11" fmla="*/ 155 h 1203"/>
                                <a:gd name="T12" fmla="*/ 167 w 322"/>
                                <a:gd name="T13" fmla="*/ 0 h 1203"/>
                              </a:gdLst>
                              <a:ahLst/>
                              <a:cxnLst>
                                <a:cxn ang="0">
                                  <a:pos x="T0" y="T1"/>
                                </a:cxn>
                                <a:cxn ang="0">
                                  <a:pos x="T2" y="T3"/>
                                </a:cxn>
                                <a:cxn ang="0">
                                  <a:pos x="T4" y="T5"/>
                                </a:cxn>
                                <a:cxn ang="0">
                                  <a:pos x="T6" y="T7"/>
                                </a:cxn>
                                <a:cxn ang="0">
                                  <a:pos x="T8" y="T9"/>
                                </a:cxn>
                                <a:cxn ang="0">
                                  <a:pos x="T10" y="T11"/>
                                </a:cxn>
                                <a:cxn ang="0">
                                  <a:pos x="T12" y="T13"/>
                                </a:cxn>
                              </a:cxnLst>
                              <a:rect l="0" t="0" r="r" b="b"/>
                              <a:pathLst>
                                <a:path w="322" h="1203" extrusionOk="0">
                                  <a:moveTo>
                                    <a:pt x="167" y="0"/>
                                  </a:moveTo>
                                  <a:cubicBezTo>
                                    <a:pt x="72" y="0"/>
                                    <a:pt x="0" y="72"/>
                                    <a:pt x="0" y="167"/>
                                  </a:cubicBezTo>
                                  <a:lnTo>
                                    <a:pt x="0" y="1048"/>
                                  </a:lnTo>
                                  <a:cubicBezTo>
                                    <a:pt x="0" y="1131"/>
                                    <a:pt x="72" y="1203"/>
                                    <a:pt x="167" y="1203"/>
                                  </a:cubicBezTo>
                                  <a:cubicBezTo>
                                    <a:pt x="250" y="1203"/>
                                    <a:pt x="322" y="1131"/>
                                    <a:pt x="322" y="1048"/>
                                  </a:cubicBezTo>
                                  <a:lnTo>
                                    <a:pt x="322" y="155"/>
                                  </a:lnTo>
                                  <a:cubicBezTo>
                                    <a:pt x="322" y="60"/>
                                    <a:pt x="262" y="0"/>
                                    <a:pt x="167"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237" name="Google Shape;341;p20"/>
                          <wps:cNvSpPr>
                            <a:spLocks/>
                          </wps:cNvSpPr>
                          <wps:spPr bwMode="auto">
                            <a:xfrm>
                              <a:off x="54939" y="0"/>
                              <a:ext cx="221378" cy="185346"/>
                            </a:xfrm>
                            <a:custGeom>
                              <a:avLst/>
                              <a:gdLst>
                                <a:gd name="T0" fmla="*/ 2406 w 6955"/>
                                <a:gd name="T1" fmla="*/ 4168 h 5823"/>
                                <a:gd name="T2" fmla="*/ 2311 w 6955"/>
                                <a:gd name="T3" fmla="*/ 4537 h 5823"/>
                                <a:gd name="T4" fmla="*/ 2085 w 6955"/>
                                <a:gd name="T5" fmla="*/ 4537 h 5823"/>
                                <a:gd name="T6" fmla="*/ 1727 w 6955"/>
                                <a:gd name="T7" fmla="*/ 4180 h 5823"/>
                                <a:gd name="T8" fmla="*/ 1727 w 6955"/>
                                <a:gd name="T9" fmla="*/ 4168 h 5823"/>
                                <a:gd name="T10" fmla="*/ 2406 w 6955"/>
                                <a:gd name="T11" fmla="*/ 4168 h 5823"/>
                                <a:gd name="T12" fmla="*/ 5573 w 6955"/>
                                <a:gd name="T13" fmla="*/ 358 h 5823"/>
                                <a:gd name="T14" fmla="*/ 5930 w 6955"/>
                                <a:gd name="T15" fmla="*/ 715 h 5823"/>
                                <a:gd name="T16" fmla="*/ 5930 w 6955"/>
                                <a:gd name="T17" fmla="*/ 3501 h 5823"/>
                                <a:gd name="T18" fmla="*/ 5573 w 6955"/>
                                <a:gd name="T19" fmla="*/ 3858 h 5823"/>
                                <a:gd name="T20" fmla="*/ 4168 w 6955"/>
                                <a:gd name="T21" fmla="*/ 3858 h 5823"/>
                                <a:gd name="T22" fmla="*/ 4085 w 6955"/>
                                <a:gd name="T23" fmla="*/ 3882 h 5823"/>
                                <a:gd name="T24" fmla="*/ 2537 w 6955"/>
                                <a:gd name="T25" fmla="*/ 5001 h 5823"/>
                                <a:gd name="T26" fmla="*/ 2537 w 6955"/>
                                <a:gd name="T27" fmla="*/ 5001 h 5823"/>
                                <a:gd name="T28" fmla="*/ 2775 w 6955"/>
                                <a:gd name="T29" fmla="*/ 4049 h 5823"/>
                                <a:gd name="T30" fmla="*/ 2739 w 6955"/>
                                <a:gd name="T31" fmla="*/ 3918 h 5823"/>
                                <a:gd name="T32" fmla="*/ 2608 w 6955"/>
                                <a:gd name="T33" fmla="*/ 3858 h 5823"/>
                                <a:gd name="T34" fmla="*/ 692 w 6955"/>
                                <a:gd name="T35" fmla="*/ 3858 h 5823"/>
                                <a:gd name="T36" fmla="*/ 334 w 6955"/>
                                <a:gd name="T37" fmla="*/ 3501 h 5823"/>
                                <a:gd name="T38" fmla="*/ 334 w 6955"/>
                                <a:gd name="T39" fmla="*/ 715 h 5823"/>
                                <a:gd name="T40" fmla="*/ 692 w 6955"/>
                                <a:gd name="T41" fmla="*/ 358 h 5823"/>
                                <a:gd name="T42" fmla="*/ 5573 w 6955"/>
                                <a:gd name="T43" fmla="*/ 358 h 5823"/>
                                <a:gd name="T44" fmla="*/ 6287 w 6955"/>
                                <a:gd name="T45" fmla="*/ 1025 h 5823"/>
                                <a:gd name="T46" fmla="*/ 6645 w 6955"/>
                                <a:gd name="T47" fmla="*/ 1382 h 5823"/>
                                <a:gd name="T48" fmla="*/ 6645 w 6955"/>
                                <a:gd name="T49" fmla="*/ 4180 h 5823"/>
                                <a:gd name="T50" fmla="*/ 6633 w 6955"/>
                                <a:gd name="T51" fmla="*/ 4180 h 5823"/>
                                <a:gd name="T52" fmla="*/ 6276 w 6955"/>
                                <a:gd name="T53" fmla="*/ 4537 h 5823"/>
                                <a:gd name="T54" fmla="*/ 4871 w 6955"/>
                                <a:gd name="T55" fmla="*/ 4537 h 5823"/>
                                <a:gd name="T56" fmla="*/ 4752 w 6955"/>
                                <a:gd name="T57" fmla="*/ 4597 h 5823"/>
                                <a:gd name="T58" fmla="*/ 4728 w 6955"/>
                                <a:gd name="T59" fmla="*/ 4727 h 5823"/>
                                <a:gd name="T60" fmla="*/ 4847 w 6955"/>
                                <a:gd name="T61" fmla="*/ 5406 h 5823"/>
                                <a:gd name="T62" fmla="*/ 4847 w 6955"/>
                                <a:gd name="T63" fmla="*/ 5406 h 5823"/>
                                <a:gd name="T64" fmla="*/ 3656 w 6955"/>
                                <a:gd name="T65" fmla="*/ 4597 h 5823"/>
                                <a:gd name="T66" fmla="*/ 4251 w 6955"/>
                                <a:gd name="T67" fmla="*/ 4168 h 5823"/>
                                <a:gd name="T68" fmla="*/ 5585 w 6955"/>
                                <a:gd name="T69" fmla="*/ 4168 h 5823"/>
                                <a:gd name="T70" fmla="*/ 6276 w 6955"/>
                                <a:gd name="T71" fmla="*/ 3489 h 5823"/>
                                <a:gd name="T72" fmla="*/ 6276 w 6955"/>
                                <a:gd name="T73" fmla="*/ 1025 h 5823"/>
                                <a:gd name="T74" fmla="*/ 6287 w 6955"/>
                                <a:gd name="T75" fmla="*/ 1025 h 5823"/>
                                <a:gd name="T76" fmla="*/ 692 w 6955"/>
                                <a:gd name="T77" fmla="*/ 1 h 5823"/>
                                <a:gd name="T78" fmla="*/ 1 w 6955"/>
                                <a:gd name="T79" fmla="*/ 691 h 5823"/>
                                <a:gd name="T80" fmla="*/ 1 w 6955"/>
                                <a:gd name="T81" fmla="*/ 3465 h 5823"/>
                                <a:gd name="T82" fmla="*/ 692 w 6955"/>
                                <a:gd name="T83" fmla="*/ 4156 h 5823"/>
                                <a:gd name="T84" fmla="*/ 1406 w 6955"/>
                                <a:gd name="T85" fmla="*/ 4156 h 5823"/>
                                <a:gd name="T86" fmla="*/ 1406 w 6955"/>
                                <a:gd name="T87" fmla="*/ 4168 h 5823"/>
                                <a:gd name="T88" fmla="*/ 2085 w 6955"/>
                                <a:gd name="T89" fmla="*/ 4858 h 5823"/>
                                <a:gd name="T90" fmla="*/ 2227 w 6955"/>
                                <a:gd name="T91" fmla="*/ 4858 h 5823"/>
                                <a:gd name="T92" fmla="*/ 2168 w 6955"/>
                                <a:gd name="T93" fmla="*/ 5120 h 5823"/>
                                <a:gd name="T94" fmla="*/ 2263 w 6955"/>
                                <a:gd name="T95" fmla="*/ 5394 h 5823"/>
                                <a:gd name="T96" fmla="*/ 2406 w 6955"/>
                                <a:gd name="T97" fmla="*/ 5430 h 5823"/>
                                <a:gd name="T98" fmla="*/ 2549 w 6955"/>
                                <a:gd name="T99" fmla="*/ 5394 h 5823"/>
                                <a:gd name="T100" fmla="*/ 3263 w 6955"/>
                                <a:gd name="T101" fmla="*/ 4870 h 5823"/>
                                <a:gd name="T102" fmla="*/ 3430 w 6955"/>
                                <a:gd name="T103" fmla="*/ 4870 h 5823"/>
                                <a:gd name="T104" fmla="*/ 4787 w 6955"/>
                                <a:gd name="T105" fmla="*/ 5775 h 5823"/>
                                <a:gd name="T106" fmla="*/ 4918 w 6955"/>
                                <a:gd name="T107" fmla="*/ 5823 h 5823"/>
                                <a:gd name="T108" fmla="*/ 5049 w 6955"/>
                                <a:gd name="T109" fmla="*/ 5775 h 5823"/>
                                <a:gd name="T110" fmla="*/ 5156 w 6955"/>
                                <a:gd name="T111" fmla="*/ 5525 h 5823"/>
                                <a:gd name="T112" fmla="*/ 5049 w 6955"/>
                                <a:gd name="T113" fmla="*/ 4870 h 5823"/>
                                <a:gd name="T114" fmla="*/ 6252 w 6955"/>
                                <a:gd name="T115" fmla="*/ 4870 h 5823"/>
                                <a:gd name="T116" fmla="*/ 6942 w 6955"/>
                                <a:gd name="T117" fmla="*/ 4180 h 5823"/>
                                <a:gd name="T118" fmla="*/ 6942 w 6955"/>
                                <a:gd name="T119" fmla="*/ 1406 h 5823"/>
                                <a:gd name="T120" fmla="*/ 6276 w 6955"/>
                                <a:gd name="T121" fmla="*/ 703 h 5823"/>
                                <a:gd name="T122" fmla="*/ 5573 w 6955"/>
                                <a:gd name="T123" fmla="*/ 1 h 5823"/>
                                <a:gd name="T124" fmla="*/ 692 w 6955"/>
                                <a:gd name="T125" fmla="*/ 1 h 58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6955" h="5823" extrusionOk="0">
                                  <a:moveTo>
                                    <a:pt x="2406" y="4168"/>
                                  </a:moveTo>
                                  <a:lnTo>
                                    <a:pt x="2311" y="4537"/>
                                  </a:lnTo>
                                  <a:lnTo>
                                    <a:pt x="2085" y="4537"/>
                                  </a:lnTo>
                                  <a:cubicBezTo>
                                    <a:pt x="1894" y="4537"/>
                                    <a:pt x="1727" y="4382"/>
                                    <a:pt x="1727" y="4180"/>
                                  </a:cubicBezTo>
                                  <a:lnTo>
                                    <a:pt x="1727" y="4168"/>
                                  </a:lnTo>
                                  <a:lnTo>
                                    <a:pt x="2406" y="4168"/>
                                  </a:lnTo>
                                  <a:close/>
                                  <a:moveTo>
                                    <a:pt x="5573" y="358"/>
                                  </a:moveTo>
                                  <a:cubicBezTo>
                                    <a:pt x="5764" y="358"/>
                                    <a:pt x="5930" y="525"/>
                                    <a:pt x="5930" y="715"/>
                                  </a:cubicBezTo>
                                  <a:lnTo>
                                    <a:pt x="5930" y="3501"/>
                                  </a:lnTo>
                                  <a:cubicBezTo>
                                    <a:pt x="5930" y="3692"/>
                                    <a:pt x="5764" y="3858"/>
                                    <a:pt x="5573" y="3858"/>
                                  </a:cubicBezTo>
                                  <a:lnTo>
                                    <a:pt x="4168" y="3858"/>
                                  </a:lnTo>
                                  <a:cubicBezTo>
                                    <a:pt x="4144" y="3858"/>
                                    <a:pt x="4097" y="3870"/>
                                    <a:pt x="4085" y="3882"/>
                                  </a:cubicBezTo>
                                  <a:lnTo>
                                    <a:pt x="2537" y="5001"/>
                                  </a:lnTo>
                                  <a:lnTo>
                                    <a:pt x="2775" y="4049"/>
                                  </a:lnTo>
                                  <a:cubicBezTo>
                                    <a:pt x="2787" y="4001"/>
                                    <a:pt x="2775" y="3942"/>
                                    <a:pt x="2739" y="3918"/>
                                  </a:cubicBezTo>
                                  <a:cubicBezTo>
                                    <a:pt x="2716" y="3870"/>
                                    <a:pt x="2668" y="3858"/>
                                    <a:pt x="2608" y="3858"/>
                                  </a:cubicBezTo>
                                  <a:lnTo>
                                    <a:pt x="692" y="3858"/>
                                  </a:lnTo>
                                  <a:cubicBezTo>
                                    <a:pt x="501" y="3858"/>
                                    <a:pt x="334" y="3692"/>
                                    <a:pt x="334" y="3501"/>
                                  </a:cubicBezTo>
                                  <a:lnTo>
                                    <a:pt x="334" y="715"/>
                                  </a:lnTo>
                                  <a:cubicBezTo>
                                    <a:pt x="334" y="525"/>
                                    <a:pt x="501" y="358"/>
                                    <a:pt x="692" y="358"/>
                                  </a:cubicBezTo>
                                  <a:lnTo>
                                    <a:pt x="5573" y="358"/>
                                  </a:lnTo>
                                  <a:close/>
                                  <a:moveTo>
                                    <a:pt x="6287" y="1025"/>
                                  </a:moveTo>
                                  <a:cubicBezTo>
                                    <a:pt x="6478" y="1025"/>
                                    <a:pt x="6645" y="1191"/>
                                    <a:pt x="6645" y="1382"/>
                                  </a:cubicBezTo>
                                  <a:lnTo>
                                    <a:pt x="6645" y="4180"/>
                                  </a:lnTo>
                                  <a:lnTo>
                                    <a:pt x="6633" y="4180"/>
                                  </a:lnTo>
                                  <a:cubicBezTo>
                                    <a:pt x="6633" y="4382"/>
                                    <a:pt x="6466" y="4537"/>
                                    <a:pt x="6276" y="4537"/>
                                  </a:cubicBezTo>
                                  <a:lnTo>
                                    <a:pt x="4871" y="4537"/>
                                  </a:lnTo>
                                  <a:cubicBezTo>
                                    <a:pt x="4823" y="4537"/>
                                    <a:pt x="4787" y="4561"/>
                                    <a:pt x="4752" y="4597"/>
                                  </a:cubicBezTo>
                                  <a:cubicBezTo>
                                    <a:pt x="4728" y="4632"/>
                                    <a:pt x="4704" y="4692"/>
                                    <a:pt x="4728" y="4727"/>
                                  </a:cubicBezTo>
                                  <a:lnTo>
                                    <a:pt x="4847" y="5406"/>
                                  </a:lnTo>
                                  <a:lnTo>
                                    <a:pt x="3656" y="4597"/>
                                  </a:lnTo>
                                  <a:lnTo>
                                    <a:pt x="4251" y="4168"/>
                                  </a:lnTo>
                                  <a:lnTo>
                                    <a:pt x="5585" y="4168"/>
                                  </a:lnTo>
                                  <a:cubicBezTo>
                                    <a:pt x="5954" y="4168"/>
                                    <a:pt x="6276" y="3858"/>
                                    <a:pt x="6276" y="3489"/>
                                  </a:cubicBezTo>
                                  <a:lnTo>
                                    <a:pt x="6276" y="1025"/>
                                  </a:lnTo>
                                  <a:lnTo>
                                    <a:pt x="6287" y="1025"/>
                                  </a:lnTo>
                                  <a:close/>
                                  <a:moveTo>
                                    <a:pt x="692" y="1"/>
                                  </a:moveTo>
                                  <a:cubicBezTo>
                                    <a:pt x="322" y="1"/>
                                    <a:pt x="1" y="310"/>
                                    <a:pt x="1" y="691"/>
                                  </a:cubicBezTo>
                                  <a:lnTo>
                                    <a:pt x="1" y="3465"/>
                                  </a:lnTo>
                                  <a:cubicBezTo>
                                    <a:pt x="1" y="3846"/>
                                    <a:pt x="322" y="4156"/>
                                    <a:pt x="692" y="4156"/>
                                  </a:cubicBezTo>
                                  <a:lnTo>
                                    <a:pt x="1406" y="4156"/>
                                  </a:lnTo>
                                  <a:lnTo>
                                    <a:pt x="1406" y="4168"/>
                                  </a:lnTo>
                                  <a:cubicBezTo>
                                    <a:pt x="1406" y="4537"/>
                                    <a:pt x="1715" y="4858"/>
                                    <a:pt x="2085" y="4858"/>
                                  </a:cubicBezTo>
                                  <a:lnTo>
                                    <a:pt x="2227" y="4858"/>
                                  </a:lnTo>
                                  <a:lnTo>
                                    <a:pt x="2168" y="5120"/>
                                  </a:lnTo>
                                  <a:cubicBezTo>
                                    <a:pt x="2132" y="5228"/>
                                    <a:pt x="2180" y="5335"/>
                                    <a:pt x="2263" y="5394"/>
                                  </a:cubicBezTo>
                                  <a:cubicBezTo>
                                    <a:pt x="2311" y="5418"/>
                                    <a:pt x="2358" y="5430"/>
                                    <a:pt x="2406" y="5430"/>
                                  </a:cubicBezTo>
                                  <a:cubicBezTo>
                                    <a:pt x="2442" y="5430"/>
                                    <a:pt x="2501" y="5418"/>
                                    <a:pt x="2549" y="5394"/>
                                  </a:cubicBezTo>
                                  <a:lnTo>
                                    <a:pt x="3263" y="4870"/>
                                  </a:lnTo>
                                  <a:lnTo>
                                    <a:pt x="3430" y="4870"/>
                                  </a:lnTo>
                                  <a:lnTo>
                                    <a:pt x="4787" y="5775"/>
                                  </a:lnTo>
                                  <a:cubicBezTo>
                                    <a:pt x="4823" y="5811"/>
                                    <a:pt x="4871" y="5823"/>
                                    <a:pt x="4918" y="5823"/>
                                  </a:cubicBezTo>
                                  <a:cubicBezTo>
                                    <a:pt x="4954" y="5823"/>
                                    <a:pt x="5002" y="5811"/>
                                    <a:pt x="5049" y="5775"/>
                                  </a:cubicBezTo>
                                  <a:cubicBezTo>
                                    <a:pt x="5144" y="5716"/>
                                    <a:pt x="5180" y="5632"/>
                                    <a:pt x="5156" y="5525"/>
                                  </a:cubicBezTo>
                                  <a:lnTo>
                                    <a:pt x="5049" y="4870"/>
                                  </a:lnTo>
                                  <a:lnTo>
                                    <a:pt x="6252" y="4870"/>
                                  </a:lnTo>
                                  <a:cubicBezTo>
                                    <a:pt x="6633" y="4870"/>
                                    <a:pt x="6942" y="4561"/>
                                    <a:pt x="6942" y="4180"/>
                                  </a:cubicBezTo>
                                  <a:lnTo>
                                    <a:pt x="6942" y="1406"/>
                                  </a:lnTo>
                                  <a:cubicBezTo>
                                    <a:pt x="6954" y="1013"/>
                                    <a:pt x="6645" y="703"/>
                                    <a:pt x="6276" y="703"/>
                                  </a:cubicBezTo>
                                  <a:cubicBezTo>
                                    <a:pt x="6252" y="310"/>
                                    <a:pt x="5954" y="1"/>
                                    <a:pt x="5573" y="1"/>
                                  </a:cubicBezTo>
                                  <a:lnTo>
                                    <a:pt x="692"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238" name="Google Shape;342;p20"/>
                          <wps:cNvSpPr>
                            <a:spLocks/>
                          </wps:cNvSpPr>
                          <wps:spPr bwMode="auto">
                            <a:xfrm>
                              <a:off x="93994" y="33740"/>
                              <a:ext cx="26928" cy="10249"/>
                            </a:xfrm>
                            <a:custGeom>
                              <a:avLst/>
                              <a:gdLst>
                                <a:gd name="T0" fmla="*/ 167 w 846"/>
                                <a:gd name="T1" fmla="*/ 0 h 322"/>
                                <a:gd name="T2" fmla="*/ 0 w 846"/>
                                <a:gd name="T3" fmla="*/ 167 h 322"/>
                                <a:gd name="T4" fmla="*/ 167 w 846"/>
                                <a:gd name="T5" fmla="*/ 322 h 322"/>
                                <a:gd name="T6" fmla="*/ 679 w 846"/>
                                <a:gd name="T7" fmla="*/ 322 h 322"/>
                                <a:gd name="T8" fmla="*/ 846 w 846"/>
                                <a:gd name="T9" fmla="*/ 167 h 322"/>
                                <a:gd name="T10" fmla="*/ 679 w 846"/>
                                <a:gd name="T11" fmla="*/ 0 h 322"/>
                                <a:gd name="T12" fmla="*/ 167 w 846"/>
                                <a:gd name="T13" fmla="*/ 0 h 322"/>
                              </a:gdLst>
                              <a:ahLst/>
                              <a:cxnLst>
                                <a:cxn ang="0">
                                  <a:pos x="T0" y="T1"/>
                                </a:cxn>
                                <a:cxn ang="0">
                                  <a:pos x="T2" y="T3"/>
                                </a:cxn>
                                <a:cxn ang="0">
                                  <a:pos x="T4" y="T5"/>
                                </a:cxn>
                                <a:cxn ang="0">
                                  <a:pos x="T6" y="T7"/>
                                </a:cxn>
                                <a:cxn ang="0">
                                  <a:pos x="T8" y="T9"/>
                                </a:cxn>
                                <a:cxn ang="0">
                                  <a:pos x="T10" y="T11"/>
                                </a:cxn>
                                <a:cxn ang="0">
                                  <a:pos x="T12" y="T13"/>
                                </a:cxn>
                              </a:cxnLst>
                              <a:rect l="0" t="0" r="r" b="b"/>
                              <a:pathLst>
                                <a:path w="846" h="322" extrusionOk="0">
                                  <a:moveTo>
                                    <a:pt x="167" y="0"/>
                                  </a:moveTo>
                                  <a:cubicBezTo>
                                    <a:pt x="72" y="0"/>
                                    <a:pt x="0" y="72"/>
                                    <a:pt x="0" y="167"/>
                                  </a:cubicBezTo>
                                  <a:cubicBezTo>
                                    <a:pt x="0" y="250"/>
                                    <a:pt x="72" y="322"/>
                                    <a:pt x="167" y="322"/>
                                  </a:cubicBezTo>
                                  <a:lnTo>
                                    <a:pt x="679" y="322"/>
                                  </a:lnTo>
                                  <a:cubicBezTo>
                                    <a:pt x="774" y="322"/>
                                    <a:pt x="846" y="250"/>
                                    <a:pt x="846" y="167"/>
                                  </a:cubicBezTo>
                                  <a:cubicBezTo>
                                    <a:pt x="846" y="72"/>
                                    <a:pt x="774" y="0"/>
                                    <a:pt x="679" y="0"/>
                                  </a:cubicBezTo>
                                  <a:lnTo>
                                    <a:pt x="167" y="0"/>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239" name="Google Shape;343;p20"/>
                          <wps:cNvSpPr>
                            <a:spLocks/>
                          </wps:cNvSpPr>
                          <wps:spPr bwMode="auto">
                            <a:xfrm>
                              <a:off x="132636" y="33740"/>
                              <a:ext cx="82663" cy="10249"/>
                            </a:xfrm>
                            <a:custGeom>
                              <a:avLst/>
                              <a:gdLst>
                                <a:gd name="T0" fmla="*/ 167 w 2597"/>
                                <a:gd name="T1" fmla="*/ 0 h 322"/>
                                <a:gd name="T2" fmla="*/ 1 w 2597"/>
                                <a:gd name="T3" fmla="*/ 167 h 322"/>
                                <a:gd name="T4" fmla="*/ 167 w 2597"/>
                                <a:gd name="T5" fmla="*/ 322 h 322"/>
                                <a:gd name="T6" fmla="*/ 2430 w 2597"/>
                                <a:gd name="T7" fmla="*/ 322 h 322"/>
                                <a:gd name="T8" fmla="*/ 2596 w 2597"/>
                                <a:gd name="T9" fmla="*/ 167 h 322"/>
                                <a:gd name="T10" fmla="*/ 2430 w 2597"/>
                                <a:gd name="T11" fmla="*/ 0 h 322"/>
                                <a:gd name="T12" fmla="*/ 167 w 2597"/>
                                <a:gd name="T13" fmla="*/ 0 h 322"/>
                              </a:gdLst>
                              <a:ahLst/>
                              <a:cxnLst>
                                <a:cxn ang="0">
                                  <a:pos x="T0" y="T1"/>
                                </a:cxn>
                                <a:cxn ang="0">
                                  <a:pos x="T2" y="T3"/>
                                </a:cxn>
                                <a:cxn ang="0">
                                  <a:pos x="T4" y="T5"/>
                                </a:cxn>
                                <a:cxn ang="0">
                                  <a:pos x="T6" y="T7"/>
                                </a:cxn>
                                <a:cxn ang="0">
                                  <a:pos x="T8" y="T9"/>
                                </a:cxn>
                                <a:cxn ang="0">
                                  <a:pos x="T10" y="T11"/>
                                </a:cxn>
                                <a:cxn ang="0">
                                  <a:pos x="T12" y="T13"/>
                                </a:cxn>
                              </a:cxnLst>
                              <a:rect l="0" t="0" r="r" b="b"/>
                              <a:pathLst>
                                <a:path w="2597" h="322" extrusionOk="0">
                                  <a:moveTo>
                                    <a:pt x="167" y="0"/>
                                  </a:moveTo>
                                  <a:cubicBezTo>
                                    <a:pt x="84" y="0"/>
                                    <a:pt x="1" y="72"/>
                                    <a:pt x="1" y="167"/>
                                  </a:cubicBezTo>
                                  <a:cubicBezTo>
                                    <a:pt x="1" y="250"/>
                                    <a:pt x="84" y="322"/>
                                    <a:pt x="167" y="322"/>
                                  </a:cubicBezTo>
                                  <a:lnTo>
                                    <a:pt x="2430" y="322"/>
                                  </a:lnTo>
                                  <a:cubicBezTo>
                                    <a:pt x="2525" y="322"/>
                                    <a:pt x="2596" y="250"/>
                                    <a:pt x="2596" y="167"/>
                                  </a:cubicBezTo>
                                  <a:cubicBezTo>
                                    <a:pt x="2596" y="72"/>
                                    <a:pt x="2525" y="0"/>
                                    <a:pt x="2430" y="0"/>
                                  </a:cubicBezTo>
                                  <a:lnTo>
                                    <a:pt x="167" y="0"/>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240" name="Google Shape;344;p20"/>
                          <wps:cNvSpPr>
                            <a:spLocks/>
                          </wps:cNvSpPr>
                          <wps:spPr bwMode="auto">
                            <a:xfrm>
                              <a:off x="93994" y="61018"/>
                              <a:ext cx="121304" cy="10631"/>
                            </a:xfrm>
                            <a:custGeom>
                              <a:avLst/>
                              <a:gdLst>
                                <a:gd name="T0" fmla="*/ 167 w 3811"/>
                                <a:gd name="T1" fmla="*/ 1 h 334"/>
                                <a:gd name="T2" fmla="*/ 0 w 3811"/>
                                <a:gd name="T3" fmla="*/ 167 h 334"/>
                                <a:gd name="T4" fmla="*/ 167 w 3811"/>
                                <a:gd name="T5" fmla="*/ 334 h 334"/>
                                <a:gd name="T6" fmla="*/ 3644 w 3811"/>
                                <a:gd name="T7" fmla="*/ 334 h 334"/>
                                <a:gd name="T8" fmla="*/ 3810 w 3811"/>
                                <a:gd name="T9" fmla="*/ 167 h 334"/>
                                <a:gd name="T10" fmla="*/ 3644 w 3811"/>
                                <a:gd name="T11" fmla="*/ 1 h 334"/>
                                <a:gd name="T12" fmla="*/ 167 w 3811"/>
                                <a:gd name="T13" fmla="*/ 1 h 334"/>
                              </a:gdLst>
                              <a:ahLst/>
                              <a:cxnLst>
                                <a:cxn ang="0">
                                  <a:pos x="T0" y="T1"/>
                                </a:cxn>
                                <a:cxn ang="0">
                                  <a:pos x="T2" y="T3"/>
                                </a:cxn>
                                <a:cxn ang="0">
                                  <a:pos x="T4" y="T5"/>
                                </a:cxn>
                                <a:cxn ang="0">
                                  <a:pos x="T6" y="T7"/>
                                </a:cxn>
                                <a:cxn ang="0">
                                  <a:pos x="T8" y="T9"/>
                                </a:cxn>
                                <a:cxn ang="0">
                                  <a:pos x="T10" y="T11"/>
                                </a:cxn>
                                <a:cxn ang="0">
                                  <a:pos x="T12" y="T13"/>
                                </a:cxn>
                              </a:cxnLst>
                              <a:rect l="0" t="0" r="r" b="b"/>
                              <a:pathLst>
                                <a:path w="3811" h="334" extrusionOk="0">
                                  <a:moveTo>
                                    <a:pt x="167" y="1"/>
                                  </a:moveTo>
                                  <a:cubicBezTo>
                                    <a:pt x="72" y="1"/>
                                    <a:pt x="0" y="84"/>
                                    <a:pt x="0" y="167"/>
                                  </a:cubicBezTo>
                                  <a:cubicBezTo>
                                    <a:pt x="0" y="263"/>
                                    <a:pt x="72" y="334"/>
                                    <a:pt x="167" y="334"/>
                                  </a:cubicBezTo>
                                  <a:lnTo>
                                    <a:pt x="3644" y="334"/>
                                  </a:lnTo>
                                  <a:cubicBezTo>
                                    <a:pt x="3739" y="334"/>
                                    <a:pt x="3810" y="263"/>
                                    <a:pt x="3810" y="167"/>
                                  </a:cubicBezTo>
                                  <a:cubicBezTo>
                                    <a:pt x="3810" y="84"/>
                                    <a:pt x="3739" y="1"/>
                                    <a:pt x="3644" y="1"/>
                                  </a:cubicBezTo>
                                  <a:lnTo>
                                    <a:pt x="167"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241" name="Google Shape;345;p20"/>
                          <wps:cNvSpPr>
                            <a:spLocks/>
                          </wps:cNvSpPr>
                          <wps:spPr bwMode="auto">
                            <a:xfrm>
                              <a:off x="93994" y="89060"/>
                              <a:ext cx="82249" cy="10663"/>
                            </a:xfrm>
                            <a:custGeom>
                              <a:avLst/>
                              <a:gdLst>
                                <a:gd name="T0" fmla="*/ 155 w 2584"/>
                                <a:gd name="T1" fmla="*/ 1 h 335"/>
                                <a:gd name="T2" fmla="*/ 0 w 2584"/>
                                <a:gd name="T3" fmla="*/ 167 h 335"/>
                                <a:gd name="T4" fmla="*/ 155 w 2584"/>
                                <a:gd name="T5" fmla="*/ 334 h 335"/>
                                <a:gd name="T6" fmla="*/ 2429 w 2584"/>
                                <a:gd name="T7" fmla="*/ 334 h 335"/>
                                <a:gd name="T8" fmla="*/ 2584 w 2584"/>
                                <a:gd name="T9" fmla="*/ 167 h 335"/>
                                <a:gd name="T10" fmla="*/ 2429 w 2584"/>
                                <a:gd name="T11" fmla="*/ 1 h 335"/>
                                <a:gd name="T12" fmla="*/ 155 w 2584"/>
                                <a:gd name="T13" fmla="*/ 1 h 335"/>
                              </a:gdLst>
                              <a:ahLst/>
                              <a:cxnLst>
                                <a:cxn ang="0">
                                  <a:pos x="T0" y="T1"/>
                                </a:cxn>
                                <a:cxn ang="0">
                                  <a:pos x="T2" y="T3"/>
                                </a:cxn>
                                <a:cxn ang="0">
                                  <a:pos x="T4" y="T5"/>
                                </a:cxn>
                                <a:cxn ang="0">
                                  <a:pos x="T6" y="T7"/>
                                </a:cxn>
                                <a:cxn ang="0">
                                  <a:pos x="T8" y="T9"/>
                                </a:cxn>
                                <a:cxn ang="0">
                                  <a:pos x="T10" y="T11"/>
                                </a:cxn>
                                <a:cxn ang="0">
                                  <a:pos x="T12" y="T13"/>
                                </a:cxn>
                              </a:cxnLst>
                              <a:rect l="0" t="0" r="r" b="b"/>
                              <a:pathLst>
                                <a:path w="2584" h="335" extrusionOk="0">
                                  <a:moveTo>
                                    <a:pt x="155" y="1"/>
                                  </a:moveTo>
                                  <a:cubicBezTo>
                                    <a:pt x="72" y="1"/>
                                    <a:pt x="0" y="72"/>
                                    <a:pt x="0" y="167"/>
                                  </a:cubicBezTo>
                                  <a:cubicBezTo>
                                    <a:pt x="0" y="251"/>
                                    <a:pt x="72" y="334"/>
                                    <a:pt x="155" y="334"/>
                                  </a:cubicBezTo>
                                  <a:lnTo>
                                    <a:pt x="2429" y="334"/>
                                  </a:lnTo>
                                  <a:cubicBezTo>
                                    <a:pt x="2513" y="334"/>
                                    <a:pt x="2584" y="251"/>
                                    <a:pt x="2584" y="167"/>
                                  </a:cubicBezTo>
                                  <a:cubicBezTo>
                                    <a:pt x="2584" y="72"/>
                                    <a:pt x="2513" y="1"/>
                                    <a:pt x="2429" y="1"/>
                                  </a:cubicBezTo>
                                  <a:lnTo>
                                    <a:pt x="155"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242" name="Google Shape;346;p20"/>
                          <wps:cNvSpPr>
                            <a:spLocks/>
                          </wps:cNvSpPr>
                          <wps:spPr bwMode="auto">
                            <a:xfrm>
                              <a:off x="188339" y="89060"/>
                              <a:ext cx="26960" cy="10663"/>
                            </a:xfrm>
                            <a:custGeom>
                              <a:avLst/>
                              <a:gdLst>
                                <a:gd name="T0" fmla="*/ 156 w 847"/>
                                <a:gd name="T1" fmla="*/ 1 h 335"/>
                                <a:gd name="T2" fmla="*/ 1 w 847"/>
                                <a:gd name="T3" fmla="*/ 167 h 335"/>
                                <a:gd name="T4" fmla="*/ 156 w 847"/>
                                <a:gd name="T5" fmla="*/ 334 h 335"/>
                                <a:gd name="T6" fmla="*/ 680 w 847"/>
                                <a:gd name="T7" fmla="*/ 334 h 335"/>
                                <a:gd name="T8" fmla="*/ 846 w 847"/>
                                <a:gd name="T9" fmla="*/ 167 h 335"/>
                                <a:gd name="T10" fmla="*/ 680 w 847"/>
                                <a:gd name="T11" fmla="*/ 1 h 335"/>
                                <a:gd name="T12" fmla="*/ 156 w 847"/>
                                <a:gd name="T13" fmla="*/ 1 h 335"/>
                              </a:gdLst>
                              <a:ahLst/>
                              <a:cxnLst>
                                <a:cxn ang="0">
                                  <a:pos x="T0" y="T1"/>
                                </a:cxn>
                                <a:cxn ang="0">
                                  <a:pos x="T2" y="T3"/>
                                </a:cxn>
                                <a:cxn ang="0">
                                  <a:pos x="T4" y="T5"/>
                                </a:cxn>
                                <a:cxn ang="0">
                                  <a:pos x="T6" y="T7"/>
                                </a:cxn>
                                <a:cxn ang="0">
                                  <a:pos x="T8" y="T9"/>
                                </a:cxn>
                                <a:cxn ang="0">
                                  <a:pos x="T10" y="T11"/>
                                </a:cxn>
                                <a:cxn ang="0">
                                  <a:pos x="T12" y="T13"/>
                                </a:cxn>
                              </a:cxnLst>
                              <a:rect l="0" t="0" r="r" b="b"/>
                              <a:pathLst>
                                <a:path w="847" h="335" extrusionOk="0">
                                  <a:moveTo>
                                    <a:pt x="156" y="1"/>
                                  </a:moveTo>
                                  <a:cubicBezTo>
                                    <a:pt x="72" y="1"/>
                                    <a:pt x="1" y="72"/>
                                    <a:pt x="1" y="167"/>
                                  </a:cubicBezTo>
                                  <a:cubicBezTo>
                                    <a:pt x="1" y="251"/>
                                    <a:pt x="72" y="334"/>
                                    <a:pt x="156" y="334"/>
                                  </a:cubicBezTo>
                                  <a:lnTo>
                                    <a:pt x="680" y="334"/>
                                  </a:lnTo>
                                  <a:cubicBezTo>
                                    <a:pt x="775" y="334"/>
                                    <a:pt x="846" y="251"/>
                                    <a:pt x="846" y="167"/>
                                  </a:cubicBezTo>
                                  <a:cubicBezTo>
                                    <a:pt x="846" y="72"/>
                                    <a:pt x="775" y="1"/>
                                    <a:pt x="680" y="1"/>
                                  </a:cubicBezTo>
                                  <a:lnTo>
                                    <a:pt x="156"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g:wgp>
                  </a:graphicData>
                </a:graphic>
              </wp:inline>
            </w:drawing>
          </mc:Choice>
          <mc:Fallback>
            <w:pict>
              <v:group id="_x0000_s1672" style="width:451.3pt;height:36.4pt;mso-position-horizontal-relative:char;mso-position-vertical-relative:line" coordorigin="-1619" coordsize="61055,4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">
                <v:group id="Group 256605" o:spid="_x0000_s1673" style="position:absolute;left:-1619;width:61055;height:4927" coordorigin="-1658,159" coordsize="62550,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bze48cAAADd&#10;AAAADwAAAAAAAAAAAAAAAACqAgAAZHJzL2Rvd25yZXYueG1sUEsFBgAAAAAEAAQA+gAAAJ4DAAAA&#10;AA==&#10;">
                  <v:group id="Group 256606" o:spid="_x0000_s1674" style="position:absolute;left:44009;top:159;width:16882;height:5058" coordorigin="35684,223" coordsize="24628,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vB7eMcAAADdAAAADwAAAGRycy9kb3ducmV2LnhtbESPQWvCQBSE7wX/w/KE&#10;3uomSltJ3YQgtvQgQlWQ3h7ZZxKSfRuy2yT++25B6HGYmW+YTTaZVgzUu9qygngRgSAurK65VHA+&#10;vT+tQTiPrLG1TApu5CBLZw8bTLQd+YuGoy9FgLBLUEHlfZdI6YqKDLqF7YiDd7W9QR9kX0rd4xjg&#10;ppXLKHqRBmsOCxV2tK2oaI4/RsHHiGO+infDvrlub9+n58NlH5NSj/MpfwPhafL/4Xv7UytYxetX&#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vB7eMcAAADd&#10;AAAADwAAAAAAAAAAAAAAAACqAgAAZHJzL2Rvd25yZXYueG1sUEsFBgAAAAAEAAQA+gAAAJ4DAAAA&#10;AA==&#10;">
                    <v:roundrect id="Rectangle: Rounded Corners 55" o:spid="_x0000_s1675" style="position:absolute;left:35684;top:223;width:24629;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FLj8EA&#10;AADdAAAADwAAAGRycy9kb3ducmV2LnhtbERPy4rCMBTdC/MP4Q64kTF1RC3VKCIjuPT1AZfmTlun&#10;uekksVa/3iwEl4fzXqw6U4uWnK8sKxgNExDEudUVFwrOp+1XCsIHZI21ZVJwJw+r5UdvgZm2Nz5Q&#10;ewyFiCHsM1RQhtBkUvq8JIN+aBviyP1aZzBE6AqpHd5iuKnld5JMpcGKY0OJDW1Kyv+OV6PgMjvN&#10;UvuDD5PsH2v3P5i0VTFRqv/ZrecgAnXhLX65d1rBeJTGufFNfAJy+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VBS4/BAAAA3QAAAA8AAAAAAAAAAAAAAAAAmAIAAGRycy9kb3du&#10;cmV2LnhtbFBLBQYAAAAABAAEAPUAAACGAwAAAAA=&#10;" fillcolor="#7030a0" stroked="f" strokeweight="1pt">
                      <v:stroke joinstyle="miter"/>
                      <v:textbox inset=",0">
                        <w:txbxContent>
                          <w:p w:rsidR="00FC7E58" w:rsidRPr="00BB0D09" w:rsidRDefault="00FC7E58" w:rsidP="000D0CA1">
                            <w:pPr>
                              <w:pStyle w:val="NoSpacing"/>
                              <w:rPr>
                                <w:b/>
                                <w:color w:val="FFFFFF" w:themeColor="background1"/>
                              </w:rPr>
                            </w:pPr>
                            <w:r>
                              <w:rPr>
                                <w:rFonts w:hint="cs"/>
                                <w:rtl/>
                                <w:lang w:bidi="ar-SY"/>
                              </w:rPr>
                              <w:t xml:space="preserve">       </w:t>
                            </w:r>
                            <w:r w:rsidRPr="00BB0D09">
                              <w:rPr>
                                <w:rFonts w:hint="cs"/>
                                <w:color w:val="FFFFFF" w:themeColor="background1"/>
                                <w:rtl/>
                                <w:lang w:bidi="ar-SY"/>
                              </w:rPr>
                              <w:t>عزيزي المدرّب:</w:t>
                            </w:r>
                          </w:p>
                        </w:txbxContent>
                      </v:textbox>
                    </v:roundrect>
                    <v:oval id="Oval 61" o:spid="_x0000_s1676" style="position:absolute;left:53438;top:734;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YgxMUA&#10;AADdAAAADwAAAGRycy9kb3ducmV2LnhtbESPQYvCMBSE78L+h/AWvGnqSl2tRpHFBS896NaDt0fz&#10;bIvNS2mirf9+Iwgeh5n5hlltelOLO7WusqxgMo5AEOdWV1woyP5+R3MQziNrrC2Tggc52Kw/BitM&#10;tO34QPejL0SAsEtQQel9k0jp8pIMurFtiIN3sa1BH2RbSN1iF+Cmll9RNJMGKw4LJTb0U1J+Pd6M&#10;Ah19V7HO4vSSbbv0EZ8XcndKlRp+9tslCE+9f4df7b1WMJ3MF/B8E56AXP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ViDExQAAAN0AAAAPAAAAAAAAAAAAAAAAAJgCAABkcnMv&#10;ZG93bnJldi54bWxQSwUGAAAAAAQABAD1AAAAigMAAAAA&#10;" fillcolor="#272727 [2749]" stroked="f" strokeweight="1pt">
                      <v:stroke joinstyle="miter"/>
                      <v:shadow on="t" color="black" opacity="26213f" origin=",-.5" offset="0,3pt"/>
                    </v:oval>
                  </v:group>
                  <v:rect id="Rectangle 256609" o:spid="_x0000_s1677" style="position:absolute;left:-1658;top:4929;width:50526;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8x6sQA&#10;AADdAAAADwAAAGRycy9kb3ducmV2LnhtbERPy2oCMRTdF/yHcIXuasYHUqdGsQVLNwo+oLi7TG5n&#10;pk5uQpLOjH9vFkKXh/NernvTiJZ8qC0rGI8yEMSF1TWXCs6n7csriBCRNTaWScGNAqxXg6cl5tp2&#10;fKD2GEuRQjjkqKCK0eVShqIig2FkHXHifqw3GBP0pdQeuxRuGjnJsrk0WHNqqNDRR0XF9fhnFPjP&#10;7/lsVpjFxU927n1/2OnLb1Tqedhv3kBE6uO/+OH+0gqm40Xan96kJ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fMerEAAAA3QAAAA8AAAAAAAAAAAAAAAAAmAIAAGRycy9k&#10;b3ducmV2LnhtbFBLBQYAAAAABAAEAPUAAACJAwAAAAA=&#10;" fillcolor="#7030a0" stroked="f" strokeweight="1pt"/>
                </v:group>
                <v:group id="Google Shape;333;p20" o:spid="_x0000_s1678" style="position:absolute;left:55626;top:1238;width:2443;height:2444" coordsize="354364,3547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jNBKxgAAAN0A&#10;AAAPAAAAAAAAAAAAAAAAAKoCAABkcnMvZG93bnJldi54bWxQSwUGAAAAAAQABAD6AAAAnQMAAAAA&#10;">
                  <v:shape id="Google Shape;334;p20" o:spid="_x0000_s1679" style="position:absolute;top:155108;width:132667;height:199288;visibility:visible;mso-wrap-style:square;v-text-anchor:middle" coordsize="4168,6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WT38cA&#10;AADdAAAADwAAAGRycy9kb3ducmV2LnhtbESP0WrCQBRE3wX/YblCX0Q3aiuaugmlIrSUFox+wDV7&#10;m4Rk74bsVlO/vlsQfBxm5gyzSXvTiDN1rrKsYDaNQBDnVldcKDgedpMVCOeRNTaWScEvOUiT4WCD&#10;sbYX3tM584UIEHYxKii9b2MpXV6SQTe1LXHwvm1n0AfZFVJ3eAlw08h5FC2lwYrDQoktvZaU19mP&#10;UfD1aE7R+/gJJX3aevtRb6+muCr1MOpfnkF46v09fGu/aQWL2XoO/2/CE5DJ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D1k9/HAAAA3QAAAA8AAAAAAAAAAAAAAAAAmAIAAGRy&#10;cy9kb3ducmV2LnhtbFBLBQYAAAAABAAEAPUAAACMAwAAAAA=&#10;" path="m2102,325v45,,89,6,137,18c2953,402,3501,1021,3501,1748v,690,167,1333,310,1666l3811,3438v-179,96,-501,298,-1036,393l2775,3795r,-333c2977,3343,3156,3164,3299,2938v214,-393,142,-917,-203,-1226c2858,1486,2429,1236,1751,1236v-48,,-95,12,-119,35l1286,1617v-59,59,-59,166,,226c1316,1873,1358,1887,1400,1887v41,,83,-14,113,-44l1810,1545v429,12,786,143,1072,405c3120,2152,3156,2510,3013,2783v-191,322,-536,536,-929,536c1513,3319,1036,2843,1036,2260v,-96,-83,-167,-166,-167c774,2093,703,2164,703,2260v,500,286,964,702,1202l1405,3795r,36c858,3712,524,3534,393,3438v,,-11,,,-24c524,3081,691,2438,703,1748,703,1021,1275,402,1965,343v48,-12,92,-18,137,-18xm2429,3581r,191c2429,3974,2537,4153,2715,4236r107,60c2668,4546,2382,4712,2072,4712v-297,,-583,-166,-738,-416l1429,4236v179,-83,286,-262,286,-464l1715,3581v119,36,238,48,357,48c2191,3629,2310,3617,2429,3581xm2072,v-56,,-113,3,-166,9c1036,81,346,855,346,1748v,643,-143,1238,-286,1547c1,3450,48,3617,179,3700v143,95,405,250,857,393l382,4415c143,4534,1,4772,1,5022r,1071c1,6189,84,6260,167,6260v95,,167,-71,167,-167l334,5022v,-131,71,-250,190,-322l1048,4450v227,357,608,596,1036,596c2525,5046,2906,4819,3132,4450r524,250c3775,4760,3846,4879,3846,5022r,1071c3846,6189,3918,6260,4013,6260v83,,155,-71,155,-167l4168,5022v-12,-250,-155,-488,-393,-607l3120,4093v429,-119,714,-286,845,-393c4096,3617,4144,3450,4084,3295,3953,2986,3799,2391,3799,1748,3799,855,3096,81,2239,9,2185,3,2129,,2072,xe" fillcolor="white [3212]" stroked="f">
                    <v:path arrowok="t" o:extrusionok="f" o:connecttype="custom" o:connectlocs="71267,10918;121304,108668;88328,121941;88328,110196;98545,54493;51946,40456;40933,58663;48159,58663;91734,62069;66334,105644;27692,66620;44721,110196;44721,121941;12509,108668;62546,10918;77315,113983;86418,134832;65952,149983;45485,134832;54588,113983;77315,113983;60668,286;1910,104880;32976,130280;32,159851;5316,199256;10631,159851;33358,141644;99691,141644;122418,159851;127733,199256;132667,159851;99309,130280;129993,104880;71267,286" o:connectangles="0,0,0,0,0,0,0,0,0,0,0,0,0,0,0,0,0,0,0,0,0,0,0,0,0,0,0,0,0,0,0,0,0,0,0"/>
                  </v:shape>
                  <v:shape id="Google Shape;335;p20" o:spid="_x0000_s1680" style="position:absolute;left:21995;top:321769;width:10249;height:32626;visibility:visible;mso-wrap-style:square;v-text-anchor:middle" coordsize="322,1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OGJ8MA&#10;AADdAAAADwAAAGRycy9kb3ducmV2LnhtbESPQWuDQBSE74H+h+UVcgnNagy22mxCKbTkqrH3h/uq&#10;UvetuFu1/74bCOQ4zMw3zOG0mF5MNLrOsoJ4G4Egrq3uuFFQXT6eXkA4j6yxt0wK/sjB6fiwOmCu&#10;7cwFTaVvRICwy1FB6/2QS+nqlgy6rR2Ig/dtR4M+yLGResQ5wE0vd1GUSoMdh4UWB3pvqf4pf42C&#10;+fmrKBKyc5JZx1W5Oafmc6/U+nF5ewXhafH38K191gqSOMvg+iY8AXn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0OGJ8MAAADdAAAADwAAAAAAAAAAAAAAAACYAgAAZHJzL2Rv&#10;d25yZXYueG1sUEsFBgAAAAAEAAQA9QAAAIgDAAAAAA==&#10;" path="m167,c72,,,72,,167l,857v,96,72,167,167,167c250,1024,322,953,322,857r,-690c322,72,250,,167,xe" fillcolor="white [3212]" stroked="f">
                    <v:path arrowok="t" o:extrusionok="f" o:connecttype="custom" o:connectlocs="5315,0;0,5316;0,27279;5315,32594;10249,27279;10249,5316;5315,0" o:connectangles="0,0,0,0,0,0,0"/>
                  </v:shape>
                  <v:shape id="Google Shape;336;p20" o:spid="_x0000_s1681" style="position:absolute;left:99660;top:321769;width:10281;height:32626;visibility:visible;mso-wrap-style:square;v-text-anchor:middle" coordsize="323,1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gNo8UA&#10;AADdAAAADwAAAGRycy9kb3ducmV2LnhtbESPT2vCQBTE70K/w/IKvemmidiSukooWLz59+DxkX1N&#10;QrJvQ3Y10U/vCoLHYWZ+w8yXg2nEhTpXWVbwOYlAEOdWV1woOB5W428QziNrbCyTgis5WC7eRnNM&#10;te15R5e9L0SAsEtRQel9m0rp8pIMuoltiYP3bzuDPsiukLrDPsBNI+MomkmDFYeFElv6LSmv92ej&#10;QJ+y7fGv1ll2uCUbWeen6KufKvXxPmQ/IDwN/hV+ttdaQRInMTzehCc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A2jxQAAAN0AAAAPAAAAAAAAAAAAAAAAAJgCAABkcnMv&#10;ZG93bnJldi54bWxQSwUGAAAAAAQABAD1AAAAigMAAAAA&#10;" path="m168,c72,,1,72,1,167r,690c1,953,72,1024,168,1024v83,,154,-71,154,-167l322,167c322,72,251,,168,xe" fillcolor="white [3212]" stroked="f">
                    <v:path arrowok="t" o:extrusionok="f" o:connecttype="custom" o:connectlocs="5347,0;32,5316;32,27279;5347,32594;10249,27279;10249,5316;5347,0" o:connectangles="0,0,0,0,0,0,0"/>
                  </v:shape>
                  <v:shape id="Google Shape;337;p20" o:spid="_x0000_s1682" style="position:absolute;left:254672;top:193081;width:55734;height:18430;visibility:visible;mso-wrap-style:square;v-text-anchor:middle" coordsize="1751,5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nlJscA&#10;AADdAAAADwAAAGRycy9kb3ducmV2LnhtbESPzWvCQBTE7wX/h+UJ3urGhJYQXaUoggc9+AH2+Jp9&#10;+bDZtyG7auxf7xYKPQ4z8xtmtuhNI27Uudqygsk4AkGcW11zqeB0XL+mIJxH1thYJgUPcrCYD15m&#10;mGl75z3dDr4UAcIuQwWV920mpcsrMujGtiUOXmE7gz7IrpS6w3uAm0bGUfQuDdYcFipsaVlR/n24&#10;GgWflyJ58z9yW6y/0nS1co/4vFsqNRr2H1MQnnr/H/5rb7SCJE4S+H0TnoCcP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Mp5SbHAAAA3QAAAA8AAAAAAAAAAAAAAAAAmAIAAGRy&#10;cy9kb3ducmV2LnhtbFBLBQYAAAAABAAEAPUAAACMAwAAAAA=&#10;" path="m649,c492,,319,16,132,55,60,66,1,138,1,221r,179c1,483,72,555,155,555v96,,167,-72,167,-155l322,364c434,349,539,342,636,342v205,,375,29,496,70c1334,471,1453,543,1465,543v36,12,60,35,95,35c1620,578,1667,543,1691,495v60,-95,36,-202,-47,-250c1625,236,1259,,649,xe" fillcolor="white [3212]" stroked="f">
                    <v:path arrowok="t" o:extrusionok="f" o:connecttype="custom" o:connectlocs="20658,0;4202,1751;32,7035;32,12732;4934,17666;10249,12732;10249,11586;20244,10886;36031,13114;46631,17284;49655,18398;53824,15756;52328,7799;20658,0" o:connectangles="0,0,0,0,0,0,0,0,0,0,0,0,0,0"/>
                  </v:shape>
                  <v:shape id="Google Shape;338;p20" o:spid="_x0000_s1683" style="position:absolute;left:210333;top:161060;width:144031;height:192953;visibility:visible;mso-wrap-style:square;v-text-anchor:middle" coordsize="4525,60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TKrsUA&#10;AADdAAAADwAAAGRycy9kb3ducmV2LnhtbESPQWsCMRSE74L/ITzBW03UVnQ1SimIvdZW8PjcPHe3&#10;3bwsSVxXf31TKHgcZuYbZrXpbC1a8qFyrGE8UiCIc2cqLjR8fW6f5iBCRDZYOyYNNwqwWfd7K8yM&#10;u/IHtftYiAThkKGGMsYmkzLkJVkMI9cQJ+/svMWYpC+k8XhNcFvLiVIzabHitFBiQ28l5T/7i9Wg&#10;dsXh7rv76VudZuNj3V4WL4G0Hg661yWISF18hP/b70bDdDJ9hr836QnI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xMquxQAAAN0AAAAPAAAAAAAAAAAAAAAAAJgCAABkcnMv&#10;ZG93bnJldi54bWxQSwUGAAAAAAQABAD1AAAAigMAAAAA&#10;" path="m3489,310r,810c3489,1251,3453,1382,3394,1525r-60,131c3322,1680,3322,1703,3322,1727r,346c3322,2370,3203,2632,3001,2835v-205,181,-452,298,-733,298c2254,3133,2241,3133,2227,3132,1655,3108,1191,2608,1191,2025r,-298c1191,1703,1191,1680,1179,1656r-59,-131c1060,1406,1036,1263,1036,1120v,-452,358,-810,798,-810l3489,310xm1727,3335v155,71,321,107,488,119l2263,3454v190,,369,-24,535,-107l2798,3573v,47,12,107,12,155l2263,4144,1715,3728v12,-48,12,-96,12,-155l1727,3335xm1834,1c1203,1,703,501,703,1132v,190,48,369,131,536l882,1751r,262c882,2454,1084,2858,1405,3120r,441c1405,3632,1358,3704,1286,3739l453,4049c179,4156,1,4406,1,4692r,1202c1,5990,72,6061,167,6061v84,,167,-71,167,-167l334,4692v,-155,83,-286,238,-345l1405,4037v36,-24,84,-48,120,-83l2096,4394r,1489c2096,5966,2179,6037,2263,6037v95,,166,-71,166,-154l2429,4394r584,-440c3049,3989,3084,4001,3132,4037r833,310c4096,4406,4203,4537,4203,4692r,1202c4203,5990,4275,6061,4358,6061v95,,167,-71,167,-167l4525,4692v-12,-274,-191,-524,-453,-631l3239,3751v-83,-23,-119,-107,-119,-178l3120,3156v24,-24,71,-60,95,-95c3489,2799,3632,2454,3632,2073r,-322l3680,1668v95,-167,131,-357,131,-536l3811,168c3811,72,3739,1,3644,1l1834,1xe" fillcolor="white [3212]" stroked="f">
                    <v:path arrowok="t" o:extrusionok="f" o:connecttype="custom" o:connectlocs="111055,35650;106121,52710;105739,65983;72191,99723;37910,64456;37528,52710;32976,35650;111055,9867;70504,109941;89060,106535;89442,118662;54589,118662;54971,106153;22377,36031;28074,55734;44721,99309;40933,119012;32,149346;5316,192921;10631,149346;44721,128497;66716,139861;72031,192157;77315,139861;99692,128497;133782,149346;138715,192921;144031,149346;103098,119394;99310,100455;115607,65983;117135,53092;121304,5347;58376,32" o:connectangles="0,0,0,0,0,0,0,0,0,0,0,0,0,0,0,0,0,0,0,0,0,0,0,0,0,0,0,0,0,0,0,0,0,0"/>
                  </v:shape>
                  <v:shape id="Google Shape;339;p20" o:spid="_x0000_s1684" style="position:absolute;left:238375;top:316454;width:10631;height:38291;visibility:visible;mso-wrap-style:square;v-text-anchor:middle" coordsize="334,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8WVsUA&#10;AADdAAAADwAAAGRycy9kb3ducmV2LnhtbESPT4vCMBTE78J+h/CEvWmq4h+qUVzXQk8LVg8en82z&#10;LTYvpYlav/1mYcHjMDO/YVabztTiQa2rLCsYDSMQxLnVFRcKTsdksADhPLLG2jIpeJGDzfqjt8JY&#10;2ycf6JH5QgQIuxgVlN43sZQuL8mgG9qGOHhX2xr0QbaF1C0+A9zUchxFM2mw4rBQYkO7kvJbdjcK&#10;zvP0xDT93o9w4dPt5Sdpzl+JUp/9brsE4anz7/B/O9UKJuPJFP7ehCc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HxZWxQAAAN0AAAAPAAAAAAAAAAAAAAAAAJgCAABkcnMv&#10;ZG93bnJldi54bWxQSwUGAAAAAAQABAD1AAAAigMAAAAA&#10;" path="m167,c72,,1,72,1,167r,881c1,1131,72,1203,167,1203v84,,167,-72,167,-155l334,155c334,60,251,,167,xe" fillcolor="white [3212]" stroked="f">
                    <v:path arrowok="t" o:extrusionok="f" o:connecttype="custom" o:connectlocs="5316,0;32,5316;32,33357;5316,38291;10631,33357;10631,4934;5316,0" o:connectangles="0,0,0,0,0,0,0"/>
                  </v:shape>
                  <v:shape id="Google Shape;340;p20" o:spid="_x0000_s1685" style="position:absolute;left:315690;top:316454;width:10249;height:38291;visibility:visible;mso-wrap-style:square;v-text-anchor:middle" coordsize="322,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6DnMUA&#10;AADdAAAADwAAAGRycy9kb3ducmV2LnhtbESPQWvCQBSE7wX/w/IEb3VjLBKiq4hQKnhpowjeHtln&#10;Et19G7Krxn/vFgo9DjPzDbNY9daIO3W+caxgMk5AEJdON1wpOOw/3zMQPiBrNI5JwZM8rJaDtwXm&#10;2j34h+5FqESEsM9RQR1Cm0vpy5os+rFriaN3dp3FEGVXSd3hI8KtkWmSzKTFhuNCjS1taiqvxc0q&#10;MP4juxT2cPTlNZt87bJ1ejLfSo2G/XoOIlAf/sN/7a1WME2nM/h9E5+AX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LoOcxQAAAN0AAAAPAAAAAAAAAAAAAAAAAJgCAABkcnMv&#10;ZG93bnJldi54bWxQSwUGAAAAAAQABAD1AAAAigMAAAAA&#10;" path="m167,c72,,,72,,167r,881c,1131,72,1203,167,1203v83,,155,-72,155,-155l322,155c322,60,262,,167,xe" fillcolor="white [3212]" stroked="f">
                    <v:path arrowok="t" o:extrusionok="f" o:connecttype="custom" o:connectlocs="5315,0;0,5316;0,33357;5315,38291;10249,33357;10249,4934;5315,0" o:connectangles="0,0,0,0,0,0,0"/>
                  </v:shape>
                  <v:shape id="Google Shape;341;p20" o:spid="_x0000_s1686" style="position:absolute;left:54939;width:221378;height:185346;visibility:visible;mso-wrap-style:square;v-text-anchor:middle" coordsize="6955,58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mapMgA&#10;AADdAAAADwAAAGRycy9kb3ducmV2LnhtbESPW2vCQBSE3wv9D8sp9K1uNOAlukppKZSqUC/o6zF7&#10;TEKzZ9PsNon/visIPg4z8w0zW3SmFA3VrrCsoN+LQBCnVhecKdjvPl7GIJxH1lhaJgUXcrCYPz7M&#10;MNG25Q01W5+JAGGXoILc+yqR0qU5GXQ9WxEH72xrgz7IOpO6xjbATSkHUTSUBgsOCzlW9JZT+rP9&#10;Mwrel+3qtF8v28n52K03h+/fJt59KfX81L1OQXjq/D18a39qBfEgHsH1TXgCcv4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haZqkyAAAAN0AAAAPAAAAAAAAAAAAAAAAAJgCAABk&#10;cnMvZG93bnJldi54bWxQSwUGAAAAAAQABAD1AAAAjQMAAAAA&#10;" path="m2406,4168r-95,369l2085,4537v-191,,-358,-155,-358,-357l1727,4168r679,xm5573,358v191,,357,167,357,357l5930,3501v,191,-166,357,-357,357l4168,3858v-24,,-71,12,-83,24l2537,5001r238,-952c2787,4001,2775,3942,2739,3918v-23,-48,-71,-60,-131,-60l692,3858v-191,,-358,-166,-358,-357l334,715c334,525,501,358,692,358r4881,xm6287,1025v191,,358,166,358,357l6645,4180r-12,c6633,4382,6466,4537,6276,4537r-1405,c4823,4537,4787,4561,4752,4597v-24,35,-48,95,-24,130l4847,5406,3656,4597r595,-429l5585,4168v369,,691,-310,691,-679l6276,1025r11,xm692,1c322,1,1,310,1,691r,2774c1,3846,322,4156,692,4156r714,l1406,4168v,369,309,690,679,690l2227,4858r-59,262c2132,5228,2180,5335,2263,5394v48,24,95,36,143,36c2442,5430,2501,5418,2549,5394r714,-524l3430,4870r1357,905c4823,5811,4871,5823,4918,5823v36,,84,-12,131,-48c5144,5716,5180,5632,5156,5525l5049,4870r1203,c6633,4870,6942,4561,6942,4180r,-2774c6954,1013,6645,703,6276,703,6252,310,5954,1,5573,1l692,1xe" fillcolor="white [3212]" stroked="f">
                    <v:path arrowok="t" o:extrusionok="f" o:connecttype="custom" o:connectlocs="76583,132667;73559,144413;66366,144413;54970,133049;54970,132667;76583,132667;177389,11395;188752,22758;188752,111437;177389,122800;132668,122800;130026,123564;80753,159182;80753,159182;88328,128880;87183,124710;83013,122800;22026,122800;10631,111437;10631,22758;22026,11395;177389,11395;200116,32626;211511,43989;211511,133049;211129,133049;199765,144413;155044,144413;151256,146322;150492,150460;154280,172073;154280,172073;116371,146322;135310,132667;177771,132667;199765,111055;199765,32626;200116,32626;22026,32;32,21995;32,110291;22026,132285;44753,132285;44753,132667;66366,154630;70886,154630;69008,162970;72031,171691;76583,172837;81135,171691;103861,155012;109177,155012;152370,183818;156540,185346;160710,183818;164116,175861;160710,155012;199001,155012;220964,133049;220964,44753;199765,22376;177389,32;22026,32" o:connectangles="0,0,0,0,0,0,0,0,0,0,0,0,0,0,0,0,0,0,0,0,0,0,0,0,0,0,0,0,0,0,0,0,0,0,0,0,0,0,0,0,0,0,0,0,0,0,0,0,0,0,0,0,0,0,0,0,0,0,0,0,0,0,0"/>
                  </v:shape>
                  <v:shape id="Google Shape;342;p20" o:spid="_x0000_s1687" style="position:absolute;left:93994;top:33740;width:26928;height:10249;visibility:visible;mso-wrap-style:square;v-text-anchor:middle" coordsize="846,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tUfsIA&#10;AADdAAAADwAAAGRycy9kb3ducmV2LnhtbERPz2vCMBS+D/wfwhN2GZquwpTOKGNzuNPA1t0fzbOp&#10;Ni8libX+98thsOPH93u9HW0nBvKhdazgeZ6BIK6dbrlRcKw+ZysQISJr7ByTgjsF2G4mD2sstLvx&#10;gYYyNiKFcChQgYmxL6QMtSGLYe564sSdnLcYE/SN1B5vKdx2Ms+yF2mx5dRgsKd3Q/WlvFoFu2ow&#10;5/hE+ue4/1h+j/kKT7ZW6nE6vr2CiDTGf/Gf+0srWOSLNDe9SU9Ab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W1R+wgAAAN0AAAAPAAAAAAAAAAAAAAAAAJgCAABkcnMvZG93&#10;bnJldi54bWxQSwUGAAAAAAQABAD1AAAAhwMAAAAA&#10;" path="m167,c72,,,72,,167v,83,72,155,167,155l679,322v95,,167,-72,167,-155c846,72,774,,679,l167,xe" fillcolor="white [3212]" stroked="f">
                    <v:path arrowok="t" o:extrusionok="f" o:connecttype="custom" o:connectlocs="5316,0;0,5315;5316,10249;21612,10249;26928,5315;21612,0;5316,0" o:connectangles="0,0,0,0,0,0,0"/>
                  </v:shape>
                  <v:shape id="Google Shape;343;p20" o:spid="_x0000_s1688" style="position:absolute;left:132636;top:33740;width:82663;height:10249;visibility:visible;mso-wrap-style:square;v-text-anchor:middle" coordsize="2597,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iqtMcA&#10;AADdAAAADwAAAGRycy9kb3ducmV2LnhtbESPzWrDMBCE74W+g9hCb43c/JG4kUMJFNpeQtxecttY&#10;W9vYWjmS4jhvHxUCOQ4z8w2zWg+mFT05X1tW8DpKQBAXVtdcKvj9+XhZgPABWWNrmRRcyMM6e3xY&#10;YartmXfU56EUEcI+RQVVCF0qpS8qMuhHtiOO3p91BkOUrpTa4TnCTSvHSTKXBmuOCxV2tKmoaPKT&#10;UbBt91+nqTw09fF7cPMkn136bqbU89Pw/gYi0BDu4Vv7UyuYjCdL+H8Tn4DM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IoqrTHAAAA3QAAAA8AAAAAAAAAAAAAAAAAmAIAAGRy&#10;cy9kb3ducmV2LnhtbFBLBQYAAAAABAAEAPUAAACMAwAAAAA=&#10;" path="m167,c84,,1,72,1,167v,83,83,155,166,155l2430,322v95,,166,-72,166,-155c2596,72,2525,,2430,l167,xe" fillcolor="white [3212]" stroked="f">
                    <v:path arrowok="t" o:extrusionok="f" o:connecttype="custom" o:connectlocs="5316,0;32,5315;5316,10249;77347,10249;82631,5315;77347,0;5316,0" o:connectangles="0,0,0,0,0,0,0"/>
                  </v:shape>
                  <v:shape id="Google Shape;344;p20" o:spid="_x0000_s1689" style="position:absolute;left:93994;top:61018;width:121304;height:10631;visibility:visible;mso-wrap-style:square;v-text-anchor:middle" coordsize="381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5U8EA&#10;AADdAAAADwAAAGRycy9kb3ducmV2LnhtbERPy2oCMRTdC/2HcIXuaqKVIlOjOFVBcOPrAy6T62To&#10;5GZIok7/vlkILg/nPV/2rhV3CrHxrGE8UiCIK28arjVcztuPGYiYkA22nknDH0VYLt4GcyyMf/CR&#10;7qdUixzCsUANNqWukDJWlhzGke+IM3f1wWHKMNTSBHzkcNfKiVJf0mHDucFiRz+Wqt/TzWk4r9Wh&#10;vpVHv71U+2tQ03JjV6XW78N+9Q0iUZ9e4qd7ZzR8TqZ5f36Tn4Bc/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fqOVPBAAAA3QAAAA8AAAAAAAAAAAAAAAAAmAIAAGRycy9kb3du&#10;cmV2LnhtbFBLBQYAAAAABAAEAPUAAACGAwAAAAA=&#10;" path="m167,1c72,1,,84,,167v,96,72,167,167,167l3644,334v95,,166,-71,166,-167c3810,84,3739,1,3644,1l167,1xe" fillcolor="white [3212]" stroked="f">
                    <v:path arrowok="t" o:extrusionok="f" o:connecttype="custom" o:connectlocs="5316,32;0,5316;5316,10631;115988,10631;121272,5316;115988,32;5316,32" o:connectangles="0,0,0,0,0,0,0"/>
                  </v:shape>
                  <v:shape id="Google Shape;345;p20" o:spid="_x0000_s1690" style="position:absolute;left:93994;top:89060;width:82249;height:10663;visibility:visible;mso-wrap-style:square;v-text-anchor:middle" coordsize="2584,3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01Y8YA&#10;AADdAAAADwAAAGRycy9kb3ducmV2LnhtbESPS4vCQBCE7wv+h6EXvIhOfOwiWUcR8XUQwQd4bTK9&#10;SdZMT8hMNP57RxD2WFTVV9Rk1phC3KhyuWUF/V4EgjixOudUwfm06o5BOI+ssbBMCh7kYDZtfUww&#10;1vbOB7odfSoChF2MCjLvy1hKl2Rk0PVsSRy8X1sZ9EFWqdQV3gPcFHIQRd/SYM5hIcOSFhkl12Nt&#10;FJj9xq5PqzRaNl87/7fr1NvDpVaq/dnMf0B4avx/+N3eagXDwagPrzfhCcjpE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d01Y8YAAADdAAAADwAAAAAAAAAAAAAAAACYAgAAZHJz&#10;L2Rvd25yZXYueG1sUEsFBgAAAAAEAAQA9QAAAIsDAAAAAA==&#10;" path="m155,1c72,1,,72,,167v,84,72,167,155,167l2429,334v84,,155,-83,155,-167c2584,72,2513,1,2429,1l155,1xe" fillcolor="white [3212]" stroked="f">
                    <v:path arrowok="t" o:extrusionok="f" o:connecttype="custom" o:connectlocs="4934,32;0,5316;4934,10631;77315,10631;82249,5316;77315,32;4934,32" o:connectangles="0,0,0,0,0,0,0"/>
                  </v:shape>
                  <v:shape id="Google Shape;346;p20" o:spid="_x0000_s1691" style="position:absolute;left:188339;top:89060;width:26960;height:10663;visibility:visible;mso-wrap-style:square;v-text-anchor:middle" coordsize="847,3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vEK8YA&#10;AADdAAAADwAAAGRycy9kb3ducmV2LnhtbESPzWrDMBCE74W+g9hCb41Up5jWjRJCIRAKOeTn0tti&#10;bWxTayUk1XHy9FEhkOMwM98ws8VoezFQiJ1jDa8TBYK4dqbjRsNhv3p5BxETssHeMWk4U4TF/PFh&#10;hpVxJ97SsEuNyBCOFWpoU/KVlLFuyWKcOE+cvaMLFlOWoZEm4CnDbS8LpUppseO80KKnr5bq392f&#10;1VCWPmyn54s6flz8cvNdD/ijpNbPT+PyE0SiMd3Dt/baaJgWbwX8v8lPQM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mvEK8YAAADdAAAADwAAAAAAAAAAAAAAAACYAgAAZHJz&#10;L2Rvd25yZXYueG1sUEsFBgAAAAAEAAQA9QAAAIsDAAAAAA==&#10;" path="m156,1c72,1,1,72,1,167v,84,71,167,155,167l680,334v95,,166,-83,166,-167c846,72,775,1,680,1l156,1xe" fillcolor="white [3212]" stroked="f">
                    <v:path arrowok="t" o:extrusionok="f" o:connecttype="custom" o:connectlocs="4965,32;32,5316;4965,10631;21644,10631;26928,5316;21644,32;4965,32" o:connectangles="0,0,0,0,0,0,0"/>
                  </v:shape>
                </v:group>
                <w10:wrap anchorx="page"/>
                <w10:anchorlock/>
              </v:group>
            </w:pict>
          </mc:Fallback>
        </mc:AlternateContent>
      </w:r>
    </w:p>
    <w:p w:rsidR="009E7CAF" w:rsidRDefault="000D0CA1" w:rsidP="000D0CA1">
      <w:pPr>
        <w:jc w:val="left"/>
        <w:rPr>
          <w:rtl/>
          <w:lang w:bidi="ar-SY"/>
        </w:rPr>
      </w:pPr>
      <w:r w:rsidRPr="002563F8">
        <w:rPr>
          <w:rFonts w:hint="cs"/>
          <w:color w:val="C00000"/>
          <w:rtl/>
        </w:rPr>
        <w:t>استراتيجية الحل نقاش مفتوح، مدة التمرين 10 دقائق.</w:t>
      </w:r>
    </w:p>
    <w:p w:rsidR="009E7CAF" w:rsidRDefault="009E7CAF" w:rsidP="00227842">
      <w:pPr>
        <w:jc w:val="center"/>
        <w:rPr>
          <w:rtl/>
          <w:lang w:bidi="ar-SY"/>
        </w:rPr>
      </w:pPr>
    </w:p>
    <w:p w:rsidR="009E7CAF" w:rsidRDefault="009E7CAF" w:rsidP="00227842">
      <w:pPr>
        <w:jc w:val="center"/>
        <w:rPr>
          <w:lang w:bidi="ar-SY"/>
        </w:rPr>
      </w:pPr>
    </w:p>
    <w:p w:rsidR="00227842" w:rsidRDefault="00227842" w:rsidP="00227842">
      <w:pPr>
        <w:jc w:val="center"/>
        <w:rPr>
          <w:rtl/>
          <w:lang w:bidi="ar-SY"/>
        </w:rPr>
        <w:sectPr w:rsidR="00227842" w:rsidSect="00227842">
          <w:pgSz w:w="11906" w:h="16838" w:code="9"/>
          <w:pgMar w:top="1440" w:right="1440" w:bottom="1440" w:left="1440" w:header="720" w:footer="397" w:gutter="0"/>
          <w:cols w:space="720"/>
          <w:titlePg/>
          <w:docGrid w:linePitch="381"/>
        </w:sectPr>
      </w:pPr>
    </w:p>
    <w:p w:rsidR="009E7CAF" w:rsidRDefault="009E7CAF" w:rsidP="009E7CAF">
      <w:pPr>
        <w:bidi w:val="0"/>
        <w:rPr>
          <w:rFonts w:asciiTheme="majorBidi" w:hAnsiTheme="majorBidi" w:cstheme="majorBidi"/>
          <w:szCs w:val="28"/>
          <w:rtl/>
          <w:lang w:bidi="ar-SY"/>
        </w:rPr>
      </w:pPr>
      <w:r>
        <w:rPr>
          <w:noProof/>
        </w:rPr>
        <w:lastRenderedPageBreak/>
        <mc:AlternateContent>
          <mc:Choice Requires="wps">
            <w:drawing>
              <wp:anchor distT="0" distB="0" distL="114300" distR="114300" simplePos="0" relativeHeight="252213248" behindDoc="0" locked="0" layoutInCell="1" allowOverlap="1" wp14:anchorId="73E95268" wp14:editId="590B5C29">
                <wp:simplePos x="0" y="0"/>
                <wp:positionH relativeFrom="margin">
                  <wp:posOffset>3536315</wp:posOffset>
                </wp:positionH>
                <wp:positionV relativeFrom="paragraph">
                  <wp:posOffset>-846376</wp:posOffset>
                </wp:positionV>
                <wp:extent cx="3119120" cy="558800"/>
                <wp:effectExtent l="0" t="0" r="0" b="0"/>
                <wp:wrapNone/>
                <wp:docPr id="3137" name="Text Box 3137"/>
                <wp:cNvGraphicFramePr/>
                <a:graphic xmlns:a="http://schemas.openxmlformats.org/drawingml/2006/main">
                  <a:graphicData uri="http://schemas.microsoft.com/office/word/2010/wordprocessingShape">
                    <wps:wsp>
                      <wps:cNvSpPr txBox="1"/>
                      <wps:spPr>
                        <a:xfrm>
                          <a:off x="0" y="0"/>
                          <a:ext cx="3119120" cy="558800"/>
                        </a:xfrm>
                        <a:prstGeom prst="rect">
                          <a:avLst/>
                        </a:prstGeom>
                        <a:noFill/>
                        <a:ln w="6350">
                          <a:noFill/>
                        </a:ln>
                      </wps:spPr>
                      <wps:txbx>
                        <w:txbxContent>
                          <w:p w:rsidR="00FC7E58" w:rsidRDefault="00FC7E58" w:rsidP="009E7CAF">
                            <w:pPr>
                              <w:spacing w:line="240" w:lineRule="auto"/>
                              <w:jc w:val="center"/>
                              <w:rPr>
                                <w:rFonts w:asciiTheme="majorBidi" w:hAnsiTheme="majorBidi" w:cstheme="majorBidi"/>
                                <w:b/>
                                <w:bCs/>
                                <w:color w:val="FFFFFF" w:themeColor="background1"/>
                                <w:sz w:val="52"/>
                                <w:szCs w:val="56"/>
                                <w:lang w:bidi="ar-SY"/>
                                <w14:shadow w14:blurRad="50800" w14:dist="38100" w14:dir="0" w14:sx="100000" w14:sy="100000" w14:kx="0" w14:ky="0" w14:algn="l">
                                  <w14:srgbClr w14:val="000000">
                                    <w14:alpha w14:val="60000"/>
                                  </w14:srgbClr>
                                </w14:shadow>
                              </w:rPr>
                            </w:pPr>
                            <w:r>
                              <w:rPr>
                                <w:rFonts w:asciiTheme="majorBidi" w:hAnsiTheme="majorBidi" w:cstheme="majorBidi" w:hint="cs"/>
                                <w:b/>
                                <w:bCs/>
                                <w:color w:val="FFFFFF" w:themeColor="background1"/>
                                <w:sz w:val="52"/>
                                <w:szCs w:val="56"/>
                                <w:rtl/>
                                <w:lang w:bidi="ar-SY"/>
                                <w14:shadow w14:blurRad="50800" w14:dist="38100" w14:dir="0" w14:sx="100000" w14:sy="100000" w14:kx="0" w14:ky="0" w14:algn="l">
                                  <w14:srgbClr w14:val="000000">
                                    <w14:alpha w14:val="60000"/>
                                  </w14:srgbClr>
                                </w14:shadow>
                              </w:rPr>
                              <w:t>اليوم التدريبي الثاني</w:t>
                            </w:r>
                          </w:p>
                          <w:p w:rsidR="00FC7E58" w:rsidRDefault="00FC7E58" w:rsidP="009E7CAF">
                            <w:pPr>
                              <w:rPr>
                                <w:rFonts w:asciiTheme="majorBidi" w:hAnsiTheme="majorBidi" w:cstheme="majorBidi"/>
                                <w:b/>
                                <w:bCs/>
                                <w:color w:val="FFFFFF" w:themeColor="background1"/>
                                <w:rtl/>
                                <w:lang w:bidi="ar-SY"/>
                                <w14:shadow w14:blurRad="50800" w14:dist="38100" w14:dir="0" w14:sx="100000" w14:sy="100000" w14:kx="0" w14:ky="0" w14:algn="l">
                                  <w14:srgbClr w14:val="000000">
                                    <w14:alpha w14:val="60000"/>
                                  </w14:srgbClr>
                                </w14:shadow>
                              </w:rPr>
                            </w:pP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137" o:spid="_x0000_s1692" type="#_x0000_t202" style="position:absolute;left:0;text-align:left;margin-left:278.45pt;margin-top:-66.65pt;width:245.6pt;height:44pt;z-index:252213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" filled="f" stroked="f" strokeweight=".5pt">
                <v:textbox>
                  <w:txbxContent>
                    <w:p w:rsidR="00FC7E58" w:rsidRDefault="00FC7E58" w:rsidP="009E7CAF">
                      <w:pPr>
                        <w:spacing w:line="240" w:lineRule="auto"/>
                        <w:jc w:val="center"/>
                        <w:rPr>
                          <w:rFonts w:asciiTheme="majorBidi" w:hAnsiTheme="majorBidi" w:cstheme="majorBidi"/>
                          <w:b/>
                          <w:bCs/>
                          <w:color w:val="FFFFFF" w:themeColor="background1"/>
                          <w:sz w:val="52"/>
                          <w:szCs w:val="56"/>
                          <w:lang w:bidi="ar-SY"/>
                          <w14:shadow w14:blurRad="50800" w14:dist="38100" w14:dir="0" w14:sx="100000" w14:sy="100000" w14:kx="0" w14:ky="0" w14:algn="l">
                            <w14:srgbClr w14:val="000000">
                              <w14:alpha w14:val="60000"/>
                            </w14:srgbClr>
                          </w14:shadow>
                        </w:rPr>
                      </w:pPr>
                      <w:r>
                        <w:rPr>
                          <w:rFonts w:asciiTheme="majorBidi" w:hAnsiTheme="majorBidi" w:cstheme="majorBidi" w:hint="cs"/>
                          <w:b/>
                          <w:bCs/>
                          <w:color w:val="FFFFFF" w:themeColor="background1"/>
                          <w:sz w:val="52"/>
                          <w:szCs w:val="56"/>
                          <w:rtl/>
                          <w:lang w:bidi="ar-SY"/>
                          <w14:shadow w14:blurRad="50800" w14:dist="38100" w14:dir="0" w14:sx="100000" w14:sy="100000" w14:kx="0" w14:ky="0" w14:algn="l">
                            <w14:srgbClr w14:val="000000">
                              <w14:alpha w14:val="60000"/>
                            </w14:srgbClr>
                          </w14:shadow>
                        </w:rPr>
                        <w:t>اليوم التدريبي الثاني</w:t>
                      </w:r>
                    </w:p>
                    <w:p w:rsidR="00FC7E58" w:rsidRDefault="00FC7E58" w:rsidP="009E7CAF">
                      <w:pPr>
                        <w:rPr>
                          <w:rFonts w:asciiTheme="majorBidi" w:hAnsiTheme="majorBidi" w:cstheme="majorBidi"/>
                          <w:b/>
                          <w:bCs/>
                          <w:color w:val="FFFFFF" w:themeColor="background1"/>
                          <w:rtl/>
                          <w:lang w:bidi="ar-SY"/>
                          <w14:shadow w14:blurRad="50800" w14:dist="38100" w14:dir="0" w14:sx="100000" w14:sy="100000" w14:kx="0" w14:ky="0" w14:algn="l">
                            <w14:srgbClr w14:val="000000">
                              <w14:alpha w14:val="60000"/>
                            </w14:srgbClr>
                          </w14:shadow>
                        </w:rPr>
                      </w:pPr>
                    </w:p>
                  </w:txbxContent>
                </v:textbox>
                <w10:wrap anchorx="margin"/>
              </v:shape>
            </w:pict>
          </mc:Fallback>
        </mc:AlternateContent>
      </w:r>
    </w:p>
    <w:p w:rsidR="009E7CAF" w:rsidRDefault="009E7CAF" w:rsidP="009E7CAF">
      <w:pPr>
        <w:spacing w:line="240" w:lineRule="auto"/>
        <w:jc w:val="center"/>
        <w:rPr>
          <w:rFonts w:cs="PT Bold Heading"/>
          <w:sz w:val="52"/>
          <w:szCs w:val="56"/>
        </w:rPr>
      </w:pPr>
    </w:p>
    <w:p w:rsidR="000D0CA1" w:rsidRDefault="000D0CA1" w:rsidP="000D0CA1">
      <w:pPr>
        <w:bidi w:val="0"/>
        <w:rPr>
          <w:rFonts w:asciiTheme="majorBidi" w:hAnsiTheme="majorBidi" w:cstheme="majorBidi"/>
          <w:szCs w:val="28"/>
          <w:rtl/>
          <w:lang w:bidi="ar-SY"/>
        </w:rPr>
      </w:pPr>
    </w:p>
    <w:p w:rsidR="000D0CA1" w:rsidRDefault="000D0CA1" w:rsidP="000D0CA1">
      <w:pPr>
        <w:spacing w:line="240" w:lineRule="auto"/>
        <w:jc w:val="center"/>
        <w:rPr>
          <w:rFonts w:cs="PT Bold Heading"/>
          <w:sz w:val="52"/>
          <w:szCs w:val="56"/>
          <w:rtl/>
          <w:lang w:bidi="ar-SY"/>
        </w:rPr>
      </w:pPr>
      <w:r>
        <w:rPr>
          <w:rFonts w:cs="PT Bold Heading" w:hint="cs"/>
          <w:sz w:val="52"/>
          <w:szCs w:val="56"/>
          <w:rtl/>
          <w:lang w:bidi="ar-SY"/>
        </w:rPr>
        <w:t>الجلسة الأولى</w:t>
      </w:r>
    </w:p>
    <w:p w:rsidR="000D0CA1" w:rsidRDefault="000D0CA1" w:rsidP="000D0CA1">
      <w:pPr>
        <w:spacing w:line="240" w:lineRule="auto"/>
        <w:jc w:val="center"/>
        <w:rPr>
          <w:rFonts w:cs="Monotype Koufi"/>
          <w:sz w:val="52"/>
          <w:szCs w:val="56"/>
          <w:rtl/>
          <w:lang w:bidi="ar-SY"/>
        </w:rPr>
      </w:pPr>
      <w:r>
        <w:rPr>
          <w:rFonts w:cs="Monotype Koufi" w:hint="cs"/>
          <w:sz w:val="52"/>
          <w:szCs w:val="56"/>
          <w:rtl/>
          <w:lang w:bidi="ar-SY"/>
        </w:rPr>
        <w:t>الاتصال الفعال</w:t>
      </w:r>
    </w:p>
    <w:tbl>
      <w:tblPr>
        <w:tblStyle w:val="TableGrid"/>
        <w:tblpPr w:leftFromText="180" w:rightFromText="180" w:vertAnchor="text" w:horzAnchor="margin" w:tblpY="184"/>
        <w:bidiVisual/>
        <w:tblW w:w="95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47"/>
        <w:gridCol w:w="4536"/>
      </w:tblGrid>
      <w:tr w:rsidR="000D0CA1" w:rsidTr="00FC7E58">
        <w:tc>
          <w:tcPr>
            <w:tcW w:w="5047" w:type="dxa"/>
          </w:tcPr>
          <w:p w:rsidR="000D0CA1" w:rsidRDefault="000D0CA1" w:rsidP="00FC7E58">
            <w:pPr>
              <w:spacing w:after="160" w:line="256" w:lineRule="auto"/>
              <w:jc w:val="left"/>
              <w:rPr>
                <w:rFonts w:cs="Monotype Koufi"/>
                <w:sz w:val="44"/>
                <w:szCs w:val="48"/>
                <w:rtl/>
              </w:rPr>
            </w:pPr>
            <w:r>
              <w:rPr>
                <w:rFonts w:cs="Monotype Koufi" w:hint="cs"/>
                <w:sz w:val="44"/>
                <w:szCs w:val="48"/>
                <w:rtl/>
              </w:rPr>
              <w:t>محاور الجلسة:</w:t>
            </w:r>
          </w:p>
          <w:p w:rsidR="000D0CA1" w:rsidRPr="001B10DF" w:rsidRDefault="000D0CA1">
            <w:pPr>
              <w:pStyle w:val="ListParagraph"/>
              <w:numPr>
                <w:ilvl w:val="0"/>
                <w:numId w:val="28"/>
              </w:numPr>
              <w:spacing w:line="254" w:lineRule="auto"/>
              <w:rPr>
                <w:rFonts w:ascii="Adobe Arabic" w:hAnsi="Adobe Arabic" w:cs="Adobe Arabic"/>
                <w:b/>
                <w:bCs/>
                <w:color w:val="002060"/>
                <w:sz w:val="36"/>
                <w:szCs w:val="36"/>
              </w:rPr>
            </w:pPr>
            <w:r w:rsidRPr="001B10DF">
              <w:rPr>
                <w:rFonts w:ascii="Adobe Arabic" w:hAnsi="Adobe Arabic" w:cs="Adobe Arabic"/>
                <w:b/>
                <w:bCs/>
                <w:color w:val="002060"/>
                <w:sz w:val="36"/>
                <w:szCs w:val="36"/>
                <w:rtl/>
              </w:rPr>
              <w:t>عملية الاتصال</w:t>
            </w:r>
          </w:p>
          <w:p w:rsidR="000D0CA1" w:rsidRPr="001B10DF" w:rsidRDefault="000D0CA1">
            <w:pPr>
              <w:pStyle w:val="ListParagraph"/>
              <w:numPr>
                <w:ilvl w:val="0"/>
                <w:numId w:val="28"/>
              </w:numPr>
              <w:spacing w:line="256" w:lineRule="auto"/>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معنى الاتصال</w:t>
            </w:r>
          </w:p>
          <w:p w:rsidR="000D0CA1" w:rsidRPr="001B10DF" w:rsidRDefault="000D0CA1">
            <w:pPr>
              <w:pStyle w:val="ListParagraph"/>
              <w:numPr>
                <w:ilvl w:val="0"/>
                <w:numId w:val="28"/>
              </w:numPr>
              <w:spacing w:line="254" w:lineRule="auto"/>
              <w:rPr>
                <w:rFonts w:ascii="Adobe Arabic" w:eastAsia="Calibri" w:hAnsi="Adobe Arabic" w:cs="Adobe Arabic"/>
                <w:b/>
                <w:bCs/>
                <w:color w:val="002060"/>
                <w:sz w:val="36"/>
                <w:szCs w:val="36"/>
                <w:rtl/>
              </w:rPr>
            </w:pPr>
            <w:r w:rsidRPr="001B10DF">
              <w:rPr>
                <w:rFonts w:ascii="Adobe Arabic" w:hAnsi="Adobe Arabic" w:cs="Adobe Arabic"/>
                <w:b/>
                <w:bCs/>
                <w:color w:val="002060"/>
                <w:sz w:val="36"/>
                <w:szCs w:val="36"/>
                <w:rtl/>
              </w:rPr>
              <w:t>خطوات عملية الاتصال</w:t>
            </w:r>
          </w:p>
          <w:p w:rsidR="000D0CA1" w:rsidRPr="001B10DF" w:rsidRDefault="000D0CA1">
            <w:pPr>
              <w:pStyle w:val="ListParagraph"/>
              <w:numPr>
                <w:ilvl w:val="0"/>
                <w:numId w:val="28"/>
              </w:numPr>
              <w:spacing w:line="256" w:lineRule="auto"/>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مهارات الاتصالات</w:t>
            </w:r>
          </w:p>
          <w:p w:rsidR="000D0CA1" w:rsidRPr="001B10DF" w:rsidRDefault="000D0CA1">
            <w:pPr>
              <w:pStyle w:val="ListParagraph"/>
              <w:numPr>
                <w:ilvl w:val="0"/>
                <w:numId w:val="28"/>
              </w:numPr>
              <w:spacing w:line="256" w:lineRule="auto"/>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مهارة الإنصات</w:t>
            </w:r>
          </w:p>
          <w:p w:rsidR="000D0CA1" w:rsidRPr="001B10DF" w:rsidRDefault="000D0CA1">
            <w:pPr>
              <w:pStyle w:val="ListParagraph"/>
              <w:numPr>
                <w:ilvl w:val="0"/>
                <w:numId w:val="28"/>
              </w:numPr>
              <w:spacing w:line="254" w:lineRule="auto"/>
              <w:rPr>
                <w:rFonts w:ascii="Adobe Arabic" w:eastAsia="Calibri" w:hAnsi="Adobe Arabic" w:cs="Adobe Arabic"/>
                <w:b/>
                <w:bCs/>
                <w:color w:val="002060"/>
                <w:sz w:val="36"/>
                <w:szCs w:val="36"/>
                <w:rtl/>
              </w:rPr>
            </w:pPr>
            <w:r w:rsidRPr="001B10DF">
              <w:rPr>
                <w:rFonts w:ascii="Adobe Arabic" w:hAnsi="Adobe Arabic" w:cs="Adobe Arabic"/>
                <w:b/>
                <w:bCs/>
                <w:color w:val="002060"/>
                <w:sz w:val="36"/>
                <w:szCs w:val="36"/>
                <w:rtl/>
              </w:rPr>
              <w:t xml:space="preserve">أنواع من الإنصات </w:t>
            </w:r>
          </w:p>
          <w:p w:rsidR="000D0CA1" w:rsidRPr="001B10DF" w:rsidRDefault="000D0CA1">
            <w:pPr>
              <w:pStyle w:val="ListParagraph"/>
              <w:numPr>
                <w:ilvl w:val="0"/>
                <w:numId w:val="28"/>
              </w:numPr>
              <w:spacing w:line="254" w:lineRule="auto"/>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مراحل ال</w:t>
            </w:r>
            <w:r w:rsidRPr="001B10DF">
              <w:rPr>
                <w:rFonts w:ascii="Adobe Arabic" w:hAnsi="Adobe Arabic" w:cs="Adobe Arabic" w:hint="cs"/>
                <w:b/>
                <w:bCs/>
                <w:color w:val="002060"/>
                <w:sz w:val="36"/>
                <w:szCs w:val="36"/>
                <w:rtl/>
              </w:rPr>
              <w:t>إ</w:t>
            </w:r>
            <w:r w:rsidRPr="001B10DF">
              <w:rPr>
                <w:rFonts w:ascii="Adobe Arabic" w:hAnsi="Adobe Arabic" w:cs="Adobe Arabic"/>
                <w:b/>
                <w:bCs/>
                <w:color w:val="002060"/>
                <w:sz w:val="36"/>
                <w:szCs w:val="36"/>
                <w:rtl/>
              </w:rPr>
              <w:t>نصات</w:t>
            </w:r>
          </w:p>
          <w:p w:rsidR="000D0CA1" w:rsidRPr="001B10DF" w:rsidRDefault="000D0CA1">
            <w:pPr>
              <w:pStyle w:val="ListParagraph"/>
              <w:numPr>
                <w:ilvl w:val="0"/>
                <w:numId w:val="28"/>
              </w:numPr>
              <w:spacing w:line="256" w:lineRule="auto"/>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كيفية تنمية مهارات ال</w:t>
            </w:r>
            <w:r w:rsidRPr="001B10DF">
              <w:rPr>
                <w:rFonts w:ascii="Adobe Arabic" w:hAnsi="Adobe Arabic" w:cs="Adobe Arabic" w:hint="cs"/>
                <w:b/>
                <w:bCs/>
                <w:color w:val="002060"/>
                <w:sz w:val="36"/>
                <w:szCs w:val="36"/>
                <w:rtl/>
              </w:rPr>
              <w:t>إ</w:t>
            </w:r>
            <w:r w:rsidRPr="001B10DF">
              <w:rPr>
                <w:rFonts w:ascii="Adobe Arabic" w:hAnsi="Adobe Arabic" w:cs="Adobe Arabic"/>
                <w:b/>
                <w:bCs/>
                <w:color w:val="002060"/>
                <w:sz w:val="36"/>
                <w:szCs w:val="36"/>
                <w:rtl/>
              </w:rPr>
              <w:t>نصات</w:t>
            </w:r>
          </w:p>
          <w:p w:rsidR="000D0CA1" w:rsidRPr="001B10DF" w:rsidRDefault="000D0CA1">
            <w:pPr>
              <w:pStyle w:val="ListParagraph"/>
              <w:numPr>
                <w:ilvl w:val="0"/>
                <w:numId w:val="28"/>
              </w:numPr>
              <w:spacing w:line="256" w:lineRule="auto"/>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مهارة التحدث</w:t>
            </w:r>
          </w:p>
          <w:p w:rsidR="000D0CA1" w:rsidRPr="001B10DF" w:rsidRDefault="000D0CA1">
            <w:pPr>
              <w:pStyle w:val="ListParagraph"/>
              <w:numPr>
                <w:ilvl w:val="0"/>
                <w:numId w:val="28"/>
              </w:numPr>
              <w:spacing w:line="256" w:lineRule="auto"/>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الشروط الأولية لإلقاء الحديث الجيد</w:t>
            </w:r>
          </w:p>
          <w:p w:rsidR="000D0CA1" w:rsidRPr="001B10DF" w:rsidRDefault="000D0CA1">
            <w:pPr>
              <w:pStyle w:val="ListParagraph"/>
              <w:numPr>
                <w:ilvl w:val="0"/>
                <w:numId w:val="28"/>
              </w:numPr>
              <w:spacing w:line="256" w:lineRule="auto"/>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التكتيكات الفعالة في التحدث مع الآخرين</w:t>
            </w:r>
          </w:p>
          <w:p w:rsidR="000D0CA1" w:rsidRPr="001B10DF" w:rsidRDefault="000D0CA1">
            <w:pPr>
              <w:pStyle w:val="ListParagraph"/>
              <w:numPr>
                <w:ilvl w:val="0"/>
                <w:numId w:val="28"/>
              </w:numPr>
              <w:spacing w:line="254" w:lineRule="auto"/>
              <w:rPr>
                <w:rFonts w:ascii="Adobe Arabic" w:eastAsia="Calibri" w:hAnsi="Adobe Arabic" w:cs="Adobe Arabic"/>
                <w:b/>
                <w:bCs/>
                <w:color w:val="002060"/>
                <w:sz w:val="36"/>
                <w:szCs w:val="36"/>
                <w:rtl/>
              </w:rPr>
            </w:pPr>
            <w:r w:rsidRPr="001B10DF">
              <w:rPr>
                <w:rFonts w:ascii="Adobe Arabic" w:hAnsi="Adobe Arabic" w:cs="Adobe Arabic"/>
                <w:b/>
                <w:bCs/>
                <w:color w:val="002060"/>
                <w:sz w:val="36"/>
                <w:szCs w:val="36"/>
                <w:rtl/>
              </w:rPr>
              <w:t>معوقات الاتصال</w:t>
            </w:r>
          </w:p>
          <w:p w:rsidR="000D0CA1" w:rsidRDefault="000D0CA1" w:rsidP="00FC7E58">
            <w:pPr>
              <w:spacing w:after="160" w:line="256" w:lineRule="auto"/>
              <w:jc w:val="left"/>
              <w:rPr>
                <w:rFonts w:cs="Monotype Koufi"/>
                <w:sz w:val="44"/>
                <w:szCs w:val="48"/>
                <w:rtl/>
              </w:rPr>
            </w:pPr>
          </w:p>
        </w:tc>
        <w:tc>
          <w:tcPr>
            <w:tcW w:w="4536" w:type="dxa"/>
          </w:tcPr>
          <w:p w:rsidR="000D0CA1" w:rsidRDefault="000D0CA1" w:rsidP="00FC7E58">
            <w:pPr>
              <w:spacing w:after="160" w:line="256" w:lineRule="auto"/>
              <w:jc w:val="left"/>
              <w:rPr>
                <w:rFonts w:cs="Monotype Koufi"/>
                <w:sz w:val="44"/>
                <w:szCs w:val="48"/>
                <w:rtl/>
              </w:rPr>
            </w:pPr>
            <w:r>
              <w:rPr>
                <w:rFonts w:cs="Monotype Koufi" w:hint="cs"/>
                <w:sz w:val="44"/>
                <w:szCs w:val="48"/>
                <w:rtl/>
              </w:rPr>
              <w:t>أهداف الجلسة:</w:t>
            </w:r>
          </w:p>
          <w:p w:rsidR="000D0CA1" w:rsidRPr="001B10DF" w:rsidRDefault="000D0CA1">
            <w:pPr>
              <w:pStyle w:val="ListParagraph"/>
              <w:numPr>
                <w:ilvl w:val="0"/>
                <w:numId w:val="29"/>
              </w:numPr>
              <w:spacing w:line="254" w:lineRule="auto"/>
              <w:rPr>
                <w:rFonts w:ascii="Adobe Arabic" w:hAnsi="Adobe Arabic" w:cs="Adobe Arabic"/>
                <w:b/>
                <w:bCs/>
                <w:color w:val="002060"/>
                <w:sz w:val="36"/>
                <w:szCs w:val="36"/>
              </w:rPr>
            </w:pPr>
            <w:r w:rsidRPr="001B10DF">
              <w:rPr>
                <w:rFonts w:ascii="Adobe Arabic" w:hAnsi="Adobe Arabic" w:cs="Adobe Arabic"/>
                <w:b/>
                <w:bCs/>
                <w:color w:val="002060"/>
                <w:sz w:val="36"/>
                <w:szCs w:val="36"/>
                <w:rtl/>
              </w:rPr>
              <w:t>فهم عملية الاتصال</w:t>
            </w:r>
          </w:p>
          <w:p w:rsidR="000D0CA1" w:rsidRPr="001B10DF" w:rsidRDefault="000D0CA1">
            <w:pPr>
              <w:pStyle w:val="ListParagraph"/>
              <w:numPr>
                <w:ilvl w:val="0"/>
                <w:numId w:val="29"/>
              </w:numPr>
              <w:spacing w:line="256" w:lineRule="auto"/>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معنى الاتصال</w:t>
            </w:r>
          </w:p>
          <w:p w:rsidR="000D0CA1" w:rsidRPr="001B10DF" w:rsidRDefault="000D0CA1">
            <w:pPr>
              <w:pStyle w:val="ListParagraph"/>
              <w:numPr>
                <w:ilvl w:val="0"/>
                <w:numId w:val="29"/>
              </w:numPr>
              <w:spacing w:line="254" w:lineRule="auto"/>
              <w:rPr>
                <w:rFonts w:ascii="Adobe Arabic" w:eastAsia="Calibri" w:hAnsi="Adobe Arabic" w:cs="Adobe Arabic"/>
                <w:b/>
                <w:bCs/>
                <w:color w:val="002060"/>
                <w:sz w:val="36"/>
                <w:szCs w:val="36"/>
                <w:rtl/>
              </w:rPr>
            </w:pPr>
            <w:r w:rsidRPr="001B10DF">
              <w:rPr>
                <w:rFonts w:ascii="Adobe Arabic" w:hAnsi="Adobe Arabic" w:cs="Adobe Arabic"/>
                <w:b/>
                <w:bCs/>
                <w:color w:val="002060"/>
                <w:sz w:val="36"/>
                <w:szCs w:val="36"/>
                <w:rtl/>
              </w:rPr>
              <w:t>التمكن من تطبيق خطوات عملية الاتصال</w:t>
            </w:r>
          </w:p>
          <w:p w:rsidR="000D0CA1" w:rsidRPr="001B10DF" w:rsidRDefault="000D0CA1">
            <w:pPr>
              <w:pStyle w:val="ListParagraph"/>
              <w:numPr>
                <w:ilvl w:val="0"/>
                <w:numId w:val="29"/>
              </w:numPr>
              <w:spacing w:line="256" w:lineRule="auto"/>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فهم مهارة الإنصات</w:t>
            </w:r>
          </w:p>
          <w:p w:rsidR="000D0CA1" w:rsidRPr="001B10DF" w:rsidRDefault="000D0CA1">
            <w:pPr>
              <w:pStyle w:val="ListParagraph"/>
              <w:numPr>
                <w:ilvl w:val="0"/>
                <w:numId w:val="29"/>
              </w:numPr>
              <w:spacing w:line="254" w:lineRule="auto"/>
              <w:rPr>
                <w:rFonts w:ascii="Adobe Arabic" w:eastAsia="Calibri" w:hAnsi="Adobe Arabic" w:cs="Adobe Arabic"/>
                <w:b/>
                <w:bCs/>
                <w:color w:val="002060"/>
                <w:sz w:val="36"/>
                <w:szCs w:val="36"/>
                <w:rtl/>
              </w:rPr>
            </w:pPr>
            <w:r w:rsidRPr="001B10DF">
              <w:rPr>
                <w:rFonts w:ascii="Adobe Arabic" w:hAnsi="Adobe Arabic" w:cs="Adobe Arabic"/>
                <w:b/>
                <w:bCs/>
                <w:color w:val="002060"/>
                <w:sz w:val="36"/>
                <w:szCs w:val="36"/>
                <w:rtl/>
              </w:rPr>
              <w:t xml:space="preserve">فهم أنواع من الإنصات </w:t>
            </w:r>
          </w:p>
          <w:p w:rsidR="000D0CA1" w:rsidRPr="001B10DF" w:rsidRDefault="000D0CA1">
            <w:pPr>
              <w:pStyle w:val="ListParagraph"/>
              <w:numPr>
                <w:ilvl w:val="0"/>
                <w:numId w:val="29"/>
              </w:numPr>
              <w:spacing w:line="254" w:lineRule="auto"/>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تعداد مراحل ال</w:t>
            </w:r>
            <w:r w:rsidRPr="001B10DF">
              <w:rPr>
                <w:rFonts w:ascii="Adobe Arabic" w:hAnsi="Adobe Arabic" w:cs="Adobe Arabic" w:hint="cs"/>
                <w:b/>
                <w:bCs/>
                <w:color w:val="002060"/>
                <w:sz w:val="36"/>
                <w:szCs w:val="36"/>
                <w:rtl/>
              </w:rPr>
              <w:t>إ</w:t>
            </w:r>
            <w:r w:rsidRPr="001B10DF">
              <w:rPr>
                <w:rFonts w:ascii="Adobe Arabic" w:hAnsi="Adobe Arabic" w:cs="Adobe Arabic"/>
                <w:b/>
                <w:bCs/>
                <w:color w:val="002060"/>
                <w:sz w:val="36"/>
                <w:szCs w:val="36"/>
                <w:rtl/>
              </w:rPr>
              <w:t>نصات</w:t>
            </w:r>
          </w:p>
          <w:p w:rsidR="000D0CA1" w:rsidRPr="001B10DF" w:rsidRDefault="000D0CA1">
            <w:pPr>
              <w:pStyle w:val="ListParagraph"/>
              <w:numPr>
                <w:ilvl w:val="0"/>
                <w:numId w:val="29"/>
              </w:numPr>
              <w:spacing w:line="256" w:lineRule="auto"/>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تنمية مهارات ال</w:t>
            </w:r>
            <w:r w:rsidRPr="001B10DF">
              <w:rPr>
                <w:rFonts w:ascii="Adobe Arabic" w:hAnsi="Adobe Arabic" w:cs="Adobe Arabic" w:hint="cs"/>
                <w:b/>
                <w:bCs/>
                <w:color w:val="002060"/>
                <w:sz w:val="36"/>
                <w:szCs w:val="36"/>
                <w:rtl/>
              </w:rPr>
              <w:t>إن</w:t>
            </w:r>
            <w:r w:rsidRPr="001B10DF">
              <w:rPr>
                <w:rFonts w:ascii="Adobe Arabic" w:hAnsi="Adobe Arabic" w:cs="Adobe Arabic"/>
                <w:b/>
                <w:bCs/>
                <w:color w:val="002060"/>
                <w:sz w:val="36"/>
                <w:szCs w:val="36"/>
                <w:rtl/>
              </w:rPr>
              <w:t>صات</w:t>
            </w:r>
          </w:p>
          <w:p w:rsidR="000D0CA1" w:rsidRPr="001B10DF" w:rsidRDefault="000D0CA1">
            <w:pPr>
              <w:pStyle w:val="ListParagraph"/>
              <w:numPr>
                <w:ilvl w:val="0"/>
                <w:numId w:val="29"/>
              </w:numPr>
              <w:spacing w:line="256" w:lineRule="auto"/>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فهم مهارة التحدث</w:t>
            </w:r>
          </w:p>
          <w:p w:rsidR="000D0CA1" w:rsidRPr="001B10DF" w:rsidRDefault="000D0CA1">
            <w:pPr>
              <w:pStyle w:val="ListParagraph"/>
              <w:numPr>
                <w:ilvl w:val="0"/>
                <w:numId w:val="29"/>
              </w:numPr>
              <w:spacing w:line="256" w:lineRule="auto"/>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التمكن من إلقاء الحديث الجيد</w:t>
            </w:r>
          </w:p>
          <w:p w:rsidR="000D0CA1" w:rsidRPr="001B10DF" w:rsidRDefault="000D0CA1">
            <w:pPr>
              <w:pStyle w:val="ListParagraph"/>
              <w:numPr>
                <w:ilvl w:val="0"/>
                <w:numId w:val="29"/>
              </w:numPr>
              <w:spacing w:line="256" w:lineRule="auto"/>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تطبيق التكتيكات الفعالة في التحدث مع الآخرين</w:t>
            </w:r>
          </w:p>
          <w:p w:rsidR="000D0CA1" w:rsidRPr="001B10DF" w:rsidRDefault="000D0CA1">
            <w:pPr>
              <w:pStyle w:val="ListParagraph"/>
              <w:numPr>
                <w:ilvl w:val="0"/>
                <w:numId w:val="29"/>
              </w:numPr>
              <w:spacing w:line="254" w:lineRule="auto"/>
              <w:rPr>
                <w:rFonts w:ascii="Adobe Arabic" w:eastAsia="Calibri" w:hAnsi="Adobe Arabic" w:cs="Adobe Arabic"/>
                <w:b/>
                <w:bCs/>
                <w:color w:val="002060"/>
                <w:sz w:val="36"/>
                <w:szCs w:val="36"/>
                <w:rtl/>
              </w:rPr>
            </w:pPr>
            <w:r w:rsidRPr="001B10DF">
              <w:rPr>
                <w:rFonts w:ascii="Adobe Arabic" w:hAnsi="Adobe Arabic" w:cs="Adobe Arabic"/>
                <w:b/>
                <w:bCs/>
                <w:color w:val="002060"/>
                <w:sz w:val="36"/>
                <w:szCs w:val="36"/>
                <w:rtl/>
              </w:rPr>
              <w:t>إدراك معوقات الاتصال</w:t>
            </w:r>
          </w:p>
          <w:p w:rsidR="000D0CA1" w:rsidRDefault="000D0CA1" w:rsidP="00FC7E58">
            <w:pPr>
              <w:spacing w:after="160" w:line="256" w:lineRule="auto"/>
              <w:jc w:val="left"/>
              <w:rPr>
                <w:rFonts w:cs="Monotype Koufi"/>
                <w:sz w:val="44"/>
                <w:szCs w:val="48"/>
                <w:rtl/>
              </w:rPr>
            </w:pPr>
          </w:p>
        </w:tc>
      </w:tr>
    </w:tbl>
    <w:p w:rsidR="009E7CAF" w:rsidRDefault="009E7CAF" w:rsidP="009E7CAF">
      <w:pPr>
        <w:jc w:val="center"/>
        <w:rPr>
          <w:rtl/>
        </w:rPr>
      </w:pPr>
    </w:p>
    <w:p w:rsidR="000D0CA1" w:rsidRDefault="000D0CA1" w:rsidP="00512C42">
      <w:pPr>
        <w:jc w:val="center"/>
        <w:rPr>
          <w:rtl/>
        </w:rPr>
      </w:pPr>
    </w:p>
    <w:p w:rsidR="000D0CA1" w:rsidRDefault="00512C42" w:rsidP="00512C42">
      <w:pPr>
        <w:tabs>
          <w:tab w:val="left" w:pos="236"/>
          <w:tab w:val="center" w:pos="4513"/>
        </w:tabs>
        <w:jc w:val="left"/>
        <w:rPr>
          <w:rtl/>
        </w:rPr>
      </w:pPr>
      <w:r>
        <w:rPr>
          <w:rtl/>
        </w:rPr>
        <w:lastRenderedPageBreak/>
        <w:tab/>
      </w:r>
      <w:r>
        <w:rPr>
          <w:rtl/>
        </w:rPr>
        <w:tab/>
      </w:r>
      <w:r>
        <w:rPr>
          <w:rFonts w:cs="Times New Roman"/>
          <w:noProof/>
          <w:color w:val="auto"/>
          <w:sz w:val="24"/>
          <w:szCs w:val="24"/>
        </w:rPr>
        <mc:AlternateContent>
          <mc:Choice Requires="wpg">
            <w:drawing>
              <wp:anchor distT="0" distB="0" distL="114300" distR="114300" simplePos="0" relativeHeight="252215296" behindDoc="0" locked="0" layoutInCell="1" allowOverlap="1" wp14:anchorId="55D3CAB6" wp14:editId="39147957">
                <wp:simplePos x="0" y="0"/>
                <wp:positionH relativeFrom="column">
                  <wp:posOffset>1549400</wp:posOffset>
                </wp:positionH>
                <wp:positionV relativeFrom="paragraph">
                  <wp:posOffset>165100</wp:posOffset>
                </wp:positionV>
                <wp:extent cx="2254250" cy="431800"/>
                <wp:effectExtent l="0" t="0" r="0" b="6350"/>
                <wp:wrapNone/>
                <wp:docPr id="3152" name="Group 3152"/>
                <wp:cNvGraphicFramePr/>
                <a:graphic xmlns:a="http://schemas.openxmlformats.org/drawingml/2006/main">
                  <a:graphicData uri="http://schemas.microsoft.com/office/word/2010/wordprocessingGroup">
                    <wpg:wgp>
                      <wpg:cNvGrpSpPr/>
                      <wpg:grpSpPr>
                        <a:xfrm>
                          <a:off x="0" y="0"/>
                          <a:ext cx="2254250" cy="431800"/>
                          <a:chOff x="0" y="0"/>
                          <a:chExt cx="2254250" cy="431801"/>
                        </a:xfrm>
                      </wpg:grpSpPr>
                      <wps:wsp>
                        <wps:cNvPr id="438" name="Text Box 70"/>
                        <wps:cNvSpPr txBox="1"/>
                        <wps:spPr>
                          <a:xfrm>
                            <a:off x="1136650" y="1"/>
                            <a:ext cx="1117600" cy="431800"/>
                          </a:xfrm>
                          <a:prstGeom prst="rect">
                            <a:avLst/>
                          </a:prstGeom>
                          <a:noFill/>
                          <a:ln w="6350">
                            <a:noFill/>
                          </a:ln>
                        </wps:spPr>
                        <wps:txbx>
                          <w:txbxContent>
                            <w:p w:rsidR="00FC7E58" w:rsidRDefault="00FC7E58" w:rsidP="009E7CAF">
                              <w:pPr>
                                <w:pStyle w:val="Heading2"/>
                              </w:pPr>
                              <w:r>
                                <w:rPr>
                                  <w:rFonts w:hint="cs"/>
                                  <w:rtl/>
                                </w:rPr>
                                <w:t>اليوم الثاني</w:t>
                              </w:r>
                            </w:p>
                            <w:p w:rsidR="00FC7E58" w:rsidRDefault="00FC7E58" w:rsidP="009E7CAF">
                              <w:pPr>
                                <w:rPr>
                                  <w:rtl/>
                                </w:rPr>
                              </w:pPr>
                            </w:p>
                            <w:p w:rsidR="00FC7E58" w:rsidRDefault="00FC7E58" w:rsidP="009E7CAF">
                              <w:pPr>
                                <w:pStyle w:val="Heading2"/>
                                <w:rPr>
                                  <w:rtl/>
                                </w:rPr>
                              </w:pPr>
                              <w:r>
                                <w:rPr>
                                  <w:rFonts w:hint="cs"/>
                                  <w:rtl/>
                                </w:rPr>
                                <w:t>اليوم الأول</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39" name="Text Box 71"/>
                        <wps:cNvSpPr txBox="1"/>
                        <wps:spPr>
                          <a:xfrm>
                            <a:off x="0" y="0"/>
                            <a:ext cx="1212850" cy="409575"/>
                          </a:xfrm>
                          <a:prstGeom prst="rect">
                            <a:avLst/>
                          </a:prstGeom>
                          <a:noFill/>
                          <a:ln w="6350">
                            <a:noFill/>
                          </a:ln>
                        </wps:spPr>
                        <wps:txbx>
                          <w:txbxContent>
                            <w:p w:rsidR="00FC7E58" w:rsidRDefault="00FC7E58" w:rsidP="009E7CAF">
                              <w:pPr>
                                <w:pStyle w:val="Heading2"/>
                                <w:rPr>
                                  <w:color w:val="FFFFFF" w:themeColor="background1"/>
                                  <w:lang w:bidi="ar-SY"/>
                                </w:rPr>
                              </w:pPr>
                              <w:r>
                                <w:rPr>
                                  <w:rFonts w:hint="cs"/>
                                  <w:color w:val="FFFFFF" w:themeColor="background1"/>
                                  <w:rtl/>
                                  <w:lang w:bidi="ar-SY"/>
                                </w:rPr>
                                <w:t>الجلسة الأولى</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3152" o:spid="_x0000_s1693" style="position:absolute;left:0;text-align:left;margin-left:122pt;margin-top:13pt;width:177.5pt;height:34pt;z-index:252215296;mso-position-horizontal-relative:text;mso-position-vertical-relative:text;mso-width-relative:margin;mso-height-relative:margin" coordsize="22542,43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">
                <v:shape id="Text Box 70" o:spid="_x0000_s1694" type="#_x0000_t202" style="position:absolute;left:11366;width:11176;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BvPMIA&#10;AADcAAAADwAAAGRycy9kb3ducmV2LnhtbERPy4rCMBTdD/gP4QruxtTHiFSjSEEUcRY+Nu6uzbUt&#10;Nje1iVr9+sliwOXhvKfzxpTiQbUrLCvodSMQxKnVBWcKjofl9xiE88gaS8uk4EUO5rPW1xRjbZ+8&#10;o8feZyKEsItRQe59FUvp0pwMuq6tiAN3sbVBH2CdSV3jM4SbUvajaCQNFhwacqwoySm97u9GwSZZ&#10;/uLu3Dfjd5mstpdFdTuefpTqtJvFBISnxn/E/+61VjAchLXhTDgCcv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4G88wgAAANwAAAAPAAAAAAAAAAAAAAAAAJgCAABkcnMvZG93&#10;bnJldi54bWxQSwUGAAAAAAQABAD1AAAAhwMAAAAA&#10;" filled="f" stroked="f" strokeweight=".5pt">
                  <v:textbox>
                    <w:txbxContent>
                      <w:p w:rsidR="00FC7E58" w:rsidRDefault="00FC7E58" w:rsidP="009E7CAF">
                        <w:pPr>
                          <w:pStyle w:val="Heading2"/>
                        </w:pPr>
                        <w:r>
                          <w:rPr>
                            <w:rFonts w:hint="cs"/>
                            <w:rtl/>
                          </w:rPr>
                          <w:t>اليوم الثاني</w:t>
                        </w:r>
                      </w:p>
                      <w:p w:rsidR="00FC7E58" w:rsidRDefault="00FC7E58" w:rsidP="009E7CAF">
                        <w:pPr>
                          <w:rPr>
                            <w:rtl/>
                          </w:rPr>
                        </w:pPr>
                      </w:p>
                      <w:p w:rsidR="00FC7E58" w:rsidRDefault="00FC7E58" w:rsidP="009E7CAF">
                        <w:pPr>
                          <w:pStyle w:val="Heading2"/>
                          <w:rPr>
                            <w:rtl/>
                          </w:rPr>
                        </w:pPr>
                        <w:r>
                          <w:rPr>
                            <w:rFonts w:hint="cs"/>
                            <w:rtl/>
                          </w:rPr>
                          <w:t>اليوم الأول</w:t>
                        </w:r>
                      </w:p>
                    </w:txbxContent>
                  </v:textbox>
                </v:shape>
                <v:shape id="Text Box 71" o:spid="_x0000_s1695" type="#_x0000_t202" style="position:absolute;width:12128;height:40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zKp8cA&#10;AADcAAAADwAAAGRycy9kb3ducmV2LnhtbESPQWvCQBSE70L/w/IK3nRTtUXTbEQCUhE9mHrp7Zl9&#10;JqHZt2l2q7G/visUehxm5hsmWfamERfqXG1ZwdM4AkFcWF1zqeD4vh7NQTiPrLGxTApu5GCZPgwS&#10;jLW98oEuuS9FgLCLUUHlfRtL6YqKDLqxbYmDd7adQR9kV0rd4TXATSMnUfQiDdYcFipsKauo+My/&#10;jYJttt7j4TQx858me9udV+3X8eNZqeFjv3oF4an3/+G/9kYrmE0XcD8TjoB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usyqfHAAAA3AAAAA8AAAAAAAAAAAAAAAAAmAIAAGRy&#10;cy9kb3ducmV2LnhtbFBLBQYAAAAABAAEAPUAAACMAwAAAAA=&#10;" filled="f" stroked="f" strokeweight=".5pt">
                  <v:textbox>
                    <w:txbxContent>
                      <w:p w:rsidR="00FC7E58" w:rsidRDefault="00FC7E58" w:rsidP="009E7CAF">
                        <w:pPr>
                          <w:pStyle w:val="Heading2"/>
                          <w:rPr>
                            <w:color w:val="FFFFFF" w:themeColor="background1"/>
                            <w:lang w:bidi="ar-SY"/>
                          </w:rPr>
                        </w:pPr>
                        <w:r>
                          <w:rPr>
                            <w:rFonts w:hint="cs"/>
                            <w:color w:val="FFFFFF" w:themeColor="background1"/>
                            <w:rtl/>
                            <w:lang w:bidi="ar-SY"/>
                          </w:rPr>
                          <w:t>الجلسة الأولى</w:t>
                        </w:r>
                      </w:p>
                    </w:txbxContent>
                  </v:textbox>
                </v:shape>
              </v:group>
            </w:pict>
          </mc:Fallback>
        </mc:AlternateContent>
      </w:r>
      <w:r>
        <w:rPr>
          <w:noProof/>
        </w:rPr>
        <w:drawing>
          <wp:inline distT="0" distB="0" distL="0" distR="0" wp14:anchorId="617FD48C" wp14:editId="0009E5D1">
            <wp:extent cx="2724785" cy="820420"/>
            <wp:effectExtent l="0" t="0" r="0" b="0"/>
            <wp:docPr id="3151" name="Picture 3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Picture 223"/>
                    <pic:cNvPicPr>
                      <a:picLocks noChangeAspect="1"/>
                    </pic:cNvPicPr>
                  </pic:nvPicPr>
                  <pic:blipFill>
                    <a:blip r:embed="rId16" cstate="print">
                      <a:duotone>
                        <a:prstClr val="black"/>
                        <a:schemeClr val="accent4">
                          <a:tint val="45000"/>
                          <a:satMod val="400000"/>
                        </a:schemeClr>
                      </a:duotone>
                      <a:extLst>
                        <a:ext uri="{28A0092B-C50C-407E-A947-70E740481C1C}">
                          <a14:useLocalDpi xmlns:a14="http://schemas.microsoft.com/office/drawing/2010/main" val="0"/>
                        </a:ext>
                      </a:extLst>
                    </a:blip>
                    <a:stretch>
                      <a:fillRect/>
                    </a:stretch>
                  </pic:blipFill>
                  <pic:spPr>
                    <a:xfrm>
                      <a:off x="0" y="0"/>
                      <a:ext cx="2724785" cy="820420"/>
                    </a:xfrm>
                    <a:prstGeom prst="rect">
                      <a:avLst/>
                    </a:prstGeom>
                  </pic:spPr>
                </pic:pic>
              </a:graphicData>
            </a:graphic>
          </wp:inline>
        </w:drawing>
      </w:r>
    </w:p>
    <w:p w:rsidR="00512C42" w:rsidRPr="00512C42" w:rsidRDefault="00512C42" w:rsidP="00512C42">
      <w:pPr>
        <w:spacing w:line="240" w:lineRule="auto"/>
        <w:rPr>
          <w:rFonts w:hint="cs"/>
          <w:sz w:val="16"/>
          <w:szCs w:val="20"/>
          <w:rtl/>
        </w:rPr>
      </w:pPr>
    </w:p>
    <w:p w:rsidR="00512C42" w:rsidRDefault="00512C42" w:rsidP="000D0CA1">
      <w:pPr>
        <w:rPr>
          <w:rFonts w:hint="cs"/>
          <w:rtl/>
        </w:rPr>
      </w:pPr>
      <w:r>
        <w:rPr>
          <w:noProof/>
          <w:rtl/>
        </w:rPr>
        <mc:AlternateContent>
          <mc:Choice Requires="wpg">
            <w:drawing>
              <wp:inline distT="0" distB="0" distL="0" distR="0" wp14:anchorId="3E3362F8" wp14:editId="54688CB3">
                <wp:extent cx="5730240" cy="471805"/>
                <wp:effectExtent l="0" t="0" r="3810" b="61595"/>
                <wp:docPr id="3153" name="Group 3153"/>
                <wp:cNvGraphicFramePr/>
                <a:graphic xmlns:a="http://schemas.openxmlformats.org/drawingml/2006/main">
                  <a:graphicData uri="http://schemas.microsoft.com/office/word/2010/wordprocessingGroup">
                    <wpg:wgp>
                      <wpg:cNvGrpSpPr/>
                      <wpg:grpSpPr>
                        <a:xfrm>
                          <a:off x="0" y="0"/>
                          <a:ext cx="5730240" cy="471805"/>
                          <a:chOff x="0" y="0"/>
                          <a:chExt cx="6132700" cy="505460"/>
                        </a:xfrm>
                      </wpg:grpSpPr>
                      <wpg:grpSp>
                        <wpg:cNvPr id="3154" name="Group 3154"/>
                        <wpg:cNvGrpSpPr/>
                        <wpg:grpSpPr>
                          <a:xfrm>
                            <a:off x="0" y="0"/>
                            <a:ext cx="6132700" cy="505460"/>
                            <a:chOff x="0" y="0"/>
                            <a:chExt cx="6133333" cy="505879"/>
                          </a:xfrm>
                        </wpg:grpSpPr>
                        <wpg:grpSp>
                          <wpg:cNvPr id="3155" name="Group 3155"/>
                          <wpg:cNvGrpSpPr/>
                          <wpg:grpSpPr>
                            <a:xfrm>
                              <a:off x="4336288" y="0"/>
                              <a:ext cx="1797045" cy="505839"/>
                              <a:chOff x="3474165" y="0"/>
                              <a:chExt cx="2621699" cy="711023"/>
                            </a:xfrm>
                          </wpg:grpSpPr>
                          <wps:wsp>
                            <wps:cNvPr id="3156"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3474165" y="0"/>
                                <a:ext cx="2621699"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512C42" w:rsidRPr="00DB0D9B" w:rsidRDefault="00512C42" w:rsidP="00512C42">
                                  <w:pPr>
                                    <w:rPr>
                                      <w:bCs/>
                                    </w:rPr>
                                  </w:pPr>
                                  <w:r>
                                    <w:rPr>
                                      <w:rFonts w:ascii="Adobe Arabic" w:hAnsi="Adobe Arabic" w:cs="Adobe Arabic" w:hint="cs"/>
                                      <w:bCs/>
                                      <w:color w:val="auto"/>
                                      <w:sz w:val="36"/>
                                      <w:szCs w:val="36"/>
                                      <w:rtl/>
                                      <w:lang w:bidi="ar-SY"/>
                                    </w:rPr>
                                    <w:t xml:space="preserve">        </w:t>
                                  </w:r>
                                  <w:r>
                                    <w:rPr>
                                      <w:rFonts w:ascii="Adobe Arabic" w:hAnsi="Adobe Arabic" w:cs="Adobe Arabic" w:hint="cs"/>
                                      <w:bCs/>
                                      <w:color w:val="auto"/>
                                      <w:sz w:val="36"/>
                                      <w:szCs w:val="36"/>
                                      <w:rtl/>
                                      <w:lang w:bidi="ar-SY"/>
                                    </w:rPr>
                                    <w:t>عملية الاتصال:</w:t>
                                  </w:r>
                                </w:p>
                              </w:txbxContent>
                            </wps:txbx>
                            <wps:bodyPr tIns="36000" bIns="36000" rtlCol="0" anchor="ctr"/>
                          </wps:wsp>
                          <wps:wsp>
                            <wps:cNvPr id="3157"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158" name="Rectangle 3158"/>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3159" name="Google Shape;200;p17"/>
                        <wpg:cNvGrpSpPr/>
                        <wpg:grpSpPr>
                          <a:xfrm>
                            <a:off x="5716078" y="117534"/>
                            <a:ext cx="224378" cy="267181"/>
                            <a:chOff x="0" y="0"/>
                            <a:chExt cx="273780" cy="327013"/>
                          </a:xfrm>
                          <a:solidFill>
                            <a:schemeClr val="bg1"/>
                          </a:solidFill>
                        </wpg:grpSpPr>
                        <wps:wsp>
                          <wps:cNvPr id="3160"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3161"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3162"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3163" name="Google Shape;204;p17"/>
                          <wpg:cNvGrpSpPr/>
                          <wpg:grpSpPr>
                            <a:xfrm>
                              <a:off x="0" y="0"/>
                              <a:ext cx="273780" cy="105078"/>
                              <a:chOff x="0" y="0"/>
                              <a:chExt cx="273780" cy="105078"/>
                            </a:xfrm>
                            <a:grpFill/>
                          </wpg:grpSpPr>
                          <wps:wsp>
                            <wps:cNvPr id="3164"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3165"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3166"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3167"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3168"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Group 3153" o:spid="_x0000_s1696" style="width:451.2pt;height:37.15pt;mso-position-horizontal-relative:char;mso-position-vertical-relative:line" coordsize="61327,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">
                <v:group id="Group 3154" o:spid="_x0000_s1697" style="position:absolute;width:61327;height:5054" coordsize="61333,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ELJSMcAAADdAAAADwAAAGRycy9kb3ducmV2LnhtbESPT2vCQBTE7wW/w/IK&#10;3uomphZJXYNIFQ9SqAqlt0f2mYRk34bsNn++fbdQ6HGYmd8wm2w0jeipc5VlBfEiAkGcW11xoeB2&#10;PTytQTiPrLGxTAomcpBtZw8bTLUd+IP6iy9EgLBLUUHpfZtK6fKSDLqFbYmDd7edQR9kV0jd4RDg&#10;ppHLKHqRBisOCyW2tC8pry/fRsFxwGGXxG/9ub7vp6/r6v3zHJNS88dx9wrC0+j/w3/tk1aQxKtn&#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ELJSMcAAADd&#10;AAAADwAAAAAAAAAAAAAAAACqAgAAZHJzL2Rvd25yZXYueG1sUEsFBgAAAAAEAAQA+gAAAJ4DAAAA&#10;AA==&#10;">
                  <v:group id="Group 3155" o:spid="_x0000_s1698" style="position:absolute;left:43362;width:17971;height:5058" coordorigin="34741" coordsize="26216,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w5s08UAAADdAAAADwAAAGRycy9kb3ducmV2LnhtbESPQYvCMBSE7wv+h/AE&#10;b2tapYtUo4ioeJCFVUG8PZpnW2xeShPb+u/NwsIeh5n5hlmselOJlhpXWlYQjyMQxJnVJecKLufd&#10;5wyE88gaK8uk4EUOVsvBxwJTbTv+ofbkcxEg7FJUUHhfp1K6rCCDbmxr4uDdbWPQB9nkUjfYBbip&#10;5CSKvqTBksNCgTVtCsoep6dRsO+wW0/jbXt83Dev2zn5vh5jUmo07NdzEJ56/x/+ax+0gmmcJ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sObNPFAAAA3QAA&#10;AA8AAAAAAAAAAAAAAAAAqgIAAGRycy9kb3ducmV2LnhtbFBLBQYAAAAABAAEAPoAAACcAwAAAAA=&#10;">
                    <v:roundrect id="Rectangle: Rounded Corners 55" o:spid="_x0000_s1699" style="position:absolute;left:34741;width:26217;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r16sQA&#10;AADdAAAADwAAAGRycy9kb3ducmV2LnhtbESPQWuDQBSE74X8h+UFemtWUwxiXCUkLXhsYnro7eG+&#10;qMR9K+4msf++Wyj0OMzMN0xezmYQd5pcb1lBvIpAEDdW99wqONfvLykI55E1DpZJwTc5KIvFU46Z&#10;tg8+0v3kWxEg7DJU0Hk/ZlK6piODbmVH4uBd7GTQBzm1Uk/4CHAzyHUUbaTBnsNChyPtO2qup5tR&#10;EFWHt5q/1vSpU3+kBOuP9FAr9bycd1sQnmb/H/5rV1rBa5xs4PdNeAKy+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69erEAAAA3QAAAA8AAAAAAAAAAAAAAAAAmAIAAGRycy9k&#10;b3ducmV2LnhtbFBLBQYAAAAABAAEAPUAAACJAwAAAAA=&#10;" fillcolor="#0070c0" stroked="f" strokeweight="1pt">
                      <v:stroke joinstyle="miter"/>
                      <v:textbox inset=",1mm,,1mm">
                        <w:txbxContent>
                          <w:p w:rsidR="00512C42" w:rsidRPr="00DB0D9B" w:rsidRDefault="00512C42" w:rsidP="00512C42">
                            <w:pPr>
                              <w:rPr>
                                <w:bCs/>
                              </w:rPr>
                            </w:pPr>
                            <w:r>
                              <w:rPr>
                                <w:rFonts w:ascii="Adobe Arabic" w:hAnsi="Adobe Arabic" w:cs="Adobe Arabic" w:hint="cs"/>
                                <w:bCs/>
                                <w:color w:val="auto"/>
                                <w:sz w:val="36"/>
                                <w:szCs w:val="36"/>
                                <w:rtl/>
                                <w:lang w:bidi="ar-SY"/>
                              </w:rPr>
                              <w:t xml:space="preserve">        </w:t>
                            </w:r>
                            <w:r>
                              <w:rPr>
                                <w:rFonts w:ascii="Adobe Arabic" w:hAnsi="Adobe Arabic" w:cs="Adobe Arabic" w:hint="cs"/>
                                <w:bCs/>
                                <w:color w:val="auto"/>
                                <w:sz w:val="36"/>
                                <w:szCs w:val="36"/>
                                <w:rtl/>
                                <w:lang w:bidi="ar-SY"/>
                              </w:rPr>
                              <w:t>عملية الاتصال:</w:t>
                            </w:r>
                          </w:p>
                        </w:txbxContent>
                      </v:textbox>
                    </v:roundrect>
                    <v:oval id="Oval 61" o:spid="_x0000_s1700"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o3TsUA&#10;AADdAAAADwAAAGRycy9kb3ducmV2LnhtbESP3WoCMRSE7wt9h3AKvatZlf6wNUpRhKKCdO0DHDan&#10;m6XJSUiirn16Uyj0cpiZb5jZYnBWnCim3rOC8agCQdx63XOn4POwfngBkTKyRuuZFFwowWJ+ezPD&#10;Wvszf9CpyZ0oEE41KjA5h1rK1BpymEY+EBfvy0eHucjYSR3xXODOyklVPUmHPZcFg4GWhtrv5ugU&#10;bKpgUtxtfy472ewPq2A3OVql7u+Gt1cQmYb8H/5rv2sF0/HjM/y+KU9A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qjdOxQAAAN0AAAAPAAAAAAAAAAAAAAAAAJgCAABkcnMv&#10;ZG93bnJldi54bWxQSwUGAAAAAAQABAD1AAAAigMAAAAA&#10;" fillcolor="#272727 [2749]" stroked="f" strokeweight="1pt">
                      <v:stroke joinstyle="miter"/>
                      <v:shadow on="t" color="black" opacity="26214f" origin=",-.5" offset="0,3pt"/>
                    </v:oval>
                  </v:group>
                  <v:rect id="Rectangle 3158" o:spid="_x0000_s1701"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DbS8UA&#10;AADdAAAADwAAAGRycy9kb3ducmV2LnhtbERPy2oCMRTdC/2HcAtupGbUdpCpUVpB24W2+KC4vEyu&#10;M9NOboYk6vj3zUJweTjvyaw1tTiT85VlBYN+AoI4t7riQsF+t3gag/ABWWNtmRRcycNs+tCZYKbt&#10;hTd03oZCxBD2GSooQ2gyKX1ekkHftw1x5I7WGQwRukJqh5cYbmo5TJJUGqw4NpTY0Lyk/G97MgoO&#10;+936+d19/x6Oy9VPar/owxc9pbqP7dsriEBtuItv7k+tYDR4iXPjm/gE5PQ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wNtLxQAAAN0AAAAPAAAAAAAAAAAAAAAAAJgCAABkcnMv&#10;ZG93bnJldi54bWxQSwUGAAAAAAQABAD1AAAAigMAAAAA&#10;" fillcolor="#0070c0" stroked="f" strokeweight="1pt"/>
                </v:group>
                <v:group id="Google Shape;200;p17" o:spid="_x0000_s1702"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Nm1scAAADdAAAADwAAAGRycy9kb3ducmV2LnhtbESPQWvCQBSE7wX/w/IK&#10;3ppNlJSaZhWRKh5CoSqU3h7ZZxLMvg3ZbRL/fbdQ6HGYmW+YfDOZVgzUu8aygiSKQRCXVjdcKbic&#10;908vIJxH1thaJgV3crBZzx5yzLQd+YOGk69EgLDLUEHtfZdJ6cqaDLrIdsTBu9reoA+yr6TucQxw&#10;08pFHD9Lgw2HhRo72tVU3k7fRsFhxHG7TN6G4nbd3b/O6ftnkZBS88dp+wrC0+T/w3/to1awTNIV&#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kNm1scAAADd&#10;AAAADwAAAAAAAAAAAAAAAACqAgAAZHJzL2Rvd25yZXYueG1sUEsFBgAAAAAEAAQA+gAAAJ4DAAAA&#10;AA==&#10;">
                  <v:shape id="Google Shape;201;p17" o:spid="_x0000_s1703"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HXssQA&#10;AADdAAAADwAAAGRycy9kb3ducmV2LnhtbERPTWuDQBC9F/Iflink1qxJwBqTVUIhID0UakJyHdyp&#10;2rqz1l2j/ffdQ6HHx/s+5LPpxJ0G11pWsF5FIIgrq1uuFVzOp6cEhPPIGjvLpOCHHOTZ4uGAqbYT&#10;v9O99LUIIexSVNB436dSuqohg25le+LAfdjBoA9wqKUecArhppObKIqlwZZDQ4M9vTRUfZWjUfA2&#10;Jr7Q1+/k9fl2jT93U3k5V61Sy8f5uAfhafb/4j93oRVs13HYH96EJy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9R17LEAAAA3QAAAA8AAAAAAAAAAAAAAAAAmAIAAGRycy9k&#10;b3ducmV2LnhtbFBLBQYAAAAABAAEAPUAAACJAw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704"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KNMUA&#10;AADdAAAADwAAAGRycy9kb3ducmV2LnhtbESPQWvCQBSE7wX/w/KEXkQ3USoSXUVKhaIUMQpeH9ln&#10;Nph9G7Krpv++Kwg9DjPzDbNYdbYWd2p95VhBOkpAEBdOV1wqOB03wxkIH5A11o5JwS95WC17bwvM&#10;tHvwge55KEWEsM9QgQmhyaT0hSGLfuQa4uhdXGsxRNmWUrf4iHBby3GSTKXFiuOCwYY+DRXX/GYV&#10;1Mf9z+5r8JGfB5iPJ95sr7tyq9R7v1vPQQTqwn/41f7WCibpNIXnm/gE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uwo0xQAAAN0AAAAPAAAAAAAAAAAAAAAAAJgCAABkcnMv&#10;ZG93bnJldi54bWxQSwUGAAAAAAQABAD1AAAAigMAAAAA&#10;" path="m2643,1l417,1c191,1,,143,,370,,608,191,751,417,751r2214,c2870,751,3060,608,3060,370,3060,143,2870,1,2643,1xe" filled="f" strokecolor="white [3212]">
                    <v:path arrowok="t" o:extrusionok="f"/>
                  </v:shape>
                  <v:shape id="Google Shape;203;p17" o:spid="_x0000_s1705"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W12MUA&#10;AADdAAAADwAAAGRycy9kb3ducmV2LnhtbESPT2sCMRTE70K/Q3iF3mr2j4hsjVJEpdCTq4K9vW5e&#10;N0s3L8sm6vbbG6HgcZj5zTDz5WBbcaHeN44VpOMEBHHldMO1gsN+8zoD4QOyxtYxKfgjD8vF02iO&#10;hXZX3tGlDLWIJewLVGBC6AopfWXIoh+7jjh6P663GKLsa6l7vMZy28osSabSYsNxwWBHK0PVb3m2&#10;CnJ/Ml/5dvOt64xPn+vDMS8nqVIvz8P7G4hAQ3iE/+kPHbl0msH9TXwC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lbXYxQAAAN0AAAAPAAAAAAAAAAAAAAAAAJgCAABkcnMv&#10;ZG93bnJldi54bWxQSwUGAAAAAAQABAD1AAAAigMAAAAA&#10;" path="m1976,l417,c191,,,131,,369,,596,191,739,417,739r1559,c2203,739,2393,596,2393,369,2393,131,2203,,1976,xe" filled="f" strokecolor="white [3212]">
                    <v:path arrowok="t" o:extrusionok="f"/>
                  </v:shape>
                  <v:group id="Google Shape;204;p17" o:spid="_x0000_s1706"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ebgcUAAADdAAAADwAAAGRycy9kb3ducmV2LnhtbESPQYvCMBSE7wv+h/AE&#10;b2tay4pUo4ioeJCFVUG8PZpnW2xeShPb+u/NwsIeh5n5hlmselOJlhpXWlYQjyMQxJnVJecKLufd&#10;5wyE88gaK8uk4EUOVsvBxwJTbTv+ofbkcxEg7FJUUHhfp1K6rCCDbmxr4uDdbWPQB9nkUjfYBbip&#10;5CSKptJgyWGhwJo2BWWP09Mo2HfYrZN42x4f983rdv76vh5jUmo07NdzEJ56/x/+ax+0giSeJ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XHm4HFAAAA3QAA&#10;AA8AAAAAAAAAAAAAAAAAqgIAAGRycy9kb3ducmV2LnhtbFBLBQYAAAAABAAEAPoAAACcAwAAAAA=&#10;">
                    <v:shape id="Google Shape;205;p17" o:spid="_x0000_s1707"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eWwMQA&#10;AADdAAAADwAAAGRycy9kb3ducmV2LnhtbESPQWvCQBSE7wX/w/IEL0U3VtE0dZVSEDzWqPdn9pmk&#10;zb4Nu9sY/31XEDwOM/MNs9r0phEdOV9bVjCdJCCIC6trLhUcD9txCsIHZI2NZVJwIw+b9eBlhZm2&#10;V95Tl4dSRAj7DBVUIbSZlL6oyKCf2JY4ehfrDIYoXSm1w2uEm0a+JclCGqw5LlTY0ldFxW/+ZxT8&#10;LPvUve6/38+zPD3Ny2PXBnlRajTsPz9ABOrDM/xo77SC2XQxh/ub+AT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nlsDEAAAA3QAAAA8AAAAAAAAAAAAAAAAAmAIAAGRycy9k&#10;b3ducmV2LnhtbFBLBQYAAAAABAAEAPUAAACJAwAAAAA=&#10;" path="m227,1501v107,,226,-72,226,-167l453,167c453,84,322,1,227,1,144,1,1,84,1,167r,1167c1,1429,144,1501,227,1501xe" filled="f" stroked="f">
                      <v:path arrowok="t" o:extrusionok="f"/>
                    </v:shape>
                    <v:shape id="Google Shape;206;p17" o:spid="_x0000_s1708"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H8F8UA&#10;AADdAAAADwAAAGRycy9kb3ducmV2LnhtbESPQUvDQBSE74L/YXlCb3aTFouk3RajtLRHo4ceX7Ov&#10;STT7Nuw+2/jvXUHwOMzMN8xqM7peXSjEzrOBfJqBIq697bgx8P62vX8EFQXZYu+ZDHxThM369maF&#10;hfVXfqVLJY1KEI4FGmhFhkLrWLfkME79QJy8sw8OJcnQaBvwmuCu17MsW2iHHaeFFgd6bqn+rL6c&#10;gbKalYcjHvIgH/Fl70pxu5M1ZnI3Pi1BCY3yH/5r762Beb54gN836Qno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IfwXxQAAAN0AAAAPAAAAAAAAAAAAAAAAAJgCAABkcnMv&#10;ZG93bnJldi54bWxQSwUGAAAAAAQABAD1AAAAigMAAAAA&#10;" path="m929,60c846,,750,36,703,108l60,1060c,1143,24,1251,95,1310v36,12,60,24,96,24c250,1334,298,1310,334,1251l976,298v60,-71,36,-178,-47,-238xe" filled="f" stroked="f">
                      <v:path arrowok="t" o:extrusionok="f"/>
                    </v:shape>
                    <v:shape id="Google Shape;207;p17" o:spid="_x0000_s1709"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JzFcUA&#10;AADdAAAADwAAAGRycy9kb3ducmV2LnhtbESP3WrCQBSE7wu+w3IE7+rGH4KkriL+gNiLYvQBTrOn&#10;SWj2bMyuur69Wyh4OczMN8x8GUwjbtS52rKC0TABQVxYXXOp4Hzavc9AOI+ssbFMCh7kYLnovc0x&#10;0/bOR7rlvhQRwi5DBZX3bSalKyoy6Ia2JY7ej+0M+ii7UuoO7xFuGjlOklQarDkuVNjSuqLiN78a&#10;BfRpt99NyKcbTtfh9LU52Mn5otSgH1YfIDwF/wr/t/dawWSUpvD3Jj4BuX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UnMVxQAAAN0AAAAPAAAAAAAAAAAAAAAAAJgCAABkcnMv&#10;ZG93bnJldi54bWxQSwUGAAAAAAQABAD1AAAAigMAAAAA&#10;" path="m822,1346v24,,60,-12,83,-35c989,1263,1013,1156,953,1072l334,108c286,25,179,1,96,48,12,108,1,215,48,298r619,965c703,1322,763,1346,822,1346xe" filled="f" stroked="f">
                      <v:path arrowok="t" o:extrusionok="f"/>
                    </v:shape>
                    <v:shape id="Google Shape;208;p17" o:spid="_x0000_s1710"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rWQsMA&#10;AADdAAAADwAAAGRycy9kb3ducmV2LnhtbESP0YrCMBRE3wX/IVzBF9GkCirVKGLZRR9X/YBrc22r&#10;zU1pstr9+82CsI/DzJxh1tvO1uJJra8ca0gmCgRx7kzFhYbL+WO8BOEDssHaMWn4IQ/bTb+3xtS4&#10;F3/R8xQKESHsU9RQhtCkUvq8JIt+4hri6N1cazFE2RbStPiKcFvLqVJzabHiuFBiQ/uS8sfp22q4&#10;kpwFym+ZWhzqTB2TbHT+vGs9HHS7FYhAXfgPv9sHo2GWzBfw9yY+Abn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OrWQsMAAADdAAAADwAAAAAAAAAAAAAAAACYAgAAZHJzL2Rv&#10;d25yZXYueG1sUEsFBgAAAAAEAAQA9QAAAIgDAAAAAA==&#10;" path="m1287,596l275,48c191,1,84,36,48,120,1,191,25,310,120,346l1132,894v24,11,48,23,71,23c1263,917,1322,882,1358,822v36,-71,12,-190,-71,-226xe" filled="f" stroked="f">
                      <v:path arrowok="t" o:extrusionok="f"/>
                    </v:shape>
                    <v:shape id="Google Shape;209;p17" o:spid="_x0000_s1711"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nsWsUA&#10;AADdAAAADwAAAGRycy9kb3ducmV2LnhtbERPTWvCQBC9F/wPywheSt1EQULqGqpQKCJIo7Qep9lp&#10;EpqdDdk1if313UPB4+N9r7PRNKKnztWWFcTzCARxYXXNpYLz6fUpAeE8ssbGMim4kYNsM3lYY6rt&#10;wO/U574UIYRdigoq79tUSldUZNDNbUscuG/bGfQBdqXUHQ4h3DRyEUUrabDm0FBhS7uKip/8ahQc&#10;Sf4OR/+1vew/bskhT+LPy2Os1Gw6vjyD8DT6u/jf/aYVLONVmBvehCcgN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iexaxQAAAN0AAAAPAAAAAAAAAAAAAAAAAJgCAABkcnMv&#10;ZG93bnJldi54bWxQSwUGAAAAAAQABAD1AAAAigM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Default="000D0CA1" w:rsidP="000D0CA1">
      <w:pPr>
        <w:rPr>
          <w:rtl/>
        </w:rPr>
      </w:pPr>
      <w:r>
        <w:rPr>
          <w:rtl/>
        </w:rPr>
        <w:t>تمثل عملية الاتصال حاجة اجتماعية وأساسـية لكـل فـرد في هـذه الحيـاة، حيـث أننـا جميعا نعيش في مجتمع واحد ونقابل أ</w:t>
      </w:r>
      <w:r>
        <w:rPr>
          <w:rFonts w:hint="cs"/>
          <w:rtl/>
        </w:rPr>
        <w:t>نم</w:t>
      </w:r>
      <w:r>
        <w:rPr>
          <w:rtl/>
        </w:rPr>
        <w:t>اط متعددة مـن الـبشر، نأخـذ مـن الـبعض الأفكـار ونشارك البعض القيم والاتجاهات وننتقد أحيانا البعض، ولكن في كل الأحوال لابد أن نتواصل ونشارك في بناء وخدمة مجتمعنا لتستمر الحياة ولنجد ما نبحـث عنـه ومـا نحتاجـه للعـيش الكريم، وهذا يوضح لنا دور الاتصال في تحقيق التواصل والترابط والتعاون ب</w:t>
      </w:r>
      <w:r>
        <w:rPr>
          <w:rFonts w:hint="cs"/>
          <w:rtl/>
        </w:rPr>
        <w:t>ين</w:t>
      </w:r>
      <w:r>
        <w:rPr>
          <w:rtl/>
        </w:rPr>
        <w:t xml:space="preserve"> البشر لتحقيق الأهداف المشتركة.</w:t>
      </w:r>
    </w:p>
    <w:p w:rsidR="000D0CA1" w:rsidRDefault="000D0CA1" w:rsidP="000D0CA1">
      <w:pPr>
        <w:rPr>
          <w:rFonts w:cs="Arial"/>
          <w:color w:val="auto"/>
          <w:rtl/>
        </w:rPr>
      </w:pPr>
      <w:r>
        <w:rPr>
          <w:noProof/>
        </w:rPr>
        <mc:AlternateContent>
          <mc:Choice Requires="wps">
            <w:drawing>
              <wp:inline distT="0" distB="0" distL="0" distR="0" wp14:anchorId="216A22F4" wp14:editId="7FCB9EB6">
                <wp:extent cx="5731510" cy="1150883"/>
                <wp:effectExtent l="0" t="0" r="21590" b="11430"/>
                <wp:docPr id="3601" name="Rectangle: Diagonal Corners Rounded 36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150883"/>
                        </a:xfrm>
                        <a:custGeom>
                          <a:avLst/>
                          <a:gdLst>
                            <a:gd name="T0" fmla="*/ 0 w 5731510"/>
                            <a:gd name="T1" fmla="*/ 0 h 1352619"/>
                            <a:gd name="T2" fmla="*/ 5152684 w 5731510"/>
                            <a:gd name="T3" fmla="*/ 0 h 1352619"/>
                            <a:gd name="T4" fmla="*/ 5731510 w 5731510"/>
                            <a:gd name="T5" fmla="*/ 578826 h 1352619"/>
                            <a:gd name="T6" fmla="*/ 5731510 w 5731510"/>
                            <a:gd name="T7" fmla="*/ 1352619 h 1352619"/>
                            <a:gd name="T8" fmla="*/ 5731510 w 5731510"/>
                            <a:gd name="T9" fmla="*/ 1352619 h 1352619"/>
                            <a:gd name="T10" fmla="*/ 578826 w 5731510"/>
                            <a:gd name="T11" fmla="*/ 1352619 h 1352619"/>
                            <a:gd name="T12" fmla="*/ 0 w 5731510"/>
                            <a:gd name="T13" fmla="*/ 773793 h 1352619"/>
                            <a:gd name="T14" fmla="*/ 0 w 5731510"/>
                            <a:gd name="T15" fmla="*/ 0 h 1352619"/>
                            <a:gd name="T16" fmla="*/ 0 w 5731510"/>
                            <a:gd name="T17" fmla="*/ 0 h 1352619"/>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5731510"/>
                            <a:gd name="T28" fmla="*/ 0 h 1352619"/>
                            <a:gd name="T29" fmla="*/ 5731510 w 5731510"/>
                            <a:gd name="T30" fmla="*/ 1352619 h 1352619"/>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5731510" h="1352619">
                              <a:moveTo>
                                <a:pt x="0" y="0"/>
                              </a:moveTo>
                              <a:lnTo>
                                <a:pt x="5152684" y="0"/>
                              </a:lnTo>
                              <a:cubicBezTo>
                                <a:pt x="5472361" y="0"/>
                                <a:pt x="5731510" y="259149"/>
                                <a:pt x="5731510" y="578826"/>
                              </a:cubicBezTo>
                              <a:lnTo>
                                <a:pt x="5731510" y="1352619"/>
                              </a:lnTo>
                              <a:lnTo>
                                <a:pt x="578826" y="1352619"/>
                              </a:lnTo>
                              <a:cubicBezTo>
                                <a:pt x="259149" y="1352619"/>
                                <a:pt x="0" y="1093470"/>
                                <a:pt x="0" y="773793"/>
                              </a:cubicBezTo>
                              <a:lnTo>
                                <a:pt x="0" y="0"/>
                              </a:lnTo>
                              <a:close/>
                            </a:path>
                          </a:pathLst>
                        </a:custGeom>
                        <a:solidFill>
                          <a:schemeClr val="accent4">
                            <a:lumMod val="40000"/>
                            <a:lumOff val="60000"/>
                          </a:schemeClr>
                        </a:solidFill>
                        <a:ln w="12700">
                          <a:solidFill>
                            <a:schemeClr val="accent4">
                              <a:lumMod val="50000"/>
                              <a:lumOff val="0"/>
                            </a:schemeClr>
                          </a:solidFill>
                          <a:miter lim="800000"/>
                          <a:headEnd/>
                          <a:tailEnd/>
                        </a:ln>
                      </wps:spPr>
                      <wps:txbx>
                        <w:txbxContent>
                          <w:p w:rsidR="00FC7E58" w:rsidRDefault="00FC7E58" w:rsidP="000D0CA1">
                            <w:pPr>
                              <w:spacing w:before="240"/>
                              <w:rPr>
                                <w:rFonts w:cs="Arial"/>
                                <w:color w:val="auto"/>
                              </w:rPr>
                            </w:pPr>
                            <w:r>
                              <w:rPr>
                                <w:rtl/>
                              </w:rPr>
                              <w:t>ويمكن القول إن عملية الاتصال هي العملية التي يتفاعل بمقتضاها مرسـل ومسـتقبل، والتي يـتم بواسـطتها نقـل وتبـادل المعلومـات والقـيم والمثـل والأفكـار والحقـائق والمشـاعر والأحاسيس.</w:t>
                            </w:r>
                          </w:p>
                          <w:p w:rsidR="00FC7E58" w:rsidRPr="00F40328" w:rsidRDefault="00FC7E58" w:rsidP="000D0CA1">
                            <w:pPr>
                              <w:jc w:val="center"/>
                              <w:rPr>
                                <w:color w:val="002060"/>
                                <w:sz w:val="32"/>
                                <w:szCs w:val="36"/>
                                <w:lang w:bidi="ar-SY"/>
                              </w:rPr>
                            </w:pPr>
                          </w:p>
                        </w:txbxContent>
                      </wps:txbx>
                      <wps:bodyPr rot="0" vert="horz" wrap="square" lIns="36000" tIns="0" rIns="36000" bIns="0" anchor="ctr" anchorCtr="0" upright="1">
                        <a:noAutofit/>
                      </wps:bodyPr>
                    </wps:wsp>
                  </a:graphicData>
                </a:graphic>
              </wp:inline>
            </w:drawing>
          </mc:Choice>
          <mc:Fallback>
            <w:pict>
              <v:shape id="Rectangle: Diagonal Corners Rounded 3636" o:spid="_x0000_s1712" style="width:451.3pt;height:90.6pt;visibility:visible;mso-wrap-style:square;mso-left-percent:-10001;mso-top-percent:-10001;mso-position-horizontal:absolute;mso-position-horizontal-relative:char;mso-position-vertical:absolute;mso-position-vertical-relative:line;mso-left-percent:-10001;mso-top-percent:-10001;v-text-anchor:middle" coordsize="5731510,1352619"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" adj="-11796480,,5400" path="m,l5152684,v319677,,578826,259149,578826,578826l5731510,1352619r-5152684,c259149,1352619,,1093470,,773793l,xe" fillcolor="#ffe599 [1303]" strokecolor="#7f5f00 [1607]" strokeweight="1pt">
                <v:stroke joinstyle="miter"/>
                <v:formulas/>
                <v:path arrowok="t" o:connecttype="custom" o:connectlocs="0,0;5152684,0;5731510,492497;5731510,1150883;5731510,1150883;578826,1150883;0,658386;0,0;0,0" o:connectangles="0,0,0,0,0,0,0,0,0" textboxrect="0,0,5731510,1352619"/>
                <v:textbox inset="1mm,0,1mm,0">
                  <w:txbxContent>
                    <w:p w:rsidR="00FC7E58" w:rsidRDefault="00FC7E58" w:rsidP="000D0CA1">
                      <w:pPr>
                        <w:spacing w:before="240"/>
                        <w:rPr>
                          <w:rFonts w:cs="Arial"/>
                          <w:color w:val="auto"/>
                        </w:rPr>
                      </w:pPr>
                      <w:r>
                        <w:rPr>
                          <w:rtl/>
                        </w:rPr>
                        <w:t>ويمكن القول إن عملية الاتصال هي العملية التي يتفاعل بمقتضاها مرسـل ومسـتقبل، والتي يـتم بواسـطتها نقـل وتبـادل المعلومـات والقـيم والمثـل والأفكـار والحقـائق والمشـاعر والأحاسيس.</w:t>
                      </w:r>
                    </w:p>
                    <w:p w:rsidR="00FC7E58" w:rsidRPr="00F40328" w:rsidRDefault="00FC7E58" w:rsidP="000D0CA1">
                      <w:pPr>
                        <w:jc w:val="center"/>
                        <w:rPr>
                          <w:color w:val="002060"/>
                          <w:sz w:val="32"/>
                          <w:szCs w:val="36"/>
                          <w:lang w:bidi="ar-SY"/>
                        </w:rPr>
                      </w:pPr>
                    </w:p>
                  </w:txbxContent>
                </v:textbox>
                <w10:wrap anchorx="page"/>
                <w10:anchorlock/>
              </v:shape>
            </w:pict>
          </mc:Fallback>
        </mc:AlternateContent>
      </w:r>
    </w:p>
    <w:p w:rsidR="000D0CA1" w:rsidRDefault="000D0CA1" w:rsidP="000D0CA1">
      <w:pPr>
        <w:rPr>
          <w:rFonts w:cs="Arial"/>
          <w:color w:val="auto"/>
        </w:rPr>
      </w:pPr>
      <w:r w:rsidRPr="00F40328">
        <w:rPr>
          <w:b/>
          <w:bCs/>
          <w:rtl/>
        </w:rPr>
        <w:t>أما الاتصالات الإدارية بوجه خاص فيقصد بها</w:t>
      </w:r>
      <w:r w:rsidRPr="00F40328">
        <w:rPr>
          <w:rFonts w:hint="cs"/>
          <w:b/>
          <w:bCs/>
          <w:rtl/>
        </w:rPr>
        <w:t>:</w:t>
      </w:r>
      <w:r>
        <w:rPr>
          <w:rtl/>
        </w:rPr>
        <w:t xml:space="preserve"> العملية التي يتم من خلالها نقل وتبـادل المعلومات بني أجزاء المنظمة المختلفة حتى يتوحد الهدف وتتفق المفاهيم. والاتصال </w:t>
      </w:r>
      <w:r>
        <w:rPr>
          <w:rFonts w:hint="cs"/>
          <w:rtl/>
        </w:rPr>
        <w:t>بين</w:t>
      </w:r>
      <w:r>
        <w:rPr>
          <w:rtl/>
        </w:rPr>
        <w:t xml:space="preserve"> القادة </w:t>
      </w:r>
      <w:r>
        <w:rPr>
          <w:rFonts w:hint="cs"/>
          <w:rtl/>
        </w:rPr>
        <w:t>-المديرين</w:t>
      </w:r>
      <w:r>
        <w:rPr>
          <w:rtl/>
        </w:rPr>
        <w:t xml:space="preserve"> </w:t>
      </w:r>
      <w:r>
        <w:rPr>
          <w:rFonts w:hint="cs"/>
          <w:rtl/>
        </w:rPr>
        <w:t>-ومرؤوسيهم</w:t>
      </w:r>
      <w:r>
        <w:rPr>
          <w:rtl/>
        </w:rPr>
        <w:t xml:space="preserve"> في منظمات الأعمال، ينظم الجهود ويوحد وجهتها في سبيل تحقيق هدف المنظمة، لذا وجب على المديرين في المنظمات تحديـد قنـوات الاتصال الرسمية ومعرفة قنوات الاتصال</w:t>
      </w:r>
      <w:r>
        <w:rPr>
          <w:rFonts w:hint="cs"/>
          <w:rtl/>
        </w:rPr>
        <w:t xml:space="preserve"> غير</w:t>
      </w:r>
      <w:r>
        <w:rPr>
          <w:rtl/>
        </w:rPr>
        <w:t xml:space="preserve"> الرسمية من أجل حسن الاستفادة بها جميعـا في تدفق المعلومات.</w:t>
      </w:r>
    </w:p>
    <w:p w:rsidR="000D0CA1" w:rsidRDefault="000D0CA1" w:rsidP="000D0CA1">
      <w:pPr>
        <w:rPr>
          <w:rtl/>
        </w:rPr>
      </w:pPr>
      <w:r>
        <w:rPr>
          <w:rtl/>
        </w:rPr>
        <w:t xml:space="preserve">ويـتم تــدفق المعلومــات في منظمات الأعمال عــلى المستويين الــرأسي والأفقــي، فعــلى المستوى الرأسي نجد أن الاتصال يتم </w:t>
      </w:r>
      <w:r>
        <w:rPr>
          <w:rFonts w:hint="cs"/>
          <w:rtl/>
        </w:rPr>
        <w:t>بين</w:t>
      </w:r>
      <w:r>
        <w:rPr>
          <w:rtl/>
        </w:rPr>
        <w:t xml:space="preserve"> أفراد المنظمة اتصالاً ًصاعدا</w:t>
      </w:r>
      <w:r>
        <w:rPr>
          <w:rFonts w:hint="cs"/>
          <w:rtl/>
        </w:rPr>
        <w:t>ً</w:t>
      </w:r>
      <w:r>
        <w:rPr>
          <w:rtl/>
        </w:rPr>
        <w:t xml:space="preserve"> وهابطا</w:t>
      </w:r>
      <w:r>
        <w:rPr>
          <w:rFonts w:hint="cs"/>
          <w:rtl/>
        </w:rPr>
        <w:t>ً</w:t>
      </w:r>
      <w:r>
        <w:rPr>
          <w:rtl/>
        </w:rPr>
        <w:t xml:space="preserve"> </w:t>
      </w:r>
      <w:r>
        <w:rPr>
          <w:rFonts w:hint="cs"/>
          <w:rtl/>
        </w:rPr>
        <w:t>-أي</w:t>
      </w:r>
      <w:r>
        <w:rPr>
          <w:rtl/>
        </w:rPr>
        <w:t xml:space="preserve"> مـن أسـفل إلى أعلى ومن أعلى إلى أسفل </w:t>
      </w:r>
      <w:r>
        <w:rPr>
          <w:rFonts w:hint="cs"/>
          <w:rtl/>
        </w:rPr>
        <w:t>-كما</w:t>
      </w:r>
      <w:r>
        <w:rPr>
          <w:rtl/>
        </w:rPr>
        <w:t xml:space="preserve"> يتم الاتصال </w:t>
      </w:r>
      <w:r>
        <w:rPr>
          <w:rFonts w:hint="cs"/>
          <w:rtl/>
        </w:rPr>
        <w:t>بين</w:t>
      </w:r>
      <w:r>
        <w:rPr>
          <w:rtl/>
        </w:rPr>
        <w:t xml:space="preserve"> أفراد المنظمة عـلى المسـتوى الأفقـي </w:t>
      </w:r>
      <w:r>
        <w:rPr>
          <w:rFonts w:hint="cs"/>
          <w:rtl/>
        </w:rPr>
        <w:t>بين</w:t>
      </w:r>
      <w:r>
        <w:rPr>
          <w:rtl/>
        </w:rPr>
        <w:t xml:space="preserve"> أفراد الأقسام المختلفة والإدارات المختلفة في نفس المستوى التنظيمي.</w:t>
      </w:r>
    </w:p>
    <w:p w:rsidR="000D0CA1" w:rsidRPr="00F40328" w:rsidRDefault="000D0CA1" w:rsidP="000D0CA1">
      <w:pPr>
        <w:rPr>
          <w:color w:val="002060"/>
        </w:rPr>
      </w:pPr>
      <w:r w:rsidRPr="00F40328">
        <w:rPr>
          <w:color w:val="002060"/>
          <w:rtl/>
        </w:rPr>
        <w:t xml:space="preserve">ويمكن تشبيه عملية </w:t>
      </w:r>
      <w:r>
        <w:rPr>
          <w:color w:val="002060"/>
          <w:rtl/>
        </w:rPr>
        <w:t xml:space="preserve">الاتصال في المنظمات بالاتصالات </w:t>
      </w:r>
      <w:r>
        <w:rPr>
          <w:rFonts w:hint="cs"/>
          <w:color w:val="002060"/>
          <w:rtl/>
        </w:rPr>
        <w:t>بين</w:t>
      </w:r>
      <w:r w:rsidRPr="00F40328">
        <w:rPr>
          <w:color w:val="002060"/>
          <w:rtl/>
        </w:rPr>
        <w:t xml:space="preserve"> الأفراد خارج المنظمة وذلك في إطار العناصر التي تكون عملية الاتصال.</w:t>
      </w:r>
    </w:p>
    <w:p w:rsidR="000D0CA1" w:rsidRDefault="000D0CA1" w:rsidP="000D0CA1">
      <w:pPr>
        <w:rPr>
          <w:rFonts w:cs="Arial"/>
          <w:color w:val="auto"/>
        </w:rPr>
      </w:pPr>
    </w:p>
    <w:p w:rsidR="000D0CA1" w:rsidRDefault="000D0CA1" w:rsidP="000D0CA1">
      <w:pPr>
        <w:jc w:val="left"/>
        <w:rPr>
          <w:rtl/>
          <w:lang w:bidi="ar-SY"/>
        </w:rPr>
      </w:pPr>
      <w:r>
        <w:rPr>
          <w:noProof/>
          <w:rtl/>
        </w:rPr>
        <w:lastRenderedPageBreak/>
        <mc:AlternateContent>
          <mc:Choice Requires="wpg">
            <w:drawing>
              <wp:inline distT="0" distB="0" distL="0" distR="0" wp14:anchorId="4194B589" wp14:editId="6BD7C38A">
                <wp:extent cx="5730239" cy="471805"/>
                <wp:effectExtent l="0" t="0" r="4445" b="61595"/>
                <wp:docPr id="3243" name="Group 3153"/>
                <wp:cNvGraphicFramePr/>
                <a:graphic xmlns:a="http://schemas.openxmlformats.org/drawingml/2006/main">
                  <a:graphicData uri="http://schemas.microsoft.com/office/word/2010/wordprocessingGroup">
                    <wpg:wgp>
                      <wpg:cNvGrpSpPr/>
                      <wpg:grpSpPr>
                        <a:xfrm>
                          <a:off x="0" y="0"/>
                          <a:ext cx="5730239" cy="471805"/>
                          <a:chOff x="0" y="0"/>
                          <a:chExt cx="6132699" cy="505460"/>
                        </a:xfrm>
                      </wpg:grpSpPr>
                      <wpg:grpSp>
                        <wpg:cNvPr id="3244" name="Group 3154"/>
                        <wpg:cNvGrpSpPr/>
                        <wpg:grpSpPr>
                          <a:xfrm>
                            <a:off x="0" y="0"/>
                            <a:ext cx="6132699" cy="505460"/>
                            <a:chOff x="0" y="0"/>
                            <a:chExt cx="6133332" cy="505879"/>
                          </a:xfrm>
                        </wpg:grpSpPr>
                        <wpg:grpSp>
                          <wpg:cNvPr id="3245" name="Group 3155"/>
                          <wpg:cNvGrpSpPr/>
                          <wpg:grpSpPr>
                            <a:xfrm>
                              <a:off x="4166370" y="0"/>
                              <a:ext cx="1966962" cy="505839"/>
                              <a:chOff x="3226273" y="0"/>
                              <a:chExt cx="2869591" cy="711023"/>
                            </a:xfrm>
                          </wpg:grpSpPr>
                          <wps:wsp>
                            <wps:cNvPr id="3246"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3226273" y="0"/>
                                <a:ext cx="2869591"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C7E58" w:rsidRPr="00DB0D9B" w:rsidRDefault="00FC7E58" w:rsidP="000D0CA1">
                                  <w:pPr>
                                    <w:jc w:val="center"/>
                                    <w:rPr>
                                      <w:bCs/>
                                    </w:rPr>
                                  </w:pPr>
                                  <w:r>
                                    <w:rPr>
                                      <w:rFonts w:ascii="Adobe Arabic" w:hAnsi="Adobe Arabic" w:cs="Adobe Arabic" w:hint="cs"/>
                                      <w:bCs/>
                                      <w:color w:val="auto"/>
                                      <w:sz w:val="36"/>
                                      <w:szCs w:val="36"/>
                                      <w:rtl/>
                                      <w:lang w:bidi="ar-SY"/>
                                    </w:rPr>
                                    <w:t>معنى الاتصال:</w:t>
                                  </w:r>
                                </w:p>
                              </w:txbxContent>
                            </wps:txbx>
                            <wps:bodyPr tIns="36000" bIns="36000" rtlCol="0" anchor="ctr"/>
                          </wps:wsp>
                          <wps:wsp>
                            <wps:cNvPr id="3247"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248" name="Rectangle 3158"/>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3249" name="Google Shape;200;p17"/>
                        <wpg:cNvGrpSpPr/>
                        <wpg:grpSpPr>
                          <a:xfrm>
                            <a:off x="5716078" y="117534"/>
                            <a:ext cx="224378" cy="267181"/>
                            <a:chOff x="0" y="0"/>
                            <a:chExt cx="273780" cy="327013"/>
                          </a:xfrm>
                          <a:solidFill>
                            <a:schemeClr val="bg1"/>
                          </a:solidFill>
                        </wpg:grpSpPr>
                        <wps:wsp>
                          <wps:cNvPr id="3250"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3251"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3252"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3253" name="Google Shape;204;p17"/>
                          <wpg:cNvGrpSpPr/>
                          <wpg:grpSpPr>
                            <a:xfrm>
                              <a:off x="0" y="0"/>
                              <a:ext cx="273780" cy="105078"/>
                              <a:chOff x="0" y="0"/>
                              <a:chExt cx="273780" cy="105078"/>
                            </a:xfrm>
                            <a:grpFill/>
                          </wpg:grpSpPr>
                          <wps:wsp>
                            <wps:cNvPr id="3254"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3255"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3256"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3257"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3258"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1713" style="width:451.2pt;height:37.15pt;mso-position-horizontal-relative:char;mso-position-vertical-relative:line" coordsize="61326,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">
                <v:group id="Group 3154" o:spid="_x0000_s1714" style="position:absolute;width:61326;height:5054" coordsize="61333,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r4+6cYAAADdAAAADwAAAGRycy9kb3ducmV2LnhtbESPS4vCQBCE78L+h6EX&#10;9qaT+GKJjiLiLnsQwQcs3ppMmwQzPSEzJvHfO4Lgsaiqr6j5sjOlaKh2hWUF8SACQZxaXXCm4HT8&#10;6X+DcB5ZY2mZFNzJwXLx0Ztjom3Le2oOPhMBwi5BBbn3VSKlS3My6Aa2Ig7exdYGfZB1JnWNbYCb&#10;Ug6jaCoNFhwWcqxonVN6PdyMgt8W29Uo3jTb62V9Px8nu/9tTEp9fXarGQhPnX+HX+0/rWA0HI/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6vj7pxgAAAN0A&#10;AAAPAAAAAAAAAAAAAAAAAKoCAABkcnMvZG93bnJldi54bWxQSwUGAAAAAAQABAD6AAAAnQMAAAAA&#10;">
                  <v:group id="Group 3155" o:spid="_x0000_s1715" style="position:absolute;left:41663;width:19670;height:5058" coordorigin="32262" coordsize="28695,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fKbcsYAAADdAAAADwAAAGRycy9kb3ducmV2LnhtbESPS4vCQBCE7wv7H4Ze&#10;8KaT+GKJjiKiyx5E8AGLtybTJsFMT8iMSfz3jiDssaiqr6j5sjOlaKh2hWUF8SACQZxaXXCm4Hza&#10;9r9BOI+ssbRMCh7kYLn4/Jhjom3LB2qOPhMBwi5BBbn3VSKlS3My6Aa2Ig7e1dYGfZB1JnWNbYCb&#10;Ug6jaCoNFhwWcqxonVN6O96Ngp8W29Uo3jS723X9uJwm+79dTEr1vrrVDISnzv+H3+1frWA0HE/g&#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8ptyxgAAAN0A&#10;AAAPAAAAAAAAAAAAAAAAAKoCAABkcnMvZG93bnJldi54bWxQSwUGAAAAAAQABAD6AAAAnQMAAAAA&#10;">
                    <v:roundrect id="Rectangle: Rounded Corners 55" o:spid="_x0000_s1716" style="position:absolute;left:32262;width:28696;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YCS8QA&#10;AADdAAAADwAAAGRycy9kb3ducmV2LnhtbESPQWvCQBSE70L/w/KE3nRjWiVE11CaFnJsTHvw9sg+&#10;k2D2bchuNf57t1DwOMzMN8wum0wvLjS6zrKC1TICQVxb3XGj4Lv6XCQgnEfW2FsmBTdykO2fZjtM&#10;tb1ySZeDb0SAsEtRQev9kErp6pYMuqUdiIN3sqNBH+TYSD3iNcBNL+Mo2kiDHYeFFgd6b6k+H36N&#10;gqjIPyo+xvSjE1/SGquvJK+Uep5Pb1sQnib/CP+3C63gJX7dwN+b8ATk/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1GAkvEAAAA3QAAAA8AAAAAAAAAAAAAAAAAmAIAAGRycy9k&#10;b3ducmV2LnhtbFBLBQYAAAAABAAEAPUAAACJAwAAAAA=&#10;" fillcolor="#0070c0" stroked="f" strokeweight="1pt">
                      <v:stroke joinstyle="miter"/>
                      <v:textbox inset=",1mm,,1mm">
                        <w:txbxContent>
                          <w:p w:rsidR="00FC7E58" w:rsidRPr="00DB0D9B" w:rsidRDefault="00FC7E58" w:rsidP="000D0CA1">
                            <w:pPr>
                              <w:jc w:val="center"/>
                              <w:rPr>
                                <w:bCs/>
                              </w:rPr>
                            </w:pPr>
                            <w:r>
                              <w:rPr>
                                <w:rFonts w:ascii="Adobe Arabic" w:hAnsi="Adobe Arabic" w:cs="Adobe Arabic" w:hint="cs"/>
                                <w:bCs/>
                                <w:color w:val="auto"/>
                                <w:sz w:val="36"/>
                                <w:szCs w:val="36"/>
                                <w:rtl/>
                                <w:lang w:bidi="ar-SY"/>
                              </w:rPr>
                              <w:t>معنى الاتصال:</w:t>
                            </w:r>
                          </w:p>
                        </w:txbxContent>
                      </v:textbox>
                    </v:roundrect>
                    <v:oval id="Oval 61" o:spid="_x0000_s1717"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bA78UA&#10;AADdAAAADwAAAGRycy9kb3ducmV2LnhtbESP0UoDMRRE3wX/IVyhbzZrK1bWpqVUCqUWSrd+wGVz&#10;3SwmNyGJ7davN4Lg4zAzZ5j5cnBWnCmm3rOCh3EFgrj1uudOwftpc/8MImVkjdYzKbhSguXi9maO&#10;tfYXPtK5yZ0oEE41KjA5h1rK1BpymMY+EBfvw0eHucjYSR3xUuDOyklVPUmHPZcFg4HWhtrP5ssp&#10;2FXBpLh/+77uZXM4vQa7y9EqNbobVi8gMg35P/zX3moF08njDH7flCcgF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VsDvxQAAAN0AAAAPAAAAAAAAAAAAAAAAAJgCAABkcnMv&#10;ZG93bnJldi54bWxQSwUGAAAAAAQABAD1AAAAigMAAAAA&#10;" fillcolor="#272727 [2749]" stroked="f" strokeweight="1pt">
                      <v:stroke joinstyle="miter"/>
                      <v:shadow on="t" color="black" opacity="26214f" origin=",-.5" offset="0,3pt"/>
                    </v:oval>
                  </v:group>
                  <v:rect id="Rectangle 3158" o:spid="_x0000_s1718"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ws6sQA&#10;AADdAAAADwAAAGRycy9kb3ducmV2LnhtbERPTWsCMRC9C/6HMAUvolmtSNkapQpqD1WpingcNuPu&#10;2s1kSaJu/31zKHh8vO/JrDGVuJPzpWUFg34CgjizuuRcwfGw7L2B8AFZY2WZFPySh9m03Zpgqu2D&#10;v+m+D7mIIexTVFCEUKdS+qwgg75va+LIXawzGCJ0udQOHzHcVHKYJGNpsOTYUGBNi4Kyn/3NKDgf&#10;D5vR3O2u58vq6zS2W1r7vKtU56X5eAcRqAlP8b/7Uyt4HY7i3PgmPgE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8LOrEAAAA3QAAAA8AAAAAAAAAAAAAAAAAmAIAAGRycy9k&#10;b3ducmV2LnhtbFBLBQYAAAAABAAEAPUAAACJAwAAAAA=&#10;" fillcolor="#0070c0" stroked="f" strokeweight="1pt"/>
                </v:group>
                <v:group id="Google Shape;200;p17" o:spid="_x0000_s1719"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Rd8cAAADdAAAADwAAAGRycy9kb3ducmV2LnhtbESPT2vCQBTE70K/w/IK&#10;3uom/ik1uoqIlR5EaCyIt0f2mQSzb0N2m8Rv3xUKHoeZ+Q2zXPemEi01rrSsIB5FIIgzq0vOFfyc&#10;Pt8+QDiPrLGyTAru5GC9ehksMdG2429qU5+LAGGXoILC+zqR0mUFGXQjWxMH72obgz7IJpe6wS7A&#10;TSXHUfQuDZYcFgqsaVtQdkt/jYJ9h91mEu/aw+26vV9Os+P5EJNSw9d+swDhqffP8H/7SyuYjKdz&#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L+Rd8cAAADd&#10;AAAADwAAAAAAAAAAAAAAAACqAgAAZHJzL2Rvd25yZXYueG1sUEsFBgAAAAAEAAQA+gAAAJ4DAAAA&#10;AA==&#10;">
                  <v:shape id="Google Shape;201;p17" o:spid="_x0000_s1720"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h8c8MA&#10;AADdAAAADwAAAGRycy9kb3ducmV2LnhtbERPTYvCMBC9L/gfwgje1lRl3VqNIoIgHoStotehGdtq&#10;M6lNtN1/bw4Le3y878WqM5V4UeNKywpGwwgEcWZ1ybmC03H7GYNwHlljZZkU/JKD1bL3scBE25Z/&#10;6JX6XIQQdgkqKLyvEyldVpBBN7Q1ceCutjHoA2xyqRtsQ7ip5DiKptJgyaGhwJo2BWX39GkUHJ6x&#10;3+nzI95/X87T26xNT8esVGrQ79ZzEJ46/y/+c++0gsn4K+wPb8ITkM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hh8c8MAAADdAAAADwAAAAAAAAAAAAAAAACYAgAAZHJzL2Rv&#10;d25yZXYueG1sUEsFBgAAAAAEAAQA9QAAAIgD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721"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Kh9cUA&#10;AADdAAAADwAAAGRycy9kb3ducmV2LnhtbESPQWvCQBSE74X+h+UVvIhujCgSXaUUhaKIGAWvj+wz&#10;G8y+DdlV03/fLQg9DjPzDbNYdbYWD2p95VjBaJiAIC6crrhUcD5tBjMQPiBrrB2Tgh/ysFq+vy0w&#10;0+7JR3rkoRQRwj5DBSaEJpPSF4Ys+qFriKN3da3FEGVbSt3iM8JtLdMkmUqLFccFgw19GSpu+d0q&#10;qE+H/W7dn+SXPubp2JvtbVdulep9dJ9zEIG68B9+tb+1gnE6GcHfm/g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8qH1xQAAAN0AAAAPAAAAAAAAAAAAAAAAAJgCAABkcnMv&#10;ZG93bnJldi54bWxQSwUGAAAAAAQABAD1AAAAigMAAAAA&#10;" path="m2643,1l417,1c191,1,,143,,370,,608,191,751,417,751r2214,c2870,751,3060,608,3060,370,3060,143,2870,1,2643,1xe" filled="f" strokecolor="white [3212]">
                    <v:path arrowok="t" o:extrusionok="f"/>
                  </v:shape>
                  <v:shape id="Google Shape;203;p17" o:spid="_x0000_s1722"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weGcUA&#10;AADdAAAADwAAAGRycy9kb3ducmV2LnhtbESPQWvCQBSE74X+h+UVvNWNSSsSXaWUKoKnRgW9PbPP&#10;bGj2bciumv57t1DwOMx8M8xs0dtGXKnztWMFo2ECgrh0uuZKwW67fJ2A8AFZY+OYFPySh8X8+WmG&#10;uXY3/qZrESoRS9jnqMCE0OZS+tKQRT90LXH0zq6zGKLsKqk7vMVy28g0ScbSYs1xwWBLn4bKn+Ji&#10;FWT+YI7ZannSVcqHzddunxVvI6UGL/3HFESgPjzC//RaRy59T+HvTXwCcn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3B4ZxQAAAN0AAAAPAAAAAAAAAAAAAAAAAJgCAABkcnMv&#10;ZG93bnJldi54bWxQSwUGAAAAAAQABAD1AAAAigMAAAAA&#10;" path="m1976,l417,c191,,,131,,369,,596,191,739,417,739r1559,c2203,739,2393,596,2393,369,2393,131,2203,,1976,xe" filled="f" strokecolor="white [3212]">
                    <v:path arrowok="t" o:extrusionok="f"/>
                  </v:shape>
                  <v:group id="Google Shape;204;p17" o:spid="_x0000_s1723"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I4wQMUAAADdAAAADwAAAGRycy9kb3ducmV2LnhtbESPQYvCMBSE7wv+h/AE&#10;b2tai8tSjSLiigcRVhfE26N5tsXmpTTZtv57Iwgeh5n5hpkve1OJlhpXWlYQjyMQxJnVJecK/k4/&#10;n98gnEfWWFkmBXdysFwMPuaYatvxL7VHn4sAYZeigsL7OpXSZQUZdGNbEwfvahuDPsgml7rBLsBN&#10;JSdR9CUNlhwWCqxpXVB2O/4bBdsOu1USb9r97bq+X07Tw3kfk1KjYb+agfDU+3f41d5pBclkms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COMEDFAAAA3QAA&#10;AA8AAAAAAAAAAAAAAAAAqgIAAGRycy9kb3ducmV2LnhtbFBLBQYAAAAABAAEAPoAAACcAwAAAAA=&#10;">
                    <v:shape id="Google Shape;205;p17" o:spid="_x0000_s1724"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49AcUA&#10;AADdAAAADwAAAGRycy9kb3ducmV2LnhtbESPT2vCQBTE70K/w/IKvYhu6r+mqauUQsFjjXp/zT6T&#10;aPZt2N3G+O1doeBxmJnfMMt1bxrRkfO1ZQWv4wQEcWF1zaWC/e57lILwAVljY5kUXMnDevU0WGKm&#10;7YW31OWhFBHCPkMFVQhtJqUvKjLox7Yljt7ROoMhSldK7fAS4aaRkyRZSIM1x4UKW/qqqDjnf0bB&#10;6a1P3XD78/47zdPDrNx3bZBHpV6e+88PEIH68Aj/tzdawXQyn8H9TXwCc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bj0BxQAAAN0AAAAPAAAAAAAAAAAAAAAAAJgCAABkcnMv&#10;ZG93bnJldi54bWxQSwUGAAAAAAQABAD1AAAAigMAAAAA&#10;" path="m227,1501v107,,226,-72,226,-167l453,167c453,84,322,1,227,1,144,1,1,84,1,167r,1167c1,1429,144,1501,227,1501xe" filled="f" stroked="f">
                      <v:path arrowok="t" o:extrusionok="f"/>
                    </v:shape>
                    <v:shape id="Google Shape;206;p17" o:spid="_x0000_s1725"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hX1sUA&#10;AADdAAAADwAAAGRycy9kb3ducmV2LnhtbESPQUvDQBSE74L/YXlCb3bTlIqk3RajtLRHo4ceX7Ov&#10;STT7Nuw+2/jvXUHwOMzMN8xqM7peXSjEzrOB2TQDRVx723Fj4P1te/8IKgqyxd4zGfimCJv17c0K&#10;C+uv/EqXShqVIBwLNNCKDIXWsW7JYZz6gTh5Zx8cSpKh0TbgNcFdr/Mse9AOO04LLQ703FL9WX05&#10;A2WVl4cjHmZBPuLL3pXididrzORufFqCEhrlP/zX3lsD83yxgN836Qno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aFfWxQAAAN0AAAAPAAAAAAAAAAAAAAAAAJgCAABkcnMv&#10;ZG93bnJldi54bWxQSwUGAAAAAAQABAD1AAAAigMAAAAA&#10;" path="m929,60c846,,750,36,703,108l60,1060c,1143,24,1251,95,1310v36,12,60,24,96,24c250,1334,298,1310,334,1251l976,298v60,-71,36,-178,-47,-238xe" filled="f" stroked="f">
                      <v:path arrowok="t" o:extrusionok="f"/>
                    </v:shape>
                    <v:shape id="Google Shape;207;p17" o:spid="_x0000_s1726"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vY1MUA&#10;AADdAAAADwAAAGRycy9kb3ducmV2LnhtbESP0WrCQBRE3wX/YblC33SjtkGiq4i2UNoHMfoB1+w1&#10;CWbvxuxWt3/fLQg+DjNzhlmsgmnEjTpXW1YwHiUgiAuray4VHA8fwxkI55E1NpZJwS85WC37vQVm&#10;2t55T7fclyJC2GWooPK+zaR0RUUG3ci2xNE7286gj7Irpe7wHuGmkZMkSaXBmuNChS1tKiou+Y9R&#10;QN/2/dSE/HXL6SYcdtsvOz1elXoZhPUchKfgn+FH+1MrmE7eUvh/E5+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G9jUxQAAAN0AAAAPAAAAAAAAAAAAAAAAAJgCAABkcnMv&#10;ZG93bnJldi54bWxQSwUGAAAAAAQABAD1AAAAigMAAAAA&#10;" path="m822,1346v24,,60,-12,83,-35c989,1263,1013,1156,953,1072l334,108c286,25,179,1,96,48,12,108,1,215,48,298r619,965c703,1322,763,1346,822,1346xe" filled="f" stroked="f">
                      <v:path arrowok="t" o:extrusionok="f"/>
                    </v:shape>
                    <v:shape id="Google Shape;208;p17" o:spid="_x0000_s1727"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N9g8QA&#10;AADdAAAADwAAAGRycy9kb3ducmV2LnhtbESP3YrCMBSE7xd8h3AEbxZNVFalGkUsLu6lPw9wbI5t&#10;tTkpTdTu2xthYS+HmfmGWaxaW4kHNb50rGE4UCCIM2dKzjWcjtv+DIQPyAYrx6Thlzyslp2PBSbG&#10;PXlPj0PIRYSwT1BDEUKdSOmzgiz6gauJo3dxjcUQZZNL0+Azwm0lR0pNpMWS40KBNW0Kym6Hu9Vw&#10;JjkOlF1SNd1VqfoZpp/H76vWvW67noMI1Ib/8F97ZzSMR19TeL+JT0Au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2jfYPEAAAA3QAAAA8AAAAAAAAAAAAAAAAAmAIAAGRycy9k&#10;b3ducmV2LnhtbFBLBQYAAAAABAAEAPUAAACJAwAAAAA=&#10;" path="m1287,596l275,48c191,1,84,36,48,120,1,191,25,310,120,346l1132,894v24,11,48,23,71,23c1263,917,1322,882,1358,822v36,-71,12,-190,-71,-226xe" filled="f" stroked="f">
                      <v:path arrowok="t" o:extrusionok="f"/>
                    </v:shape>
                    <v:shape id="Google Shape;209;p17" o:spid="_x0000_s1728"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BHm8UA&#10;AADdAAAADwAAAGRycy9kb3ducmV2LnhtbERPTWvCQBC9F/oflil4KbqJ0hJSV2kFQUQQU1GP0+w0&#10;Cc3Ohuxqor/ePRQ8Pt73dN6bWlyodZVlBfEoAkGcW11xoWD/vRwmIJxH1lhbJgVXcjCfPT9NMdW2&#10;4x1dMl+IEMIuRQWl900qpctLMuhGtiEO3K9tDfoA20LqFrsQbmo5jqJ3abDi0FBiQ4uS8r/sbBRs&#10;Sd66rf/5Oq0P12STJfHx9BorNXjpPz9AeOr9Q/zvXmkFk/FbmBvehCc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wEebxQAAAN0AAAAPAAAAAAAAAAAAAAAAAJgCAABkcnMv&#10;ZG93bnJldi54bWxQSwUGAAAAAAQABAD1AAAAigM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Pr="00F40328" w:rsidRDefault="000D0CA1">
      <w:pPr>
        <w:pStyle w:val="ListParagraph"/>
        <w:numPr>
          <w:ilvl w:val="0"/>
          <w:numId w:val="30"/>
        </w:numPr>
        <w:spacing w:line="254" w:lineRule="auto"/>
        <w:ind w:left="476"/>
        <w:jc w:val="both"/>
        <w:rPr>
          <w:rFonts w:ascii="Sakkal Majalla" w:hAnsi="Sakkal Majalla" w:cs="Sakkal Majalla"/>
          <w:color w:val="auto"/>
          <w:sz w:val="34"/>
          <w:szCs w:val="34"/>
        </w:rPr>
      </w:pPr>
      <w:r w:rsidRPr="00F40328">
        <w:rPr>
          <w:rFonts w:ascii="Sakkal Majalla" w:hAnsi="Sakkal Majalla" w:cs="Sakkal Majalla"/>
          <w:sz w:val="34"/>
          <w:szCs w:val="34"/>
          <w:rtl/>
        </w:rPr>
        <w:t>عملية مشتركة هدفها نقل معلومات ذات غرض محدد ومن شخص لآخر.</w:t>
      </w:r>
    </w:p>
    <w:p w:rsidR="000D0CA1" w:rsidRPr="00F40328" w:rsidRDefault="000D0CA1">
      <w:pPr>
        <w:pStyle w:val="ListParagraph"/>
        <w:numPr>
          <w:ilvl w:val="0"/>
          <w:numId w:val="30"/>
        </w:numPr>
        <w:spacing w:line="254" w:lineRule="auto"/>
        <w:ind w:left="476"/>
        <w:jc w:val="both"/>
        <w:rPr>
          <w:rFonts w:ascii="Sakkal Majalla" w:hAnsi="Sakkal Majalla" w:cs="Sakkal Majalla"/>
          <w:sz w:val="34"/>
          <w:szCs w:val="34"/>
          <w:rtl/>
        </w:rPr>
      </w:pPr>
      <w:r w:rsidRPr="00F40328">
        <w:rPr>
          <w:rFonts w:ascii="Sakkal Majalla" w:hAnsi="Sakkal Majalla" w:cs="Sakkal Majalla"/>
          <w:sz w:val="34"/>
          <w:szCs w:val="34"/>
          <w:rtl/>
        </w:rPr>
        <w:t>تتطلب مرسل للمعلومات ومستقبل لها (المعلومات والأفكار).</w:t>
      </w:r>
    </w:p>
    <w:p w:rsidR="000D0CA1" w:rsidRDefault="000D0CA1">
      <w:pPr>
        <w:pStyle w:val="ListParagraph"/>
        <w:numPr>
          <w:ilvl w:val="0"/>
          <w:numId w:val="30"/>
        </w:numPr>
        <w:spacing w:line="254" w:lineRule="auto"/>
        <w:ind w:left="476"/>
        <w:jc w:val="both"/>
        <w:rPr>
          <w:rFonts w:ascii="Sakkal Majalla" w:hAnsi="Sakkal Majalla" w:cs="Sakkal Majalla"/>
          <w:sz w:val="34"/>
          <w:szCs w:val="34"/>
        </w:rPr>
      </w:pPr>
      <w:r w:rsidRPr="00F40328">
        <w:rPr>
          <w:rFonts w:ascii="Sakkal Majalla" w:hAnsi="Sakkal Majalla" w:cs="Sakkal Majalla"/>
          <w:sz w:val="34"/>
          <w:szCs w:val="34"/>
          <w:rtl/>
        </w:rPr>
        <w:t>الاتصال هو مسار الربط</w:t>
      </w:r>
      <w:r>
        <w:rPr>
          <w:rFonts w:ascii="Sakkal Majalla" w:hAnsi="Sakkal Majalla" w:cs="Sakkal Majalla" w:hint="cs"/>
          <w:sz w:val="34"/>
          <w:szCs w:val="34"/>
          <w:rtl/>
        </w:rPr>
        <w:t xml:space="preserve"> بين</w:t>
      </w:r>
      <w:r w:rsidRPr="00F40328">
        <w:rPr>
          <w:rFonts w:ascii="Sakkal Majalla" w:hAnsi="Sakkal Majalla" w:cs="Sakkal Majalla"/>
          <w:sz w:val="34"/>
          <w:szCs w:val="34"/>
          <w:rtl/>
        </w:rPr>
        <w:t xml:space="preserve"> كافة أنحاء التنظيم الإداري، وهو الجهـاز العصـبي للمنظمـة الذي يدفعها نحو الهدف وبدون الاتصال لا يكون هناك تنظيم.</w:t>
      </w:r>
    </w:p>
    <w:p w:rsidR="000D0CA1" w:rsidRDefault="000D0CA1" w:rsidP="000D0CA1">
      <w:pPr>
        <w:spacing w:line="254" w:lineRule="auto"/>
        <w:rPr>
          <w:rFonts w:ascii="Sakkal Majalla" w:hAnsi="Sakkal Majalla"/>
          <w:sz w:val="34"/>
          <w:rtl/>
        </w:rPr>
      </w:pPr>
      <w:r>
        <w:rPr>
          <w:noProof/>
          <w:rtl/>
        </w:rPr>
        <mc:AlternateContent>
          <mc:Choice Requires="wpg">
            <w:drawing>
              <wp:inline distT="0" distB="0" distL="0" distR="0" wp14:anchorId="3DD1038D" wp14:editId="168205ED">
                <wp:extent cx="5730240" cy="471805"/>
                <wp:effectExtent l="0" t="0" r="3810" b="61595"/>
                <wp:docPr id="3259" name="Group 3153"/>
                <wp:cNvGraphicFramePr/>
                <a:graphic xmlns:a="http://schemas.openxmlformats.org/drawingml/2006/main">
                  <a:graphicData uri="http://schemas.microsoft.com/office/word/2010/wordprocessingGroup">
                    <wpg:wgp>
                      <wpg:cNvGrpSpPr/>
                      <wpg:grpSpPr>
                        <a:xfrm>
                          <a:off x="0" y="0"/>
                          <a:ext cx="5730240" cy="471805"/>
                          <a:chOff x="0" y="0"/>
                          <a:chExt cx="6132700" cy="505460"/>
                        </a:xfrm>
                      </wpg:grpSpPr>
                      <wpg:grpSp>
                        <wpg:cNvPr id="3261" name="Group 3154"/>
                        <wpg:cNvGrpSpPr/>
                        <wpg:grpSpPr>
                          <a:xfrm>
                            <a:off x="0" y="0"/>
                            <a:ext cx="6132700" cy="505460"/>
                            <a:chOff x="0" y="0"/>
                            <a:chExt cx="6133333" cy="505879"/>
                          </a:xfrm>
                        </wpg:grpSpPr>
                        <wpg:grpSp>
                          <wpg:cNvPr id="3262" name="Group 3155"/>
                          <wpg:cNvGrpSpPr/>
                          <wpg:grpSpPr>
                            <a:xfrm>
                              <a:off x="3598847" y="0"/>
                              <a:ext cx="2534486" cy="505839"/>
                              <a:chOff x="2398316" y="0"/>
                              <a:chExt cx="3697548" cy="711023"/>
                            </a:xfrm>
                          </wpg:grpSpPr>
                          <wps:wsp>
                            <wps:cNvPr id="3263"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2398316" y="0"/>
                                <a:ext cx="3697548"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C7E58" w:rsidRPr="00DB0D9B" w:rsidRDefault="00FC7E58" w:rsidP="000D0CA1">
                                  <w:pPr>
                                    <w:jc w:val="center"/>
                                    <w:rPr>
                                      <w:bCs/>
                                    </w:rPr>
                                  </w:pPr>
                                  <w:r>
                                    <w:rPr>
                                      <w:rFonts w:ascii="Adobe Arabic" w:hAnsi="Adobe Arabic" w:cs="Adobe Arabic" w:hint="cs"/>
                                      <w:bCs/>
                                      <w:color w:val="auto"/>
                                      <w:sz w:val="36"/>
                                      <w:szCs w:val="36"/>
                                      <w:rtl/>
                                      <w:lang w:bidi="ar-SY"/>
                                    </w:rPr>
                                    <w:t xml:space="preserve">     خطوات عملية الاتصال:</w:t>
                                  </w:r>
                                </w:p>
                              </w:txbxContent>
                            </wps:txbx>
                            <wps:bodyPr tIns="36000" bIns="36000" rtlCol="0" anchor="ctr"/>
                          </wps:wsp>
                          <wps:wsp>
                            <wps:cNvPr id="736"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737" name="Rectangle 3158"/>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738" name="Google Shape;200;p17"/>
                        <wpg:cNvGrpSpPr/>
                        <wpg:grpSpPr>
                          <a:xfrm>
                            <a:off x="5716078" y="117534"/>
                            <a:ext cx="224378" cy="267181"/>
                            <a:chOff x="0" y="0"/>
                            <a:chExt cx="273780" cy="327013"/>
                          </a:xfrm>
                          <a:solidFill>
                            <a:schemeClr val="bg1"/>
                          </a:solidFill>
                        </wpg:grpSpPr>
                        <wps:wsp>
                          <wps:cNvPr id="739"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740"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741"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742" name="Google Shape;204;p17"/>
                          <wpg:cNvGrpSpPr/>
                          <wpg:grpSpPr>
                            <a:xfrm>
                              <a:off x="0" y="0"/>
                              <a:ext cx="273780" cy="105078"/>
                              <a:chOff x="0" y="0"/>
                              <a:chExt cx="273780" cy="105078"/>
                            </a:xfrm>
                            <a:grpFill/>
                          </wpg:grpSpPr>
                          <wps:wsp>
                            <wps:cNvPr id="743"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744"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745"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746"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747"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1729" style="width:451.2pt;height:37.15pt;mso-position-horizontal-relative:char;mso-position-vertical-relative:line" coordsize="61327,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">
                <v:group id="Group 3154" o:spid="_x0000_s1730" style="position:absolute;width:61327;height:5054" coordsize="61333,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F8wRHFAAAA3QAA&#10;AA8AAAAAAAAAAAAAAAAAqgIAAGRycy9kb3ducmV2LnhtbFBLBQYAAAAABAAEAPoAAACcAwAAAAA=&#10;">
                  <v:group id="Group 3155" o:spid="_x0000_s1731" style="position:absolute;left:35988;width:25345;height:5058" coordorigin="23983" coordsize="36975,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rl9mxgAAAN0A&#10;AAAPAAAAAAAAAAAAAAAAAKoCAABkcnMvZG93bnJldi54bWxQSwUGAAAAAAQABAD6AAAAnQMAAAAA&#10;">
                    <v:roundrect id="Rectangle: Rounded Corners 55" o:spid="_x0000_s1732" style="position:absolute;left:23983;width:36975;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T9s8QA&#10;AADdAAAADwAAAGRycy9kb3ducmV2LnhtbESPwWrDMBBE74X8g9hAbo1chxrjRjalaSHHxGoPvS3W&#10;xjaxVsZSE+fvo0Khx2Fm3jDbaraDuNDke8cKntYJCOLGmZ5bBZ/64zEH4QOywcExKbiRh6pcPGyx&#10;MO7KR7rUoRURwr5ABV0IYyGlbzqy6NduJI7eyU0WQ5RTK82E1wi3g0yTJJMWe44LHY701lFzrn+s&#10;gmS/e9f8ndKXycORnlEf8p1WarWcX19ABJrDf/ivvTcKNmm2gd838QnI8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E/bPEAAAA3QAAAA8AAAAAAAAAAAAAAAAAmAIAAGRycy9k&#10;b3ducmV2LnhtbFBLBQYAAAAABAAEAPUAAACJAwAAAAA=&#10;" fillcolor="#0070c0" stroked="f" strokeweight="1pt">
                      <v:stroke joinstyle="miter"/>
                      <v:textbox inset=",1mm,,1mm">
                        <w:txbxContent>
                          <w:p w:rsidR="00FC7E58" w:rsidRPr="00DB0D9B" w:rsidRDefault="00FC7E58" w:rsidP="000D0CA1">
                            <w:pPr>
                              <w:jc w:val="center"/>
                              <w:rPr>
                                <w:bCs/>
                              </w:rPr>
                            </w:pPr>
                            <w:r>
                              <w:rPr>
                                <w:rFonts w:ascii="Adobe Arabic" w:hAnsi="Adobe Arabic" w:cs="Adobe Arabic" w:hint="cs"/>
                                <w:bCs/>
                                <w:color w:val="auto"/>
                                <w:sz w:val="36"/>
                                <w:szCs w:val="36"/>
                                <w:rtl/>
                                <w:lang w:bidi="ar-SY"/>
                              </w:rPr>
                              <w:t xml:space="preserve">     خطوات عملية الاتصال:</w:t>
                            </w:r>
                          </w:p>
                        </w:txbxContent>
                      </v:textbox>
                    </v:roundrect>
                    <v:oval id="Oval 61" o:spid="_x0000_s1733"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4QJ8MA&#10;AADcAAAADwAAAGRycy9kb3ducmV2LnhtbESP0WoCMRRE3wv9h3ALfatZW7CyNYq0CGKF4toPuGyu&#10;m8XkJiSprv36piD4OMzMGWa2GJwVJ4qp96xgPKpAELde99wp+N6vnqYgUkbWaD2TggslWMzv72ZY&#10;a3/mHZ2a3IkC4VSjApNzqKVMrSGHaeQDcfEOPjrMRcZO6ojnAndWPlfVRDrsuSwYDPRuqD02P07B&#10;pgomxe3n72Urm6/9R7CbHK1Sjw/D8g1EpiHfwtf2Wit4fZnA/5lyBOT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54QJ8MAAADcAAAADwAAAAAAAAAAAAAAAACYAgAAZHJzL2Rv&#10;d25yZXYueG1sUEsFBgAAAAAEAAQA9QAAAIgDAAAAAA==&#10;" fillcolor="#272727 [2749]" stroked="f" strokeweight="1pt">
                      <v:stroke joinstyle="miter"/>
                      <v:shadow on="t" color="black" opacity="26214f" origin=",-.5" offset="0,3pt"/>
                    </v:oval>
                  </v:group>
                  <v:rect id="Rectangle 3158" o:spid="_x0000_s1734"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ww8cA&#10;AADcAAAADwAAAGRycy9kb3ducmV2LnhtbESPT2sCMRTE7wW/Q3hCL6VmtaJlNUoVWj34h6oUj4/N&#10;c3ft5mVJom6/fSMUehxm5jfMeNqYSlzJ+dKygm4nAUGcWV1yruCwf39+BeEDssbKMin4IQ/TSeth&#10;jKm2N/6k6y7kIkLYp6igCKFOpfRZQQZ9x9bE0TtZZzBE6XKpHd4i3FSylyQDabDkuFBgTfOCsu/d&#10;xSg4Hvbr/sxtz8fTx+prYDe08PmTUo/t5m0EIlAT/sN/7aVWMHwZwv1MPAJy8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mucMPHAAAA3AAAAA8AAAAAAAAAAAAAAAAAmAIAAGRy&#10;cy9kb3ducmV2LnhtbFBLBQYAAAAABAAEAPUAAACMAwAAAAA=&#10;" fillcolor="#0070c0" stroked="f" strokeweight="1pt"/>
                </v:group>
                <v:group id="Google Shape;200;p17" o:spid="_x0000_s1735"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ZWeH8IAAADcAAAADwAAAGRycy9kb3ducmV2LnhtbERPTYvCMBC9C/sfwizs&#10;TdOuqEvXKCKueBDBuiDehmZsi82kNLGt/94cBI+P9z1f9qYSLTWutKwgHkUgiDOrS84V/J/+hj8g&#10;nEfWWFkmBQ9ysFx8DOaYaNvxkdrU5yKEsEtQQeF9nUjpsoIMupGtiQN3tY1BH2CTS91gF8JNJb+j&#10;aCoNlhwaCqxpXVB2S+9GwbbDbjWON+3+dl0/LqfJ4byPSamvz371C8JT79/il3unFczGYW0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2Vnh/CAAAA3AAAAA8A&#10;AAAAAAAAAAAAAAAAqgIAAGRycy9kb3ducmV2LnhtbFBLBQYAAAAABAAEAPoAAACZAwAAAAA=&#10;">
                  <v:shape id="Google Shape;201;p17" o:spid="_x0000_s1736"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BSUsYA&#10;AADcAAAADwAAAGRycy9kb3ducmV2LnhtbESPQWvCQBSE7wX/w/KE3urGCjFGVykFQXooNAl6fWRf&#10;k9Ts2zS7Jum/7xYKHoeZ+YbZHSbTioF611hWsFxEIIhLqxuuFBT58SkB4TyyxtYyKfghB4f97GGH&#10;qbYjf9CQ+UoECLsUFdTed6mUrqzJoFvYjjh4n7Y36IPsK6l7HAPctPI5imJpsOGwUGNHrzWV1+xm&#10;FLzfEn/S5+/kbX05x1+bMSvyslHqcT69bEF4mvw9/N8+aQXr1Qb+zoQjIP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uBSUsYAAADcAAAADwAAAAAAAAAAAAAAAACYAgAAZHJz&#10;L2Rvd25yZXYueG1sUEsFBgAAAAAEAAQA9QAAAIsD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737"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E+fcIA&#10;AADcAAAADwAAAGRycy9kb3ducmV2LnhtbERPXWvCMBR9F/wP4Qq+iKY6daMaRcTBUESsg71emmtT&#10;bG5KE7X798vDwMfD+V6uW1uJBzW+dKxgPEpAEOdOl1wo+L58Dj9A+ICssXJMCn7Jw3rV7Swx1e7J&#10;Z3pkoRAxhH2KCkwIdSqlzw1Z9CNXE0fu6hqLIcKmkLrBZwy3lZwkyVxaLDk2GKxpayi/ZXeroLqc&#10;jofdYJb9DDCbvHmzvx2KvVL9XrtZgAjUhpf43/2lFbxP4/x4Jh4Buf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0T59wgAAANwAAAAPAAAAAAAAAAAAAAAAAJgCAABkcnMvZG93&#10;bnJldi54bWxQSwUGAAAAAAQABAD1AAAAhwMAAAAA&#10;" path="m2643,1l417,1c191,1,,143,,370,,608,191,751,417,751r2214,c2870,751,3060,608,3060,370,3060,143,2870,1,2643,1xe" filled="f" strokecolor="white [3212]">
                    <v:path arrowok="t" o:extrusionok="f"/>
                  </v:shape>
                  <v:shape id="Google Shape;203;p17" o:spid="_x0000_s1738"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Wlo8UA&#10;AADcAAAADwAAAGRycy9kb3ducmV2LnhtbESPQWvCQBSE7wX/w/KE3uomRmqJrlJKLYIn0wj29sy+&#10;ZkOzb0N2q/Hfu0Khx2FmvmGW68G24ky9bxwrSCcJCOLK6YZrBeXn5ukFhA/IGlvHpOBKHtar0cMS&#10;c+0uvKdzEWoRIexzVGBC6HIpfWXIop+4jjh63663GKLsa6l7vES4beU0SZ6lxYbjgsGO3gxVP8Wv&#10;VZD5o/nKPjYnXU/5uHsvD1kxS5V6HA+vCxCBhvAf/mtvtYL5LIX7mXgE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laWjxQAAANwAAAAPAAAAAAAAAAAAAAAAAJgCAABkcnMv&#10;ZG93bnJldi54bWxQSwUGAAAAAAQABAD1AAAAigMAAAAA&#10;" path="m1976,l417,c191,,,131,,369,,596,191,739,417,739r1559,c2203,739,2393,596,2393,369,2393,131,2203,,1976,xe" filled="f" strokecolor="white [3212]">
                    <v:path arrowok="t" o:extrusionok="f"/>
                  </v:shape>
                  <v:group id="Google Shape;204;p17" o:spid="_x0000_s1739"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R72ojFAAAA3AAA&#10;AA8AAAAAAAAAAAAAAAAAqgIAAGRycy9kb3ducmV2LnhtbFBLBQYAAAAABAAEAPoAAACcAwAAAAA=&#10;">
                    <v:shape id="Google Shape;205;p17" o:spid="_x0000_s1740"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7eM8UA&#10;AADcAAAADwAAAGRycy9kb3ducmV2LnhtbESPS2vDMBCE74X8B7GBXkot50HiuFFCCRR6bJz0vrHW&#10;j8ZaGUl13H9fFQo5DjPzDbPdj6YTAznfWlYwS1IQxKXVLdcKzqe35wyED8gaO8uk4Ic87HeThy3m&#10;2t74SEMRahEh7HNU0ITQ51L6siGDPrE9cfQq6wyGKF0ttcNbhJtOztN0JQ22HBca7OnQUHktvo2C&#10;r/WYuafjx+ayKLLPZX0e+iArpR6n4+sLiEBjuIf/2+9awXq5gL8z8QjI3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rt4zxQAAANwAAAAPAAAAAAAAAAAAAAAAAJgCAABkcnMv&#10;ZG93bnJldi54bWxQSwUGAAAAAAQABAD1AAAAigMAAAAA&#10;" path="m227,1501v107,,226,-72,226,-167l453,167c453,84,322,1,227,1,144,1,1,84,1,167r,1167c1,1429,144,1501,227,1501xe" filled="f" stroked="f">
                      <v:path arrowok="t" o:extrusionok="f"/>
                    </v:shape>
                    <v:shape id="Google Shape;206;p17" o:spid="_x0000_s1741"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Uc4cQA&#10;AADcAAAADwAAAGRycy9kb3ducmV2LnhtbESPQWvCQBSE74X+h+UVvNWNIm2JrtJULHps2oPHZ/aZ&#10;RLNvw+5T03/fLRR6HGbmG2axGlynrhRi69nAZJyBIq68bbk28PW5eXwBFQXZYueZDHxThNXy/m6B&#10;ufU3/qBrKbVKEI45GmhE+lzrWDXkMI59T5y8ow8OJclQaxvwluCu09Mse9IOW04LDfb01lB1Li/O&#10;QFFOi90ed5Mgp7jeukLc+8EaM3oYXueghAb5D/+1t9bA82wGv2fSEd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1HOHEAAAA3AAAAA8AAAAAAAAAAAAAAAAAmAIAAGRycy9k&#10;b3ducmV2LnhtbFBLBQYAAAAABAAEAPUAAACJAwAAAAA=&#10;" path="m929,60c846,,750,36,703,108l60,1060c,1143,24,1251,95,1310v36,12,60,24,96,24c250,1334,298,1310,334,1251l976,298v60,-71,36,-178,-47,-238xe" filled="f" stroked="f">
                      <v:path arrowok="t" o:extrusionok="f"/>
                    </v:shape>
                    <v:shape id="Google Shape;207;p17" o:spid="_x0000_s1742"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C7AcQA&#10;AADcAAAADwAAAGRycy9kb3ducmV2LnhtbESP0WoCMRRE3wv+Q7hC32pWq7asRhG1IPVBXP2A6+Z2&#10;d+nmZt1ETf/eFAQfh5k5w0znwdTiSq2rLCvo9xIQxLnVFRcKjoevt08QziNrrC2Tgj9yMJ91XqaY&#10;anvjPV0zX4gIYZeigtL7JpXS5SUZdD3bEEfvx7YGfZRtIXWLtwg3tRwkyVgarDgulNjQsqT8N7sY&#10;BbS161MdsuGKx8tw2K2+7fvxrNRrNywmIDwF/ww/2hut4GM4gv8z8QjI2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AuwHEAAAA3AAAAA8AAAAAAAAAAAAAAAAAmAIAAGRycy9k&#10;b3ducmV2LnhtbFBLBQYAAAAABAAEAPUAAACJAwAAAAA=&#10;" path="m822,1346v24,,60,-12,83,-35c989,1263,1013,1156,953,1072l334,108c286,25,179,1,96,48,12,108,1,215,48,298r619,965c703,1322,763,1346,822,1346xe" filled="f" stroked="f">
                      <v:path arrowok="t" o:extrusionok="f"/>
                    </v:shape>
                    <v:shape id="Google Shape;208;p17" o:spid="_x0000_s1743"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mesMA&#10;AADcAAAADwAAAGRycy9kb3ducmV2LnhtbESP0YrCMBRE3xf2H8Jd8GXRxFVUqlHEoujj6n7Atbm2&#10;1eamNFmtf28EwcdhZs4ws0VrK3GlxpeONfR7CgRx5kzJuYa/w7o7AeEDssHKMWm4k4fF/PNjholx&#10;N/6l6z7kIkLYJ6ihCKFOpPRZQRZ9z9XE0Tu5xmKIssmlafAW4baSP0qNpMWS40KBNa0Kyi77f6vh&#10;SHIQKDularytUrXrp9+HzVnrzle7nIII1IZ3+NXeGg3j4QieZ+IR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G+mesMAAADcAAAADwAAAAAAAAAAAAAAAACYAgAAZHJzL2Rv&#10;d25yZXYueG1sUEsFBgAAAAAEAAQA9QAAAIgDAAAAAA==&#10;" path="m1287,596l275,48c191,1,84,36,48,120,1,191,25,310,120,346l1132,894v24,11,48,23,71,23c1263,917,1322,882,1358,822v36,-71,12,-190,-71,-226xe" filled="f" stroked="f">
                      <v:path arrowok="t" o:extrusionok="f"/>
                    </v:shape>
                    <v:shape id="Google Shape;209;p17" o:spid="_x0000_s1744"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bf/8cA&#10;AADcAAAADwAAAGRycy9kb3ducmV2LnhtbESPQWvCQBSE74X+h+UVvBTdpBQN0VWqUCilIEZRj8/s&#10;MwnNvg3Z1cT+erdQ6HGYmW+Y2aI3tbhS6yrLCuJRBII4t7riQsFu+z5MQDiPrLG2TApu5GAxf3yY&#10;Yaptxxu6Zr4QAcIuRQWl900qpctLMuhGtiEO3tm2Bn2QbSF1i12Am1q+RNFYGqw4LJTY0Kqk/Du7&#10;GAVrkj/d2p+Wx8/9LfnKkvhwfI6VGjz1b1MQnnr/H/5rf2gFk9cJ/J4JR0DO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p23//HAAAA3AAAAA8AAAAAAAAAAAAAAAAAmAIAAGRy&#10;cy9kb3ducmV2LnhtbFBLBQYAAAAABAAEAPUAAACMAw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Pr="00485CC9" w:rsidRDefault="000D0CA1" w:rsidP="000D0CA1">
      <w:pPr>
        <w:rPr>
          <w:rFonts w:cs="Arial"/>
          <w:b/>
          <w:bCs/>
          <w:color w:val="C00000"/>
          <w:rtl/>
        </w:rPr>
      </w:pPr>
      <w:r w:rsidRPr="00485CC9">
        <w:rPr>
          <w:b/>
          <w:bCs/>
          <w:color w:val="C00000"/>
          <w:rtl/>
        </w:rPr>
        <w:t>هناك ست خطوات متتابعة كالتالي:</w:t>
      </w:r>
    </w:p>
    <w:p w:rsidR="000D0CA1" w:rsidRPr="00485CC9" w:rsidRDefault="000D0CA1">
      <w:pPr>
        <w:pStyle w:val="ListParagraph"/>
        <w:numPr>
          <w:ilvl w:val="0"/>
          <w:numId w:val="31"/>
        </w:numPr>
        <w:jc w:val="both"/>
        <w:rPr>
          <w:rFonts w:ascii="Sakkal Majalla" w:hAnsi="Sakkal Majalla" w:cs="Sakkal Majalla"/>
          <w:sz w:val="36"/>
          <w:szCs w:val="36"/>
          <w:rtl/>
        </w:rPr>
      </w:pPr>
      <w:r w:rsidRPr="00485CC9">
        <w:rPr>
          <w:rFonts w:ascii="Sakkal Majalla" w:hAnsi="Sakkal Majalla" w:cs="Sakkal Majalla"/>
          <w:sz w:val="36"/>
          <w:szCs w:val="36"/>
          <w:rtl/>
        </w:rPr>
        <w:t xml:space="preserve">الفكرة وهي مضمون عملية الاتصال وهي أساس الرسالة الموجهة وشعار هذه الخطـوة: (لا تبدأ الحديث دون أن تبدأ في </w:t>
      </w:r>
      <w:r>
        <w:rPr>
          <w:rFonts w:ascii="Sakkal Majalla" w:hAnsi="Sakkal Majalla" w:cs="Sakkal Majalla" w:hint="cs"/>
          <w:sz w:val="36"/>
          <w:szCs w:val="36"/>
          <w:rtl/>
        </w:rPr>
        <w:t>التفكير</w:t>
      </w:r>
      <w:r w:rsidRPr="00485CC9">
        <w:rPr>
          <w:rFonts w:ascii="Sakkal Majalla" w:hAnsi="Sakkal Majalla" w:cs="Sakkal Majalla"/>
          <w:sz w:val="36"/>
          <w:szCs w:val="36"/>
          <w:rtl/>
        </w:rPr>
        <w:t>)</w:t>
      </w:r>
    </w:p>
    <w:p w:rsidR="000D0CA1" w:rsidRPr="00485CC9" w:rsidRDefault="000D0CA1">
      <w:pPr>
        <w:pStyle w:val="ListParagraph"/>
        <w:numPr>
          <w:ilvl w:val="0"/>
          <w:numId w:val="31"/>
        </w:numPr>
        <w:jc w:val="both"/>
        <w:rPr>
          <w:rFonts w:ascii="Sakkal Majalla" w:hAnsi="Sakkal Majalla" w:cs="Sakkal Majalla"/>
          <w:sz w:val="36"/>
          <w:szCs w:val="36"/>
          <w:rtl/>
        </w:rPr>
      </w:pPr>
      <w:r w:rsidRPr="00485CC9">
        <w:rPr>
          <w:rFonts w:ascii="Sakkal Majalla" w:hAnsi="Sakkal Majalla" w:cs="Sakkal Majalla"/>
          <w:sz w:val="36"/>
          <w:szCs w:val="36"/>
          <w:rtl/>
        </w:rPr>
        <w:t>قيام المرسل بتنظيم فكرته داخل سلسلة من الرموز التي يشعر أنها تصـل إلى مسـتقبليه الذين يستهدفهم وشعار هذه الخطوة: (لا تبدأ في الترميز إلا بعد</w:t>
      </w:r>
      <w:r>
        <w:rPr>
          <w:rFonts w:ascii="Sakkal Majalla" w:hAnsi="Sakkal Majalla" w:cs="Sakkal Majalla" w:hint="cs"/>
          <w:sz w:val="36"/>
          <w:szCs w:val="36"/>
          <w:rtl/>
        </w:rPr>
        <w:t xml:space="preserve"> التفكير</w:t>
      </w:r>
      <w:r w:rsidRPr="00485CC9">
        <w:rPr>
          <w:rFonts w:ascii="Sakkal Majalla" w:hAnsi="Sakkal Majalla" w:cs="Sakkal Majalla"/>
          <w:sz w:val="36"/>
          <w:szCs w:val="36"/>
          <w:rtl/>
        </w:rPr>
        <w:t>)</w:t>
      </w:r>
    </w:p>
    <w:p w:rsidR="000D0CA1" w:rsidRPr="00485CC9" w:rsidRDefault="000D0CA1">
      <w:pPr>
        <w:pStyle w:val="ListParagraph"/>
        <w:numPr>
          <w:ilvl w:val="0"/>
          <w:numId w:val="31"/>
        </w:numPr>
        <w:jc w:val="both"/>
        <w:rPr>
          <w:rFonts w:ascii="Sakkal Majalla" w:hAnsi="Sakkal Majalla" w:cs="Sakkal Majalla"/>
          <w:sz w:val="36"/>
          <w:szCs w:val="36"/>
          <w:rtl/>
        </w:rPr>
      </w:pPr>
      <w:r>
        <w:rPr>
          <w:rFonts w:ascii="Sakkal Majalla" w:hAnsi="Sakkal Majalla" w:cs="Sakkal Majalla"/>
          <w:sz w:val="36"/>
          <w:szCs w:val="36"/>
          <w:rtl/>
        </w:rPr>
        <w:t>تحويل الرسـالة كـ</w:t>
      </w:r>
      <w:r>
        <w:rPr>
          <w:rFonts w:ascii="Sakkal Majalla" w:hAnsi="Sakkal Majalla" w:cs="Sakkal Majalla" w:hint="cs"/>
          <w:sz w:val="36"/>
          <w:szCs w:val="36"/>
          <w:rtl/>
        </w:rPr>
        <w:t xml:space="preserve">ما </w:t>
      </w:r>
      <w:r w:rsidRPr="00485CC9">
        <w:rPr>
          <w:rFonts w:ascii="Sakkal Majalla" w:hAnsi="Sakkal Majalla" w:cs="Sakkal Majalla"/>
          <w:sz w:val="36"/>
          <w:szCs w:val="36"/>
          <w:rtl/>
        </w:rPr>
        <w:t>ترجمـت وتحديـد القنـاة المسـتخدمة في تحويلهـا ويجـب تحديـد التوقيت المناسب للاتصال حتى لا تحـدث معوقـات وشـعار هـذه الخطـوة: (لا تبـدأ في الترجمة إلا بعد الترميز)</w:t>
      </w:r>
    </w:p>
    <w:p w:rsidR="000D0CA1" w:rsidRPr="00485CC9" w:rsidRDefault="000D0CA1">
      <w:pPr>
        <w:pStyle w:val="ListParagraph"/>
        <w:numPr>
          <w:ilvl w:val="0"/>
          <w:numId w:val="31"/>
        </w:numPr>
        <w:jc w:val="both"/>
        <w:rPr>
          <w:rFonts w:ascii="Sakkal Majalla" w:hAnsi="Sakkal Majalla" w:cs="Sakkal Majalla"/>
          <w:sz w:val="36"/>
          <w:szCs w:val="36"/>
          <w:rtl/>
        </w:rPr>
      </w:pPr>
      <w:r>
        <w:rPr>
          <w:rFonts w:ascii="Sakkal Majalla" w:hAnsi="Sakkal Majalla" w:cs="Sakkal Majalla"/>
          <w:noProof/>
          <w:sz w:val="36"/>
          <w:szCs w:val="36"/>
        </w:rPr>
        <w:drawing>
          <wp:anchor distT="0" distB="0" distL="114300" distR="114300" simplePos="0" relativeHeight="252296192" behindDoc="0" locked="0" layoutInCell="1" allowOverlap="1" wp14:anchorId="152A21E7" wp14:editId="0C63555E">
            <wp:simplePos x="0" y="0"/>
            <wp:positionH relativeFrom="margin">
              <wp:align>left</wp:align>
            </wp:positionH>
            <wp:positionV relativeFrom="paragraph">
              <wp:posOffset>477000</wp:posOffset>
            </wp:positionV>
            <wp:extent cx="2106295" cy="2106295"/>
            <wp:effectExtent l="0" t="0" r="0" b="0"/>
            <wp:wrapSquare wrapText="bothSides"/>
            <wp:docPr id="3305" name="صورة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5" name="Cloud sync-amico.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106295" cy="2106295"/>
                    </a:xfrm>
                    <a:prstGeom prst="rect">
                      <a:avLst/>
                    </a:prstGeom>
                  </pic:spPr>
                </pic:pic>
              </a:graphicData>
            </a:graphic>
            <wp14:sizeRelH relativeFrom="margin">
              <wp14:pctWidth>0</wp14:pctWidth>
            </wp14:sizeRelH>
            <wp14:sizeRelV relativeFrom="margin">
              <wp14:pctHeight>0</wp14:pctHeight>
            </wp14:sizeRelV>
          </wp:anchor>
        </w:drawing>
      </w:r>
      <w:r w:rsidRPr="00485CC9">
        <w:rPr>
          <w:rFonts w:ascii="Sakkal Majalla" w:hAnsi="Sakkal Majalla" w:cs="Sakkal Majalla"/>
          <w:sz w:val="36"/>
          <w:szCs w:val="36"/>
          <w:rtl/>
        </w:rPr>
        <w:t>استقبال الرسالة بواسطة المستقبل وعلى المستقبل إذا كانت الرسـالة شـفهية أن ينصـت جيدا حتى لا تفقد الرسالة وضوحها وشعار هذه الخطوة: (كن مستعدا لاستقبال الرسالة).</w:t>
      </w:r>
    </w:p>
    <w:p w:rsidR="000D0CA1" w:rsidRPr="00485CC9" w:rsidRDefault="000D0CA1">
      <w:pPr>
        <w:pStyle w:val="ListParagraph"/>
        <w:numPr>
          <w:ilvl w:val="0"/>
          <w:numId w:val="31"/>
        </w:numPr>
        <w:jc w:val="both"/>
        <w:rPr>
          <w:rFonts w:ascii="Sakkal Majalla" w:hAnsi="Sakkal Majalla" w:cs="Sakkal Majalla"/>
          <w:sz w:val="36"/>
          <w:szCs w:val="36"/>
          <w:rtl/>
        </w:rPr>
      </w:pPr>
      <w:r w:rsidRPr="00485CC9">
        <w:rPr>
          <w:rFonts w:ascii="Sakkal Majalla" w:hAnsi="Sakkal Majalla" w:cs="Sakkal Majalla"/>
          <w:sz w:val="36"/>
          <w:szCs w:val="36"/>
          <w:rtl/>
        </w:rPr>
        <w:t>يتم ترجمة الرمـز إلى المعنـى المقصـود مـن الرسـالة شـعار هـذه الخطـوة: (فـك شـفرة الرسالة).</w:t>
      </w:r>
    </w:p>
    <w:p w:rsidR="000D0CA1" w:rsidRDefault="000D0CA1">
      <w:pPr>
        <w:pStyle w:val="ListParagraph"/>
        <w:numPr>
          <w:ilvl w:val="0"/>
          <w:numId w:val="31"/>
        </w:numPr>
        <w:jc w:val="both"/>
        <w:rPr>
          <w:rFonts w:ascii="Sakkal Majalla" w:hAnsi="Sakkal Majalla" w:cs="Sakkal Majalla"/>
          <w:sz w:val="36"/>
          <w:szCs w:val="36"/>
        </w:rPr>
      </w:pPr>
      <w:r w:rsidRPr="00485CC9">
        <w:rPr>
          <w:rFonts w:ascii="Sakkal Majalla" w:hAnsi="Sakkal Majalla" w:cs="Sakkal Majalla"/>
          <w:sz w:val="36"/>
          <w:szCs w:val="36"/>
          <w:rtl/>
        </w:rPr>
        <w:t>أ</w:t>
      </w:r>
      <w:r>
        <w:rPr>
          <w:rFonts w:ascii="Sakkal Majalla" w:hAnsi="Sakkal Majalla" w:cs="Sakkal Majalla" w:hint="cs"/>
          <w:sz w:val="36"/>
          <w:szCs w:val="36"/>
          <w:rtl/>
        </w:rPr>
        <w:t>خيراً</w:t>
      </w:r>
      <w:r w:rsidRPr="00485CC9">
        <w:rPr>
          <w:rFonts w:ascii="Sakkal Majalla" w:hAnsi="Sakkal Majalla" w:cs="Sakkal Majalla"/>
          <w:sz w:val="36"/>
          <w:szCs w:val="36"/>
          <w:rtl/>
        </w:rPr>
        <w:t xml:space="preserve"> فإن المستقبل يستجيب بطريقة معينة شعار هذه الخطوة: (أحسن الرد على الرسالة).</w:t>
      </w:r>
    </w:p>
    <w:p w:rsidR="000D0CA1" w:rsidRPr="00485CC9" w:rsidRDefault="000D0CA1" w:rsidP="000D0CA1">
      <w:pPr>
        <w:rPr>
          <w:rFonts w:ascii="Sakkal Majalla" w:hAnsi="Sakkal Majalla"/>
          <w:sz w:val="36"/>
          <w:szCs w:val="36"/>
        </w:rPr>
      </w:pPr>
    </w:p>
    <w:p w:rsidR="000D0CA1" w:rsidRPr="00485CC9" w:rsidRDefault="000D0CA1" w:rsidP="000D0CA1">
      <w:pPr>
        <w:pageBreakBefore/>
        <w:rPr>
          <w:rFonts w:ascii="Sakkal Majalla" w:hAnsi="Sakkal Majalla"/>
          <w:sz w:val="36"/>
          <w:szCs w:val="36"/>
          <w:rtl/>
          <w:lang w:bidi="ar-SY"/>
        </w:rPr>
      </w:pPr>
      <w:r>
        <w:rPr>
          <w:noProof/>
        </w:rPr>
        <w:lastRenderedPageBreak/>
        <mc:AlternateContent>
          <mc:Choice Requires="wpg">
            <w:drawing>
              <wp:inline distT="0" distB="0" distL="0" distR="0" wp14:anchorId="59CE9E56" wp14:editId="669D2301">
                <wp:extent cx="5731510" cy="474980"/>
                <wp:effectExtent l="0" t="0" r="2540" b="1270"/>
                <wp:docPr id="748" name="Group 32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474980"/>
                          <a:chOff x="0" y="0"/>
                          <a:chExt cx="60883" cy="5050"/>
                        </a:xfrm>
                      </wpg:grpSpPr>
                      <wpg:grpSp>
                        <wpg:cNvPr id="749" name="Group 256587"/>
                        <wpg:cNvGrpSpPr>
                          <a:grpSpLocks/>
                        </wpg:cNvGrpSpPr>
                        <wpg:grpSpPr bwMode="auto">
                          <a:xfrm>
                            <a:off x="0" y="0"/>
                            <a:ext cx="60883" cy="5050"/>
                            <a:chOff x="0" y="159"/>
                            <a:chExt cx="60891" cy="5058"/>
                          </a:xfrm>
                        </wpg:grpSpPr>
                        <wpg:grpSp>
                          <wpg:cNvPr id="750" name="Group 256588"/>
                          <wpg:cNvGrpSpPr>
                            <a:grpSpLocks/>
                          </wpg:cNvGrpSpPr>
                          <wpg:grpSpPr bwMode="auto">
                            <a:xfrm>
                              <a:off x="48488" y="159"/>
                              <a:ext cx="12403" cy="5058"/>
                              <a:chOff x="42218" y="223"/>
                              <a:chExt cx="18094" cy="7110"/>
                            </a:xfrm>
                          </wpg:grpSpPr>
                          <wps:wsp>
                            <wps:cNvPr id="751"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42218" y="223"/>
                                <a:ext cx="18095" cy="7110"/>
                              </a:xfrm>
                              <a:prstGeom prst="roundRect">
                                <a:avLst>
                                  <a:gd name="adj" fmla="val 50000"/>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FC7E58" w:rsidRPr="00BB0D09" w:rsidRDefault="00FC7E58" w:rsidP="000D0CA1">
                                  <w:pPr>
                                    <w:pStyle w:val="NoSpacing"/>
                                    <w:keepNext/>
                                    <w:rPr>
                                      <w:color w:val="FFFFFF" w:themeColor="background1"/>
                                      <w:lang w:bidi="ar-SY"/>
                                    </w:rPr>
                                  </w:pPr>
                                  <w:r>
                                    <w:rPr>
                                      <w:rFonts w:hint="cs"/>
                                      <w:rtl/>
                                      <w:lang w:bidi="ar-SY"/>
                                    </w:rPr>
                                    <w:t xml:space="preserve">       </w:t>
                                  </w:r>
                                  <w:r w:rsidRPr="00BB0D09">
                                    <w:rPr>
                                      <w:rFonts w:hint="cs"/>
                                      <w:color w:val="FFFFFF" w:themeColor="background1"/>
                                      <w:rtl/>
                                      <w:lang w:bidi="ar-SY"/>
                                    </w:rPr>
                                    <w:t>تمرين:</w:t>
                                  </w:r>
                                </w:p>
                                <w:p w:rsidR="00FC7E58" w:rsidRDefault="00FC7E58" w:rsidP="000D0CA1">
                                  <w:pPr>
                                    <w:pStyle w:val="NoSpacing"/>
                                    <w:keepNext/>
                                    <w:rPr>
                                      <w:rtl/>
                                      <w:lang w:bidi="ar-SY"/>
                                    </w:rPr>
                                  </w:pPr>
                                </w:p>
                                <w:p w:rsidR="00FC7E58" w:rsidRDefault="00FC7E58" w:rsidP="000D0CA1">
                                  <w:pPr>
                                    <w:jc w:val="left"/>
                                    <w:rPr>
                                      <w:b/>
                                      <w:bCs/>
                                      <w:rtl/>
                                    </w:rPr>
                                  </w:pPr>
                                </w:p>
                              </w:txbxContent>
                            </wps:txbx>
                            <wps:bodyPr rot="0" vert="horz" wrap="square" lIns="91440" tIns="45720" rIns="91440" bIns="45720" anchor="ctr" anchorCtr="0" upright="1">
                              <a:noAutofit/>
                            </wps:bodyPr>
                          </wps:wsp>
                          <wps:wsp>
                            <wps:cNvPr id="752"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53438" y="734"/>
                                <a:ext cx="5715" cy="5715"/>
                              </a:xfrm>
                              <a:prstGeom prst="ellipse">
                                <a:avLst/>
                              </a:prstGeom>
                              <a:solidFill>
                                <a:schemeClr val="tx1">
                                  <a:lumMod val="85000"/>
                                  <a:lumOff val="15000"/>
                                </a:schemeClr>
                              </a:solidFill>
                              <a:ln>
                                <a:noFill/>
                              </a:ln>
                              <a:effectLst>
                                <a:outerShdw dist="38100" dir="5400000" algn="t"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753" name="Rectangle 256591"/>
                          <wps:cNvSpPr>
                            <a:spLocks noChangeArrowheads="1"/>
                          </wps:cNvSpPr>
                          <wps:spPr bwMode="auto">
                            <a:xfrm>
                              <a:off x="0" y="4929"/>
                              <a:ext cx="52002" cy="288"/>
                            </a:xfrm>
                            <a:prstGeom prst="rect">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754" name="Group 227"/>
                        <wpg:cNvGrpSpPr>
                          <a:grpSpLocks/>
                        </wpg:cNvGrpSpPr>
                        <wpg:grpSpPr bwMode="auto">
                          <a:xfrm>
                            <a:off x="56772" y="1605"/>
                            <a:ext cx="2465" cy="1976"/>
                            <a:chOff x="15206" y="34439"/>
                            <a:chExt cx="10267" cy="8230"/>
                          </a:xfrm>
                        </wpg:grpSpPr>
                        <wps:wsp>
                          <wps:cNvPr id="755" name="Freeform: Shape 256593"/>
                          <wps:cNvSpPr>
                            <a:spLocks/>
                          </wps:cNvSpPr>
                          <wps:spPr bwMode="auto">
                            <a:xfrm>
                              <a:off x="15206" y="34439"/>
                              <a:ext cx="10267" cy="8231"/>
                            </a:xfrm>
                            <a:custGeom>
                              <a:avLst/>
                              <a:gdLst>
                                <a:gd name="T0" fmla="*/ 120289 w 896698"/>
                                <a:gd name="T1" fmla="*/ 40017 h 718843"/>
                                <a:gd name="T2" fmla="*/ 38358 w 896698"/>
                                <a:gd name="T3" fmla="*/ 121947 h 718843"/>
                                <a:gd name="T4" fmla="*/ 38358 w 896698"/>
                                <a:gd name="T5" fmla="*/ 479501 h 718843"/>
                                <a:gd name="T6" fmla="*/ 120289 w 896698"/>
                                <a:gd name="T7" fmla="*/ 561432 h 718843"/>
                                <a:gd name="T8" fmla="*/ 635075 w 896698"/>
                                <a:gd name="T9" fmla="*/ 561432 h 718843"/>
                                <a:gd name="T10" fmla="*/ 633552 w 896698"/>
                                <a:gd name="T11" fmla="*/ 559909 h 718843"/>
                                <a:gd name="T12" fmla="*/ 701008 w 896698"/>
                                <a:gd name="T13" fmla="*/ 559909 h 718843"/>
                                <a:gd name="T14" fmla="*/ 741193 w 896698"/>
                                <a:gd name="T15" fmla="*/ 601028 h 718843"/>
                                <a:gd name="T16" fmla="*/ 740463 w 896698"/>
                                <a:gd name="T17" fmla="*/ 601028 h 718843"/>
                                <a:gd name="T18" fmla="*/ 772564 w 896698"/>
                                <a:gd name="T19" fmla="*/ 633128 h 718843"/>
                                <a:gd name="T20" fmla="*/ 788929 w 896698"/>
                                <a:gd name="T21" fmla="*/ 649874 h 718843"/>
                                <a:gd name="T22" fmla="*/ 789121 w 896698"/>
                                <a:gd name="T23" fmla="*/ 649686 h 718843"/>
                                <a:gd name="T24" fmla="*/ 852611 w 896698"/>
                                <a:gd name="T25" fmla="*/ 713175 h 718843"/>
                                <a:gd name="T26" fmla="*/ 852611 w 896698"/>
                                <a:gd name="T27" fmla="*/ 616016 h 718843"/>
                                <a:gd name="T28" fmla="*/ 852635 w 896698"/>
                                <a:gd name="T29" fmla="*/ 616016 h 718843"/>
                                <a:gd name="T30" fmla="*/ 852635 w 896698"/>
                                <a:gd name="T31" fmla="*/ 559909 h 718843"/>
                                <a:gd name="T32" fmla="*/ 896721 w 896698"/>
                                <a:gd name="T33" fmla="*/ 559909 h 718843"/>
                                <a:gd name="T34" fmla="*/ 896721 w 896698"/>
                                <a:gd name="T35" fmla="*/ 561432 h 718843"/>
                                <a:gd name="T36" fmla="*/ 906434 w 896698"/>
                                <a:gd name="T37" fmla="*/ 561432 h 718843"/>
                                <a:gd name="T38" fmla="*/ 988364 w 896698"/>
                                <a:gd name="T39" fmla="*/ 479501 h 718843"/>
                                <a:gd name="T40" fmla="*/ 988364 w 896698"/>
                                <a:gd name="T41" fmla="*/ 121947 h 718843"/>
                                <a:gd name="T42" fmla="*/ 906434 w 896698"/>
                                <a:gd name="T43" fmla="*/ 40017 h 718843"/>
                                <a:gd name="T44" fmla="*/ 100245 w 896698"/>
                                <a:gd name="T45" fmla="*/ 0 h 718843"/>
                                <a:gd name="T46" fmla="*/ 926476 w 896698"/>
                                <a:gd name="T47" fmla="*/ 0 h 718843"/>
                                <a:gd name="T48" fmla="*/ 1026720 w 896698"/>
                                <a:gd name="T49" fmla="*/ 100244 h 718843"/>
                                <a:gd name="T50" fmla="*/ 1026720 w 896698"/>
                                <a:gd name="T51" fmla="*/ 501205 h 718843"/>
                                <a:gd name="T52" fmla="*/ 926476 w 896698"/>
                                <a:gd name="T53" fmla="*/ 601447 h 718843"/>
                                <a:gd name="T54" fmla="*/ 896721 w 896698"/>
                                <a:gd name="T55" fmla="*/ 601447 h 718843"/>
                                <a:gd name="T56" fmla="*/ 896721 w 896698"/>
                                <a:gd name="T57" fmla="*/ 823076 h 718843"/>
                                <a:gd name="T58" fmla="*/ 675091 w 896698"/>
                                <a:gd name="T59" fmla="*/ 601447 h 718843"/>
                                <a:gd name="T60" fmla="*/ 100245 w 896698"/>
                                <a:gd name="T61" fmla="*/ 601447 h 718843"/>
                                <a:gd name="T62" fmla="*/ 0 w 896698"/>
                                <a:gd name="T63" fmla="*/ 501205 h 718843"/>
                                <a:gd name="T64" fmla="*/ 0 w 896698"/>
                                <a:gd name="T65" fmla="*/ 100244 h 718843"/>
                                <a:gd name="T66" fmla="*/ 100245 w 896698"/>
                                <a:gd name="T67" fmla="*/ 0 h 718843"/>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Lst>
                              <a:ahLst/>
                              <a:cxnLst>
                                <a:cxn ang="T68">
                                  <a:pos x="T0" y="T1"/>
                                </a:cxn>
                                <a:cxn ang="T69">
                                  <a:pos x="T2" y="T3"/>
                                </a:cxn>
                                <a:cxn ang="T70">
                                  <a:pos x="T4" y="T5"/>
                                </a:cxn>
                                <a:cxn ang="T71">
                                  <a:pos x="T6" y="T7"/>
                                </a:cxn>
                                <a:cxn ang="T72">
                                  <a:pos x="T8" y="T9"/>
                                </a:cxn>
                                <a:cxn ang="T73">
                                  <a:pos x="T10" y="T11"/>
                                </a:cxn>
                                <a:cxn ang="T74">
                                  <a:pos x="T12" y="T13"/>
                                </a:cxn>
                                <a:cxn ang="T75">
                                  <a:pos x="T14" y="T15"/>
                                </a:cxn>
                                <a:cxn ang="T76">
                                  <a:pos x="T16" y="T17"/>
                                </a:cxn>
                                <a:cxn ang="T77">
                                  <a:pos x="T18" y="T19"/>
                                </a:cxn>
                                <a:cxn ang="T78">
                                  <a:pos x="T20" y="T21"/>
                                </a:cxn>
                                <a:cxn ang="T79">
                                  <a:pos x="T22" y="T23"/>
                                </a:cxn>
                                <a:cxn ang="T80">
                                  <a:pos x="T24" y="T25"/>
                                </a:cxn>
                                <a:cxn ang="T81">
                                  <a:pos x="T26" y="T27"/>
                                </a:cxn>
                                <a:cxn ang="T82">
                                  <a:pos x="T28" y="T29"/>
                                </a:cxn>
                                <a:cxn ang="T83">
                                  <a:pos x="T30" y="T31"/>
                                </a:cxn>
                                <a:cxn ang="T84">
                                  <a:pos x="T32" y="T33"/>
                                </a:cxn>
                                <a:cxn ang="T85">
                                  <a:pos x="T34" y="T35"/>
                                </a:cxn>
                                <a:cxn ang="T86">
                                  <a:pos x="T36" y="T37"/>
                                </a:cxn>
                                <a:cxn ang="T87">
                                  <a:pos x="T38" y="T39"/>
                                </a:cxn>
                                <a:cxn ang="T88">
                                  <a:pos x="T40" y="T41"/>
                                </a:cxn>
                                <a:cxn ang="T89">
                                  <a:pos x="T42" y="T43"/>
                                </a:cxn>
                                <a:cxn ang="T90">
                                  <a:pos x="T44" y="T45"/>
                                </a:cxn>
                                <a:cxn ang="T91">
                                  <a:pos x="T46" y="T47"/>
                                </a:cxn>
                                <a:cxn ang="T92">
                                  <a:pos x="T48" y="T49"/>
                                </a:cxn>
                                <a:cxn ang="T93">
                                  <a:pos x="T50" y="T51"/>
                                </a:cxn>
                                <a:cxn ang="T94">
                                  <a:pos x="T52" y="T53"/>
                                </a:cxn>
                                <a:cxn ang="T95">
                                  <a:pos x="T54" y="T55"/>
                                </a:cxn>
                                <a:cxn ang="T96">
                                  <a:pos x="T56" y="T57"/>
                                </a:cxn>
                                <a:cxn ang="T97">
                                  <a:pos x="T58" y="T59"/>
                                </a:cxn>
                                <a:cxn ang="T98">
                                  <a:pos x="T60" y="T61"/>
                                </a:cxn>
                                <a:cxn ang="T99">
                                  <a:pos x="T62" y="T63"/>
                                </a:cxn>
                                <a:cxn ang="T100">
                                  <a:pos x="T64" y="T65"/>
                                </a:cxn>
                                <a:cxn ang="T101">
                                  <a:pos x="T66" y="T67"/>
                                </a:cxn>
                              </a:cxnLst>
                              <a:rect l="0" t="0" r="r" b="b"/>
                              <a:pathLst>
                                <a:path w="896698" h="718843">
                                  <a:moveTo>
                                    <a:pt x="105056" y="34949"/>
                                  </a:moveTo>
                                  <a:cubicBezTo>
                                    <a:pt x="65536" y="34949"/>
                                    <a:pt x="33500" y="66985"/>
                                    <a:pt x="33500" y="106504"/>
                                  </a:cubicBezTo>
                                  <a:lnTo>
                                    <a:pt x="33500" y="418778"/>
                                  </a:lnTo>
                                  <a:cubicBezTo>
                                    <a:pt x="33500" y="458296"/>
                                    <a:pt x="65536" y="490333"/>
                                    <a:pt x="105056" y="490333"/>
                                  </a:cubicBezTo>
                                  <a:lnTo>
                                    <a:pt x="554650" y="490333"/>
                                  </a:lnTo>
                                  <a:lnTo>
                                    <a:pt x="553320" y="489003"/>
                                  </a:lnTo>
                                  <a:lnTo>
                                    <a:pt x="612234" y="489003"/>
                                  </a:lnTo>
                                  <a:lnTo>
                                    <a:pt x="647330" y="524915"/>
                                  </a:lnTo>
                                  <a:lnTo>
                                    <a:pt x="646692" y="524915"/>
                                  </a:lnTo>
                                  <a:lnTo>
                                    <a:pt x="674728" y="552950"/>
                                  </a:lnTo>
                                  <a:lnTo>
                                    <a:pt x="689020" y="567575"/>
                                  </a:lnTo>
                                  <a:lnTo>
                                    <a:pt x="689188" y="567411"/>
                                  </a:lnTo>
                                  <a:lnTo>
                                    <a:pt x="744638" y="622860"/>
                                  </a:lnTo>
                                  <a:lnTo>
                                    <a:pt x="744638" y="538005"/>
                                  </a:lnTo>
                                  <a:lnTo>
                                    <a:pt x="744659" y="538005"/>
                                  </a:lnTo>
                                  <a:lnTo>
                                    <a:pt x="744659" y="489003"/>
                                  </a:lnTo>
                                  <a:lnTo>
                                    <a:pt x="783162" y="489003"/>
                                  </a:lnTo>
                                  <a:lnTo>
                                    <a:pt x="783162" y="490333"/>
                                  </a:lnTo>
                                  <a:lnTo>
                                    <a:pt x="791645" y="490333"/>
                                  </a:lnTo>
                                  <a:cubicBezTo>
                                    <a:pt x="831163" y="490333"/>
                                    <a:pt x="863199" y="458296"/>
                                    <a:pt x="863199" y="418778"/>
                                  </a:cubicBezTo>
                                  <a:lnTo>
                                    <a:pt x="863199" y="106504"/>
                                  </a:lnTo>
                                  <a:cubicBezTo>
                                    <a:pt x="863199" y="66985"/>
                                    <a:pt x="831163" y="34949"/>
                                    <a:pt x="791645" y="34949"/>
                                  </a:cubicBezTo>
                                  <a:lnTo>
                                    <a:pt x="105056" y="34949"/>
                                  </a:lnTo>
                                  <a:close/>
                                  <a:moveTo>
                                    <a:pt x="87550" y="0"/>
                                  </a:moveTo>
                                  <a:lnTo>
                                    <a:pt x="809149" y="0"/>
                                  </a:lnTo>
                                  <a:cubicBezTo>
                                    <a:pt x="857502" y="0"/>
                                    <a:pt x="896698" y="39197"/>
                                    <a:pt x="896698" y="87549"/>
                                  </a:cubicBezTo>
                                  <a:lnTo>
                                    <a:pt x="896698" y="437733"/>
                                  </a:lnTo>
                                  <a:cubicBezTo>
                                    <a:pt x="896698" y="486085"/>
                                    <a:pt x="857502" y="525281"/>
                                    <a:pt x="809149" y="525281"/>
                                  </a:cubicBezTo>
                                  <a:lnTo>
                                    <a:pt x="783162" y="525281"/>
                                  </a:lnTo>
                                  <a:lnTo>
                                    <a:pt x="783162" y="718843"/>
                                  </a:lnTo>
                                  <a:lnTo>
                                    <a:pt x="589599" y="525281"/>
                                  </a:lnTo>
                                  <a:lnTo>
                                    <a:pt x="87550" y="525281"/>
                                  </a:lnTo>
                                  <a:cubicBezTo>
                                    <a:pt x="39198" y="525281"/>
                                    <a:pt x="0" y="486085"/>
                                    <a:pt x="0" y="437733"/>
                                  </a:cubicBezTo>
                                  <a:lnTo>
                                    <a:pt x="0" y="87549"/>
                                  </a:lnTo>
                                  <a:cubicBezTo>
                                    <a:pt x="0" y="39197"/>
                                    <a:pt x="39198" y="0"/>
                                    <a:pt x="87550" y="0"/>
                                  </a:cubicBezTo>
                                  <a:close/>
                                </a:path>
                              </a:pathLst>
                            </a:cu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56" name="Rectangle: Rounded Corners 256594"/>
                          <wps:cNvSpPr>
                            <a:spLocks noChangeArrowheads="1"/>
                          </wps:cNvSpPr>
                          <wps:spPr bwMode="auto">
                            <a:xfrm rot="5400000">
                              <a:off x="18939" y="33239"/>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57" name="Rectangle: Rounded Corners 256595"/>
                          <wps:cNvSpPr>
                            <a:spLocks noChangeArrowheads="1"/>
                          </wps:cNvSpPr>
                          <wps:spPr bwMode="auto">
                            <a:xfrm rot="5400000">
                              <a:off x="23239" y="35143"/>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58" name="Rectangle: Rounded Corners 256596"/>
                          <wps:cNvSpPr>
                            <a:spLocks noChangeArrowheads="1"/>
                          </wps:cNvSpPr>
                          <wps:spPr bwMode="auto">
                            <a:xfrm rot="5400000">
                              <a:off x="17034" y="36042"/>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59" name="Rectangle: Rounded Corners 256597"/>
                          <wps:cNvSpPr>
                            <a:spLocks noChangeArrowheads="1"/>
                          </wps:cNvSpPr>
                          <wps:spPr bwMode="auto">
                            <a:xfrm rot="5400000">
                              <a:off x="18938" y="36518"/>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60" name="Rectangle: Rounded Corners 256598"/>
                          <wps:cNvSpPr>
                            <a:spLocks noChangeArrowheads="1"/>
                          </wps:cNvSpPr>
                          <wps:spPr bwMode="auto">
                            <a:xfrm rot="5400000">
                              <a:off x="22038" y="34847"/>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61" name="Rectangle: Rounded Corners 256599"/>
                          <wps:cNvSpPr>
                            <a:spLocks noChangeArrowheads="1"/>
                          </wps:cNvSpPr>
                          <wps:spPr bwMode="auto">
                            <a:xfrm rot="5400000">
                              <a:off x="18939" y="34991"/>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62" name="Rectangle: Rounded Corners 256600"/>
                          <wps:cNvSpPr>
                            <a:spLocks noChangeArrowheads="1"/>
                          </wps:cNvSpPr>
                          <wps:spPr bwMode="auto">
                            <a:xfrm rot="5400000">
                              <a:off x="23239" y="36895"/>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63" name="Rectangle: Rounded Corners 256601"/>
                          <wps:cNvSpPr>
                            <a:spLocks noChangeArrowheads="1"/>
                          </wps:cNvSpPr>
                          <wps:spPr bwMode="auto">
                            <a:xfrm rot="5400000">
                              <a:off x="17034" y="37771"/>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303" name="Rectangle: Rounded Corners 256602"/>
                          <wps:cNvSpPr>
                            <a:spLocks noChangeArrowheads="1"/>
                          </wps:cNvSpPr>
                          <wps:spPr bwMode="auto">
                            <a:xfrm rot="5400000">
                              <a:off x="18938" y="38247"/>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304" name="Rectangle: Rounded Corners 256603"/>
                          <wps:cNvSpPr>
                            <a:spLocks noChangeArrowheads="1"/>
                          </wps:cNvSpPr>
                          <wps:spPr bwMode="auto">
                            <a:xfrm rot="5400000">
                              <a:off x="22038" y="36576"/>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wgp>
                  </a:graphicData>
                </a:graphic>
              </wp:inline>
            </w:drawing>
          </mc:Choice>
          <mc:Fallback>
            <w:pict>
              <v:group id="_x0000_s1745" style="width:451.3pt;height:37.4pt;mso-position-horizontal-relative:char;mso-position-vertical-relative:line" coordsize="60883,5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">
                <v:group id="Group 256587" o:spid="_x0000_s1746" style="position:absolute;width:60883;height:5050" coordorigin=",159" coordsize="60891,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9I+ccAAADc&#10;AAAADwAAAAAAAAAAAAAAAACqAgAAZHJzL2Rvd25yZXYueG1sUEsFBgAAAAAEAAQA+gAAAJ4DAAAA&#10;AA==&#10;">
                  <v:group id="Group 256588" o:spid="_x0000_s1747" style="position:absolute;left:48488;top:159;width:12403;height:5058" coordorigin="42218,223" coordsize="18094,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jx3ucMAAADcAAAADwAAAGRycy9kb3ducmV2LnhtbERPTWvCQBC9F/wPywi9&#10;1U0UW4luQpBaepBCVRBvQ3ZMQrKzIbtN4r/vHgo9Pt73LptMKwbqXW1ZQbyIQBAXVtdcKricDy8b&#10;EM4ja2wtk4IHOcjS2dMOE21H/qbh5EsRQtglqKDyvkukdEVFBt3CdsSBu9veoA+wL6XucQzhppXL&#10;KHqVBmsODRV2tK+oaE4/RsHHiGO+it+HY3PfP27n9df1GJNSz/Mp34LwNPl/8Z/7Uyt4W4f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uPHe5wwAAANwAAAAP&#10;AAAAAAAAAAAAAAAAAKoCAABkcnMvZG93bnJldi54bWxQSwUGAAAAAAQABAD6AAAAmgMAAAAA&#10;">
                    <v:roundrect id="Rectangle: Rounded Corners 55" o:spid="_x0000_s1748" style="position:absolute;left:42218;top:223;width:18095;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0KhscA&#10;AADcAAAADwAAAGRycy9kb3ducmV2LnhtbESPT2vCQBTE7wW/w/KE3pqN9p9NXUVaKl7ENlro8ZF9&#10;JsHs27C7jdFP3xWEHoeZ+Q0znfemER05X1tWMEpSEMSF1TWXCnbbj7sJCB+QNTaWScGJPMxng5sp&#10;Ztoe+Yu6PJQiQthnqKAKoc2k9EVFBn1iW+Lo7a0zGKJ0pdQOjxFuGjlO0ydpsOa4UGFLbxUVh/zX&#10;KHCH7c/952bZL8vvvHt/OK/3vHlR6nbYL15BBOrDf/jaXmkFz48juJyJR0DO/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7dCobHAAAA3AAAAA8AAAAAAAAAAAAAAAAAmAIAAGRy&#10;cy9kb3ducmV2LnhtbFBLBQYAAAAABAAEAPUAAACMAwAAAAA=&#10;" fillcolor="#00b050" stroked="f" strokeweight="1pt">
                      <v:stroke joinstyle="miter"/>
                      <v:textbox>
                        <w:txbxContent>
                          <w:p w:rsidR="00FC7E58" w:rsidRPr="00BB0D09" w:rsidRDefault="00FC7E58" w:rsidP="000D0CA1">
                            <w:pPr>
                              <w:pStyle w:val="NoSpacing"/>
                              <w:keepNext/>
                              <w:rPr>
                                <w:color w:val="FFFFFF" w:themeColor="background1"/>
                                <w:lang w:bidi="ar-SY"/>
                              </w:rPr>
                            </w:pPr>
                            <w:r>
                              <w:rPr>
                                <w:rFonts w:hint="cs"/>
                                <w:rtl/>
                                <w:lang w:bidi="ar-SY"/>
                              </w:rPr>
                              <w:t xml:space="preserve">       </w:t>
                            </w:r>
                            <w:r w:rsidRPr="00BB0D09">
                              <w:rPr>
                                <w:rFonts w:hint="cs"/>
                                <w:color w:val="FFFFFF" w:themeColor="background1"/>
                                <w:rtl/>
                                <w:lang w:bidi="ar-SY"/>
                              </w:rPr>
                              <w:t>تمرين:</w:t>
                            </w:r>
                          </w:p>
                          <w:p w:rsidR="00FC7E58" w:rsidRDefault="00FC7E58" w:rsidP="000D0CA1">
                            <w:pPr>
                              <w:pStyle w:val="NoSpacing"/>
                              <w:keepNext/>
                              <w:rPr>
                                <w:rtl/>
                                <w:lang w:bidi="ar-SY"/>
                              </w:rPr>
                            </w:pPr>
                          </w:p>
                          <w:p w:rsidR="00FC7E58" w:rsidRDefault="00FC7E58" w:rsidP="000D0CA1">
                            <w:pPr>
                              <w:jc w:val="left"/>
                              <w:rPr>
                                <w:b/>
                                <w:bCs/>
                                <w:rtl/>
                              </w:rPr>
                            </w:pPr>
                          </w:p>
                        </w:txbxContent>
                      </v:textbox>
                    </v:roundrect>
                    <v:oval id="Oval 61" o:spid="_x0000_s1749" style="position:absolute;left:53438;top:734;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sfOsUA&#10;AADcAAAADwAAAGRycy9kb3ducmV2LnhtbESPzWrDMBCE74G8g9hAb4ncgOPGiRJCaKEXH+q6h94W&#10;a2ObWitjKf55+6hQ6HGYmW+Y43kyrRiod41lBc+bCARxaXXDlYLi8239AsJ5ZI2tZVIwk4Pzabk4&#10;YqrtyB805L4SAcIuRQW1910qpStrMug2tiMO3s32Bn2QfSV1j2OAm1Zuo2gnDTYcFmrs6FpT+ZPf&#10;jQIdJU2sizi7FZcxm+PvvXz9ypR6Wk2XAwhPk/8P/7XftYIk3sLvmXAE5O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Wx86xQAAANwAAAAPAAAAAAAAAAAAAAAAAJgCAABkcnMv&#10;ZG93bnJldi54bWxQSwUGAAAAAAQABAD1AAAAigMAAAAA&#10;" fillcolor="#272727 [2749]" stroked="f" strokeweight="1pt">
                      <v:stroke joinstyle="miter"/>
                      <v:shadow on="t" color="black" opacity="26213f" origin=",-.5" offset="0,3pt"/>
                    </v:oval>
                  </v:group>
                  <v:rect id="Rectangle 256591" o:spid="_x0000_s1750" style="position:absolute;top:4929;width:52002;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VDG8UA&#10;AADcAAAADwAAAGRycy9kb3ducmV2LnhtbESP0WrCQBRE3wX/YblC33SjVhuiq2hLQR8ETf2AS/Y2&#10;Cc3eDbtbE//eLRR8HGbmDLPe9qYRN3K+tqxgOklAEBdW11wquH59jlMQPiBrbCyTgjt52G6GgzVm&#10;2nZ8oVseShEh7DNUUIXQZlL6oiKDfmJb4uh9W2cwROlKqR12EW4aOUuSpTRYc1yosKX3ioqf/Nco&#10;mKV1uXfd/vVMp+5yTD/u8+M5V+pl1O9WIAL14Rn+bx+0grfFHP7OxCMgN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1UMbxQAAANwAAAAPAAAAAAAAAAAAAAAAAJgCAABkcnMv&#10;ZG93bnJldi54bWxQSwUGAAAAAAQABAD1AAAAigMAAAAA&#10;" fillcolor="#00b050" stroked="f" strokeweight="1pt"/>
                </v:group>
                <v:group id="Group 227" o:spid="_x0000_s1751" style="position:absolute;left:56772;top:1605;width:2465;height:1976" coordorigin="15206,34439" coordsize="10267,8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dxusYAAADcAAAADwAAAGRycy9kb3ducmV2LnhtbESPQWvCQBSE7wX/w/IE&#10;b3UTNVqiq4jY0kMoVAult0f2mQSzb0N2TeK/dwuFHoeZ+YbZ7AZTi45aV1lWEE8jEMS51RUXCr7O&#10;r88vIJxH1lhbJgV3crDbjp42mGrb8yd1J1+IAGGXooLS+yaV0uUlGXRT2xAH72Jbgz7ItpC6xT7A&#10;TS1nUbSUBisOCyU2dCgpv55uRsFbj/1+Hh+77Ho53H/Oycd3FpNSk/GwX4PwNPj/8F/7XStYJQ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B3G6xgAAANwA&#10;AAAPAAAAAAAAAAAAAAAAAKoCAABkcnMvZG93bnJldi54bWxQSwUGAAAAAAQABAD6AAAAnQMAAAAA&#10;">
                  <v:shape id="Freeform: Shape 256593" o:spid="_x0000_s1752" style="position:absolute;left:15206;top:34439;width:10267;height:8231;visibility:visible;mso-wrap-style:square;v-text-anchor:middle" coordsize="896698,7188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zHF8UA&#10;AADcAAAADwAAAGRycy9kb3ducmV2LnhtbESPQWvCQBSE70L/w/IKvemmFbWkboJYhF4CNRZpb4/s&#10;a7I0+zZk1xj/fVcQPA4z8w2zzkfbioF6bxwreJ4lIIgrpw3XCr4Ou+krCB+QNbaOScGFPOTZw2SN&#10;qXZn3tNQhlpECPsUFTQhdKmUvmrIop+5jjh6v663GKLsa6l7PEe4beVLkiylRcNxocGOtg1Vf+XJ&#10;KiiH7+OhKMLn/MfY+mKOxbh710o9PY6bNxCBxnAP39ofWsFqsYDrmXgEZP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HMcXxQAAANwAAAAPAAAAAAAAAAAAAAAAAJgCAABkcnMv&#10;ZG93bnJldi54bWxQSwUGAAAAAAQABAD1AAAAigMAAAAA&#10;" path="m105056,34949v-39520,,-71556,32036,-71556,71555l33500,418778v,39518,32036,71555,71556,71555l554650,490333r-1330,-1330l612234,489003r35096,35912l646692,524915r28036,28035l689020,567575r168,-164l744638,622860r,-84855l744659,538005r,-49002l783162,489003r,1330l791645,490333v39518,,71554,-32037,71554,-71555l863199,106504v,-39519,-32036,-71555,-71554,-71555l105056,34949xm87550,l809149,v48353,,87549,39197,87549,87549l896698,437733v,48352,-39196,87548,-87549,87548l783162,525281r,193562l589599,525281r-502049,c39198,525281,,486085,,437733l,87549c,39197,39198,,87550,xe" fillcolor="white [3212]" stroked="f" strokeweight="1pt">
                    <v:stroke joinstyle="miter"/>
                    <v:path arrowok="t" o:connecttype="custom" o:connectlocs="1377,458;439,1396;439,5490;1377,6429;7271,6429;7254,6411;8026,6411;8487,6882;8478,6882;8846,7250;9033,7441;9035,7439;9762,8166;9762,7054;9762,7054;9762,6411;10267,6411;10267,6429;10378,6429;11317,5490;11317,1396;10378,458;1148,0;10608,0;11756,1148;11756,5739;10608,6887;10267,6887;10267,9425;7730,6887;1148,6887;0,5739;0,1148;1148,0" o:connectangles="0,0,0,0,0,0,0,0,0,0,0,0,0,0,0,0,0,0,0,0,0,0,0,0,0,0,0,0,0,0,0,0,0,0"/>
                  </v:shape>
                  <v:roundrect id="Rectangle: Rounded Corners 256594" o:spid="_x0000_s1753" style="position:absolute;left:18939;top:33239;width:375;height:5713;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Sqx8IA&#10;AADcAAAADwAAAGRycy9kb3ducmV2LnhtbESP0YrCMBRE3xf8h3AF39bUgq5Uo4igCPtk1w+4Nte0&#10;2NyUJrZ1v36zIPg4zMwZZr0dbC06an3lWMFsmoAgLpyu2Ci4/Bw+lyB8QNZYOyYFT/Kw3Yw+1php&#10;1/OZujwYESHsM1RQhtBkUvqiJIt+6hri6N1cazFE2RqpW+wj3NYyTZKFtFhxXCixoX1JxT1/WAX+&#10;cjbLQ58eTb+jND/9fne1vyo1GQ+7FYhAQ3iHX+2TVvA1X8D/mXgE5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NKrHwgAAANwAAAAPAAAAAAAAAAAAAAAAAJgCAABkcnMvZG93&#10;bnJldi54bWxQSwUGAAAAAAQABAD1AAAAhwMAAAAA&#10;" fillcolor="white [3212]" stroked="f" strokeweight="1pt">
                    <v:stroke joinstyle="miter"/>
                  </v:roundrect>
                  <v:roundrect id="Rectangle: Rounded Corners 256595" o:spid="_x0000_s1754" style="position:absolute;left:23239;top:35143;width:375;height:1905;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gPXMMA&#10;AADcAAAADwAAAGRycy9kb3ducmV2LnhtbESP3YrCMBSE7xd8h3AE79bUgj9Uo4igCHtl1wc4Nse0&#10;2JyUJrZ1n36zIOzlMDPfMJvdYGvRUesrxwpm0wQEceF0xUbB9fv4uQLhA7LG2jEpeJGH3Xb0scFM&#10;u54v1OXBiAhhn6GCMoQmk9IXJVn0U9cQR+/uWoshytZI3WIf4baWaZIspMWK40KJDR1KKh750yrw&#10;14tZHfv0ZPo9pfn556ur/U2pyXjYr0EEGsJ/+N0+awXL+RL+zsQjI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ngPXMMAAADcAAAADwAAAAAAAAAAAAAAAACYAgAAZHJzL2Rv&#10;d25yZXYueG1sUEsFBgAAAAAEAAQA9QAAAIgDAAAAAA==&#10;" fillcolor="white [3212]" stroked="f" strokeweight="1pt">
                    <v:stroke joinstyle="miter"/>
                  </v:roundrect>
                  <v:roundrect id="Rectangle: Rounded Corners 256596" o:spid="_x0000_s1755" style="position:absolute;left:17034;top:36042;width:375;height:1904;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bLsAA&#10;AADcAAAADwAAAGRycy9kb3ducmV2LnhtbERPzYrCMBC+C75DGGFvmlpYla5RZEERPFn7AGMzmxab&#10;SWmybd2n3xwEjx/f/3Y/2kb01PnasYLlIgFBXDpds1FQ3I7zDQgfkDU2jknBkzzsd9PJFjPtBr5S&#10;nwcjYgj7DBVUIbSZlL6syKJfuJY4cj+usxgi7IzUHQ4x3DYyTZKVtFhzbKiwpe+Kykf+axX44mo2&#10;xyE9meFAaX7+u/SNvyv1MRsPXyACjeEtfrnPWsH6M66NZ+IRkL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ebLsAAAADcAAAADwAAAAAAAAAAAAAAAACYAgAAZHJzL2Rvd25y&#10;ZXYueG1sUEsFBgAAAAAEAAQA9QAAAIUDAAAAAA==&#10;" fillcolor="white [3212]" stroked="f" strokeweight="1pt">
                    <v:stroke joinstyle="miter"/>
                  </v:roundrect>
                  <v:roundrect id="Rectangle: Rounded Corners 256597" o:spid="_x0000_s1756" style="position:absolute;left:18938;top:36518;width:375;height:952;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s+tcMA&#10;AADcAAAADwAAAGRycy9kb3ducmV2LnhtbESP3WrCQBSE7wt9h+UUelc3BvxLXUUERfDK6AMcs6eb&#10;YPZsyK5J6tO7hYKXw8x8wyzXg61FR62vHCsYjxIQxIXTFRsFl/Puaw7CB2SNtWNS8Ese1qv3tyVm&#10;2vV8oi4PRkQI+wwVlCE0mZS+KMmiH7mGOHo/rrUYomyN1C32EW5rmSbJVFqsOC6U2NC2pOKW360C&#10;fzmZ+a5P96bfUJofHseu9lelPj+GzTeIQEN4hf/bB61gNlnA35l4BOTq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Ks+tcMAAADcAAAADwAAAAAAAAAAAAAAAACYAgAAZHJzL2Rv&#10;d25yZXYueG1sUEsFBgAAAAAEAAQA9QAAAIgDAAAAAA==&#10;" fillcolor="white [3212]" stroked="f" strokeweight="1pt">
                    <v:stroke joinstyle="miter"/>
                  </v:roundrect>
                  <v:roundrect id="Rectangle: Rounded Corners 256598" o:spid="_x0000_s1757" style="position:absolute;left:22038;top:34847;width:381;height:4300;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dlcAA&#10;AADcAAAADwAAAGRycy9kb3ducmV2LnhtbERPzYrCMBC+C/sOYRa8abo9qFTTIoIi7MnqA4zNmBab&#10;SWmybd2nN4eFPX58/7tisq0YqPeNYwVfywQEceV0w0bB7XpcbED4gKyxdUwKXuShyD9mO8y0G/lC&#10;QxmMiCHsM1RQh9BlUvqqJot+6TriyD1cbzFE2BupexxjuG1lmiQrabHh2FBjR4eaqmf5YxX428Vs&#10;jmN6MuOe0vL8+z20/q7U/HPab0EEmsK/+M991grWqzg/nolHQOZ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1dlcAAAADcAAAADwAAAAAAAAAAAAAAAACYAgAAZHJzL2Rvd25y&#10;ZXYueG1sUEsFBgAAAAAEAAQA9QAAAIUDAAAAAA==&#10;" fillcolor="white [3212]" stroked="f" strokeweight="1pt">
                    <v:stroke joinstyle="miter"/>
                  </v:roundrect>
                  <v:roundrect id="Rectangle: Rounded Corners 256599" o:spid="_x0000_s1758" style="position:absolute;left:18939;top:34991;width:375;height:5713;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H4DsIA&#10;AADcAAAADwAAAGRycy9kb3ducmV2LnhtbESPQYvCMBSE74L/ITzBm6b24Eo1igiK4MnqD3g2z7TY&#10;vJQmtt399ZuFBY/DzHzDbHaDrUVHra8cK1jMExDEhdMVGwX323G2AuEDssbaMSn4Jg+77Xi0wUy7&#10;nq/U5cGICGGfoYIyhCaT0hclWfRz1xBH7+laiyHK1kjdYh/htpZpkiylxYrjQokNHUoqXvnbKvD3&#10;q1kd+/Rk+j2l+fnn0tX+odR0MuzXIAIN4RP+b5+1gq/lAv7OxCMgt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sfgOwgAAANwAAAAPAAAAAAAAAAAAAAAAAJgCAABkcnMvZG93&#10;bnJldi54bWxQSwUGAAAAAAQABAD1AAAAhwMAAAAA&#10;" fillcolor="white [3212]" stroked="f" strokeweight="1pt">
                    <v:stroke joinstyle="miter"/>
                  </v:roundrect>
                  <v:roundrect id="Rectangle: Rounded Corners 256600" o:spid="_x0000_s1759" style="position:absolute;left:23239;top:36895;width:375;height:1905;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NmecIA&#10;AADcAAAADwAAAGRycy9kb3ducmV2LnhtbESPQYvCMBSE78L+h/AW9mZTe1CpRhHBRdiT1R/wbJ5p&#10;sXkpTbbt7q83guBxmJlvmPV2tI3oqfO1YwWzJAVBXDpds1FwOR+mSxA+IGtsHJOCP/Kw3XxM1phr&#10;N/CJ+iIYESHsc1RQhdDmUvqyIos+cS1x9G6usxii7IzUHQ4RbhuZpelcWqw5LlTY0r6i8l78WgX+&#10;cjLLw5B9m2FHWXH8/+kbf1Xq63PcrUAEGsM7/GoftYLFPIPnmXgE5OY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Y2Z5wgAAANwAAAAPAAAAAAAAAAAAAAAAAJgCAABkcnMvZG93&#10;bnJldi54bWxQSwUGAAAAAAQABAD1AAAAhwMAAAAA&#10;" fillcolor="white [3212]" stroked="f" strokeweight="1pt">
                    <v:stroke joinstyle="miter"/>
                  </v:roundrect>
                  <v:roundrect id="Rectangle: Rounded Corners 256601" o:spid="_x0000_s1760" style="position:absolute;left:17034;top:37771;width:375;height:1904;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D4sIA&#10;AADcAAAADwAAAGRycy9kb3ducmV2LnhtbESP0YrCMBRE3xf8h3AF39bUCq5Uo4igCPtk1w+4Nte0&#10;2NyUJrZ1v36zIPg4zMwZZr0dbC06an3lWMFsmoAgLpyu2Ci4/Bw+lyB8QNZYOyYFT/Kw3Yw+1php&#10;1/OZujwYESHsM1RQhtBkUvqiJIt+6hri6N1cazFE2RqpW+wj3NYyTZKFtFhxXCixoX1JxT1/WAX+&#10;cjbLQ58eTb+jND/9fne1vyo1GQ+7FYhAQ3iHX+2TVvC1mMP/mXgE5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L8PiwgAAANwAAAAPAAAAAAAAAAAAAAAAAJgCAABkcnMvZG93&#10;bnJldi54bWxQSwUGAAAAAAQABAD1AAAAhwMAAAAA&#10;" fillcolor="white [3212]" stroked="f" strokeweight="1pt">
                    <v:stroke joinstyle="miter"/>
                  </v:roundrect>
                  <v:roundrect id="Rectangle: Rounded Corners 256602" o:spid="_x0000_s1761" style="position:absolute;left:18938;top:38247;width:375;height:952;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5ej8MA&#10;AADdAAAADwAAAGRycy9kb3ducmV2LnhtbESP0YrCMBRE3wX/IVzBN01tYZGuUURQBJ+sfsDd5poW&#10;m5vSxLa7X79ZWPBxmJkzzGY32kb01PnasYLVMgFBXDpds1Fwvx0XaxA+IGtsHJOCb/Kw204nG8y1&#10;G/hKfRGMiBD2OSqoQmhzKX1ZkUW/dC1x9B6usxii7IzUHQ4RbhuZJsmHtFhzXKiwpUNF5bN4WQX+&#10;fjXr45CezLCntDj/XPrGfyk1n437TxCBxvAO/7fPWkGWJRn8vYlP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5ej8MAAADdAAAADwAAAAAAAAAAAAAAAACYAgAAZHJzL2Rv&#10;d25yZXYueG1sUEsFBgAAAAAEAAQA9QAAAIgDAAAAAA==&#10;" fillcolor="white [3212]" stroked="f" strokeweight="1pt">
                    <v:stroke joinstyle="miter"/>
                  </v:roundrect>
                  <v:roundrect id="Rectangle: Rounded Corners 256603" o:spid="_x0000_s1762" style="position:absolute;left:22038;top:36576;width:381;height:4300;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fG+8MA&#10;AADdAAAADwAAAGRycy9kb3ducmV2LnhtbESP0YrCMBRE3xf8h3AF39bUuohUo4igCPtk9QOuzTUt&#10;NjeliW316zcLC/s4zMwZZr0dbC06an3lWMFsmoAgLpyu2Ci4Xg6fSxA+IGusHZOCF3nYbkYfa8y0&#10;6/lMXR6MiBD2GSooQ2gyKX1RkkU/dQ1x9O6utRiibI3ULfYRbmuZJslCWqw4LpTY0L6k4pE/rQJ/&#10;PZvloU+Ppt9Rmp/e313tb0pNxsNuBSLQEP7Df+2TVjCfJ1/w+yY+Abn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SfG+8MAAADdAAAADwAAAAAAAAAAAAAAAACYAgAAZHJzL2Rv&#10;d25yZXYueG1sUEsFBgAAAAAEAAQA9QAAAIgDAAAAAA==&#10;" fillcolor="white [3212]" stroked="f" strokeweight="1pt">
                    <v:stroke joinstyle="miter"/>
                  </v:roundrect>
                </v:group>
                <w10:wrap anchorx="page"/>
                <w10:anchorlock/>
              </v:group>
            </w:pict>
          </mc:Fallback>
        </mc:AlternateContent>
      </w:r>
    </w:p>
    <w:p w:rsidR="000D0CA1" w:rsidRDefault="000D0CA1" w:rsidP="000D0CA1">
      <w:pPr>
        <w:rPr>
          <w:rtl/>
        </w:rPr>
      </w:pPr>
      <w:r>
        <w:rPr>
          <w:rtl/>
        </w:rPr>
        <w:t>عزيزي المدرب اطلب من كل مجموعة تحضير فقرة ما عن أي موضوع يختارونه وتطويع أحد أفراد المجموعة بإلقاء محاضرة عن هذا الموضوع مشتملة خطوات الاتصال السابقة</w:t>
      </w:r>
    </w:p>
    <w:p w:rsidR="000D0CA1" w:rsidRDefault="000D0CA1" w:rsidP="000D0CA1">
      <w:pPr>
        <w:rPr>
          <w:rtl/>
        </w:rPr>
      </w:pPr>
      <w:r>
        <w:rPr>
          <w:noProof/>
        </w:rPr>
        <mc:AlternateContent>
          <mc:Choice Requires="wpg">
            <w:drawing>
              <wp:inline distT="0" distB="0" distL="0" distR="0" wp14:anchorId="3554CE6E" wp14:editId="11802F79">
                <wp:extent cx="5731510" cy="462280"/>
                <wp:effectExtent l="0" t="0" r="2540" b="0"/>
                <wp:docPr id="3306" name="Group 32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462280"/>
                          <a:chOff x="-1619" y="0"/>
                          <a:chExt cx="61055" cy="4927"/>
                        </a:xfrm>
                      </wpg:grpSpPr>
                      <wpg:grpSp>
                        <wpg:cNvPr id="3307" name="Group 256605"/>
                        <wpg:cNvGrpSpPr>
                          <a:grpSpLocks/>
                        </wpg:cNvGrpSpPr>
                        <wpg:grpSpPr bwMode="auto">
                          <a:xfrm>
                            <a:off x="-1619" y="0"/>
                            <a:ext cx="61055" cy="4927"/>
                            <a:chOff x="-1658" y="159"/>
                            <a:chExt cx="62550" cy="5058"/>
                          </a:xfrm>
                        </wpg:grpSpPr>
                        <wpg:grpSp>
                          <wpg:cNvPr id="3308" name="Group 256606"/>
                          <wpg:cNvGrpSpPr>
                            <a:grpSpLocks/>
                          </wpg:cNvGrpSpPr>
                          <wpg:grpSpPr bwMode="auto">
                            <a:xfrm>
                              <a:off x="44009" y="159"/>
                              <a:ext cx="16882" cy="5058"/>
                              <a:chOff x="35684" y="223"/>
                              <a:chExt cx="24628" cy="7110"/>
                            </a:xfrm>
                          </wpg:grpSpPr>
                          <wps:wsp>
                            <wps:cNvPr id="3309"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35684" y="223"/>
                                <a:ext cx="24629" cy="7110"/>
                              </a:xfrm>
                              <a:prstGeom prst="roundRect">
                                <a:avLst>
                                  <a:gd name="adj" fmla="val 50000"/>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FC7E58" w:rsidRPr="00BB0D09" w:rsidRDefault="00FC7E58" w:rsidP="000D0CA1">
                                  <w:pPr>
                                    <w:pStyle w:val="NoSpacing"/>
                                    <w:rPr>
                                      <w:b/>
                                      <w:color w:val="FFFFFF" w:themeColor="background1"/>
                                    </w:rPr>
                                  </w:pPr>
                                  <w:r>
                                    <w:rPr>
                                      <w:rFonts w:hint="cs"/>
                                      <w:rtl/>
                                      <w:lang w:bidi="ar-SY"/>
                                    </w:rPr>
                                    <w:t xml:space="preserve">       </w:t>
                                  </w:r>
                                  <w:r w:rsidRPr="00BB0D09">
                                    <w:rPr>
                                      <w:rFonts w:hint="cs"/>
                                      <w:color w:val="FFFFFF" w:themeColor="background1"/>
                                      <w:rtl/>
                                      <w:lang w:bidi="ar-SY"/>
                                    </w:rPr>
                                    <w:t>عزيزي المدرّب:</w:t>
                                  </w:r>
                                </w:p>
                              </w:txbxContent>
                            </wps:txbx>
                            <wps:bodyPr rot="0" vert="horz" wrap="square" lIns="91440" tIns="0" rIns="91440" bIns="45720" anchor="ctr" anchorCtr="0" upright="1">
                              <a:noAutofit/>
                            </wps:bodyPr>
                          </wps:wsp>
                          <wps:wsp>
                            <wps:cNvPr id="3310"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53438" y="734"/>
                                <a:ext cx="5715" cy="5715"/>
                              </a:xfrm>
                              <a:prstGeom prst="ellipse">
                                <a:avLst/>
                              </a:prstGeom>
                              <a:solidFill>
                                <a:schemeClr val="tx1">
                                  <a:lumMod val="85000"/>
                                  <a:lumOff val="15000"/>
                                </a:schemeClr>
                              </a:solidFill>
                              <a:ln>
                                <a:noFill/>
                              </a:ln>
                              <a:effectLst>
                                <a:outerShdw dist="38100" dir="5400000" algn="t"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3311" name="Rectangle 256609"/>
                          <wps:cNvSpPr>
                            <a:spLocks noChangeArrowheads="1"/>
                          </wps:cNvSpPr>
                          <wps:spPr bwMode="auto">
                            <a:xfrm>
                              <a:off x="-1658" y="4929"/>
                              <a:ext cx="50526" cy="288"/>
                            </a:xfrm>
                            <a:prstGeom prst="rect">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3312" name="Google Shape;333;p20"/>
                        <wpg:cNvGrpSpPr>
                          <a:grpSpLocks/>
                        </wpg:cNvGrpSpPr>
                        <wpg:grpSpPr bwMode="auto">
                          <a:xfrm>
                            <a:off x="55626" y="1238"/>
                            <a:ext cx="2443" cy="2444"/>
                            <a:chOff x="0" y="0"/>
                            <a:chExt cx="354364" cy="354745"/>
                          </a:xfrm>
                        </wpg:grpSpPr>
                        <wps:wsp>
                          <wps:cNvPr id="3313" name="Google Shape;334;p20"/>
                          <wps:cNvSpPr>
                            <a:spLocks/>
                          </wps:cNvSpPr>
                          <wps:spPr bwMode="auto">
                            <a:xfrm>
                              <a:off x="0" y="155108"/>
                              <a:ext cx="132667" cy="199288"/>
                            </a:xfrm>
                            <a:custGeom>
                              <a:avLst/>
                              <a:gdLst>
                                <a:gd name="T0" fmla="*/ 2239 w 4168"/>
                                <a:gd name="T1" fmla="*/ 343 h 6261"/>
                                <a:gd name="T2" fmla="*/ 3811 w 4168"/>
                                <a:gd name="T3" fmla="*/ 3414 h 6261"/>
                                <a:gd name="T4" fmla="*/ 2775 w 4168"/>
                                <a:gd name="T5" fmla="*/ 3831 h 6261"/>
                                <a:gd name="T6" fmla="*/ 2775 w 4168"/>
                                <a:gd name="T7" fmla="*/ 3462 h 6261"/>
                                <a:gd name="T8" fmla="*/ 3096 w 4168"/>
                                <a:gd name="T9" fmla="*/ 1712 h 6261"/>
                                <a:gd name="T10" fmla="*/ 1632 w 4168"/>
                                <a:gd name="T11" fmla="*/ 1271 h 6261"/>
                                <a:gd name="T12" fmla="*/ 1286 w 4168"/>
                                <a:gd name="T13" fmla="*/ 1843 h 6261"/>
                                <a:gd name="T14" fmla="*/ 1513 w 4168"/>
                                <a:gd name="T15" fmla="*/ 1843 h 6261"/>
                                <a:gd name="T16" fmla="*/ 2882 w 4168"/>
                                <a:gd name="T17" fmla="*/ 1950 h 6261"/>
                                <a:gd name="T18" fmla="*/ 2084 w 4168"/>
                                <a:gd name="T19" fmla="*/ 3319 h 6261"/>
                                <a:gd name="T20" fmla="*/ 870 w 4168"/>
                                <a:gd name="T21" fmla="*/ 2093 h 6261"/>
                                <a:gd name="T22" fmla="*/ 1405 w 4168"/>
                                <a:gd name="T23" fmla="*/ 3462 h 6261"/>
                                <a:gd name="T24" fmla="*/ 1405 w 4168"/>
                                <a:gd name="T25" fmla="*/ 3831 h 6261"/>
                                <a:gd name="T26" fmla="*/ 393 w 4168"/>
                                <a:gd name="T27" fmla="*/ 3414 h 6261"/>
                                <a:gd name="T28" fmla="*/ 1965 w 4168"/>
                                <a:gd name="T29" fmla="*/ 343 h 6261"/>
                                <a:gd name="T30" fmla="*/ 2429 w 4168"/>
                                <a:gd name="T31" fmla="*/ 3581 h 6261"/>
                                <a:gd name="T32" fmla="*/ 2715 w 4168"/>
                                <a:gd name="T33" fmla="*/ 4236 h 6261"/>
                                <a:gd name="T34" fmla="*/ 2072 w 4168"/>
                                <a:gd name="T35" fmla="*/ 4712 h 6261"/>
                                <a:gd name="T36" fmla="*/ 1429 w 4168"/>
                                <a:gd name="T37" fmla="*/ 4236 h 6261"/>
                                <a:gd name="T38" fmla="*/ 1715 w 4168"/>
                                <a:gd name="T39" fmla="*/ 3581 h 6261"/>
                                <a:gd name="T40" fmla="*/ 2429 w 4168"/>
                                <a:gd name="T41" fmla="*/ 3581 h 6261"/>
                                <a:gd name="T42" fmla="*/ 1906 w 4168"/>
                                <a:gd name="T43" fmla="*/ 9 h 6261"/>
                                <a:gd name="T44" fmla="*/ 60 w 4168"/>
                                <a:gd name="T45" fmla="*/ 3295 h 6261"/>
                                <a:gd name="T46" fmla="*/ 1036 w 4168"/>
                                <a:gd name="T47" fmla="*/ 4093 h 6261"/>
                                <a:gd name="T48" fmla="*/ 1 w 4168"/>
                                <a:gd name="T49" fmla="*/ 5022 h 6261"/>
                                <a:gd name="T50" fmla="*/ 167 w 4168"/>
                                <a:gd name="T51" fmla="*/ 6260 h 6261"/>
                                <a:gd name="T52" fmla="*/ 334 w 4168"/>
                                <a:gd name="T53" fmla="*/ 5022 h 6261"/>
                                <a:gd name="T54" fmla="*/ 1048 w 4168"/>
                                <a:gd name="T55" fmla="*/ 4450 h 6261"/>
                                <a:gd name="T56" fmla="*/ 3132 w 4168"/>
                                <a:gd name="T57" fmla="*/ 4450 h 6261"/>
                                <a:gd name="T58" fmla="*/ 3846 w 4168"/>
                                <a:gd name="T59" fmla="*/ 5022 h 6261"/>
                                <a:gd name="T60" fmla="*/ 4013 w 4168"/>
                                <a:gd name="T61" fmla="*/ 6260 h 6261"/>
                                <a:gd name="T62" fmla="*/ 4168 w 4168"/>
                                <a:gd name="T63" fmla="*/ 5022 h 6261"/>
                                <a:gd name="T64" fmla="*/ 3120 w 4168"/>
                                <a:gd name="T65" fmla="*/ 4093 h 6261"/>
                                <a:gd name="T66" fmla="*/ 4084 w 4168"/>
                                <a:gd name="T67" fmla="*/ 3295 h 6261"/>
                                <a:gd name="T68" fmla="*/ 2239 w 4168"/>
                                <a:gd name="T69" fmla="*/ 9 h 62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4168" h="6261" extrusionOk="0">
                                  <a:moveTo>
                                    <a:pt x="2102" y="325"/>
                                  </a:moveTo>
                                  <a:cubicBezTo>
                                    <a:pt x="2147" y="325"/>
                                    <a:pt x="2191" y="331"/>
                                    <a:pt x="2239" y="343"/>
                                  </a:cubicBezTo>
                                  <a:cubicBezTo>
                                    <a:pt x="2953" y="402"/>
                                    <a:pt x="3501" y="1021"/>
                                    <a:pt x="3501" y="1748"/>
                                  </a:cubicBezTo>
                                  <a:cubicBezTo>
                                    <a:pt x="3501" y="2438"/>
                                    <a:pt x="3668" y="3081"/>
                                    <a:pt x="3811" y="3414"/>
                                  </a:cubicBezTo>
                                  <a:lnTo>
                                    <a:pt x="3811" y="3438"/>
                                  </a:lnTo>
                                  <a:cubicBezTo>
                                    <a:pt x="3632" y="3534"/>
                                    <a:pt x="3310" y="3736"/>
                                    <a:pt x="2775" y="3831"/>
                                  </a:cubicBezTo>
                                  <a:lnTo>
                                    <a:pt x="2775" y="3795"/>
                                  </a:lnTo>
                                  <a:lnTo>
                                    <a:pt x="2775" y="3462"/>
                                  </a:lnTo>
                                  <a:cubicBezTo>
                                    <a:pt x="2977" y="3343"/>
                                    <a:pt x="3156" y="3164"/>
                                    <a:pt x="3299" y="2938"/>
                                  </a:cubicBezTo>
                                  <a:cubicBezTo>
                                    <a:pt x="3513" y="2545"/>
                                    <a:pt x="3441" y="2021"/>
                                    <a:pt x="3096" y="1712"/>
                                  </a:cubicBezTo>
                                  <a:cubicBezTo>
                                    <a:pt x="2858" y="1486"/>
                                    <a:pt x="2429" y="1236"/>
                                    <a:pt x="1751" y="1236"/>
                                  </a:cubicBezTo>
                                  <a:cubicBezTo>
                                    <a:pt x="1703" y="1236"/>
                                    <a:pt x="1656" y="1248"/>
                                    <a:pt x="1632" y="1271"/>
                                  </a:cubicBezTo>
                                  <a:lnTo>
                                    <a:pt x="1286" y="1617"/>
                                  </a:lnTo>
                                  <a:cubicBezTo>
                                    <a:pt x="1227" y="1676"/>
                                    <a:pt x="1227" y="1783"/>
                                    <a:pt x="1286" y="1843"/>
                                  </a:cubicBezTo>
                                  <a:cubicBezTo>
                                    <a:pt x="1316" y="1873"/>
                                    <a:pt x="1358" y="1887"/>
                                    <a:pt x="1400" y="1887"/>
                                  </a:cubicBezTo>
                                  <a:cubicBezTo>
                                    <a:pt x="1441" y="1887"/>
                                    <a:pt x="1483" y="1873"/>
                                    <a:pt x="1513" y="1843"/>
                                  </a:cubicBezTo>
                                  <a:lnTo>
                                    <a:pt x="1810" y="1545"/>
                                  </a:lnTo>
                                  <a:cubicBezTo>
                                    <a:pt x="2239" y="1557"/>
                                    <a:pt x="2596" y="1688"/>
                                    <a:pt x="2882" y="1950"/>
                                  </a:cubicBezTo>
                                  <a:cubicBezTo>
                                    <a:pt x="3120" y="2152"/>
                                    <a:pt x="3156" y="2510"/>
                                    <a:pt x="3013" y="2783"/>
                                  </a:cubicBezTo>
                                  <a:cubicBezTo>
                                    <a:pt x="2822" y="3105"/>
                                    <a:pt x="2477" y="3319"/>
                                    <a:pt x="2084" y="3319"/>
                                  </a:cubicBezTo>
                                  <a:cubicBezTo>
                                    <a:pt x="1513" y="3319"/>
                                    <a:pt x="1036" y="2843"/>
                                    <a:pt x="1036" y="2260"/>
                                  </a:cubicBezTo>
                                  <a:cubicBezTo>
                                    <a:pt x="1036" y="2164"/>
                                    <a:pt x="953" y="2093"/>
                                    <a:pt x="870" y="2093"/>
                                  </a:cubicBezTo>
                                  <a:cubicBezTo>
                                    <a:pt x="774" y="2093"/>
                                    <a:pt x="703" y="2164"/>
                                    <a:pt x="703" y="2260"/>
                                  </a:cubicBezTo>
                                  <a:cubicBezTo>
                                    <a:pt x="703" y="2760"/>
                                    <a:pt x="989" y="3224"/>
                                    <a:pt x="1405" y="3462"/>
                                  </a:cubicBezTo>
                                  <a:lnTo>
                                    <a:pt x="1405" y="3795"/>
                                  </a:lnTo>
                                  <a:lnTo>
                                    <a:pt x="1405" y="3831"/>
                                  </a:lnTo>
                                  <a:cubicBezTo>
                                    <a:pt x="858" y="3712"/>
                                    <a:pt x="524" y="3534"/>
                                    <a:pt x="393" y="3438"/>
                                  </a:cubicBezTo>
                                  <a:cubicBezTo>
                                    <a:pt x="393" y="3438"/>
                                    <a:pt x="382" y="3438"/>
                                    <a:pt x="393" y="3414"/>
                                  </a:cubicBezTo>
                                  <a:cubicBezTo>
                                    <a:pt x="524" y="3081"/>
                                    <a:pt x="691" y="2438"/>
                                    <a:pt x="703" y="1748"/>
                                  </a:cubicBezTo>
                                  <a:cubicBezTo>
                                    <a:pt x="703" y="1021"/>
                                    <a:pt x="1275" y="402"/>
                                    <a:pt x="1965" y="343"/>
                                  </a:cubicBezTo>
                                  <a:cubicBezTo>
                                    <a:pt x="2013" y="331"/>
                                    <a:pt x="2057" y="325"/>
                                    <a:pt x="2102" y="325"/>
                                  </a:cubicBezTo>
                                  <a:close/>
                                  <a:moveTo>
                                    <a:pt x="2429" y="3581"/>
                                  </a:moveTo>
                                  <a:lnTo>
                                    <a:pt x="2429" y="3772"/>
                                  </a:lnTo>
                                  <a:cubicBezTo>
                                    <a:pt x="2429" y="3974"/>
                                    <a:pt x="2537" y="4153"/>
                                    <a:pt x="2715" y="4236"/>
                                  </a:cubicBezTo>
                                  <a:lnTo>
                                    <a:pt x="2822" y="4296"/>
                                  </a:lnTo>
                                  <a:cubicBezTo>
                                    <a:pt x="2668" y="4546"/>
                                    <a:pt x="2382" y="4712"/>
                                    <a:pt x="2072" y="4712"/>
                                  </a:cubicBezTo>
                                  <a:cubicBezTo>
                                    <a:pt x="1775" y="4712"/>
                                    <a:pt x="1489" y="4546"/>
                                    <a:pt x="1334" y="4296"/>
                                  </a:cubicBezTo>
                                  <a:lnTo>
                                    <a:pt x="1429" y="4236"/>
                                  </a:lnTo>
                                  <a:cubicBezTo>
                                    <a:pt x="1608" y="4153"/>
                                    <a:pt x="1715" y="3974"/>
                                    <a:pt x="1715" y="3772"/>
                                  </a:cubicBezTo>
                                  <a:lnTo>
                                    <a:pt x="1715" y="3581"/>
                                  </a:lnTo>
                                  <a:cubicBezTo>
                                    <a:pt x="1834" y="3617"/>
                                    <a:pt x="1953" y="3629"/>
                                    <a:pt x="2072" y="3629"/>
                                  </a:cubicBezTo>
                                  <a:cubicBezTo>
                                    <a:pt x="2191" y="3629"/>
                                    <a:pt x="2310" y="3617"/>
                                    <a:pt x="2429" y="3581"/>
                                  </a:cubicBezTo>
                                  <a:close/>
                                  <a:moveTo>
                                    <a:pt x="2072" y="0"/>
                                  </a:moveTo>
                                  <a:cubicBezTo>
                                    <a:pt x="2016" y="0"/>
                                    <a:pt x="1959" y="3"/>
                                    <a:pt x="1906" y="9"/>
                                  </a:cubicBezTo>
                                  <a:cubicBezTo>
                                    <a:pt x="1036" y="81"/>
                                    <a:pt x="346" y="855"/>
                                    <a:pt x="346" y="1748"/>
                                  </a:cubicBezTo>
                                  <a:cubicBezTo>
                                    <a:pt x="346" y="2391"/>
                                    <a:pt x="203" y="2986"/>
                                    <a:pt x="60" y="3295"/>
                                  </a:cubicBezTo>
                                  <a:cubicBezTo>
                                    <a:pt x="1" y="3450"/>
                                    <a:pt x="48" y="3617"/>
                                    <a:pt x="179" y="3700"/>
                                  </a:cubicBezTo>
                                  <a:cubicBezTo>
                                    <a:pt x="322" y="3795"/>
                                    <a:pt x="584" y="3950"/>
                                    <a:pt x="1036" y="4093"/>
                                  </a:cubicBezTo>
                                  <a:lnTo>
                                    <a:pt x="382" y="4415"/>
                                  </a:lnTo>
                                  <a:cubicBezTo>
                                    <a:pt x="143" y="4534"/>
                                    <a:pt x="1" y="4772"/>
                                    <a:pt x="1" y="5022"/>
                                  </a:cubicBezTo>
                                  <a:lnTo>
                                    <a:pt x="1" y="6093"/>
                                  </a:lnTo>
                                  <a:cubicBezTo>
                                    <a:pt x="1" y="6189"/>
                                    <a:pt x="84" y="6260"/>
                                    <a:pt x="167" y="6260"/>
                                  </a:cubicBezTo>
                                  <a:cubicBezTo>
                                    <a:pt x="262" y="6260"/>
                                    <a:pt x="334" y="6189"/>
                                    <a:pt x="334" y="6093"/>
                                  </a:cubicBezTo>
                                  <a:lnTo>
                                    <a:pt x="334" y="5022"/>
                                  </a:lnTo>
                                  <a:cubicBezTo>
                                    <a:pt x="334" y="4891"/>
                                    <a:pt x="405" y="4772"/>
                                    <a:pt x="524" y="4700"/>
                                  </a:cubicBezTo>
                                  <a:lnTo>
                                    <a:pt x="1048" y="4450"/>
                                  </a:lnTo>
                                  <a:cubicBezTo>
                                    <a:pt x="1275" y="4807"/>
                                    <a:pt x="1656" y="5046"/>
                                    <a:pt x="2084" y="5046"/>
                                  </a:cubicBezTo>
                                  <a:cubicBezTo>
                                    <a:pt x="2525" y="5046"/>
                                    <a:pt x="2906" y="4819"/>
                                    <a:pt x="3132" y="4450"/>
                                  </a:cubicBezTo>
                                  <a:lnTo>
                                    <a:pt x="3656" y="4700"/>
                                  </a:lnTo>
                                  <a:cubicBezTo>
                                    <a:pt x="3775" y="4760"/>
                                    <a:pt x="3846" y="4879"/>
                                    <a:pt x="3846" y="5022"/>
                                  </a:cubicBezTo>
                                  <a:lnTo>
                                    <a:pt x="3846" y="6093"/>
                                  </a:lnTo>
                                  <a:cubicBezTo>
                                    <a:pt x="3846" y="6189"/>
                                    <a:pt x="3918" y="6260"/>
                                    <a:pt x="4013" y="6260"/>
                                  </a:cubicBezTo>
                                  <a:cubicBezTo>
                                    <a:pt x="4096" y="6260"/>
                                    <a:pt x="4168" y="6189"/>
                                    <a:pt x="4168" y="6093"/>
                                  </a:cubicBezTo>
                                  <a:lnTo>
                                    <a:pt x="4168" y="5022"/>
                                  </a:lnTo>
                                  <a:cubicBezTo>
                                    <a:pt x="4156" y="4772"/>
                                    <a:pt x="4013" y="4534"/>
                                    <a:pt x="3775" y="4415"/>
                                  </a:cubicBezTo>
                                  <a:lnTo>
                                    <a:pt x="3120" y="4093"/>
                                  </a:lnTo>
                                  <a:cubicBezTo>
                                    <a:pt x="3549" y="3974"/>
                                    <a:pt x="3834" y="3807"/>
                                    <a:pt x="3965" y="3700"/>
                                  </a:cubicBezTo>
                                  <a:cubicBezTo>
                                    <a:pt x="4096" y="3617"/>
                                    <a:pt x="4144" y="3450"/>
                                    <a:pt x="4084" y="3295"/>
                                  </a:cubicBezTo>
                                  <a:cubicBezTo>
                                    <a:pt x="3953" y="2986"/>
                                    <a:pt x="3799" y="2391"/>
                                    <a:pt x="3799" y="1748"/>
                                  </a:cubicBezTo>
                                  <a:cubicBezTo>
                                    <a:pt x="3799" y="855"/>
                                    <a:pt x="3096" y="81"/>
                                    <a:pt x="2239" y="9"/>
                                  </a:cubicBezTo>
                                  <a:cubicBezTo>
                                    <a:pt x="2185" y="3"/>
                                    <a:pt x="2129" y="0"/>
                                    <a:pt x="2072"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314" name="Google Shape;335;p20"/>
                          <wps:cNvSpPr>
                            <a:spLocks/>
                          </wps:cNvSpPr>
                          <wps:spPr bwMode="auto">
                            <a:xfrm>
                              <a:off x="21995" y="321769"/>
                              <a:ext cx="10249" cy="32626"/>
                            </a:xfrm>
                            <a:custGeom>
                              <a:avLst/>
                              <a:gdLst>
                                <a:gd name="T0" fmla="*/ 167 w 322"/>
                                <a:gd name="T1" fmla="*/ 0 h 1025"/>
                                <a:gd name="T2" fmla="*/ 0 w 322"/>
                                <a:gd name="T3" fmla="*/ 167 h 1025"/>
                                <a:gd name="T4" fmla="*/ 0 w 322"/>
                                <a:gd name="T5" fmla="*/ 857 h 1025"/>
                                <a:gd name="T6" fmla="*/ 167 w 322"/>
                                <a:gd name="T7" fmla="*/ 1024 h 1025"/>
                                <a:gd name="T8" fmla="*/ 322 w 322"/>
                                <a:gd name="T9" fmla="*/ 857 h 1025"/>
                                <a:gd name="T10" fmla="*/ 322 w 322"/>
                                <a:gd name="T11" fmla="*/ 167 h 1025"/>
                                <a:gd name="T12" fmla="*/ 167 w 322"/>
                                <a:gd name="T13" fmla="*/ 0 h 1025"/>
                              </a:gdLst>
                              <a:ahLst/>
                              <a:cxnLst>
                                <a:cxn ang="0">
                                  <a:pos x="T0" y="T1"/>
                                </a:cxn>
                                <a:cxn ang="0">
                                  <a:pos x="T2" y="T3"/>
                                </a:cxn>
                                <a:cxn ang="0">
                                  <a:pos x="T4" y="T5"/>
                                </a:cxn>
                                <a:cxn ang="0">
                                  <a:pos x="T6" y="T7"/>
                                </a:cxn>
                                <a:cxn ang="0">
                                  <a:pos x="T8" y="T9"/>
                                </a:cxn>
                                <a:cxn ang="0">
                                  <a:pos x="T10" y="T11"/>
                                </a:cxn>
                                <a:cxn ang="0">
                                  <a:pos x="T12" y="T13"/>
                                </a:cxn>
                              </a:cxnLst>
                              <a:rect l="0" t="0" r="r" b="b"/>
                              <a:pathLst>
                                <a:path w="322" h="1025" extrusionOk="0">
                                  <a:moveTo>
                                    <a:pt x="167" y="0"/>
                                  </a:moveTo>
                                  <a:cubicBezTo>
                                    <a:pt x="72" y="0"/>
                                    <a:pt x="0" y="72"/>
                                    <a:pt x="0" y="167"/>
                                  </a:cubicBezTo>
                                  <a:lnTo>
                                    <a:pt x="0" y="857"/>
                                  </a:lnTo>
                                  <a:cubicBezTo>
                                    <a:pt x="0" y="953"/>
                                    <a:pt x="72" y="1024"/>
                                    <a:pt x="167" y="1024"/>
                                  </a:cubicBezTo>
                                  <a:cubicBezTo>
                                    <a:pt x="250" y="1024"/>
                                    <a:pt x="322" y="953"/>
                                    <a:pt x="322" y="857"/>
                                  </a:cubicBezTo>
                                  <a:lnTo>
                                    <a:pt x="322" y="167"/>
                                  </a:lnTo>
                                  <a:cubicBezTo>
                                    <a:pt x="322" y="72"/>
                                    <a:pt x="250" y="0"/>
                                    <a:pt x="167"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315" name="Google Shape;336;p20"/>
                          <wps:cNvSpPr>
                            <a:spLocks/>
                          </wps:cNvSpPr>
                          <wps:spPr bwMode="auto">
                            <a:xfrm>
                              <a:off x="99660" y="321769"/>
                              <a:ext cx="10281" cy="32626"/>
                            </a:xfrm>
                            <a:custGeom>
                              <a:avLst/>
                              <a:gdLst>
                                <a:gd name="T0" fmla="*/ 168 w 323"/>
                                <a:gd name="T1" fmla="*/ 0 h 1025"/>
                                <a:gd name="T2" fmla="*/ 1 w 323"/>
                                <a:gd name="T3" fmla="*/ 167 h 1025"/>
                                <a:gd name="T4" fmla="*/ 1 w 323"/>
                                <a:gd name="T5" fmla="*/ 857 h 1025"/>
                                <a:gd name="T6" fmla="*/ 168 w 323"/>
                                <a:gd name="T7" fmla="*/ 1024 h 1025"/>
                                <a:gd name="T8" fmla="*/ 322 w 323"/>
                                <a:gd name="T9" fmla="*/ 857 h 1025"/>
                                <a:gd name="T10" fmla="*/ 322 w 323"/>
                                <a:gd name="T11" fmla="*/ 167 h 1025"/>
                                <a:gd name="T12" fmla="*/ 168 w 323"/>
                                <a:gd name="T13" fmla="*/ 0 h 1025"/>
                              </a:gdLst>
                              <a:ahLst/>
                              <a:cxnLst>
                                <a:cxn ang="0">
                                  <a:pos x="T0" y="T1"/>
                                </a:cxn>
                                <a:cxn ang="0">
                                  <a:pos x="T2" y="T3"/>
                                </a:cxn>
                                <a:cxn ang="0">
                                  <a:pos x="T4" y="T5"/>
                                </a:cxn>
                                <a:cxn ang="0">
                                  <a:pos x="T6" y="T7"/>
                                </a:cxn>
                                <a:cxn ang="0">
                                  <a:pos x="T8" y="T9"/>
                                </a:cxn>
                                <a:cxn ang="0">
                                  <a:pos x="T10" y="T11"/>
                                </a:cxn>
                                <a:cxn ang="0">
                                  <a:pos x="T12" y="T13"/>
                                </a:cxn>
                              </a:cxnLst>
                              <a:rect l="0" t="0" r="r" b="b"/>
                              <a:pathLst>
                                <a:path w="323" h="1025" extrusionOk="0">
                                  <a:moveTo>
                                    <a:pt x="168" y="0"/>
                                  </a:moveTo>
                                  <a:cubicBezTo>
                                    <a:pt x="72" y="0"/>
                                    <a:pt x="1" y="72"/>
                                    <a:pt x="1" y="167"/>
                                  </a:cubicBezTo>
                                  <a:lnTo>
                                    <a:pt x="1" y="857"/>
                                  </a:lnTo>
                                  <a:cubicBezTo>
                                    <a:pt x="1" y="953"/>
                                    <a:pt x="72" y="1024"/>
                                    <a:pt x="168" y="1024"/>
                                  </a:cubicBezTo>
                                  <a:cubicBezTo>
                                    <a:pt x="251" y="1024"/>
                                    <a:pt x="322" y="953"/>
                                    <a:pt x="322" y="857"/>
                                  </a:cubicBezTo>
                                  <a:lnTo>
                                    <a:pt x="322" y="167"/>
                                  </a:lnTo>
                                  <a:cubicBezTo>
                                    <a:pt x="322" y="72"/>
                                    <a:pt x="251" y="0"/>
                                    <a:pt x="168"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316" name="Google Shape;337;p20"/>
                          <wps:cNvSpPr>
                            <a:spLocks/>
                          </wps:cNvSpPr>
                          <wps:spPr bwMode="auto">
                            <a:xfrm>
                              <a:off x="254672" y="193081"/>
                              <a:ext cx="55734" cy="18430"/>
                            </a:xfrm>
                            <a:custGeom>
                              <a:avLst/>
                              <a:gdLst>
                                <a:gd name="T0" fmla="*/ 649 w 1751"/>
                                <a:gd name="T1" fmla="*/ 0 h 579"/>
                                <a:gd name="T2" fmla="*/ 132 w 1751"/>
                                <a:gd name="T3" fmla="*/ 55 h 579"/>
                                <a:gd name="T4" fmla="*/ 1 w 1751"/>
                                <a:gd name="T5" fmla="*/ 221 h 579"/>
                                <a:gd name="T6" fmla="*/ 1 w 1751"/>
                                <a:gd name="T7" fmla="*/ 400 h 579"/>
                                <a:gd name="T8" fmla="*/ 155 w 1751"/>
                                <a:gd name="T9" fmla="*/ 555 h 579"/>
                                <a:gd name="T10" fmla="*/ 322 w 1751"/>
                                <a:gd name="T11" fmla="*/ 400 h 579"/>
                                <a:gd name="T12" fmla="*/ 322 w 1751"/>
                                <a:gd name="T13" fmla="*/ 364 h 579"/>
                                <a:gd name="T14" fmla="*/ 636 w 1751"/>
                                <a:gd name="T15" fmla="*/ 342 h 579"/>
                                <a:gd name="T16" fmla="*/ 1132 w 1751"/>
                                <a:gd name="T17" fmla="*/ 412 h 579"/>
                                <a:gd name="T18" fmla="*/ 1465 w 1751"/>
                                <a:gd name="T19" fmla="*/ 543 h 579"/>
                                <a:gd name="T20" fmla="*/ 1560 w 1751"/>
                                <a:gd name="T21" fmla="*/ 578 h 579"/>
                                <a:gd name="T22" fmla="*/ 1691 w 1751"/>
                                <a:gd name="T23" fmla="*/ 495 h 579"/>
                                <a:gd name="T24" fmla="*/ 1644 w 1751"/>
                                <a:gd name="T25" fmla="*/ 245 h 579"/>
                                <a:gd name="T26" fmla="*/ 649 w 1751"/>
                                <a:gd name="T27" fmla="*/ 0 h 5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751" h="579" extrusionOk="0">
                                  <a:moveTo>
                                    <a:pt x="649" y="0"/>
                                  </a:moveTo>
                                  <a:cubicBezTo>
                                    <a:pt x="492" y="0"/>
                                    <a:pt x="319" y="16"/>
                                    <a:pt x="132" y="55"/>
                                  </a:cubicBezTo>
                                  <a:cubicBezTo>
                                    <a:pt x="60" y="66"/>
                                    <a:pt x="1" y="138"/>
                                    <a:pt x="1" y="221"/>
                                  </a:cubicBezTo>
                                  <a:lnTo>
                                    <a:pt x="1" y="400"/>
                                  </a:lnTo>
                                  <a:cubicBezTo>
                                    <a:pt x="1" y="483"/>
                                    <a:pt x="72" y="555"/>
                                    <a:pt x="155" y="555"/>
                                  </a:cubicBezTo>
                                  <a:cubicBezTo>
                                    <a:pt x="251" y="555"/>
                                    <a:pt x="322" y="483"/>
                                    <a:pt x="322" y="400"/>
                                  </a:cubicBezTo>
                                  <a:lnTo>
                                    <a:pt x="322" y="364"/>
                                  </a:lnTo>
                                  <a:cubicBezTo>
                                    <a:pt x="434" y="349"/>
                                    <a:pt x="539" y="342"/>
                                    <a:pt x="636" y="342"/>
                                  </a:cubicBezTo>
                                  <a:cubicBezTo>
                                    <a:pt x="841" y="342"/>
                                    <a:pt x="1011" y="371"/>
                                    <a:pt x="1132" y="412"/>
                                  </a:cubicBezTo>
                                  <a:cubicBezTo>
                                    <a:pt x="1334" y="471"/>
                                    <a:pt x="1453" y="543"/>
                                    <a:pt x="1465" y="543"/>
                                  </a:cubicBezTo>
                                  <a:cubicBezTo>
                                    <a:pt x="1501" y="555"/>
                                    <a:pt x="1525" y="578"/>
                                    <a:pt x="1560" y="578"/>
                                  </a:cubicBezTo>
                                  <a:cubicBezTo>
                                    <a:pt x="1620" y="578"/>
                                    <a:pt x="1667" y="543"/>
                                    <a:pt x="1691" y="495"/>
                                  </a:cubicBezTo>
                                  <a:cubicBezTo>
                                    <a:pt x="1751" y="400"/>
                                    <a:pt x="1727" y="293"/>
                                    <a:pt x="1644" y="245"/>
                                  </a:cubicBezTo>
                                  <a:cubicBezTo>
                                    <a:pt x="1625" y="236"/>
                                    <a:pt x="1259" y="0"/>
                                    <a:pt x="649"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317" name="Google Shape;338;p20"/>
                          <wps:cNvSpPr>
                            <a:spLocks/>
                          </wps:cNvSpPr>
                          <wps:spPr bwMode="auto">
                            <a:xfrm>
                              <a:off x="210333" y="161060"/>
                              <a:ext cx="144031" cy="192953"/>
                            </a:xfrm>
                            <a:custGeom>
                              <a:avLst/>
                              <a:gdLst>
                                <a:gd name="T0" fmla="*/ 3489 w 4525"/>
                                <a:gd name="T1" fmla="*/ 1120 h 6062"/>
                                <a:gd name="T2" fmla="*/ 3334 w 4525"/>
                                <a:gd name="T3" fmla="*/ 1656 h 6062"/>
                                <a:gd name="T4" fmla="*/ 3322 w 4525"/>
                                <a:gd name="T5" fmla="*/ 2073 h 6062"/>
                                <a:gd name="T6" fmla="*/ 2268 w 4525"/>
                                <a:gd name="T7" fmla="*/ 3133 h 6062"/>
                                <a:gd name="T8" fmla="*/ 1191 w 4525"/>
                                <a:gd name="T9" fmla="*/ 2025 h 6062"/>
                                <a:gd name="T10" fmla="*/ 1179 w 4525"/>
                                <a:gd name="T11" fmla="*/ 1656 h 6062"/>
                                <a:gd name="T12" fmla="*/ 1036 w 4525"/>
                                <a:gd name="T13" fmla="*/ 1120 h 6062"/>
                                <a:gd name="T14" fmla="*/ 3489 w 4525"/>
                                <a:gd name="T15" fmla="*/ 310 h 6062"/>
                                <a:gd name="T16" fmla="*/ 2215 w 4525"/>
                                <a:gd name="T17" fmla="*/ 3454 h 6062"/>
                                <a:gd name="T18" fmla="*/ 2798 w 4525"/>
                                <a:gd name="T19" fmla="*/ 3347 h 6062"/>
                                <a:gd name="T20" fmla="*/ 2810 w 4525"/>
                                <a:gd name="T21" fmla="*/ 3728 h 6062"/>
                                <a:gd name="T22" fmla="*/ 1715 w 4525"/>
                                <a:gd name="T23" fmla="*/ 3728 h 6062"/>
                                <a:gd name="T24" fmla="*/ 1727 w 4525"/>
                                <a:gd name="T25" fmla="*/ 3335 h 6062"/>
                                <a:gd name="T26" fmla="*/ 703 w 4525"/>
                                <a:gd name="T27" fmla="*/ 1132 h 6062"/>
                                <a:gd name="T28" fmla="*/ 882 w 4525"/>
                                <a:gd name="T29" fmla="*/ 1751 h 6062"/>
                                <a:gd name="T30" fmla="*/ 1405 w 4525"/>
                                <a:gd name="T31" fmla="*/ 3120 h 6062"/>
                                <a:gd name="T32" fmla="*/ 1286 w 4525"/>
                                <a:gd name="T33" fmla="*/ 3739 h 6062"/>
                                <a:gd name="T34" fmla="*/ 1 w 4525"/>
                                <a:gd name="T35" fmla="*/ 4692 h 6062"/>
                                <a:gd name="T36" fmla="*/ 167 w 4525"/>
                                <a:gd name="T37" fmla="*/ 6061 h 6062"/>
                                <a:gd name="T38" fmla="*/ 334 w 4525"/>
                                <a:gd name="T39" fmla="*/ 4692 h 6062"/>
                                <a:gd name="T40" fmla="*/ 1405 w 4525"/>
                                <a:gd name="T41" fmla="*/ 4037 h 6062"/>
                                <a:gd name="T42" fmla="*/ 2096 w 4525"/>
                                <a:gd name="T43" fmla="*/ 4394 h 6062"/>
                                <a:gd name="T44" fmla="*/ 2263 w 4525"/>
                                <a:gd name="T45" fmla="*/ 6037 h 6062"/>
                                <a:gd name="T46" fmla="*/ 2429 w 4525"/>
                                <a:gd name="T47" fmla="*/ 4394 h 6062"/>
                                <a:gd name="T48" fmla="*/ 3132 w 4525"/>
                                <a:gd name="T49" fmla="*/ 4037 h 6062"/>
                                <a:gd name="T50" fmla="*/ 4203 w 4525"/>
                                <a:gd name="T51" fmla="*/ 4692 h 6062"/>
                                <a:gd name="T52" fmla="*/ 4358 w 4525"/>
                                <a:gd name="T53" fmla="*/ 6061 h 6062"/>
                                <a:gd name="T54" fmla="*/ 4525 w 4525"/>
                                <a:gd name="T55" fmla="*/ 4692 h 6062"/>
                                <a:gd name="T56" fmla="*/ 3239 w 4525"/>
                                <a:gd name="T57" fmla="*/ 3751 h 6062"/>
                                <a:gd name="T58" fmla="*/ 3120 w 4525"/>
                                <a:gd name="T59" fmla="*/ 3156 h 6062"/>
                                <a:gd name="T60" fmla="*/ 3632 w 4525"/>
                                <a:gd name="T61" fmla="*/ 2073 h 6062"/>
                                <a:gd name="T62" fmla="*/ 3680 w 4525"/>
                                <a:gd name="T63" fmla="*/ 1668 h 6062"/>
                                <a:gd name="T64" fmla="*/ 3811 w 4525"/>
                                <a:gd name="T65" fmla="*/ 168 h 6062"/>
                                <a:gd name="T66" fmla="*/ 1834 w 4525"/>
                                <a:gd name="T67" fmla="*/ 1 h 60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4525" h="6062" extrusionOk="0">
                                  <a:moveTo>
                                    <a:pt x="3489" y="310"/>
                                  </a:moveTo>
                                  <a:lnTo>
                                    <a:pt x="3489" y="1120"/>
                                  </a:lnTo>
                                  <a:cubicBezTo>
                                    <a:pt x="3489" y="1251"/>
                                    <a:pt x="3453" y="1382"/>
                                    <a:pt x="3394" y="1525"/>
                                  </a:cubicBezTo>
                                  <a:lnTo>
                                    <a:pt x="3334" y="1656"/>
                                  </a:lnTo>
                                  <a:cubicBezTo>
                                    <a:pt x="3322" y="1680"/>
                                    <a:pt x="3322" y="1703"/>
                                    <a:pt x="3322" y="1727"/>
                                  </a:cubicBezTo>
                                  <a:lnTo>
                                    <a:pt x="3322" y="2073"/>
                                  </a:lnTo>
                                  <a:cubicBezTo>
                                    <a:pt x="3322" y="2370"/>
                                    <a:pt x="3203" y="2632"/>
                                    <a:pt x="3001" y="2835"/>
                                  </a:cubicBezTo>
                                  <a:cubicBezTo>
                                    <a:pt x="2796" y="3016"/>
                                    <a:pt x="2549" y="3133"/>
                                    <a:pt x="2268" y="3133"/>
                                  </a:cubicBezTo>
                                  <a:cubicBezTo>
                                    <a:pt x="2254" y="3133"/>
                                    <a:pt x="2241" y="3133"/>
                                    <a:pt x="2227" y="3132"/>
                                  </a:cubicBezTo>
                                  <a:cubicBezTo>
                                    <a:pt x="1655" y="3108"/>
                                    <a:pt x="1191" y="2608"/>
                                    <a:pt x="1191" y="2025"/>
                                  </a:cubicBezTo>
                                  <a:lnTo>
                                    <a:pt x="1191" y="1727"/>
                                  </a:lnTo>
                                  <a:cubicBezTo>
                                    <a:pt x="1191" y="1703"/>
                                    <a:pt x="1191" y="1680"/>
                                    <a:pt x="1179" y="1656"/>
                                  </a:cubicBezTo>
                                  <a:lnTo>
                                    <a:pt x="1120" y="1525"/>
                                  </a:lnTo>
                                  <a:cubicBezTo>
                                    <a:pt x="1060" y="1406"/>
                                    <a:pt x="1036" y="1263"/>
                                    <a:pt x="1036" y="1120"/>
                                  </a:cubicBezTo>
                                  <a:cubicBezTo>
                                    <a:pt x="1036" y="668"/>
                                    <a:pt x="1394" y="310"/>
                                    <a:pt x="1834" y="310"/>
                                  </a:cubicBezTo>
                                  <a:lnTo>
                                    <a:pt x="3489" y="310"/>
                                  </a:lnTo>
                                  <a:close/>
                                  <a:moveTo>
                                    <a:pt x="1727" y="3335"/>
                                  </a:moveTo>
                                  <a:cubicBezTo>
                                    <a:pt x="1882" y="3406"/>
                                    <a:pt x="2048" y="3442"/>
                                    <a:pt x="2215" y="3454"/>
                                  </a:cubicBezTo>
                                  <a:lnTo>
                                    <a:pt x="2263" y="3454"/>
                                  </a:lnTo>
                                  <a:cubicBezTo>
                                    <a:pt x="2453" y="3454"/>
                                    <a:pt x="2632" y="3430"/>
                                    <a:pt x="2798" y="3347"/>
                                  </a:cubicBezTo>
                                  <a:lnTo>
                                    <a:pt x="2798" y="3573"/>
                                  </a:lnTo>
                                  <a:cubicBezTo>
                                    <a:pt x="2798" y="3620"/>
                                    <a:pt x="2810" y="3680"/>
                                    <a:pt x="2810" y="3728"/>
                                  </a:cubicBezTo>
                                  <a:lnTo>
                                    <a:pt x="2263" y="4144"/>
                                  </a:lnTo>
                                  <a:lnTo>
                                    <a:pt x="1715" y="3728"/>
                                  </a:lnTo>
                                  <a:cubicBezTo>
                                    <a:pt x="1727" y="3680"/>
                                    <a:pt x="1727" y="3632"/>
                                    <a:pt x="1727" y="3573"/>
                                  </a:cubicBezTo>
                                  <a:lnTo>
                                    <a:pt x="1727" y="3335"/>
                                  </a:lnTo>
                                  <a:close/>
                                  <a:moveTo>
                                    <a:pt x="1834" y="1"/>
                                  </a:moveTo>
                                  <a:cubicBezTo>
                                    <a:pt x="1203" y="1"/>
                                    <a:pt x="703" y="501"/>
                                    <a:pt x="703" y="1132"/>
                                  </a:cubicBezTo>
                                  <a:cubicBezTo>
                                    <a:pt x="703" y="1322"/>
                                    <a:pt x="751" y="1501"/>
                                    <a:pt x="834" y="1668"/>
                                  </a:cubicBezTo>
                                  <a:lnTo>
                                    <a:pt x="882" y="1751"/>
                                  </a:lnTo>
                                  <a:lnTo>
                                    <a:pt x="882" y="2013"/>
                                  </a:lnTo>
                                  <a:cubicBezTo>
                                    <a:pt x="882" y="2454"/>
                                    <a:pt x="1084" y="2858"/>
                                    <a:pt x="1405" y="3120"/>
                                  </a:cubicBezTo>
                                  <a:lnTo>
                                    <a:pt x="1405" y="3561"/>
                                  </a:lnTo>
                                  <a:cubicBezTo>
                                    <a:pt x="1405" y="3632"/>
                                    <a:pt x="1358" y="3704"/>
                                    <a:pt x="1286" y="3739"/>
                                  </a:cubicBezTo>
                                  <a:lnTo>
                                    <a:pt x="453" y="4049"/>
                                  </a:lnTo>
                                  <a:cubicBezTo>
                                    <a:pt x="179" y="4156"/>
                                    <a:pt x="1" y="4406"/>
                                    <a:pt x="1" y="4692"/>
                                  </a:cubicBezTo>
                                  <a:lnTo>
                                    <a:pt x="1" y="5894"/>
                                  </a:lnTo>
                                  <a:cubicBezTo>
                                    <a:pt x="1" y="5990"/>
                                    <a:pt x="72" y="6061"/>
                                    <a:pt x="167" y="6061"/>
                                  </a:cubicBezTo>
                                  <a:cubicBezTo>
                                    <a:pt x="251" y="6061"/>
                                    <a:pt x="334" y="5990"/>
                                    <a:pt x="334" y="5894"/>
                                  </a:cubicBezTo>
                                  <a:lnTo>
                                    <a:pt x="334" y="4692"/>
                                  </a:lnTo>
                                  <a:cubicBezTo>
                                    <a:pt x="334" y="4537"/>
                                    <a:pt x="417" y="4406"/>
                                    <a:pt x="572" y="4347"/>
                                  </a:cubicBezTo>
                                  <a:lnTo>
                                    <a:pt x="1405" y="4037"/>
                                  </a:lnTo>
                                  <a:cubicBezTo>
                                    <a:pt x="1441" y="4013"/>
                                    <a:pt x="1489" y="3989"/>
                                    <a:pt x="1525" y="3954"/>
                                  </a:cubicBezTo>
                                  <a:lnTo>
                                    <a:pt x="2096" y="4394"/>
                                  </a:lnTo>
                                  <a:lnTo>
                                    <a:pt x="2096" y="5883"/>
                                  </a:lnTo>
                                  <a:cubicBezTo>
                                    <a:pt x="2096" y="5966"/>
                                    <a:pt x="2179" y="6037"/>
                                    <a:pt x="2263" y="6037"/>
                                  </a:cubicBezTo>
                                  <a:cubicBezTo>
                                    <a:pt x="2358" y="6037"/>
                                    <a:pt x="2429" y="5966"/>
                                    <a:pt x="2429" y="5883"/>
                                  </a:cubicBezTo>
                                  <a:lnTo>
                                    <a:pt x="2429" y="4394"/>
                                  </a:lnTo>
                                  <a:lnTo>
                                    <a:pt x="3013" y="3954"/>
                                  </a:lnTo>
                                  <a:cubicBezTo>
                                    <a:pt x="3049" y="3989"/>
                                    <a:pt x="3084" y="4001"/>
                                    <a:pt x="3132" y="4037"/>
                                  </a:cubicBezTo>
                                  <a:lnTo>
                                    <a:pt x="3965" y="4347"/>
                                  </a:lnTo>
                                  <a:cubicBezTo>
                                    <a:pt x="4096" y="4406"/>
                                    <a:pt x="4203" y="4537"/>
                                    <a:pt x="4203" y="4692"/>
                                  </a:cubicBezTo>
                                  <a:lnTo>
                                    <a:pt x="4203" y="5894"/>
                                  </a:lnTo>
                                  <a:cubicBezTo>
                                    <a:pt x="4203" y="5990"/>
                                    <a:pt x="4275" y="6061"/>
                                    <a:pt x="4358" y="6061"/>
                                  </a:cubicBezTo>
                                  <a:cubicBezTo>
                                    <a:pt x="4453" y="6061"/>
                                    <a:pt x="4525" y="5990"/>
                                    <a:pt x="4525" y="5894"/>
                                  </a:cubicBezTo>
                                  <a:lnTo>
                                    <a:pt x="4525" y="4692"/>
                                  </a:lnTo>
                                  <a:cubicBezTo>
                                    <a:pt x="4513" y="4418"/>
                                    <a:pt x="4334" y="4168"/>
                                    <a:pt x="4072" y="4061"/>
                                  </a:cubicBezTo>
                                  <a:lnTo>
                                    <a:pt x="3239" y="3751"/>
                                  </a:lnTo>
                                  <a:cubicBezTo>
                                    <a:pt x="3156" y="3728"/>
                                    <a:pt x="3120" y="3644"/>
                                    <a:pt x="3120" y="3573"/>
                                  </a:cubicBezTo>
                                  <a:lnTo>
                                    <a:pt x="3120" y="3156"/>
                                  </a:lnTo>
                                  <a:cubicBezTo>
                                    <a:pt x="3144" y="3132"/>
                                    <a:pt x="3191" y="3096"/>
                                    <a:pt x="3215" y="3061"/>
                                  </a:cubicBezTo>
                                  <a:cubicBezTo>
                                    <a:pt x="3489" y="2799"/>
                                    <a:pt x="3632" y="2454"/>
                                    <a:pt x="3632" y="2073"/>
                                  </a:cubicBezTo>
                                  <a:lnTo>
                                    <a:pt x="3632" y="1751"/>
                                  </a:lnTo>
                                  <a:lnTo>
                                    <a:pt x="3680" y="1668"/>
                                  </a:lnTo>
                                  <a:cubicBezTo>
                                    <a:pt x="3775" y="1501"/>
                                    <a:pt x="3811" y="1311"/>
                                    <a:pt x="3811" y="1132"/>
                                  </a:cubicBezTo>
                                  <a:lnTo>
                                    <a:pt x="3811" y="168"/>
                                  </a:lnTo>
                                  <a:cubicBezTo>
                                    <a:pt x="3811" y="72"/>
                                    <a:pt x="3739" y="1"/>
                                    <a:pt x="3644" y="1"/>
                                  </a:cubicBezTo>
                                  <a:lnTo>
                                    <a:pt x="1834"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318" name="Google Shape;339;p20"/>
                          <wps:cNvSpPr>
                            <a:spLocks/>
                          </wps:cNvSpPr>
                          <wps:spPr bwMode="auto">
                            <a:xfrm>
                              <a:off x="238375" y="316454"/>
                              <a:ext cx="10631" cy="38291"/>
                            </a:xfrm>
                            <a:custGeom>
                              <a:avLst/>
                              <a:gdLst>
                                <a:gd name="T0" fmla="*/ 167 w 334"/>
                                <a:gd name="T1" fmla="*/ 0 h 1203"/>
                                <a:gd name="T2" fmla="*/ 1 w 334"/>
                                <a:gd name="T3" fmla="*/ 167 h 1203"/>
                                <a:gd name="T4" fmla="*/ 1 w 334"/>
                                <a:gd name="T5" fmla="*/ 1048 h 1203"/>
                                <a:gd name="T6" fmla="*/ 167 w 334"/>
                                <a:gd name="T7" fmla="*/ 1203 h 1203"/>
                                <a:gd name="T8" fmla="*/ 334 w 334"/>
                                <a:gd name="T9" fmla="*/ 1048 h 1203"/>
                                <a:gd name="T10" fmla="*/ 334 w 334"/>
                                <a:gd name="T11" fmla="*/ 155 h 1203"/>
                                <a:gd name="T12" fmla="*/ 167 w 334"/>
                                <a:gd name="T13" fmla="*/ 0 h 1203"/>
                              </a:gdLst>
                              <a:ahLst/>
                              <a:cxnLst>
                                <a:cxn ang="0">
                                  <a:pos x="T0" y="T1"/>
                                </a:cxn>
                                <a:cxn ang="0">
                                  <a:pos x="T2" y="T3"/>
                                </a:cxn>
                                <a:cxn ang="0">
                                  <a:pos x="T4" y="T5"/>
                                </a:cxn>
                                <a:cxn ang="0">
                                  <a:pos x="T6" y="T7"/>
                                </a:cxn>
                                <a:cxn ang="0">
                                  <a:pos x="T8" y="T9"/>
                                </a:cxn>
                                <a:cxn ang="0">
                                  <a:pos x="T10" y="T11"/>
                                </a:cxn>
                                <a:cxn ang="0">
                                  <a:pos x="T12" y="T13"/>
                                </a:cxn>
                              </a:cxnLst>
                              <a:rect l="0" t="0" r="r" b="b"/>
                              <a:pathLst>
                                <a:path w="334" h="1203" extrusionOk="0">
                                  <a:moveTo>
                                    <a:pt x="167" y="0"/>
                                  </a:moveTo>
                                  <a:cubicBezTo>
                                    <a:pt x="72" y="0"/>
                                    <a:pt x="1" y="72"/>
                                    <a:pt x="1" y="167"/>
                                  </a:cubicBezTo>
                                  <a:lnTo>
                                    <a:pt x="1" y="1048"/>
                                  </a:lnTo>
                                  <a:cubicBezTo>
                                    <a:pt x="1" y="1131"/>
                                    <a:pt x="72" y="1203"/>
                                    <a:pt x="167" y="1203"/>
                                  </a:cubicBezTo>
                                  <a:cubicBezTo>
                                    <a:pt x="251" y="1203"/>
                                    <a:pt x="334" y="1131"/>
                                    <a:pt x="334" y="1048"/>
                                  </a:cubicBezTo>
                                  <a:lnTo>
                                    <a:pt x="334" y="155"/>
                                  </a:lnTo>
                                  <a:cubicBezTo>
                                    <a:pt x="334" y="60"/>
                                    <a:pt x="251" y="0"/>
                                    <a:pt x="167"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319" name="Google Shape;340;p20"/>
                          <wps:cNvSpPr>
                            <a:spLocks/>
                          </wps:cNvSpPr>
                          <wps:spPr bwMode="auto">
                            <a:xfrm>
                              <a:off x="315690" y="316454"/>
                              <a:ext cx="10249" cy="38291"/>
                            </a:xfrm>
                            <a:custGeom>
                              <a:avLst/>
                              <a:gdLst>
                                <a:gd name="T0" fmla="*/ 167 w 322"/>
                                <a:gd name="T1" fmla="*/ 0 h 1203"/>
                                <a:gd name="T2" fmla="*/ 0 w 322"/>
                                <a:gd name="T3" fmla="*/ 167 h 1203"/>
                                <a:gd name="T4" fmla="*/ 0 w 322"/>
                                <a:gd name="T5" fmla="*/ 1048 h 1203"/>
                                <a:gd name="T6" fmla="*/ 167 w 322"/>
                                <a:gd name="T7" fmla="*/ 1203 h 1203"/>
                                <a:gd name="T8" fmla="*/ 322 w 322"/>
                                <a:gd name="T9" fmla="*/ 1048 h 1203"/>
                                <a:gd name="T10" fmla="*/ 322 w 322"/>
                                <a:gd name="T11" fmla="*/ 155 h 1203"/>
                                <a:gd name="T12" fmla="*/ 167 w 322"/>
                                <a:gd name="T13" fmla="*/ 0 h 1203"/>
                              </a:gdLst>
                              <a:ahLst/>
                              <a:cxnLst>
                                <a:cxn ang="0">
                                  <a:pos x="T0" y="T1"/>
                                </a:cxn>
                                <a:cxn ang="0">
                                  <a:pos x="T2" y="T3"/>
                                </a:cxn>
                                <a:cxn ang="0">
                                  <a:pos x="T4" y="T5"/>
                                </a:cxn>
                                <a:cxn ang="0">
                                  <a:pos x="T6" y="T7"/>
                                </a:cxn>
                                <a:cxn ang="0">
                                  <a:pos x="T8" y="T9"/>
                                </a:cxn>
                                <a:cxn ang="0">
                                  <a:pos x="T10" y="T11"/>
                                </a:cxn>
                                <a:cxn ang="0">
                                  <a:pos x="T12" y="T13"/>
                                </a:cxn>
                              </a:cxnLst>
                              <a:rect l="0" t="0" r="r" b="b"/>
                              <a:pathLst>
                                <a:path w="322" h="1203" extrusionOk="0">
                                  <a:moveTo>
                                    <a:pt x="167" y="0"/>
                                  </a:moveTo>
                                  <a:cubicBezTo>
                                    <a:pt x="72" y="0"/>
                                    <a:pt x="0" y="72"/>
                                    <a:pt x="0" y="167"/>
                                  </a:cubicBezTo>
                                  <a:lnTo>
                                    <a:pt x="0" y="1048"/>
                                  </a:lnTo>
                                  <a:cubicBezTo>
                                    <a:pt x="0" y="1131"/>
                                    <a:pt x="72" y="1203"/>
                                    <a:pt x="167" y="1203"/>
                                  </a:cubicBezTo>
                                  <a:cubicBezTo>
                                    <a:pt x="250" y="1203"/>
                                    <a:pt x="322" y="1131"/>
                                    <a:pt x="322" y="1048"/>
                                  </a:cubicBezTo>
                                  <a:lnTo>
                                    <a:pt x="322" y="155"/>
                                  </a:lnTo>
                                  <a:cubicBezTo>
                                    <a:pt x="322" y="60"/>
                                    <a:pt x="262" y="0"/>
                                    <a:pt x="167"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320" name="Google Shape;341;p20"/>
                          <wps:cNvSpPr>
                            <a:spLocks/>
                          </wps:cNvSpPr>
                          <wps:spPr bwMode="auto">
                            <a:xfrm>
                              <a:off x="54939" y="0"/>
                              <a:ext cx="221378" cy="185346"/>
                            </a:xfrm>
                            <a:custGeom>
                              <a:avLst/>
                              <a:gdLst>
                                <a:gd name="T0" fmla="*/ 2406 w 6955"/>
                                <a:gd name="T1" fmla="*/ 4168 h 5823"/>
                                <a:gd name="T2" fmla="*/ 2311 w 6955"/>
                                <a:gd name="T3" fmla="*/ 4537 h 5823"/>
                                <a:gd name="T4" fmla="*/ 2085 w 6955"/>
                                <a:gd name="T5" fmla="*/ 4537 h 5823"/>
                                <a:gd name="T6" fmla="*/ 1727 w 6955"/>
                                <a:gd name="T7" fmla="*/ 4180 h 5823"/>
                                <a:gd name="T8" fmla="*/ 1727 w 6955"/>
                                <a:gd name="T9" fmla="*/ 4168 h 5823"/>
                                <a:gd name="T10" fmla="*/ 2406 w 6955"/>
                                <a:gd name="T11" fmla="*/ 4168 h 5823"/>
                                <a:gd name="T12" fmla="*/ 5573 w 6955"/>
                                <a:gd name="T13" fmla="*/ 358 h 5823"/>
                                <a:gd name="T14" fmla="*/ 5930 w 6955"/>
                                <a:gd name="T15" fmla="*/ 715 h 5823"/>
                                <a:gd name="T16" fmla="*/ 5930 w 6955"/>
                                <a:gd name="T17" fmla="*/ 3501 h 5823"/>
                                <a:gd name="T18" fmla="*/ 5573 w 6955"/>
                                <a:gd name="T19" fmla="*/ 3858 h 5823"/>
                                <a:gd name="T20" fmla="*/ 4168 w 6955"/>
                                <a:gd name="T21" fmla="*/ 3858 h 5823"/>
                                <a:gd name="T22" fmla="*/ 4085 w 6955"/>
                                <a:gd name="T23" fmla="*/ 3882 h 5823"/>
                                <a:gd name="T24" fmla="*/ 2537 w 6955"/>
                                <a:gd name="T25" fmla="*/ 5001 h 5823"/>
                                <a:gd name="T26" fmla="*/ 2537 w 6955"/>
                                <a:gd name="T27" fmla="*/ 5001 h 5823"/>
                                <a:gd name="T28" fmla="*/ 2775 w 6955"/>
                                <a:gd name="T29" fmla="*/ 4049 h 5823"/>
                                <a:gd name="T30" fmla="*/ 2739 w 6955"/>
                                <a:gd name="T31" fmla="*/ 3918 h 5823"/>
                                <a:gd name="T32" fmla="*/ 2608 w 6955"/>
                                <a:gd name="T33" fmla="*/ 3858 h 5823"/>
                                <a:gd name="T34" fmla="*/ 692 w 6955"/>
                                <a:gd name="T35" fmla="*/ 3858 h 5823"/>
                                <a:gd name="T36" fmla="*/ 334 w 6955"/>
                                <a:gd name="T37" fmla="*/ 3501 h 5823"/>
                                <a:gd name="T38" fmla="*/ 334 w 6955"/>
                                <a:gd name="T39" fmla="*/ 715 h 5823"/>
                                <a:gd name="T40" fmla="*/ 692 w 6955"/>
                                <a:gd name="T41" fmla="*/ 358 h 5823"/>
                                <a:gd name="T42" fmla="*/ 5573 w 6955"/>
                                <a:gd name="T43" fmla="*/ 358 h 5823"/>
                                <a:gd name="T44" fmla="*/ 6287 w 6955"/>
                                <a:gd name="T45" fmla="*/ 1025 h 5823"/>
                                <a:gd name="T46" fmla="*/ 6645 w 6955"/>
                                <a:gd name="T47" fmla="*/ 1382 h 5823"/>
                                <a:gd name="T48" fmla="*/ 6645 w 6955"/>
                                <a:gd name="T49" fmla="*/ 4180 h 5823"/>
                                <a:gd name="T50" fmla="*/ 6633 w 6955"/>
                                <a:gd name="T51" fmla="*/ 4180 h 5823"/>
                                <a:gd name="T52" fmla="*/ 6276 w 6955"/>
                                <a:gd name="T53" fmla="*/ 4537 h 5823"/>
                                <a:gd name="T54" fmla="*/ 4871 w 6955"/>
                                <a:gd name="T55" fmla="*/ 4537 h 5823"/>
                                <a:gd name="T56" fmla="*/ 4752 w 6955"/>
                                <a:gd name="T57" fmla="*/ 4597 h 5823"/>
                                <a:gd name="T58" fmla="*/ 4728 w 6955"/>
                                <a:gd name="T59" fmla="*/ 4727 h 5823"/>
                                <a:gd name="T60" fmla="*/ 4847 w 6955"/>
                                <a:gd name="T61" fmla="*/ 5406 h 5823"/>
                                <a:gd name="T62" fmla="*/ 4847 w 6955"/>
                                <a:gd name="T63" fmla="*/ 5406 h 5823"/>
                                <a:gd name="T64" fmla="*/ 3656 w 6955"/>
                                <a:gd name="T65" fmla="*/ 4597 h 5823"/>
                                <a:gd name="T66" fmla="*/ 4251 w 6955"/>
                                <a:gd name="T67" fmla="*/ 4168 h 5823"/>
                                <a:gd name="T68" fmla="*/ 5585 w 6955"/>
                                <a:gd name="T69" fmla="*/ 4168 h 5823"/>
                                <a:gd name="T70" fmla="*/ 6276 w 6955"/>
                                <a:gd name="T71" fmla="*/ 3489 h 5823"/>
                                <a:gd name="T72" fmla="*/ 6276 w 6955"/>
                                <a:gd name="T73" fmla="*/ 1025 h 5823"/>
                                <a:gd name="T74" fmla="*/ 6287 w 6955"/>
                                <a:gd name="T75" fmla="*/ 1025 h 5823"/>
                                <a:gd name="T76" fmla="*/ 692 w 6955"/>
                                <a:gd name="T77" fmla="*/ 1 h 5823"/>
                                <a:gd name="T78" fmla="*/ 1 w 6955"/>
                                <a:gd name="T79" fmla="*/ 691 h 5823"/>
                                <a:gd name="T80" fmla="*/ 1 w 6955"/>
                                <a:gd name="T81" fmla="*/ 3465 h 5823"/>
                                <a:gd name="T82" fmla="*/ 692 w 6955"/>
                                <a:gd name="T83" fmla="*/ 4156 h 5823"/>
                                <a:gd name="T84" fmla="*/ 1406 w 6955"/>
                                <a:gd name="T85" fmla="*/ 4156 h 5823"/>
                                <a:gd name="T86" fmla="*/ 1406 w 6955"/>
                                <a:gd name="T87" fmla="*/ 4168 h 5823"/>
                                <a:gd name="T88" fmla="*/ 2085 w 6955"/>
                                <a:gd name="T89" fmla="*/ 4858 h 5823"/>
                                <a:gd name="T90" fmla="*/ 2227 w 6955"/>
                                <a:gd name="T91" fmla="*/ 4858 h 5823"/>
                                <a:gd name="T92" fmla="*/ 2168 w 6955"/>
                                <a:gd name="T93" fmla="*/ 5120 h 5823"/>
                                <a:gd name="T94" fmla="*/ 2263 w 6955"/>
                                <a:gd name="T95" fmla="*/ 5394 h 5823"/>
                                <a:gd name="T96" fmla="*/ 2406 w 6955"/>
                                <a:gd name="T97" fmla="*/ 5430 h 5823"/>
                                <a:gd name="T98" fmla="*/ 2549 w 6955"/>
                                <a:gd name="T99" fmla="*/ 5394 h 5823"/>
                                <a:gd name="T100" fmla="*/ 3263 w 6955"/>
                                <a:gd name="T101" fmla="*/ 4870 h 5823"/>
                                <a:gd name="T102" fmla="*/ 3430 w 6955"/>
                                <a:gd name="T103" fmla="*/ 4870 h 5823"/>
                                <a:gd name="T104" fmla="*/ 4787 w 6955"/>
                                <a:gd name="T105" fmla="*/ 5775 h 5823"/>
                                <a:gd name="T106" fmla="*/ 4918 w 6955"/>
                                <a:gd name="T107" fmla="*/ 5823 h 5823"/>
                                <a:gd name="T108" fmla="*/ 5049 w 6955"/>
                                <a:gd name="T109" fmla="*/ 5775 h 5823"/>
                                <a:gd name="T110" fmla="*/ 5156 w 6955"/>
                                <a:gd name="T111" fmla="*/ 5525 h 5823"/>
                                <a:gd name="T112" fmla="*/ 5049 w 6955"/>
                                <a:gd name="T113" fmla="*/ 4870 h 5823"/>
                                <a:gd name="T114" fmla="*/ 6252 w 6955"/>
                                <a:gd name="T115" fmla="*/ 4870 h 5823"/>
                                <a:gd name="T116" fmla="*/ 6942 w 6955"/>
                                <a:gd name="T117" fmla="*/ 4180 h 5823"/>
                                <a:gd name="T118" fmla="*/ 6942 w 6955"/>
                                <a:gd name="T119" fmla="*/ 1406 h 5823"/>
                                <a:gd name="T120" fmla="*/ 6276 w 6955"/>
                                <a:gd name="T121" fmla="*/ 703 h 5823"/>
                                <a:gd name="T122" fmla="*/ 5573 w 6955"/>
                                <a:gd name="T123" fmla="*/ 1 h 5823"/>
                                <a:gd name="T124" fmla="*/ 692 w 6955"/>
                                <a:gd name="T125" fmla="*/ 1 h 58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6955" h="5823" extrusionOk="0">
                                  <a:moveTo>
                                    <a:pt x="2406" y="4168"/>
                                  </a:moveTo>
                                  <a:lnTo>
                                    <a:pt x="2311" y="4537"/>
                                  </a:lnTo>
                                  <a:lnTo>
                                    <a:pt x="2085" y="4537"/>
                                  </a:lnTo>
                                  <a:cubicBezTo>
                                    <a:pt x="1894" y="4537"/>
                                    <a:pt x="1727" y="4382"/>
                                    <a:pt x="1727" y="4180"/>
                                  </a:cubicBezTo>
                                  <a:lnTo>
                                    <a:pt x="1727" y="4168"/>
                                  </a:lnTo>
                                  <a:lnTo>
                                    <a:pt x="2406" y="4168"/>
                                  </a:lnTo>
                                  <a:close/>
                                  <a:moveTo>
                                    <a:pt x="5573" y="358"/>
                                  </a:moveTo>
                                  <a:cubicBezTo>
                                    <a:pt x="5764" y="358"/>
                                    <a:pt x="5930" y="525"/>
                                    <a:pt x="5930" y="715"/>
                                  </a:cubicBezTo>
                                  <a:lnTo>
                                    <a:pt x="5930" y="3501"/>
                                  </a:lnTo>
                                  <a:cubicBezTo>
                                    <a:pt x="5930" y="3692"/>
                                    <a:pt x="5764" y="3858"/>
                                    <a:pt x="5573" y="3858"/>
                                  </a:cubicBezTo>
                                  <a:lnTo>
                                    <a:pt x="4168" y="3858"/>
                                  </a:lnTo>
                                  <a:cubicBezTo>
                                    <a:pt x="4144" y="3858"/>
                                    <a:pt x="4097" y="3870"/>
                                    <a:pt x="4085" y="3882"/>
                                  </a:cubicBezTo>
                                  <a:lnTo>
                                    <a:pt x="2537" y="5001"/>
                                  </a:lnTo>
                                  <a:lnTo>
                                    <a:pt x="2775" y="4049"/>
                                  </a:lnTo>
                                  <a:cubicBezTo>
                                    <a:pt x="2787" y="4001"/>
                                    <a:pt x="2775" y="3942"/>
                                    <a:pt x="2739" y="3918"/>
                                  </a:cubicBezTo>
                                  <a:cubicBezTo>
                                    <a:pt x="2716" y="3870"/>
                                    <a:pt x="2668" y="3858"/>
                                    <a:pt x="2608" y="3858"/>
                                  </a:cubicBezTo>
                                  <a:lnTo>
                                    <a:pt x="692" y="3858"/>
                                  </a:lnTo>
                                  <a:cubicBezTo>
                                    <a:pt x="501" y="3858"/>
                                    <a:pt x="334" y="3692"/>
                                    <a:pt x="334" y="3501"/>
                                  </a:cubicBezTo>
                                  <a:lnTo>
                                    <a:pt x="334" y="715"/>
                                  </a:lnTo>
                                  <a:cubicBezTo>
                                    <a:pt x="334" y="525"/>
                                    <a:pt x="501" y="358"/>
                                    <a:pt x="692" y="358"/>
                                  </a:cubicBezTo>
                                  <a:lnTo>
                                    <a:pt x="5573" y="358"/>
                                  </a:lnTo>
                                  <a:close/>
                                  <a:moveTo>
                                    <a:pt x="6287" y="1025"/>
                                  </a:moveTo>
                                  <a:cubicBezTo>
                                    <a:pt x="6478" y="1025"/>
                                    <a:pt x="6645" y="1191"/>
                                    <a:pt x="6645" y="1382"/>
                                  </a:cubicBezTo>
                                  <a:lnTo>
                                    <a:pt x="6645" y="4180"/>
                                  </a:lnTo>
                                  <a:lnTo>
                                    <a:pt x="6633" y="4180"/>
                                  </a:lnTo>
                                  <a:cubicBezTo>
                                    <a:pt x="6633" y="4382"/>
                                    <a:pt x="6466" y="4537"/>
                                    <a:pt x="6276" y="4537"/>
                                  </a:cubicBezTo>
                                  <a:lnTo>
                                    <a:pt x="4871" y="4537"/>
                                  </a:lnTo>
                                  <a:cubicBezTo>
                                    <a:pt x="4823" y="4537"/>
                                    <a:pt x="4787" y="4561"/>
                                    <a:pt x="4752" y="4597"/>
                                  </a:cubicBezTo>
                                  <a:cubicBezTo>
                                    <a:pt x="4728" y="4632"/>
                                    <a:pt x="4704" y="4692"/>
                                    <a:pt x="4728" y="4727"/>
                                  </a:cubicBezTo>
                                  <a:lnTo>
                                    <a:pt x="4847" y="5406"/>
                                  </a:lnTo>
                                  <a:lnTo>
                                    <a:pt x="3656" y="4597"/>
                                  </a:lnTo>
                                  <a:lnTo>
                                    <a:pt x="4251" y="4168"/>
                                  </a:lnTo>
                                  <a:lnTo>
                                    <a:pt x="5585" y="4168"/>
                                  </a:lnTo>
                                  <a:cubicBezTo>
                                    <a:pt x="5954" y="4168"/>
                                    <a:pt x="6276" y="3858"/>
                                    <a:pt x="6276" y="3489"/>
                                  </a:cubicBezTo>
                                  <a:lnTo>
                                    <a:pt x="6276" y="1025"/>
                                  </a:lnTo>
                                  <a:lnTo>
                                    <a:pt x="6287" y="1025"/>
                                  </a:lnTo>
                                  <a:close/>
                                  <a:moveTo>
                                    <a:pt x="692" y="1"/>
                                  </a:moveTo>
                                  <a:cubicBezTo>
                                    <a:pt x="322" y="1"/>
                                    <a:pt x="1" y="310"/>
                                    <a:pt x="1" y="691"/>
                                  </a:cubicBezTo>
                                  <a:lnTo>
                                    <a:pt x="1" y="3465"/>
                                  </a:lnTo>
                                  <a:cubicBezTo>
                                    <a:pt x="1" y="3846"/>
                                    <a:pt x="322" y="4156"/>
                                    <a:pt x="692" y="4156"/>
                                  </a:cubicBezTo>
                                  <a:lnTo>
                                    <a:pt x="1406" y="4156"/>
                                  </a:lnTo>
                                  <a:lnTo>
                                    <a:pt x="1406" y="4168"/>
                                  </a:lnTo>
                                  <a:cubicBezTo>
                                    <a:pt x="1406" y="4537"/>
                                    <a:pt x="1715" y="4858"/>
                                    <a:pt x="2085" y="4858"/>
                                  </a:cubicBezTo>
                                  <a:lnTo>
                                    <a:pt x="2227" y="4858"/>
                                  </a:lnTo>
                                  <a:lnTo>
                                    <a:pt x="2168" y="5120"/>
                                  </a:lnTo>
                                  <a:cubicBezTo>
                                    <a:pt x="2132" y="5228"/>
                                    <a:pt x="2180" y="5335"/>
                                    <a:pt x="2263" y="5394"/>
                                  </a:cubicBezTo>
                                  <a:cubicBezTo>
                                    <a:pt x="2311" y="5418"/>
                                    <a:pt x="2358" y="5430"/>
                                    <a:pt x="2406" y="5430"/>
                                  </a:cubicBezTo>
                                  <a:cubicBezTo>
                                    <a:pt x="2442" y="5430"/>
                                    <a:pt x="2501" y="5418"/>
                                    <a:pt x="2549" y="5394"/>
                                  </a:cubicBezTo>
                                  <a:lnTo>
                                    <a:pt x="3263" y="4870"/>
                                  </a:lnTo>
                                  <a:lnTo>
                                    <a:pt x="3430" y="4870"/>
                                  </a:lnTo>
                                  <a:lnTo>
                                    <a:pt x="4787" y="5775"/>
                                  </a:lnTo>
                                  <a:cubicBezTo>
                                    <a:pt x="4823" y="5811"/>
                                    <a:pt x="4871" y="5823"/>
                                    <a:pt x="4918" y="5823"/>
                                  </a:cubicBezTo>
                                  <a:cubicBezTo>
                                    <a:pt x="4954" y="5823"/>
                                    <a:pt x="5002" y="5811"/>
                                    <a:pt x="5049" y="5775"/>
                                  </a:cubicBezTo>
                                  <a:cubicBezTo>
                                    <a:pt x="5144" y="5716"/>
                                    <a:pt x="5180" y="5632"/>
                                    <a:pt x="5156" y="5525"/>
                                  </a:cubicBezTo>
                                  <a:lnTo>
                                    <a:pt x="5049" y="4870"/>
                                  </a:lnTo>
                                  <a:lnTo>
                                    <a:pt x="6252" y="4870"/>
                                  </a:lnTo>
                                  <a:cubicBezTo>
                                    <a:pt x="6633" y="4870"/>
                                    <a:pt x="6942" y="4561"/>
                                    <a:pt x="6942" y="4180"/>
                                  </a:cubicBezTo>
                                  <a:lnTo>
                                    <a:pt x="6942" y="1406"/>
                                  </a:lnTo>
                                  <a:cubicBezTo>
                                    <a:pt x="6954" y="1013"/>
                                    <a:pt x="6645" y="703"/>
                                    <a:pt x="6276" y="703"/>
                                  </a:cubicBezTo>
                                  <a:cubicBezTo>
                                    <a:pt x="6252" y="310"/>
                                    <a:pt x="5954" y="1"/>
                                    <a:pt x="5573" y="1"/>
                                  </a:cubicBezTo>
                                  <a:lnTo>
                                    <a:pt x="692"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321" name="Google Shape;342;p20"/>
                          <wps:cNvSpPr>
                            <a:spLocks/>
                          </wps:cNvSpPr>
                          <wps:spPr bwMode="auto">
                            <a:xfrm>
                              <a:off x="93994" y="33740"/>
                              <a:ext cx="26928" cy="10249"/>
                            </a:xfrm>
                            <a:custGeom>
                              <a:avLst/>
                              <a:gdLst>
                                <a:gd name="T0" fmla="*/ 167 w 846"/>
                                <a:gd name="T1" fmla="*/ 0 h 322"/>
                                <a:gd name="T2" fmla="*/ 0 w 846"/>
                                <a:gd name="T3" fmla="*/ 167 h 322"/>
                                <a:gd name="T4" fmla="*/ 167 w 846"/>
                                <a:gd name="T5" fmla="*/ 322 h 322"/>
                                <a:gd name="T6" fmla="*/ 679 w 846"/>
                                <a:gd name="T7" fmla="*/ 322 h 322"/>
                                <a:gd name="T8" fmla="*/ 846 w 846"/>
                                <a:gd name="T9" fmla="*/ 167 h 322"/>
                                <a:gd name="T10" fmla="*/ 679 w 846"/>
                                <a:gd name="T11" fmla="*/ 0 h 322"/>
                                <a:gd name="T12" fmla="*/ 167 w 846"/>
                                <a:gd name="T13" fmla="*/ 0 h 322"/>
                              </a:gdLst>
                              <a:ahLst/>
                              <a:cxnLst>
                                <a:cxn ang="0">
                                  <a:pos x="T0" y="T1"/>
                                </a:cxn>
                                <a:cxn ang="0">
                                  <a:pos x="T2" y="T3"/>
                                </a:cxn>
                                <a:cxn ang="0">
                                  <a:pos x="T4" y="T5"/>
                                </a:cxn>
                                <a:cxn ang="0">
                                  <a:pos x="T6" y="T7"/>
                                </a:cxn>
                                <a:cxn ang="0">
                                  <a:pos x="T8" y="T9"/>
                                </a:cxn>
                                <a:cxn ang="0">
                                  <a:pos x="T10" y="T11"/>
                                </a:cxn>
                                <a:cxn ang="0">
                                  <a:pos x="T12" y="T13"/>
                                </a:cxn>
                              </a:cxnLst>
                              <a:rect l="0" t="0" r="r" b="b"/>
                              <a:pathLst>
                                <a:path w="846" h="322" extrusionOk="0">
                                  <a:moveTo>
                                    <a:pt x="167" y="0"/>
                                  </a:moveTo>
                                  <a:cubicBezTo>
                                    <a:pt x="72" y="0"/>
                                    <a:pt x="0" y="72"/>
                                    <a:pt x="0" y="167"/>
                                  </a:cubicBezTo>
                                  <a:cubicBezTo>
                                    <a:pt x="0" y="250"/>
                                    <a:pt x="72" y="322"/>
                                    <a:pt x="167" y="322"/>
                                  </a:cubicBezTo>
                                  <a:lnTo>
                                    <a:pt x="679" y="322"/>
                                  </a:lnTo>
                                  <a:cubicBezTo>
                                    <a:pt x="774" y="322"/>
                                    <a:pt x="846" y="250"/>
                                    <a:pt x="846" y="167"/>
                                  </a:cubicBezTo>
                                  <a:cubicBezTo>
                                    <a:pt x="846" y="72"/>
                                    <a:pt x="774" y="0"/>
                                    <a:pt x="679" y="0"/>
                                  </a:cubicBezTo>
                                  <a:lnTo>
                                    <a:pt x="167" y="0"/>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322" name="Google Shape;343;p20"/>
                          <wps:cNvSpPr>
                            <a:spLocks/>
                          </wps:cNvSpPr>
                          <wps:spPr bwMode="auto">
                            <a:xfrm>
                              <a:off x="132636" y="33740"/>
                              <a:ext cx="82663" cy="10249"/>
                            </a:xfrm>
                            <a:custGeom>
                              <a:avLst/>
                              <a:gdLst>
                                <a:gd name="T0" fmla="*/ 167 w 2597"/>
                                <a:gd name="T1" fmla="*/ 0 h 322"/>
                                <a:gd name="T2" fmla="*/ 1 w 2597"/>
                                <a:gd name="T3" fmla="*/ 167 h 322"/>
                                <a:gd name="T4" fmla="*/ 167 w 2597"/>
                                <a:gd name="T5" fmla="*/ 322 h 322"/>
                                <a:gd name="T6" fmla="*/ 2430 w 2597"/>
                                <a:gd name="T7" fmla="*/ 322 h 322"/>
                                <a:gd name="T8" fmla="*/ 2596 w 2597"/>
                                <a:gd name="T9" fmla="*/ 167 h 322"/>
                                <a:gd name="T10" fmla="*/ 2430 w 2597"/>
                                <a:gd name="T11" fmla="*/ 0 h 322"/>
                                <a:gd name="T12" fmla="*/ 167 w 2597"/>
                                <a:gd name="T13" fmla="*/ 0 h 322"/>
                              </a:gdLst>
                              <a:ahLst/>
                              <a:cxnLst>
                                <a:cxn ang="0">
                                  <a:pos x="T0" y="T1"/>
                                </a:cxn>
                                <a:cxn ang="0">
                                  <a:pos x="T2" y="T3"/>
                                </a:cxn>
                                <a:cxn ang="0">
                                  <a:pos x="T4" y="T5"/>
                                </a:cxn>
                                <a:cxn ang="0">
                                  <a:pos x="T6" y="T7"/>
                                </a:cxn>
                                <a:cxn ang="0">
                                  <a:pos x="T8" y="T9"/>
                                </a:cxn>
                                <a:cxn ang="0">
                                  <a:pos x="T10" y="T11"/>
                                </a:cxn>
                                <a:cxn ang="0">
                                  <a:pos x="T12" y="T13"/>
                                </a:cxn>
                              </a:cxnLst>
                              <a:rect l="0" t="0" r="r" b="b"/>
                              <a:pathLst>
                                <a:path w="2597" h="322" extrusionOk="0">
                                  <a:moveTo>
                                    <a:pt x="167" y="0"/>
                                  </a:moveTo>
                                  <a:cubicBezTo>
                                    <a:pt x="84" y="0"/>
                                    <a:pt x="1" y="72"/>
                                    <a:pt x="1" y="167"/>
                                  </a:cubicBezTo>
                                  <a:cubicBezTo>
                                    <a:pt x="1" y="250"/>
                                    <a:pt x="84" y="322"/>
                                    <a:pt x="167" y="322"/>
                                  </a:cubicBezTo>
                                  <a:lnTo>
                                    <a:pt x="2430" y="322"/>
                                  </a:lnTo>
                                  <a:cubicBezTo>
                                    <a:pt x="2525" y="322"/>
                                    <a:pt x="2596" y="250"/>
                                    <a:pt x="2596" y="167"/>
                                  </a:cubicBezTo>
                                  <a:cubicBezTo>
                                    <a:pt x="2596" y="72"/>
                                    <a:pt x="2525" y="0"/>
                                    <a:pt x="2430" y="0"/>
                                  </a:cubicBezTo>
                                  <a:lnTo>
                                    <a:pt x="167" y="0"/>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325" name="Google Shape;344;p20"/>
                          <wps:cNvSpPr>
                            <a:spLocks/>
                          </wps:cNvSpPr>
                          <wps:spPr bwMode="auto">
                            <a:xfrm>
                              <a:off x="93994" y="61018"/>
                              <a:ext cx="121304" cy="10631"/>
                            </a:xfrm>
                            <a:custGeom>
                              <a:avLst/>
                              <a:gdLst>
                                <a:gd name="T0" fmla="*/ 167 w 3811"/>
                                <a:gd name="T1" fmla="*/ 1 h 334"/>
                                <a:gd name="T2" fmla="*/ 0 w 3811"/>
                                <a:gd name="T3" fmla="*/ 167 h 334"/>
                                <a:gd name="T4" fmla="*/ 167 w 3811"/>
                                <a:gd name="T5" fmla="*/ 334 h 334"/>
                                <a:gd name="T6" fmla="*/ 3644 w 3811"/>
                                <a:gd name="T7" fmla="*/ 334 h 334"/>
                                <a:gd name="T8" fmla="*/ 3810 w 3811"/>
                                <a:gd name="T9" fmla="*/ 167 h 334"/>
                                <a:gd name="T10" fmla="*/ 3644 w 3811"/>
                                <a:gd name="T11" fmla="*/ 1 h 334"/>
                                <a:gd name="T12" fmla="*/ 167 w 3811"/>
                                <a:gd name="T13" fmla="*/ 1 h 334"/>
                              </a:gdLst>
                              <a:ahLst/>
                              <a:cxnLst>
                                <a:cxn ang="0">
                                  <a:pos x="T0" y="T1"/>
                                </a:cxn>
                                <a:cxn ang="0">
                                  <a:pos x="T2" y="T3"/>
                                </a:cxn>
                                <a:cxn ang="0">
                                  <a:pos x="T4" y="T5"/>
                                </a:cxn>
                                <a:cxn ang="0">
                                  <a:pos x="T6" y="T7"/>
                                </a:cxn>
                                <a:cxn ang="0">
                                  <a:pos x="T8" y="T9"/>
                                </a:cxn>
                                <a:cxn ang="0">
                                  <a:pos x="T10" y="T11"/>
                                </a:cxn>
                                <a:cxn ang="0">
                                  <a:pos x="T12" y="T13"/>
                                </a:cxn>
                              </a:cxnLst>
                              <a:rect l="0" t="0" r="r" b="b"/>
                              <a:pathLst>
                                <a:path w="3811" h="334" extrusionOk="0">
                                  <a:moveTo>
                                    <a:pt x="167" y="1"/>
                                  </a:moveTo>
                                  <a:cubicBezTo>
                                    <a:pt x="72" y="1"/>
                                    <a:pt x="0" y="84"/>
                                    <a:pt x="0" y="167"/>
                                  </a:cubicBezTo>
                                  <a:cubicBezTo>
                                    <a:pt x="0" y="263"/>
                                    <a:pt x="72" y="334"/>
                                    <a:pt x="167" y="334"/>
                                  </a:cubicBezTo>
                                  <a:lnTo>
                                    <a:pt x="3644" y="334"/>
                                  </a:lnTo>
                                  <a:cubicBezTo>
                                    <a:pt x="3739" y="334"/>
                                    <a:pt x="3810" y="263"/>
                                    <a:pt x="3810" y="167"/>
                                  </a:cubicBezTo>
                                  <a:cubicBezTo>
                                    <a:pt x="3810" y="84"/>
                                    <a:pt x="3739" y="1"/>
                                    <a:pt x="3644" y="1"/>
                                  </a:cubicBezTo>
                                  <a:lnTo>
                                    <a:pt x="167"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326" name="Google Shape;345;p20"/>
                          <wps:cNvSpPr>
                            <a:spLocks/>
                          </wps:cNvSpPr>
                          <wps:spPr bwMode="auto">
                            <a:xfrm>
                              <a:off x="93994" y="89060"/>
                              <a:ext cx="82249" cy="10663"/>
                            </a:xfrm>
                            <a:custGeom>
                              <a:avLst/>
                              <a:gdLst>
                                <a:gd name="T0" fmla="*/ 155 w 2584"/>
                                <a:gd name="T1" fmla="*/ 1 h 335"/>
                                <a:gd name="T2" fmla="*/ 0 w 2584"/>
                                <a:gd name="T3" fmla="*/ 167 h 335"/>
                                <a:gd name="T4" fmla="*/ 155 w 2584"/>
                                <a:gd name="T5" fmla="*/ 334 h 335"/>
                                <a:gd name="T6" fmla="*/ 2429 w 2584"/>
                                <a:gd name="T7" fmla="*/ 334 h 335"/>
                                <a:gd name="T8" fmla="*/ 2584 w 2584"/>
                                <a:gd name="T9" fmla="*/ 167 h 335"/>
                                <a:gd name="T10" fmla="*/ 2429 w 2584"/>
                                <a:gd name="T11" fmla="*/ 1 h 335"/>
                                <a:gd name="T12" fmla="*/ 155 w 2584"/>
                                <a:gd name="T13" fmla="*/ 1 h 335"/>
                              </a:gdLst>
                              <a:ahLst/>
                              <a:cxnLst>
                                <a:cxn ang="0">
                                  <a:pos x="T0" y="T1"/>
                                </a:cxn>
                                <a:cxn ang="0">
                                  <a:pos x="T2" y="T3"/>
                                </a:cxn>
                                <a:cxn ang="0">
                                  <a:pos x="T4" y="T5"/>
                                </a:cxn>
                                <a:cxn ang="0">
                                  <a:pos x="T6" y="T7"/>
                                </a:cxn>
                                <a:cxn ang="0">
                                  <a:pos x="T8" y="T9"/>
                                </a:cxn>
                                <a:cxn ang="0">
                                  <a:pos x="T10" y="T11"/>
                                </a:cxn>
                                <a:cxn ang="0">
                                  <a:pos x="T12" y="T13"/>
                                </a:cxn>
                              </a:cxnLst>
                              <a:rect l="0" t="0" r="r" b="b"/>
                              <a:pathLst>
                                <a:path w="2584" h="335" extrusionOk="0">
                                  <a:moveTo>
                                    <a:pt x="155" y="1"/>
                                  </a:moveTo>
                                  <a:cubicBezTo>
                                    <a:pt x="72" y="1"/>
                                    <a:pt x="0" y="72"/>
                                    <a:pt x="0" y="167"/>
                                  </a:cubicBezTo>
                                  <a:cubicBezTo>
                                    <a:pt x="0" y="251"/>
                                    <a:pt x="72" y="334"/>
                                    <a:pt x="155" y="334"/>
                                  </a:cubicBezTo>
                                  <a:lnTo>
                                    <a:pt x="2429" y="334"/>
                                  </a:lnTo>
                                  <a:cubicBezTo>
                                    <a:pt x="2513" y="334"/>
                                    <a:pt x="2584" y="251"/>
                                    <a:pt x="2584" y="167"/>
                                  </a:cubicBezTo>
                                  <a:cubicBezTo>
                                    <a:pt x="2584" y="72"/>
                                    <a:pt x="2513" y="1"/>
                                    <a:pt x="2429" y="1"/>
                                  </a:cubicBezTo>
                                  <a:lnTo>
                                    <a:pt x="155"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327" name="Google Shape;346;p20"/>
                          <wps:cNvSpPr>
                            <a:spLocks/>
                          </wps:cNvSpPr>
                          <wps:spPr bwMode="auto">
                            <a:xfrm>
                              <a:off x="188339" y="89060"/>
                              <a:ext cx="26960" cy="10663"/>
                            </a:xfrm>
                            <a:custGeom>
                              <a:avLst/>
                              <a:gdLst>
                                <a:gd name="T0" fmla="*/ 156 w 847"/>
                                <a:gd name="T1" fmla="*/ 1 h 335"/>
                                <a:gd name="T2" fmla="*/ 1 w 847"/>
                                <a:gd name="T3" fmla="*/ 167 h 335"/>
                                <a:gd name="T4" fmla="*/ 156 w 847"/>
                                <a:gd name="T5" fmla="*/ 334 h 335"/>
                                <a:gd name="T6" fmla="*/ 680 w 847"/>
                                <a:gd name="T7" fmla="*/ 334 h 335"/>
                                <a:gd name="T8" fmla="*/ 846 w 847"/>
                                <a:gd name="T9" fmla="*/ 167 h 335"/>
                                <a:gd name="T10" fmla="*/ 680 w 847"/>
                                <a:gd name="T11" fmla="*/ 1 h 335"/>
                                <a:gd name="T12" fmla="*/ 156 w 847"/>
                                <a:gd name="T13" fmla="*/ 1 h 335"/>
                              </a:gdLst>
                              <a:ahLst/>
                              <a:cxnLst>
                                <a:cxn ang="0">
                                  <a:pos x="T0" y="T1"/>
                                </a:cxn>
                                <a:cxn ang="0">
                                  <a:pos x="T2" y="T3"/>
                                </a:cxn>
                                <a:cxn ang="0">
                                  <a:pos x="T4" y="T5"/>
                                </a:cxn>
                                <a:cxn ang="0">
                                  <a:pos x="T6" y="T7"/>
                                </a:cxn>
                                <a:cxn ang="0">
                                  <a:pos x="T8" y="T9"/>
                                </a:cxn>
                                <a:cxn ang="0">
                                  <a:pos x="T10" y="T11"/>
                                </a:cxn>
                                <a:cxn ang="0">
                                  <a:pos x="T12" y="T13"/>
                                </a:cxn>
                              </a:cxnLst>
                              <a:rect l="0" t="0" r="r" b="b"/>
                              <a:pathLst>
                                <a:path w="847" h="335" extrusionOk="0">
                                  <a:moveTo>
                                    <a:pt x="156" y="1"/>
                                  </a:moveTo>
                                  <a:cubicBezTo>
                                    <a:pt x="72" y="1"/>
                                    <a:pt x="1" y="72"/>
                                    <a:pt x="1" y="167"/>
                                  </a:cubicBezTo>
                                  <a:cubicBezTo>
                                    <a:pt x="1" y="251"/>
                                    <a:pt x="72" y="334"/>
                                    <a:pt x="156" y="334"/>
                                  </a:cubicBezTo>
                                  <a:lnTo>
                                    <a:pt x="680" y="334"/>
                                  </a:lnTo>
                                  <a:cubicBezTo>
                                    <a:pt x="775" y="334"/>
                                    <a:pt x="846" y="251"/>
                                    <a:pt x="846" y="167"/>
                                  </a:cubicBezTo>
                                  <a:cubicBezTo>
                                    <a:pt x="846" y="72"/>
                                    <a:pt x="775" y="1"/>
                                    <a:pt x="680" y="1"/>
                                  </a:cubicBezTo>
                                  <a:lnTo>
                                    <a:pt x="156"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g:wgp>
                  </a:graphicData>
                </a:graphic>
              </wp:inline>
            </w:drawing>
          </mc:Choice>
          <mc:Fallback>
            <w:pict>
              <v:group id="_x0000_s1763" style="width:451.3pt;height:36.4pt;mso-position-horizontal-relative:char;mso-position-vertical-relative:line" coordorigin="-1619" coordsize="61055,4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">
                <v:group id="Group 256605" o:spid="_x0000_s1764" style="position:absolute;left:-1619;width:61055;height:4927" coordorigin="-1658,159" coordsize="62550,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cWw8YAAADdAAAADwAAAGRycy9kb3ducmV2LnhtbESPT2vCQBTE7wW/w/KE&#10;3uomhlaJriKipQcR/APi7ZF9JsHs25Bdk/jtuwWhx2FmfsPMl72pREuNKy0riEcRCOLM6pJzBefT&#10;9mMKwnlkjZVlUvAkB8vF4G2OqbYdH6g9+lwECLsUFRTe16mULivIoBvZmjh4N9sY9EE2udQNdgFu&#10;KjmOoi9psOSwUGBN64Ky+/FhFHx32K2SeNPu7rf183r63F92MSn1PuxXMxCeev8ffrV/tIIkiSb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5xbDxgAAAN0A&#10;AAAPAAAAAAAAAAAAAAAAAKoCAABkcnMvZG93bnJldi54bWxQSwUGAAAAAAQABAD6AAAAnQMAAAAA&#10;">
                  <v:group id="Group 256606" o:spid="_x0000_s1765" style="position:absolute;left:44009;top:159;width:16882;height:5058" coordorigin="35684,223" coordsize="24628,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3iCscQAAADdAAAA&#10;DwAAAAAAAAAAAAAAAACqAgAAZHJzL2Rvd25yZXYueG1sUEsFBgAAAAAEAAQA+gAAAJsDAAAAAA==&#10;">
                    <v:roundrect id="Rectangle: Rounded Corners 55" o:spid="_x0000_s1766" style="position:absolute;left:35684;top:223;width:24629;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qDr8UA&#10;AADdAAAADwAAAGRycy9kb3ducmV2LnhtbESP0WoCMRRE3wv+Q7iCL0WTKlZdjSJioY+t+gGXzXV3&#10;dXOzJum69eubQqGPw8ycYVabztaiJR8qxxpeRgoEce5MxYWG0/FtOAcRIrLB2jFp+KYAm3XvaYWZ&#10;cXf+pPYQC5EgHDLUUMbYZFKGvCSLYeQa4uSdnbcYk/SFNB7vCW5rOVbqVVqsOC2U2NCupPx6+LIa&#10;LrPjbO72+LDq47H1t+dpWxVTrQf9brsEEamL/+G/9rvRMJmoBfy+SU9A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GoOvxQAAAN0AAAAPAAAAAAAAAAAAAAAAAJgCAABkcnMv&#10;ZG93bnJldi54bWxQSwUGAAAAAAQABAD1AAAAigMAAAAA&#10;" fillcolor="#7030a0" stroked="f" strokeweight="1pt">
                      <v:stroke joinstyle="miter"/>
                      <v:textbox inset=",0">
                        <w:txbxContent>
                          <w:p w:rsidR="00FC7E58" w:rsidRPr="00BB0D09" w:rsidRDefault="00FC7E58" w:rsidP="000D0CA1">
                            <w:pPr>
                              <w:pStyle w:val="NoSpacing"/>
                              <w:rPr>
                                <w:b/>
                                <w:color w:val="FFFFFF" w:themeColor="background1"/>
                              </w:rPr>
                            </w:pPr>
                            <w:r>
                              <w:rPr>
                                <w:rFonts w:hint="cs"/>
                                <w:rtl/>
                                <w:lang w:bidi="ar-SY"/>
                              </w:rPr>
                              <w:t xml:space="preserve">       </w:t>
                            </w:r>
                            <w:r w:rsidRPr="00BB0D09">
                              <w:rPr>
                                <w:rFonts w:hint="cs"/>
                                <w:color w:val="FFFFFF" w:themeColor="background1"/>
                                <w:rtl/>
                                <w:lang w:bidi="ar-SY"/>
                              </w:rPr>
                              <w:t>عزيزي المدرّب:</w:t>
                            </w:r>
                          </w:p>
                        </w:txbxContent>
                      </v:textbox>
                    </v:roundrect>
                    <v:oval id="Oval 61" o:spid="_x0000_s1767" style="position:absolute;left:53438;top:734;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JyP8MA&#10;AADdAAAADwAAAGRycy9kb3ducmV2LnhtbERPu2rDMBTdC/kHcQPZajkJbhs3SgihgSwemrpDtot1&#10;/aDWlbFUP/4+GgodD+e9P06mFQP1rrGsYB3FIIgLqxuuFORfl+c3EM4ja2wtk4KZHBwPi6c9ptqO&#10;/EnDzVcihLBLUUHtfZdK6YqaDLrIdsSBK21v0AfYV1L3OIZw08pNHL9Igw2Hhho7OtdU/Nx+jQId&#10;vzaJzpOszE9jNif3nfz4zpRaLafTOwhPk/8X/7mvWsF2uw77w5vwBOTh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qJyP8MAAADdAAAADwAAAAAAAAAAAAAAAACYAgAAZHJzL2Rv&#10;d25yZXYueG1sUEsFBgAAAAAEAAQA9QAAAIgDAAAAAA==&#10;" fillcolor="#272727 [2749]" stroked="f" strokeweight="1pt">
                      <v:stroke joinstyle="miter"/>
                      <v:shadow on="t" color="black" opacity="26213f" origin=",-.5" offset="0,3pt"/>
                    </v:oval>
                  </v:group>
                  <v:rect id="Rectangle 256609" o:spid="_x0000_s1768" style="position:absolute;left:-1658;top:4929;width:50526;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T5ysYA&#10;AADdAAAADwAAAGRycy9kb3ducmV2LnhtbESPQWvCQBSE70L/w/IK3nQTFWljNtIWLL0omBbE2yP7&#10;TGKzb8PuVtN/3y0IHoeZ+YbJ14PpxIWcby0rSKcJCOLK6pZrBV+fm8kTCB+QNXaWScEveVgXD6Mc&#10;M22vvKdLGWoRIewzVNCE0GdS+qohg35qe+LonawzGKJ0tdQOrxFuOjlLkqU02HJcaLCnt4aq7/LH&#10;KHDvh+ViUZnno5tt+9fdfquP56DU+HF4WYEINIR7+Nb+0Arm8zSF/zfxCcj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cT5ysYAAADdAAAADwAAAAAAAAAAAAAAAACYAgAAZHJz&#10;L2Rvd25yZXYueG1sUEsFBgAAAAAEAAQA9QAAAIsDAAAAAA==&#10;" fillcolor="#7030a0" stroked="f" strokeweight="1pt"/>
                </v:group>
                <v:group id="Google Shape;333;p20" o:spid="_x0000_s1769" style="position:absolute;left:55626;top:1238;width:2443;height:2444" coordsize="354364,3547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0kjhsUAAADdAAAADwAAAGRycy9kb3ducmV2LnhtbESPQYvCMBSE7wv+h/AE&#10;b2tayy5SjSKi4kEWVgXx9miebbF5KU1s67/fLAgeh5n5hpkve1OJlhpXWlYQjyMQxJnVJecKzqft&#10;5xSE88gaK8uk4EkOlovBxxxTbTv+pfbocxEg7FJUUHhfp1K6rCCDbmxr4uDdbGPQB9nkUjfYBbip&#10;5CSKvqXBksNCgTWtC8rux4dRsOuwWyXxpj3cb+vn9fT1cznEpNRo2K9mIDz1/h1+tfdaQZLEE/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9JI4bFAAAA3QAA&#10;AA8AAAAAAAAAAAAAAAAAqgIAAGRycy9kb3ducmV2LnhtbFBLBQYAAAAABAAEAPoAAACcAwAAAAA=&#10;">
                  <v:shape id="Google Shape;334;p20" o:spid="_x0000_s1770" style="position:absolute;top:155108;width:132667;height:199288;visibility:visible;mso-wrap-style:square;v-text-anchor:middle" coordsize="4168,6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5b/8YA&#10;AADdAAAADwAAAGRycy9kb3ducmV2LnhtbESP0WrCQBRE34X+w3ILfZFmo7GlxKxSlEJFLDTtB1yz&#10;t0lI9m7IbjX69a4g+DjMzBkmWw6mFQfqXW1ZwSSKQRAXVtdcKvj9+Xh+A+E8ssbWMik4kYPl4mGU&#10;Yartkb/pkPtSBAi7FBVU3neplK6oyKCLbEccvD/bG/RB9qXUPR4D3LRyGsev0mDNYaHCjlYVFU3+&#10;bxR8zcw+3oxfUNLONuttsz6b8qzU0+PwPgfhafD38K39qRUkySSB65vwBO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65b/8YAAADdAAAADwAAAAAAAAAAAAAAAACYAgAAZHJz&#10;L2Rvd25yZXYueG1sUEsFBgAAAAAEAAQA9QAAAIsDAAAAAA==&#10;" path="m2102,325v45,,89,6,137,18c2953,402,3501,1021,3501,1748v,690,167,1333,310,1666l3811,3438v-179,96,-501,298,-1036,393l2775,3795r,-333c2977,3343,3156,3164,3299,2938v214,-393,142,-917,-203,-1226c2858,1486,2429,1236,1751,1236v-48,,-95,12,-119,35l1286,1617v-59,59,-59,166,,226c1316,1873,1358,1887,1400,1887v41,,83,-14,113,-44l1810,1545v429,12,786,143,1072,405c3120,2152,3156,2510,3013,2783v-191,322,-536,536,-929,536c1513,3319,1036,2843,1036,2260v,-96,-83,-167,-166,-167c774,2093,703,2164,703,2260v,500,286,964,702,1202l1405,3795r,36c858,3712,524,3534,393,3438v,,-11,,,-24c524,3081,691,2438,703,1748,703,1021,1275,402,1965,343v48,-12,92,-18,137,-18xm2429,3581r,191c2429,3974,2537,4153,2715,4236r107,60c2668,4546,2382,4712,2072,4712v-297,,-583,-166,-738,-416l1429,4236v179,-83,286,-262,286,-464l1715,3581v119,36,238,48,357,48c2191,3629,2310,3617,2429,3581xm2072,v-56,,-113,3,-166,9c1036,81,346,855,346,1748v,643,-143,1238,-286,1547c1,3450,48,3617,179,3700v143,95,405,250,857,393l382,4415c143,4534,1,4772,1,5022r,1071c1,6189,84,6260,167,6260v95,,167,-71,167,-167l334,5022v,-131,71,-250,190,-322l1048,4450v227,357,608,596,1036,596c2525,5046,2906,4819,3132,4450r524,250c3775,4760,3846,4879,3846,5022r,1071c3846,6189,3918,6260,4013,6260v83,,155,-71,155,-167l4168,5022v-12,-250,-155,-488,-393,-607l3120,4093v429,-119,714,-286,845,-393c4096,3617,4144,3450,4084,3295,3953,2986,3799,2391,3799,1748,3799,855,3096,81,2239,9,2185,3,2129,,2072,xe" fillcolor="white [3212]" stroked="f">
                    <v:path arrowok="t" o:extrusionok="f" o:connecttype="custom" o:connectlocs="71267,10918;121304,108668;88328,121941;88328,110196;98545,54493;51946,40456;40933,58663;48159,58663;91734,62069;66334,105644;27692,66620;44721,110196;44721,121941;12509,108668;62546,10918;77315,113983;86418,134832;65952,149983;45485,134832;54588,113983;77315,113983;60668,286;1910,104880;32976,130280;32,159851;5316,199256;10631,159851;33358,141644;99691,141644;122418,159851;127733,199256;132667,159851;99309,130280;129993,104880;71267,286" o:connectangles="0,0,0,0,0,0,0,0,0,0,0,0,0,0,0,0,0,0,0,0,0,0,0,0,0,0,0,0,0,0,0,0,0,0,0"/>
                  </v:shape>
                  <v:shape id="Google Shape;335;p20" o:spid="_x0000_s1771" style="position:absolute;left:21995;top:321769;width:10249;height:32626;visibility:visible;mso-wrap-style:square;v-text-anchor:middle" coordsize="322,1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VEAsIA&#10;AADdAAAADwAAAGRycy9kb3ducmV2LnhtbESPT4vCMBTE7wt+h/AEL4umbsU/1SiysOK1Ve+P5tkW&#10;m5fSRFu//UYQPA4z8xtms+tNLR7UusqygukkAkGcW11xoeB8+hsvQTiPrLG2TAqe5GC3HXxtMNG2&#10;45QemS9EgLBLUEHpfZNI6fKSDLqJbYiDd7WtQR9kW0jdYhfgppY/UTSXBisOCyU29FtSfsvuRkG3&#10;uKRpTLaLV9bxOfs+zs1hptRo2O/XIDz1/hN+t49aQRxPZ/B6E56A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VUQCwgAAAN0AAAAPAAAAAAAAAAAAAAAAAJgCAABkcnMvZG93&#10;bnJldi54bWxQSwUGAAAAAAQABAD1AAAAhwMAAAAA&#10;" path="m167,c72,,,72,,167l,857v,96,72,167,167,167c250,1024,322,953,322,857r,-690c322,72,250,,167,xe" fillcolor="white [3212]" stroked="f">
                    <v:path arrowok="t" o:extrusionok="f" o:connecttype="custom" o:connectlocs="5315,0;0,5316;0,27279;5315,32594;10249,27279;10249,5316;5315,0" o:connectangles="0,0,0,0,0,0,0"/>
                  </v:shape>
                  <v:shape id="Google Shape;336;p20" o:spid="_x0000_s1772" style="position:absolute;left:99660;top:321769;width:10281;height:32626;visibility:visible;mso-wrap-style:square;v-text-anchor:middle" coordsize="323,1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XGKsUA&#10;AADdAAAADwAAAGRycy9kb3ducmV2LnhtbESPT2vCQBTE74LfYXmCt7rRtCrRVYJg6a3+O3h8ZJ9J&#10;SPZtyK4m7afvFgSPw8z8hllve1OLB7WutKxgOolAEGdWl5wruJz3b0sQziNrrC2Tgh9ysN0MB2tM&#10;tO34SI+Tz0WAsEtQQeF9k0jpsoIMuoltiIN3s61BH2SbS91iF+CmlrMomkuDJYeFAhvaFZRVp7tR&#10;oK/p4fJZ6TQ9/8bfssqu0aJ7V2o86tMVCE+9f4Wf7S+tII6nH/D/JjwBuf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RcYqxQAAAN0AAAAPAAAAAAAAAAAAAAAAAJgCAABkcnMv&#10;ZG93bnJldi54bWxQSwUGAAAAAAQABAD1AAAAigMAAAAA&#10;" path="m168,c72,,1,72,1,167r,690c1,953,72,1024,168,1024v83,,154,-71,154,-167l322,167c322,72,251,,168,xe" fillcolor="white [3212]" stroked="f">
                    <v:path arrowok="t" o:extrusionok="f" o:connecttype="custom" o:connectlocs="5347,0;32,5316;32,27279;5347,32594;10249,27279;10249,5316;5347,0" o:connectangles="0,0,0,0,0,0,0"/>
                  </v:shape>
                  <v:shape id="Google Shape;337;p20" o:spid="_x0000_s1773" style="position:absolute;left:254672;top:193081;width:55734;height:18430;visibility:visible;mso-wrap-style:square;v-text-anchor:middle" coordsize="1751,5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oVQ8YA&#10;AADdAAAADwAAAGRycy9kb3ducmV2LnhtbESPT2vCQBTE74LfYXlCb3WjoRKiq4gieGgPVUGPz+zL&#10;H82+DdlVYz99t1DwOMzMb5jZojO1uFPrKssKRsMIBHFmdcWFgsN+856AcB5ZY22ZFDzJwWLe780w&#10;1fbB33Tf+UIECLsUFZTeN6mULivJoBvahjh4uW0N+iDbQuoWHwFuajmOook0WHFYKLGhVUnZdXcz&#10;Ck6XPP7wP/Iz35yTZL12z/Hxa6XU26BbTkF46vwr/N/eagVxPJrA35vwBO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goVQ8YAAADdAAAADwAAAAAAAAAAAAAAAACYAgAAZHJz&#10;L2Rvd25yZXYueG1sUEsFBgAAAAAEAAQA9QAAAIsDAAAAAA==&#10;" path="m649,c492,,319,16,132,55,60,66,1,138,1,221r,179c1,483,72,555,155,555v96,,167,-72,167,-155l322,364c434,349,539,342,636,342v205,,375,29,496,70c1334,471,1453,543,1465,543v36,12,60,35,95,35c1620,578,1667,543,1691,495v60,-95,36,-202,-47,-250c1625,236,1259,,649,xe" fillcolor="white [3212]" stroked="f">
                    <v:path arrowok="t" o:extrusionok="f" o:connecttype="custom" o:connectlocs="20658,0;4202,1751;32,7035;32,12732;4934,17666;10249,12732;10249,11586;20244,10886;36031,13114;46631,17284;49655,18398;53824,15756;52328,7799;20658,0" o:connectangles="0,0,0,0,0,0,0,0,0,0,0,0,0,0"/>
                  </v:shape>
                  <v:shape id="Google Shape;338;p20" o:spid="_x0000_s1774" style="position:absolute;left:210333;top:161060;width:144031;height:192953;visibility:visible;mso-wrap-style:square;v-text-anchor:middle" coordsize="4525,60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IHJMUA&#10;AADdAAAADwAAAGRycy9kb3ducmV2LnhtbESPT2sCMRTE74LfITyht5pspf7ZGqUIUq9VCz0+N6+7&#10;225eliSuq5++KRQ8DjPzG2a57m0jOvKhdqwhGysQxIUzNZcajoft4xxEiMgGG8ek4UoB1qvhYIm5&#10;cRd+p24fS5EgHHLUUMXY5lKGoiKLYexa4uR9OW8xJulLaTxeEtw28kmpqbRYc1qosKVNRcXP/mw1&#10;qLfy4+b72+lbnabZZ9OdF8+BtH4Y9a8vICL18R7+b++Mhskkm8Hfm/Q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QgckxQAAAN0AAAAPAAAAAAAAAAAAAAAAAJgCAABkcnMv&#10;ZG93bnJldi54bWxQSwUGAAAAAAQABAD1AAAAigMAAAAA&#10;" path="m3489,310r,810c3489,1251,3453,1382,3394,1525r-60,131c3322,1680,3322,1703,3322,1727r,346c3322,2370,3203,2632,3001,2835v-205,181,-452,298,-733,298c2254,3133,2241,3133,2227,3132,1655,3108,1191,2608,1191,2025r,-298c1191,1703,1191,1680,1179,1656r-59,-131c1060,1406,1036,1263,1036,1120v,-452,358,-810,798,-810l3489,310xm1727,3335v155,71,321,107,488,119l2263,3454v190,,369,-24,535,-107l2798,3573v,47,12,107,12,155l2263,4144,1715,3728v12,-48,12,-96,12,-155l1727,3335xm1834,1c1203,1,703,501,703,1132v,190,48,369,131,536l882,1751r,262c882,2454,1084,2858,1405,3120r,441c1405,3632,1358,3704,1286,3739l453,4049c179,4156,1,4406,1,4692r,1202c1,5990,72,6061,167,6061v84,,167,-71,167,-167l334,4692v,-155,83,-286,238,-345l1405,4037v36,-24,84,-48,120,-83l2096,4394r,1489c2096,5966,2179,6037,2263,6037v95,,166,-71,166,-154l2429,4394r584,-440c3049,3989,3084,4001,3132,4037r833,310c4096,4406,4203,4537,4203,4692r,1202c4203,5990,4275,6061,4358,6061v95,,167,-71,167,-167l4525,4692v-12,-274,-191,-524,-453,-631l3239,3751v-83,-23,-119,-107,-119,-178l3120,3156v24,-24,71,-60,95,-95c3489,2799,3632,2454,3632,2073r,-322l3680,1668v95,-167,131,-357,131,-536l3811,168c3811,72,3739,1,3644,1l1834,1xe" fillcolor="white [3212]" stroked="f">
                    <v:path arrowok="t" o:extrusionok="f" o:connecttype="custom" o:connectlocs="111055,35650;106121,52710;105739,65983;72191,99723;37910,64456;37528,52710;32976,35650;111055,9867;70504,109941;89060,106535;89442,118662;54589,118662;54971,106153;22377,36031;28074,55734;44721,99309;40933,119012;32,149346;5316,192921;10631,149346;44721,128497;66716,139861;72031,192157;77315,139861;99692,128497;133782,149346;138715,192921;144031,149346;103098,119394;99310,100455;115607,65983;117135,53092;121304,5347;58376,32" o:connectangles="0,0,0,0,0,0,0,0,0,0,0,0,0,0,0,0,0,0,0,0,0,0,0,0,0,0,0,0,0,0,0,0,0,0"/>
                  </v:shape>
                  <v:shape id="Google Shape;339;p20" o:spid="_x0000_s1775" style="position:absolute;left:238375;top:316454;width:10631;height:38291;visibility:visible;mso-wrap-style:square;v-text-anchor:middle" coordsize="334,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rqNcMA&#10;AADdAAAADwAAAGRycy9kb3ducmV2LnhtbERPTWuDQBC9F/oflin0VlcbmorNJqRpBE+BWA8ep+5E&#10;Je6suJvE/PvuodDj432vNrMZxJUm11tWkEQxCOLG6p5bBdV3/pKCcB5Z42CZFNzJwWb9+LDCTNsb&#10;H+la+laEEHYZKui8HzMpXdORQRfZkThwJzsZ9AFOrdQT3kK4GeRrHC+lwZ5DQ4cj7TpqzuXFKKjf&#10;i4rp7WufYOqL7c8hH+vPXKnnp3n7AcLT7P/Ff+5CK1gskjA3vAlP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UrqNcMAAADdAAAADwAAAAAAAAAAAAAAAACYAgAAZHJzL2Rv&#10;d25yZXYueG1sUEsFBgAAAAAEAAQA9QAAAIgDAAAAAA==&#10;" path="m167,c72,,1,72,1,167r,881c1,1131,72,1203,167,1203v84,,167,-72,167,-155l334,155c334,60,251,,167,xe" fillcolor="white [3212]" stroked="f">
                    <v:path arrowok="t" o:extrusionok="f" o:connecttype="custom" o:connectlocs="5316,0;32,5316;32,33357;5316,38291;10631,33357;10631,4934;5316,0" o:connectangles="0,0,0,0,0,0,0"/>
                  </v:shape>
                  <v:shape id="Google Shape;340;p20" o:spid="_x0000_s1776" style="position:absolute;left:315690;top:316454;width:10249;height:38291;visibility:visible;mso-wrap-style:square;v-text-anchor:middle" coordsize="322,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EE8UA&#10;AADdAAAADwAAAGRycy9kb3ducmV2LnhtbESPQWvCQBSE7wX/w/IKvdVNVEoaXUUEacGLjSL09sg+&#10;k9TdtyG7avrvXUHwOMzMN8xs0VsjLtT5xrGCdJiAIC6dbrhSsN+t3zMQPiBrNI5JwT95WMwHLzPM&#10;tbvyD12KUIkIYZ+jgjqENpfSlzVZ9EPXEkfv6DqLIcqukrrDa4RbI0dJ8iEtNhwXamxpVVN5Ks5W&#10;gfGT7K+w+4MvT1n6tcmWo1+zVerttV9OQQTqwzP8aH9rBeNx+gn3N/EJy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5UQTxQAAAN0AAAAPAAAAAAAAAAAAAAAAAJgCAABkcnMv&#10;ZG93bnJldi54bWxQSwUGAAAAAAQABAD1AAAAigMAAAAA&#10;" path="m167,c72,,,72,,167r,881c,1131,72,1203,167,1203v83,,155,-72,155,-155l322,155c322,60,262,,167,xe" fillcolor="white [3212]" stroked="f">
                    <v:path arrowok="t" o:extrusionok="f" o:connecttype="custom" o:connectlocs="5315,0;0,5316;0,33357;5315,38291;10249,33357;10249,4934;5315,0" o:connectangles="0,0,0,0,0,0,0"/>
                  </v:shape>
                  <v:shape id="Google Shape;341;p20" o:spid="_x0000_s1777" style="position:absolute;left:54939;width:221378;height:185346;visibility:visible;mso-wrap-style:square;v-text-anchor:middle" coordsize="6955,58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ibkMUA&#10;AADdAAAADwAAAGRycy9kb3ducmV2LnhtbERPy2rCQBTdF/yH4Ra6q5MaKDbNRKRFKFqhPmi318w1&#10;CWbuxMyYxL93FkKXh/NOZ4OpRUetqywreBlHIIhzqysuFOx3i+cpCOeRNdaWScGVHMyy0UOKibY9&#10;b6jb+kKEEHYJKii9bxIpXV6SQTe2DXHgjrY16ANsC6lb7EO4qeUkil6lwYpDQ4kNfZSUn7YXo+Bz&#10;1X8f9utV/3b8G9ab359zF++WSj09DvN3EJ4G/y++u7+0gjiehP3hTXgCMr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uJuQxQAAAN0AAAAPAAAAAAAAAAAAAAAAAJgCAABkcnMv&#10;ZG93bnJldi54bWxQSwUGAAAAAAQABAD1AAAAigMAAAAA&#10;" path="m2406,4168r-95,369l2085,4537v-191,,-358,-155,-358,-357l1727,4168r679,xm5573,358v191,,357,167,357,357l5930,3501v,191,-166,357,-357,357l4168,3858v-24,,-71,12,-83,24l2537,5001r238,-952c2787,4001,2775,3942,2739,3918v-23,-48,-71,-60,-131,-60l692,3858v-191,,-358,-166,-358,-357l334,715c334,525,501,358,692,358r4881,xm6287,1025v191,,358,166,358,357l6645,4180r-12,c6633,4382,6466,4537,6276,4537r-1405,c4823,4537,4787,4561,4752,4597v-24,35,-48,95,-24,130l4847,5406,3656,4597r595,-429l5585,4168v369,,691,-310,691,-679l6276,1025r11,xm692,1c322,1,1,310,1,691r,2774c1,3846,322,4156,692,4156r714,l1406,4168v,369,309,690,679,690l2227,4858r-59,262c2132,5228,2180,5335,2263,5394v48,24,95,36,143,36c2442,5430,2501,5418,2549,5394r714,-524l3430,4870r1357,905c4823,5811,4871,5823,4918,5823v36,,84,-12,131,-48c5144,5716,5180,5632,5156,5525l5049,4870r1203,c6633,4870,6942,4561,6942,4180r,-2774c6954,1013,6645,703,6276,703,6252,310,5954,1,5573,1l692,1xe" fillcolor="white [3212]" stroked="f">
                    <v:path arrowok="t" o:extrusionok="f" o:connecttype="custom" o:connectlocs="76583,132667;73559,144413;66366,144413;54970,133049;54970,132667;76583,132667;177389,11395;188752,22758;188752,111437;177389,122800;132668,122800;130026,123564;80753,159182;80753,159182;88328,128880;87183,124710;83013,122800;22026,122800;10631,111437;10631,22758;22026,11395;177389,11395;200116,32626;211511,43989;211511,133049;211129,133049;199765,144413;155044,144413;151256,146322;150492,150460;154280,172073;154280,172073;116371,146322;135310,132667;177771,132667;199765,111055;199765,32626;200116,32626;22026,32;32,21995;32,110291;22026,132285;44753,132285;44753,132667;66366,154630;70886,154630;69008,162970;72031,171691;76583,172837;81135,171691;103861,155012;109177,155012;152370,183818;156540,185346;160710,183818;164116,175861;160710,155012;199001,155012;220964,133049;220964,44753;199765,22376;177389,32;22026,32" o:connectangles="0,0,0,0,0,0,0,0,0,0,0,0,0,0,0,0,0,0,0,0,0,0,0,0,0,0,0,0,0,0,0,0,0,0,0,0,0,0,0,0,0,0,0,0,0,0,0,0,0,0,0,0,0,0,0,0,0,0,0,0,0,0,0"/>
                  </v:shape>
                  <v:shape id="Google Shape;342;p20" o:spid="_x0000_s1778" style="position:absolute;left:93994;top:33740;width:26928;height:10249;visibility:visible;mso-wrap-style:square;v-text-anchor:middle" coordsize="846,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lko8UA&#10;AADdAAAADwAAAGRycy9kb3ducmV2LnhtbESPQWvCQBSE74X+h+UVeil1Y4RWYlYptaWeBKPeH9mX&#10;bDT7NmTXmP77riD0OMzMN0y+Gm0rBup941jBdJKAIC6dbrhWcNh/v85B+ICssXVMCn7Jw2r5+JBj&#10;pt2VdzQUoRYRwj5DBSaELpPSl4Ys+onriKNXud5iiLKvpe7xGuG2lWmSvEmLDccFgx19GirPxcUq&#10;+NoP5hReSB8PP+v37ZjOsbKlUs9P48cCRKAx/Ifv7Y1WMJulU7i9iU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WWSjxQAAAN0AAAAPAAAAAAAAAAAAAAAAAJgCAABkcnMv&#10;ZG93bnJldi54bWxQSwUGAAAAAAQABAD1AAAAigMAAAAA&#10;" path="m167,c72,,,72,,167v,83,72,155,167,155l679,322v95,,167,-72,167,-155c846,72,774,,679,l167,xe" fillcolor="white [3212]" stroked="f">
                    <v:path arrowok="t" o:extrusionok="f" o:connecttype="custom" o:connectlocs="5316,0;0,5315;5316,10249;21612,10249;26928,5315;21612,0;5316,0" o:connectangles="0,0,0,0,0,0,0"/>
                  </v:shape>
                  <v:shape id="Google Shape;343;p20" o:spid="_x0000_s1779" style="position:absolute;left:132636;top:33740;width:82663;height:10249;visibility:visible;mso-wrap-style:square;v-text-anchor:middle" coordsize="2597,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ShhcYA&#10;AADdAAAADwAAAGRycy9kb3ducmV2LnhtbESPQWvCQBSE70L/w/IK3nTTWKVEVxFBsL1Io5fentnX&#10;JJh9G3fXGP99Vyh4HGbmG2ax6k0jOnK+tqzgbZyAIC6srrlUcDxsRx8gfEDW2FgmBXfysFq+DBaY&#10;aXvjb+ryUIoIYZ+hgiqENpPSFxUZ9GPbEkfv1zqDIUpXSu3wFuGmkWmSzKTBmuNChS1tKirO+dUo&#10;2Dc/n9d3eTrXl6/ezZJ8eu/aqVLD1349BxGoD8/wf3unFUwmaQqPN/EJ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7ShhcYAAADdAAAADwAAAAAAAAAAAAAAAACYAgAAZHJz&#10;L2Rvd25yZXYueG1sUEsFBgAAAAAEAAQA9QAAAIsDAAAAAA==&#10;" path="m167,c84,,1,72,1,167v,83,83,155,166,155l2430,322v95,,166,-72,166,-155c2596,72,2525,,2430,l167,xe" fillcolor="white [3212]" stroked="f">
                    <v:path arrowok="t" o:extrusionok="f" o:connecttype="custom" o:connectlocs="5316,0;32,5315;5316,10249;77347,10249;82631,5315;77347,0;5316,0" o:connectangles="0,0,0,0,0,0,0"/>
                  </v:shape>
                  <v:shape id="Google Shape;344;p20" o:spid="_x0000_s1780" style="position:absolute;left:93994;top:61018;width:121304;height:10631;visibility:visible;mso-wrap-style:square;v-text-anchor:middle" coordsize="381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Nw9sUA&#10;AADdAAAADwAAAGRycy9kb3ducmV2LnhtbESP0WoCMRRE34X+Q7hC3zRR21JWo7hthUJfXPUDLpvr&#10;ZnFzsyRRt3/fFAp9HGbmDLPaDK4TNwqx9axhNlUgiGtvWm40nI67ySuImJANdp5JwzdF2KwfRiss&#10;jL9zRbdDakSGcCxQg02pL6SMtSWHcep74uydfXCYsgyNNAHvGe46OVfqRTpsOS9Y7OnNUn05XJ2G&#10;47vaN9ey8rtT/XUO6qn8sNtS68fxsF2CSDSk//Bf+9NoWCzmz/D7Jj8B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o3D2xQAAAN0AAAAPAAAAAAAAAAAAAAAAAJgCAABkcnMv&#10;ZG93bnJldi54bWxQSwUGAAAAAAQABAD1AAAAigMAAAAA&#10;" path="m167,1c72,1,,84,,167v,96,72,167,167,167l3644,334v95,,166,-71,166,-167c3810,84,3739,1,3644,1l167,1xe" fillcolor="white [3212]" stroked="f">
                    <v:path arrowok="t" o:extrusionok="f" o:connecttype="custom" o:connectlocs="5316,32;0,5316;5316,10631;115988,10631;121272,5316;115988,32;5316,32" o:connectangles="0,0,0,0,0,0,0"/>
                  </v:shape>
                  <v:shape id="Google Shape;345;p20" o:spid="_x0000_s1781" style="position:absolute;left:93994;top:89060;width:82249;height:10663;visibility:visible;mso-wrap-style:square;v-text-anchor:middle" coordsize="2584,3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pHKscA&#10;AADdAAAADwAAAGRycy9kb3ducmV2LnhtbESPT2vCQBTE74LfYXlCL1I3KpUSXUVEWw9SMBG8PrLP&#10;JG32bchu/vTbdwuFHoeZ+Q2z2Q2mEh01rrSsYD6LQBBnVpecK7ilp+dXEM4ja6wsk4JvcrDbjkcb&#10;jLXt+Upd4nMRIOxiVFB4X8dSuqwgg25ma+LgPWxj0AfZ5FI32Ae4qeQiilbSYMlhocCaDgVlX0lr&#10;FJiPd/uWnvLoOLxc/Odl2p6v91app8mwX4PwNPj/8F/7rBUsl4sV/L4JT0B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UKRyrHAAAA3QAAAA8AAAAAAAAAAAAAAAAAmAIAAGRy&#10;cy9kb3ducmV2LnhtbFBLBQYAAAAABAAEAPUAAACMAwAAAAA=&#10;" path="m155,1c72,1,,72,,167v,84,72,167,155,167l2429,334v84,,155,-83,155,-167c2584,72,2513,1,2429,1l155,1xe" fillcolor="white [3212]" stroked="f">
                    <v:path arrowok="t" o:extrusionok="f" o:connecttype="custom" o:connectlocs="4934,32;0,5316;4934,10631;77315,10631;82249,5316;77315,32;4934,32" o:connectangles="0,0,0,0,0,0,0"/>
                  </v:shape>
                  <v:shape id="Google Shape;346;p20" o:spid="_x0000_s1782" style="position:absolute;left:188339;top:89060;width:26960;height:10663;visibility:visible;mso-wrap-style:square;v-text-anchor:middle" coordsize="847,3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KNjsYA&#10;AADdAAAADwAAAGRycy9kb3ducmV2LnhtbESPzWrDMBCE74W+g9hCb42UGJzGiRJCoVAKPeTn0tti&#10;bWwTayUk1XHy9FWhkOMwM98wq81oezFQiJ1jDdOJAkFcO9Nxo+F4eH95BRETssHeMWm4UoTN+vFh&#10;hZVxF97RsE+NyBCOFWpoU/KVlLFuyWKcOE+cvZMLFlOWoZEm4CXDbS9nSpXSYsd5oUVPby3V5/2P&#10;1VCWPuyK602dFje//fqsB/xWUuvnp3G7BJFoTPfwf/vDaCiK2Rz+3uQn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SKNjsYAAADdAAAADwAAAAAAAAAAAAAAAACYAgAAZHJz&#10;L2Rvd25yZXYueG1sUEsFBgAAAAAEAAQA9QAAAIsDAAAAAA==&#10;" path="m156,1c72,1,1,72,1,167v,84,71,167,155,167l680,334v95,,166,-83,166,-167c846,72,775,1,680,1l156,1xe" fillcolor="white [3212]" stroked="f">
                    <v:path arrowok="t" o:extrusionok="f" o:connecttype="custom" o:connectlocs="4965,32;32,5316;4965,10631;21644,10631;26928,5316;21644,32;4965,32" o:connectangles="0,0,0,0,0,0,0"/>
                  </v:shape>
                </v:group>
                <w10:wrap anchorx="page"/>
                <w10:anchorlock/>
              </v:group>
            </w:pict>
          </mc:Fallback>
        </mc:AlternateContent>
      </w:r>
    </w:p>
    <w:p w:rsidR="000D0CA1" w:rsidRPr="002563F8" w:rsidRDefault="000D0CA1" w:rsidP="000D0CA1">
      <w:pPr>
        <w:rPr>
          <w:rFonts w:cs="Arial"/>
          <w:color w:val="C00000"/>
          <w:rtl/>
        </w:rPr>
      </w:pPr>
      <w:r w:rsidRPr="002563F8">
        <w:rPr>
          <w:color w:val="C00000"/>
          <w:rtl/>
        </w:rPr>
        <w:t>استراتيجية الحل مجموعات</w:t>
      </w:r>
      <w:r w:rsidRPr="002563F8">
        <w:rPr>
          <w:rFonts w:hint="cs"/>
          <w:color w:val="C00000"/>
          <w:rtl/>
        </w:rPr>
        <w:t xml:space="preserve">، </w:t>
      </w:r>
      <w:r w:rsidRPr="002563F8">
        <w:rPr>
          <w:color w:val="C00000"/>
          <w:rtl/>
        </w:rPr>
        <w:t>مدة التدريب نصف ساعة (ربع ساعة لتحضير الفقرة وربع ساعة للإلقاء)</w:t>
      </w:r>
      <w:r w:rsidRPr="002563F8">
        <w:rPr>
          <w:rFonts w:hint="cs"/>
          <w:color w:val="C00000"/>
          <w:rtl/>
        </w:rPr>
        <w:t>.</w:t>
      </w:r>
    </w:p>
    <w:p w:rsidR="000D0CA1" w:rsidRDefault="000D0CA1" w:rsidP="000D0CA1">
      <w:pPr>
        <w:rPr>
          <w:b/>
          <w:bCs/>
          <w:color w:val="C00000"/>
          <w:rtl/>
        </w:rPr>
      </w:pPr>
      <w:r>
        <w:rPr>
          <w:noProof/>
          <w:rtl/>
        </w:rPr>
        <mc:AlternateContent>
          <mc:Choice Requires="wpg">
            <w:drawing>
              <wp:inline distT="0" distB="0" distL="0" distR="0" wp14:anchorId="7DAA02CE" wp14:editId="7E3A8E78">
                <wp:extent cx="5727700" cy="471805"/>
                <wp:effectExtent l="0" t="0" r="6350" b="61595"/>
                <wp:docPr id="8416" name="Group 3324"/>
                <wp:cNvGraphicFramePr/>
                <a:graphic xmlns:a="http://schemas.openxmlformats.org/drawingml/2006/main">
                  <a:graphicData uri="http://schemas.microsoft.com/office/word/2010/wordprocessingGroup">
                    <wpg:wgp>
                      <wpg:cNvGrpSpPr/>
                      <wpg:grpSpPr>
                        <a:xfrm>
                          <a:off x="0" y="0"/>
                          <a:ext cx="5727700" cy="471805"/>
                          <a:chOff x="0" y="0"/>
                          <a:chExt cx="5727700" cy="471805"/>
                        </a:xfrm>
                      </wpg:grpSpPr>
                      <wpg:grpSp>
                        <wpg:cNvPr id="8417" name="Group 256571"/>
                        <wpg:cNvGrpSpPr/>
                        <wpg:grpSpPr>
                          <a:xfrm>
                            <a:off x="0" y="0"/>
                            <a:ext cx="5727700" cy="471805"/>
                            <a:chOff x="0" y="0"/>
                            <a:chExt cx="6131268" cy="505879"/>
                          </a:xfrm>
                        </wpg:grpSpPr>
                        <wpg:grpSp>
                          <wpg:cNvPr id="8418" name="Group 3653"/>
                          <wpg:cNvGrpSpPr/>
                          <wpg:grpSpPr>
                            <a:xfrm>
                              <a:off x="3701192" y="0"/>
                              <a:ext cx="2430076" cy="505839"/>
                              <a:chOff x="3701192" y="0"/>
                              <a:chExt cx="3545227" cy="711023"/>
                            </a:xfrm>
                          </wpg:grpSpPr>
                          <wps:wsp>
                            <wps:cNvPr id="8419" name="Rectangle: Rounded Corners 36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3701192" y="0"/>
                                <a:ext cx="3545227"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C7E58" w:rsidRDefault="00FC7E58" w:rsidP="000D0CA1">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Pr>
                                      <w:rFonts w:ascii="Adobe Arabic" w:hAnsi="Adobe Arabic" w:cs="Adobe Arabic" w:hint="cs"/>
                                      <w:bCs/>
                                      <w:color w:val="auto"/>
                                      <w:sz w:val="36"/>
                                      <w:szCs w:val="36"/>
                                      <w:rtl/>
                                      <w:lang w:bidi="ar-SY"/>
                                    </w:rPr>
                                    <w:t xml:space="preserve">  مهارات الاتصالات:</w:t>
                                  </w:r>
                                </w:p>
                              </w:txbxContent>
                            </wps:txbx>
                            <wps:bodyPr tIns="36000" bIns="36000" rtlCol="0" anchor="ctr"/>
                          </wps:wsp>
                          <wps:wsp>
                            <wps:cNvPr id="8420" name="Oval 3656">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8421" name="Rectangle 365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8422" name="Group 3323"/>
                        <wpg:cNvGrpSpPr/>
                        <wpg:grpSpPr>
                          <a:xfrm>
                            <a:off x="5343525" y="104775"/>
                            <a:ext cx="209550" cy="249555"/>
                            <a:chOff x="0" y="0"/>
                            <a:chExt cx="273780" cy="327013"/>
                          </a:xfrm>
                          <a:solidFill>
                            <a:schemeClr val="bg1"/>
                          </a:solidFill>
                        </wpg:grpSpPr>
                        <wps:wsp>
                          <wps:cNvPr id="8423"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8424"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8425"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8426" name="Google Shape;204;p17"/>
                          <wpg:cNvGrpSpPr/>
                          <wpg:grpSpPr>
                            <a:xfrm>
                              <a:off x="0" y="0"/>
                              <a:ext cx="273780" cy="105078"/>
                              <a:chOff x="0" y="0"/>
                              <a:chExt cx="273780" cy="105078"/>
                            </a:xfrm>
                            <a:grpFill/>
                          </wpg:grpSpPr>
                          <wps:wsp>
                            <wps:cNvPr id="8428"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8429"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8430"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8431"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8432"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1783"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">
                <v:group id="Group 256571" o:spid="_x0000_s1784" style="position:absolute;width:57277;height:4718" coordsize="61312,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TK5pccAAADd&#10;AAAADwAAAAAAAAAAAAAAAACqAgAAZHJzL2Rvd25yZXYueG1sUEsFBgAAAAAEAAQA+gAAAJ4DAAAA&#10;AA==&#10;">
                  <v:group id="Group 3653" o:spid="_x0000_s1785" style="position:absolute;left:37011;width:24301;height:5058" coordorigin="37011" coordsize="35452,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CtLdfCAAAA3QAAAA8A&#10;AAAAAAAAAAAAAAAAqgIAAGRycy9kb3ducmV2LnhtbFBLBQYAAAAABAAEAPoAAACZAwAAAAA=&#10;">
                    <v:roundrect id="Rectangle: Rounded Corners 3655" o:spid="_x0000_s1786" style="position:absolute;left:37011;width:35453;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ePAsMA&#10;AADdAAAADwAAAGRycy9kb3ducmV2LnhtbESPQYvCMBSE74L/ITzBm6aKu9TaVGRV8LhaPXh7NM+2&#10;2LyUJqv135uFhT0OM/MNk65704gHda62rGA2jUAQF1bXXCo45/tJDMJ5ZI2NZVLwIgfrbDhIMdH2&#10;yUd6nHwpAoRdggoq79tESldUZNBNbUscvJvtDPogu1LqDp8Bbho5j6JPabDmsFBhS18VFffTj1EQ&#10;Hba7nK9zuujYH+kD8+94mys1HvWbFQhPvf8P/7UPWkG8mC3h9014AjJ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4ePAsMAAADdAAAADwAAAAAAAAAAAAAAAACYAgAAZHJzL2Rv&#10;d25yZXYueG1sUEsFBgAAAAAEAAQA9QAAAIgDAAAAAA==&#10;" fillcolor="#0070c0" stroked="f" strokeweight="1pt">
                      <v:stroke joinstyle="miter"/>
                      <v:textbox inset=",1mm,,1mm">
                        <w:txbxContent>
                          <w:p w:rsidR="00FC7E58" w:rsidRDefault="00FC7E58" w:rsidP="000D0CA1">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Pr>
                                <w:rFonts w:ascii="Adobe Arabic" w:hAnsi="Adobe Arabic" w:cs="Adobe Arabic" w:hint="cs"/>
                                <w:bCs/>
                                <w:color w:val="auto"/>
                                <w:sz w:val="36"/>
                                <w:szCs w:val="36"/>
                                <w:rtl/>
                                <w:lang w:bidi="ar-SY"/>
                              </w:rPr>
                              <w:t xml:space="preserve">  مهارات الاتصالات:</w:t>
                            </w:r>
                          </w:p>
                        </w:txbxContent>
                      </v:textbox>
                    </v:roundrect>
                    <v:oval id="Oval 3656" o:spid="_x0000_s1787" style="position:absolute;left:65321;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2LHcEA&#10;AADdAAAADwAAAGRycy9kb3ducmV2LnhtbERPzWoCMRC+F/oOYQq91WyliGyNIi0FsULprg8wbKab&#10;xWQSkqhrn94cBI8f3/9iNTorThTT4FnB66QCQdx5PXCvYN9+vcxBpIys0XomBRdKsFo+Piyw1v7M&#10;v3Rqci9KCKcaFZicQy1l6gw5TBMfiAv356PDXGDspY54LuHOymlVzaTDgUuDwUAfhrpDc3QKtlUw&#10;Ke6+/y872fy0n8Fuc7RKPT+N63cQmcZ8F9/cG61g/jYt+8ub8gTk8go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GNix3BAAAA3QAAAA8AAAAAAAAAAAAAAAAAmAIAAGRycy9kb3du&#10;cmV2LnhtbFBLBQYAAAAABAAEAPUAAACGAwAAAAA=&#10;" fillcolor="#272727 [2749]" stroked="f" strokeweight="1pt">
                      <v:stroke joinstyle="miter"/>
                      <v:shadow on="t" color="black" opacity="26214f" origin=",-.5" offset="0,3pt"/>
                    </v:oval>
                  </v:group>
                  <v:rect id="Rectangle 3654" o:spid="_x0000_s1788"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RW8cgA&#10;AADdAAAADwAAAGRycy9kb3ducmV2LnhtbESPW2sCMRSE3wv+h3AEX0rNKiKyNSttQe2DrXih+HjY&#10;nL3o5mRJUl3/fVMo9HGYmW+Y+aIzjbiS87VlBaNhAoI4t7rmUsHxsHyagfABWWNjmRTcycMi6z3M&#10;MdX2xju67kMpIoR9igqqENpUSp9XZNAPbUscvcI6gyFKV0rt8BbhppHjJJlKgzXHhQpbeqsov+y/&#10;jYLT8fAxeXXb86lYbb6m9pPWvnxUatDvXp5BBOrCf/iv/a4VzCbjEfy+iU9AZj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NFbxyAAAAN0AAAAPAAAAAAAAAAAAAAAAAJgCAABk&#10;cnMvZG93bnJldi54bWxQSwUGAAAAAAQABAD1AAAAjQMAAAAA&#10;" fillcolor="#0070c0" stroked="f" strokeweight="1pt"/>
                </v:group>
                <v:group id="Group 3323" o:spid="_x0000_s1789" style="position:absolute;left:53435;top:1047;width:2095;height:2496"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ynQgMYAAADdAAAADwAAAGRycy9kb3ducmV2LnhtbESPQWvCQBSE70L/w/IK&#10;vekmsYpEVxHR0oMUjIXi7ZF9JsHs25Bdk/jvu4WCx2FmvmFWm8HUoqPWVZYVxJMIBHFudcWFgu/z&#10;YbwA4TyyxtoyKXiQg836ZbTCVNueT9RlvhABwi5FBaX3TSqly0sy6Ca2IQ7e1bYGfZBtIXWLfYCb&#10;WiZRNJcGKw4LJTa0Kym/ZXej4KPHfjuN993xdt09LufZ188xJqXeXoftEoSnwT/D/+1PrWDxniT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KdCAxgAAAN0A&#10;AAAPAAAAAAAAAAAAAAAAAKoCAABkcnMvZG93bnJldi54bWxQSwUGAAAAAAQABAD6AAAAnQMAAAAA&#10;">
                  <v:shape id="Google Shape;201;p17" o:spid="_x0000_s1790"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GnX8YA&#10;AADdAAAADwAAAGRycy9kb3ducmV2LnhtbESPT2vCQBTE74V+h+UJ3urGP2iMrlIKgngoNIpeH9ln&#10;Es2+TbOrid++WxA8DjPzG2a57kwl7tS40rKC4SACQZxZXXKu4LDffMQgnEfWWFkmBQ9ysF69vy0x&#10;0bblH7qnPhcBwi5BBYX3dSKlywoy6Aa2Jg7e2TYGfZBNLnWDbYCbSo6iaCoNlhwWCqzpq6Dsmt6M&#10;gu9b7Lf6+BvvZqfj9DJv08M+K5Xq97rPBQhPnX+Fn+2tVhBPRmP4fxOe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iGnX8YAAADdAAAADwAAAAAAAAAAAAAAAACYAgAAZHJz&#10;L2Rvd25yZXYueG1sUEsFBgAAAAAEAAQA9QAAAIsD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791"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5HNsYA&#10;AADdAAAADwAAAGRycy9kb3ducmV2LnhtbESP3WrCQBSE7wt9h+UI3ohujD9I6ipFLIgiYhR6e8ge&#10;s8Hs2ZDdavr23UKhl8PMfMMs152txYNaXzlWMB4lIIgLpysuFVwvH8MFCB+QNdaOScE3eVivXl+W&#10;mGn35DM98lCKCGGfoQITQpNJ6QtDFv3INcTRu7nWYoiyLaVu8RnhtpZpksylxYrjgsGGNoaKe/5l&#10;FdSX0/GwHczyzwHm6cSb/f1Q7pXq97r3NxCBuvAf/mvvtILFNJ3C75v4BO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G5HNsYAAADdAAAADwAAAAAAAAAAAAAAAACYAgAAZHJz&#10;L2Rvd25yZXYueG1sUEsFBgAAAAAEAAQA9QAAAIsDAAAAAA==&#10;" path="m2643,1l417,1c191,1,,143,,370,,608,191,751,417,751r2214,c2870,751,3060,608,3060,370,3060,143,2870,1,2643,1xe" filled="f" strokecolor="white [3212]">
                    <v:path arrowok="t" o:extrusionok="f"/>
                  </v:shape>
                  <v:shape id="Google Shape;203;p17" o:spid="_x0000_s1792"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7DNsYA&#10;AADdAAAADwAAAGRycy9kb3ducmV2LnhtbESPQWvCQBSE74L/YXmCN92Y2CKpq4hoETw1tWBvr9nX&#10;bGj2bchuNf57t1DwOMzMN8xy3dtGXKjztWMFs2kCgrh0uuZKwel9P1mA8AFZY+OYFNzIw3o1HCwx&#10;1+7Kb3QpQiUihH2OCkwIbS6lLw1Z9FPXEkfv23UWQ5RdJXWH1wi3jUyT5FlarDkuGGxpa6j8KX6t&#10;gsyfzWf2uv/SVcrn4+70kRXzmVLjUb95ARGoD4/wf/ugFSzm6RP8vYlPQK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97DNsYAAADdAAAADwAAAAAAAAAAAAAAAACYAgAAZHJz&#10;L2Rvd25yZXYueG1sUEsFBgAAAAAEAAQA9QAAAIsDAAAAAA==&#10;" path="m1976,l417,c191,,,131,,369,,596,191,739,417,739r1559,c2203,739,2393,596,2393,369,2393,131,2203,,1976,xe" filled="f" strokecolor="white [3212]">
                    <v:path arrowok="t" o:extrusionok="f"/>
                  </v:shape>
                  <v:group id="Google Shape;204;p17" o:spid="_x0000_s1793"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BLWg8YAAADdAAAADwAAAGRycy9kb3ducmV2LnhtbESPT4vCMBTE7wt+h/AE&#10;b2ta3RWpRhFxxYMs+AfE26N5tsXmpTTZtn77jSB4HGbmN8x82ZlSNFS7wrKCeBiBIE6tLjhTcD79&#10;fE5BOI+ssbRMCh7kYLnofcwx0bblAzVHn4kAYZeggtz7KpHSpTkZdENbEQfvZmuDPsg6k7rGNsBN&#10;KUdRNJEGCw4LOVa0zim9H/+Mgm2L7Wocb5r9/bZ+XE/fv5d9TEoN+t1qBsJT59/hV3unFUy/Rh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EtaDxgAAAN0A&#10;AAAPAAAAAAAAAAAAAAAAAKoCAABkcnMvZG93bnJldi54bWxQSwUGAAAAAAQABAD6AAAAnQMAAAAA&#10;">
                    <v:shape id="Google Shape;205;p17" o:spid="_x0000_s1794"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hyX8IA&#10;AADdAAAADwAAAGRycy9kb3ducmV2LnhtbERPz2vCMBS+C/sfwht4kZlOZeu6pjIEwaNWd39rnm23&#10;5qUkWa3/vTkIHj++3/l6NJ0YyPnWsoLXeQKCuLK65VrB6bh9SUH4gKyxs0wKruRhXTxNcsy0vfCB&#10;hjLUIoawz1BBE0KfSemrhgz6ue2JI3e2zmCI0NVSO7zEcNPJRZK8SYMtx4YGe9o0VP2V/0bB7/uY&#10;utlh//GzLNPvVX0a+iDPSk2fx69PEIHG8BDf3TutIF0t4tz4Jj4BW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yHJfwgAAAN0AAAAPAAAAAAAAAAAAAAAAAJgCAABkcnMvZG93&#10;bnJldi54bWxQSwUGAAAAAAQABAD1AAAAhwMAAAAA&#10;" path="m227,1501v107,,226,-72,226,-167l453,167c453,84,322,1,227,1,144,1,1,84,1,167r,1167c1,1429,144,1501,227,1501xe" filled="f" stroked="f">
                      <v:path arrowok="t" o:extrusionok="f"/>
                    </v:shape>
                    <v:shape id="Google Shape;206;p17" o:spid="_x0000_s1795"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4YiMUA&#10;AADdAAAADwAAAGRycy9kb3ducmV2LnhtbESPQUvDQBSE74L/YXlCb3bTUEqN3RajtLTHRg8en9ln&#10;Es2+DbvPNv33rlDwOMzMN8xqM7penSjEzrOB2TQDRVx723Fj4O11e78EFQXZYu+ZDFwowmZ9e7PC&#10;wvozH+lUSaMShGOBBlqRodA61i05jFM/ECfv0weHkmRotA14TnDX6zzLFtphx2mhxYGeW6q/qx9n&#10;oKzy8vCOh1mQr/iyd6W43Yc1ZnI3Pj2CEhrlP3xt762B5Tx/gL836Qno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zhiIxQAAAN0AAAAPAAAAAAAAAAAAAAAAAJgCAABkcnMv&#10;ZG93bnJldi54bWxQSwUGAAAAAAQABAD1AAAAigMAAAAA&#10;" path="m929,60c846,,750,36,703,108l60,1060c,1143,24,1251,95,1310v36,12,60,24,96,24c250,1334,298,1310,334,1251l976,298v60,-71,36,-178,-47,-238xe" filled="f" stroked="f">
                      <v:path arrowok="t" o:extrusionok="f"/>
                    </v:shape>
                    <v:shape id="Google Shape;207;p17" o:spid="_x0000_s1796"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w2vcEA&#10;AADdAAAADwAAAGRycy9kb3ducmV2LnhtbERPy4rCMBTdC/5DuMLsNPWBSDWK6AzIuBCrH3Btrm2x&#10;ualNRuPfTxaCy8N5L1bB1OJBrassKxgOEhDEudUVFwrOp5/+DITzyBpry6TgRQ5Wy25ngam2Tz7S&#10;I/OFiCHsUlRQet+kUrq8JINuYBviyF1ta9BH2BZSt/iM4aaWoySZSoMVx4YSG9qUlN+yP6OA9vb7&#10;UodssuXpJpwO2187Pt+V+uqF9RyEp+A/4rd7pxXMJuO4P76JT0A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MNr3BAAAA3QAAAA8AAAAAAAAAAAAAAAAAmAIAAGRycy9kb3du&#10;cmV2LnhtbFBLBQYAAAAABAAEAPUAAACGAwAAAAA=&#10;" path="m822,1346v24,,60,-12,83,-35c989,1263,1013,1156,953,1072l334,108c286,25,179,1,96,48,12,108,1,215,48,298r619,965c703,1322,763,1346,822,1346xe" filled="f" stroked="f">
                      <v:path arrowok="t" o:extrusionok="f"/>
                    </v:shape>
                    <v:shape id="Google Shape;208;p17" o:spid="_x0000_s1797"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ST6sQA&#10;AADdAAAADwAAAGRycy9kb3ducmV2LnhtbESP3WrCQBSE7wt9h+UUvBHdTRWV6CqlQbGX/jzAMXtM&#10;otmzIbvV+PauUOjlMDPfMItVZ2txo9ZXjjUkQwWCOHem4kLD8bAezED4gGywdkwaHuRhtXx/W2Bq&#10;3J13dNuHQkQI+xQ1lCE0qZQ+L8miH7qGOHpn11oMUbaFNC3eI9zW8lOpibRYcVwosaHvkvLr/tdq&#10;OJEcBcrPmZpu60z9JFn/sLlo3fvovuYgAnXhP/zX3hoNs/Eogdeb+ATk8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0k+rEAAAA3QAAAA8AAAAAAAAAAAAAAAAAmAIAAGRycy9k&#10;b3ducmV2LnhtbFBLBQYAAAAABAAEAPUAAACJAwAAAAA=&#10;" path="m1287,596l275,48c191,1,84,36,48,120,1,191,25,310,120,346l1132,894v24,11,48,23,71,23c1263,917,1322,882,1358,822v36,-71,12,-190,-71,-226xe" filled="f" stroked="f">
                      <v:path arrowok="t" o:extrusionok="f"/>
                    </v:shape>
                    <v:shape id="Google Shape;209;p17" o:spid="_x0000_s1798"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qj98gA&#10;AADdAAAADwAAAGRycy9kb3ducmV2LnhtbESPQWvCQBSE7wX/w/KEXopuYksJ0VXaQqEUQYyiHp/Z&#10;ZxKafRuyWxP99a5Q6HGYmW+Y2aI3tThT6yrLCuJxBII4t7riQsF28zlKQDiPrLG2TAou5GAxHzzM&#10;MNW24zWdM1+IAGGXooLS+yaV0uUlGXRj2xAH72Rbgz7ItpC6xS7ATS0nUfQqDVYcFkps6KOk/Cf7&#10;NQpWJK/dyh/fD9+7S7LMknh/eIqVehz2b1MQnnr/H/5rf2kFycvzBO5vwhOQ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vGqP3yAAAAN0AAAAPAAAAAAAAAAAAAAAAAJgCAABk&#10;cnMvZG93bnJldi54bWxQSwUGAAAAAAQABAD1AAAAjQM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Default="000D0CA1" w:rsidP="000D0CA1">
      <w:pPr>
        <w:rPr>
          <w:b/>
          <w:bCs/>
          <w:color w:val="auto"/>
          <w:rtl/>
        </w:rPr>
      </w:pPr>
      <w:r w:rsidRPr="00485CC9">
        <w:rPr>
          <w:b/>
          <w:bCs/>
          <w:color w:val="auto"/>
          <w:rtl/>
        </w:rPr>
        <w:t>تتعد</w:t>
      </w:r>
      <w:r>
        <w:rPr>
          <w:b/>
          <w:bCs/>
          <w:color w:val="auto"/>
          <w:rtl/>
        </w:rPr>
        <w:t>د مهارات الاتصال المباشر، ولكن</w:t>
      </w:r>
      <w:r>
        <w:rPr>
          <w:rFonts w:hint="cs"/>
          <w:b/>
          <w:bCs/>
          <w:color w:val="auto"/>
          <w:rtl/>
        </w:rPr>
        <w:t xml:space="preserve">ها </w:t>
      </w:r>
      <w:r w:rsidRPr="00485CC9">
        <w:rPr>
          <w:b/>
          <w:bCs/>
          <w:color w:val="auto"/>
          <w:rtl/>
        </w:rPr>
        <w:t xml:space="preserve">تشمل مهارتين أساسيتين </w:t>
      </w:r>
      <w:r>
        <w:rPr>
          <w:rFonts w:hint="cs"/>
          <w:b/>
          <w:bCs/>
          <w:color w:val="auto"/>
          <w:rtl/>
        </w:rPr>
        <w:t>هما</w:t>
      </w:r>
      <w:r w:rsidRPr="00485CC9">
        <w:rPr>
          <w:b/>
          <w:bCs/>
          <w:color w:val="auto"/>
          <w:rtl/>
        </w:rPr>
        <w:t>:</w:t>
      </w:r>
    </w:p>
    <w:p w:rsidR="000D0CA1" w:rsidRPr="00485CC9" w:rsidRDefault="000D0CA1" w:rsidP="000D0CA1">
      <w:pPr>
        <w:bidi w:val="0"/>
        <w:rPr>
          <w:b/>
          <w:bCs/>
          <w:color w:val="auto"/>
          <w:rtl/>
        </w:rPr>
      </w:pPr>
      <w:r>
        <w:rPr>
          <w:noProof/>
          <w:rtl/>
        </w:rPr>
        <mc:AlternateContent>
          <mc:Choice Requires="wpg">
            <w:drawing>
              <wp:anchor distT="0" distB="0" distL="114300" distR="114300" simplePos="0" relativeHeight="252297216" behindDoc="0" locked="0" layoutInCell="1" allowOverlap="1" wp14:anchorId="277898B1" wp14:editId="588684F5">
                <wp:simplePos x="0" y="0"/>
                <wp:positionH relativeFrom="margin">
                  <wp:align>center</wp:align>
                </wp:positionH>
                <wp:positionV relativeFrom="paragraph">
                  <wp:posOffset>191061</wp:posOffset>
                </wp:positionV>
                <wp:extent cx="4970780" cy="1929765"/>
                <wp:effectExtent l="0" t="0" r="1270" b="0"/>
                <wp:wrapSquare wrapText="bothSides"/>
                <wp:docPr id="8433" name="مجموعة 8433"/>
                <wp:cNvGraphicFramePr/>
                <a:graphic xmlns:a="http://schemas.openxmlformats.org/drawingml/2006/main">
                  <a:graphicData uri="http://schemas.microsoft.com/office/word/2010/wordprocessingGroup">
                    <wpg:wgp>
                      <wpg:cNvGrpSpPr/>
                      <wpg:grpSpPr>
                        <a:xfrm>
                          <a:off x="0" y="0"/>
                          <a:ext cx="4970780" cy="1929765"/>
                          <a:chOff x="0" y="0"/>
                          <a:chExt cx="4971228" cy="1929873"/>
                        </a:xfrm>
                      </wpg:grpSpPr>
                      <wpg:grpSp>
                        <wpg:cNvPr id="916" name="Group 7"/>
                        <wpg:cNvGrpSpPr>
                          <a:grpSpLocks/>
                        </wpg:cNvGrpSpPr>
                        <wpg:grpSpPr>
                          <a:xfrm>
                            <a:off x="0" y="11875"/>
                            <a:ext cx="2190816" cy="1917998"/>
                            <a:chOff x="0" y="0"/>
                            <a:chExt cx="3046719" cy="2800009"/>
                          </a:xfrm>
                        </wpg:grpSpPr>
                        <pic:pic xmlns:pic="http://schemas.openxmlformats.org/drawingml/2006/picture">
                          <pic:nvPicPr>
                            <pic:cNvPr id="917" name="Picture 917"/>
                            <pic:cNvPicPr>
                              <a:picLocks noChangeAspect="1"/>
                            </pic:cNvPicPr>
                          </pic:nvPicPr>
                          <pic:blipFill>
                            <a:blip r:embed="rId41" cstate="print"/>
                            <a:stretch>
                              <a:fillRect/>
                            </a:stretch>
                          </pic:blipFill>
                          <pic:spPr>
                            <a:xfrm>
                              <a:off x="0" y="0"/>
                              <a:ext cx="3046719" cy="2800009"/>
                            </a:xfrm>
                            <a:prstGeom prst="rect">
                              <a:avLst/>
                            </a:prstGeom>
                          </pic:spPr>
                        </pic:pic>
                        <wps:wsp>
                          <wps:cNvPr id="918" name="Rectangle 918"/>
                          <wps:cNvSpPr/>
                          <wps:spPr>
                            <a:xfrm>
                              <a:off x="792435" y="917914"/>
                              <a:ext cx="1682881" cy="1127890"/>
                            </a:xfrm>
                            <a:prstGeom prst="rect">
                              <a:avLst/>
                            </a:prstGeom>
                          </wps:spPr>
                          <wps:txbx>
                            <w:txbxContent>
                              <w:p w:rsidR="00FC7E58" w:rsidRPr="000B17B7" w:rsidRDefault="00FC7E58" w:rsidP="000D0CA1">
                                <w:pPr>
                                  <w:jc w:val="center"/>
                                  <w:rPr>
                                    <w:rFonts w:ascii="Sakkal Majalla" w:hAnsi="Sakkal Majalla"/>
                                    <w:b/>
                                    <w:bCs/>
                                    <w:color w:val="002060"/>
                                    <w:kern w:val="24"/>
                                    <w:sz w:val="60"/>
                                    <w:szCs w:val="60"/>
                                    <w:lang w:bidi="ar-EG"/>
                                  </w:rPr>
                                </w:pPr>
                                <w:r w:rsidRPr="000B17B7">
                                  <w:rPr>
                                    <w:rFonts w:ascii="Sakkal Majalla" w:hAnsi="Sakkal Majalla" w:hint="cs"/>
                                    <w:b/>
                                    <w:bCs/>
                                    <w:color w:val="002060"/>
                                    <w:kern w:val="24"/>
                                    <w:sz w:val="60"/>
                                    <w:szCs w:val="60"/>
                                    <w:rtl/>
                                    <w:lang w:bidi="ar-EG"/>
                                  </w:rPr>
                                  <w:t>الحديث</w:t>
                                </w:r>
                              </w:p>
                            </w:txbxContent>
                          </wps:txbx>
                          <wps:bodyPr wrap="square">
                            <a:noAutofit/>
                          </wps:bodyPr>
                        </wps:wsp>
                      </wpg:grpSp>
                      <wpg:grpSp>
                        <wpg:cNvPr id="919" name="Group 11"/>
                        <wpg:cNvGrpSpPr>
                          <a:grpSpLocks/>
                        </wpg:cNvGrpSpPr>
                        <wpg:grpSpPr>
                          <a:xfrm>
                            <a:off x="2731324" y="0"/>
                            <a:ext cx="2239904" cy="1917998"/>
                            <a:chOff x="3000904" y="1"/>
                            <a:chExt cx="3115084" cy="2800009"/>
                          </a:xfrm>
                        </wpg:grpSpPr>
                        <pic:pic xmlns:pic="http://schemas.openxmlformats.org/drawingml/2006/picture">
                          <pic:nvPicPr>
                            <pic:cNvPr id="920" name="Picture 920"/>
                            <pic:cNvPicPr>
                              <a:picLocks noChangeAspect="1"/>
                            </pic:cNvPicPr>
                          </pic:nvPicPr>
                          <pic:blipFill>
                            <a:blip r:embed="rId42" cstate="print"/>
                            <a:stretch>
                              <a:fillRect/>
                            </a:stretch>
                          </pic:blipFill>
                          <pic:spPr>
                            <a:xfrm>
                              <a:off x="3000904" y="1"/>
                              <a:ext cx="3115084" cy="2800009"/>
                            </a:xfrm>
                            <a:prstGeom prst="rect">
                              <a:avLst/>
                            </a:prstGeom>
                          </pic:spPr>
                        </pic:pic>
                        <wps:wsp>
                          <wps:cNvPr id="921" name="Rectangle 921"/>
                          <wps:cNvSpPr/>
                          <wps:spPr>
                            <a:xfrm>
                              <a:off x="3909407" y="865898"/>
                              <a:ext cx="1657067" cy="1249250"/>
                            </a:xfrm>
                            <a:prstGeom prst="rect">
                              <a:avLst/>
                            </a:prstGeom>
                          </wps:spPr>
                          <wps:txbx>
                            <w:txbxContent>
                              <w:p w:rsidR="00FC7E58" w:rsidRPr="000B17B7" w:rsidRDefault="00FC7E58" w:rsidP="000D0CA1">
                                <w:pPr>
                                  <w:jc w:val="center"/>
                                  <w:rPr>
                                    <w:rFonts w:ascii="Sakkal Majalla" w:hAnsi="Sakkal Majalla"/>
                                    <w:b/>
                                    <w:bCs/>
                                    <w:color w:val="002060"/>
                                    <w:kern w:val="24"/>
                                    <w:sz w:val="60"/>
                                    <w:szCs w:val="60"/>
                                    <w:lang w:bidi="ar-EG"/>
                                  </w:rPr>
                                </w:pPr>
                                <w:r w:rsidRPr="000B17B7">
                                  <w:rPr>
                                    <w:rFonts w:ascii="Sakkal Majalla" w:hAnsi="Sakkal Majalla" w:hint="cs"/>
                                    <w:b/>
                                    <w:bCs/>
                                    <w:color w:val="002060"/>
                                    <w:kern w:val="24"/>
                                    <w:sz w:val="60"/>
                                    <w:szCs w:val="60"/>
                                    <w:rtl/>
                                    <w:lang w:bidi="ar-EG"/>
                                  </w:rPr>
                                  <w:t>الإنصات</w:t>
                                </w:r>
                              </w:p>
                            </w:txbxContent>
                          </wps:txbx>
                          <wps:bodyPr wrap="square">
                            <a:noAutofit/>
                          </wps:bodyPr>
                        </wps:wsp>
                      </wpg:grpSp>
                    </wpg:wgp>
                  </a:graphicData>
                </a:graphic>
              </wp:anchor>
            </w:drawing>
          </mc:Choice>
          <mc:Fallback>
            <w:pict>
              <v:group id="مجموعة 8433" o:spid="_x0000_s1799" style="position:absolute;left:0;text-align:left;margin-left:0;margin-top:15.05pt;width:391.4pt;height:151.95pt;z-index:252297216;mso-position-horizontal:center;mso-position-horizontal-relative:margin;mso-position-vertical-relative:text" coordsize="49712,192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">
                <v:group id="Group 7" o:spid="_x0000_s1800" style="position:absolute;top:118;width:21908;height:19180" coordsize="30467,28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KZoXcYAAADcAAAADwAAAGRycy9kb3ducmV2LnhtbESPT2vCQBTE74V+h+UV&#10;ejObtCg1ZhWRtvQQBLUg3h7ZZxLMvg3Zbf58e7dQ6HGYmd8w2WY0jeipc7VlBUkUgyAurK65VPB9&#10;+pi9gXAeWWNjmRRM5GCzfnzIMNV24AP1R1+KAGGXooLK+zaV0hUVGXSRbYmDd7WdQR9kV0rd4RDg&#10;ppEvcbyQBmsOCxW2tKuouB1/jILPAYfta/Le57frbrqc5vtznpBSz0/jdgXC0+j/w3/tL61gmS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pmhdxgAAANwA&#10;AAAPAAAAAAAAAAAAAAAAAKoCAABkcnMvZG93bnJldi54bWxQSwUGAAAAAAQABAD6AAAAnQMAAAAA&#10;">
                  <v:shape id="Picture 917" o:spid="_x0000_s1801" type="#_x0000_t75" style="position:absolute;width:30467;height:280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inW/FAAAA3AAAAA8AAABkcnMvZG93bnJldi54bWxEj9FqwkAURN+F/sNyC32RukkFramrlIJg&#10;QcSoH3CbvW6C2btpdtX4964g+DjMzBlmOu9sLc7U+sqxgnSQgCAunK7YKNjvFu+fIHxA1lg7JgVX&#10;8jCfvfSmmGl34ZzO22BEhLDPUEEZQpNJ6YuSLPqBa4ijd3CtxRBla6Ru8RLhtpYfSTKSFiuOCyU2&#10;9FNScdyerILhKV8sTb35X1mzSk3x1zfhd63U22v3/QUiUBee4Ud7qRVM0jHcz8QjIGc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M4p1vxQAAANwAAAAPAAAAAAAAAAAAAAAA&#10;AJ8CAABkcnMvZG93bnJldi54bWxQSwUGAAAAAAQABAD3AAAAkQMAAAAA&#10;">
                    <v:imagedata r:id="rId43" o:title=""/>
                    <v:path arrowok="t"/>
                  </v:shape>
                  <v:rect id="Rectangle 918" o:spid="_x0000_s1802" style="position:absolute;left:7924;top:9179;width:16829;height:112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NY+sMA&#10;AADcAAAADwAAAGRycy9kb3ducmV2LnhtbERPTWuDQBC9F/Iflgn0UpLVHkprsglBCJFSkJom58Gd&#10;qMSdVXer9t93D4UeH+97u59NK0YaXGNZQbyOQBCXVjdcKfg6H1evIJxH1thaJgU/5GC/WzxsMdF2&#10;4k8aC1+JEMIuQQW1910ipStrMujWtiMO3M0OBn2AQyX1gFMIN618jqIXabDh0FBjR2lN5b34Ngqm&#10;Mh+v54+TzJ+umeU+69Pi8q7U43I+bEB4mv2/+M+daQVvcVgbzoQj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8NY+sMAAADcAAAADwAAAAAAAAAAAAAAAACYAgAAZHJzL2Rv&#10;d25yZXYueG1sUEsFBgAAAAAEAAQA9QAAAIgDAAAAAA==&#10;" filled="f" stroked="f">
                    <v:textbox>
                      <w:txbxContent>
                        <w:p w:rsidR="00FC7E58" w:rsidRPr="000B17B7" w:rsidRDefault="00FC7E58" w:rsidP="000D0CA1">
                          <w:pPr>
                            <w:jc w:val="center"/>
                            <w:rPr>
                              <w:rFonts w:ascii="Sakkal Majalla" w:hAnsi="Sakkal Majalla"/>
                              <w:b/>
                              <w:bCs/>
                              <w:color w:val="002060"/>
                              <w:kern w:val="24"/>
                              <w:sz w:val="60"/>
                              <w:szCs w:val="60"/>
                              <w:lang w:bidi="ar-EG"/>
                            </w:rPr>
                          </w:pPr>
                          <w:r w:rsidRPr="000B17B7">
                            <w:rPr>
                              <w:rFonts w:ascii="Sakkal Majalla" w:hAnsi="Sakkal Majalla" w:hint="cs"/>
                              <w:b/>
                              <w:bCs/>
                              <w:color w:val="002060"/>
                              <w:kern w:val="24"/>
                              <w:sz w:val="60"/>
                              <w:szCs w:val="60"/>
                              <w:rtl/>
                              <w:lang w:bidi="ar-EG"/>
                            </w:rPr>
                            <w:t>الحديث</w:t>
                          </w:r>
                        </w:p>
                      </w:txbxContent>
                    </v:textbox>
                  </v:rect>
                </v:group>
                <v:group id="Group 11" o:spid="_x0000_s1803" style="position:absolute;left:27313;width:22399;height:19179" coordorigin="30009" coordsize="31150,28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Tn8L8QAAADcAAAADwAAAGRycy9kb3ducmV2LnhtbESPQYvCMBSE78L+h/CE&#10;vWnaXZS1GkXEXTyIoC6It0fzbIvNS2liW/+9EQSPw8x8w8wWnSlFQ7UrLCuIhxEI4tTqgjMF/8ff&#10;wQ8I55E1lpZJwZ0cLOYfvRkm2ra8p+bgMxEg7BJUkHtfJVK6NCeDbmgr4uBdbG3QB1lnUtfYBrgp&#10;5VcUjaXBgsNCjhWtckqvh5tR8Ndiu/yO1832elndz8fR7rSNSanPfrecgvDU+Xf41d5oBZN4As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Tn8L8QAAADcAAAA&#10;DwAAAAAAAAAAAAAAAACqAgAAZHJzL2Rvd25yZXYueG1sUEsFBgAAAAAEAAQA+gAAAJsDAAAAAA==&#10;">
                  <v:shape id="Picture 920" o:spid="_x0000_s1804" type="#_x0000_t75" style="position:absolute;left:30009;width:31150;height:280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JV+RrBAAAA3AAAAA8AAABkcnMvZG93bnJldi54bWxET8uKwjAU3Qv+Q7iCuzG1C5npGGUURVeC&#10;DwR3d5pr07G5KU3UOl9vFoLLw3mPp62txI0aXzpWMBwkIIhzp0suFBz2y49PED4ga6wck4IHeZhO&#10;up0xZtrdeUu3XShEDGGfoQITQp1J6XNDFv3A1cSRO7vGYoiwKaRu8B7DbSXTJBlJiyXHBoM1zQ3l&#10;l93VKjidN0fzN5v9t1s2v6dVsIvUpUr1e+3PN4hAbXiLX+61VvCVxvnxTDwCcvIE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JV+RrBAAAA3AAAAA8AAAAAAAAAAAAAAAAAnwIA&#10;AGRycy9kb3ducmV2LnhtbFBLBQYAAAAABAAEAPcAAACNAwAAAAA=&#10;">
                    <v:imagedata r:id="rId44" o:title=""/>
                    <v:path arrowok="t"/>
                  </v:shape>
                  <v:rect id="Rectangle 921" o:spid="_x0000_s1805" style="position:absolute;left:39094;top:8658;width:16570;height:12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U72sYA&#10;AADcAAAADwAAAGRycy9kb3ducmV2LnhtbESPT2vCQBTE7wW/w/IEL6Vu9FBqmo2IIA0iSOOf8yP7&#10;moRm38bsNonfvlsoeBxm5jdMsh5NI3rqXG1ZwWIegSAurK65VHA+7V7eQDiPrLGxTAru5GCdTp4S&#10;jLUd+JP63JciQNjFqKDyvo2ldEVFBt3ctsTB+7KdQR9kV0rd4RDgppHLKHqVBmsOCxW2tK2o+M5/&#10;jIKhOPbX0+FDHp+vmeVbdtvml71Ss+m4eQfhafSP8H870wpWywX8nQlHQK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JU72sYAAADcAAAADwAAAAAAAAAAAAAAAACYAgAAZHJz&#10;L2Rvd25yZXYueG1sUEsFBgAAAAAEAAQA9QAAAIsDAAAAAA==&#10;" filled="f" stroked="f">
                    <v:textbox>
                      <w:txbxContent>
                        <w:p w:rsidR="00FC7E58" w:rsidRPr="000B17B7" w:rsidRDefault="00FC7E58" w:rsidP="000D0CA1">
                          <w:pPr>
                            <w:jc w:val="center"/>
                            <w:rPr>
                              <w:rFonts w:ascii="Sakkal Majalla" w:hAnsi="Sakkal Majalla"/>
                              <w:b/>
                              <w:bCs/>
                              <w:color w:val="002060"/>
                              <w:kern w:val="24"/>
                              <w:sz w:val="60"/>
                              <w:szCs w:val="60"/>
                              <w:lang w:bidi="ar-EG"/>
                            </w:rPr>
                          </w:pPr>
                          <w:r w:rsidRPr="000B17B7">
                            <w:rPr>
                              <w:rFonts w:ascii="Sakkal Majalla" w:hAnsi="Sakkal Majalla" w:hint="cs"/>
                              <w:b/>
                              <w:bCs/>
                              <w:color w:val="002060"/>
                              <w:kern w:val="24"/>
                              <w:sz w:val="60"/>
                              <w:szCs w:val="60"/>
                              <w:rtl/>
                              <w:lang w:bidi="ar-EG"/>
                            </w:rPr>
                            <w:t>الإنصات</w:t>
                          </w:r>
                        </w:p>
                      </w:txbxContent>
                    </v:textbox>
                  </v:rect>
                </v:group>
                <w10:wrap type="square" anchorx="margin"/>
              </v:group>
            </w:pict>
          </mc:Fallback>
        </mc:AlternateContent>
      </w:r>
    </w:p>
    <w:p w:rsidR="000D0CA1" w:rsidRDefault="000D0CA1" w:rsidP="000D0CA1">
      <w:pPr>
        <w:bidi w:val="0"/>
        <w:rPr>
          <w:rFonts w:cs="Arial"/>
          <w:color w:val="auto"/>
        </w:rPr>
      </w:pPr>
      <w:r>
        <w:rPr>
          <w:rtl/>
        </w:rPr>
        <w:t xml:space="preserve"> </w:t>
      </w:r>
    </w:p>
    <w:p w:rsidR="000D0CA1" w:rsidRPr="00485CC9" w:rsidRDefault="000D0CA1" w:rsidP="000D0CA1">
      <w:pPr>
        <w:rPr>
          <w:b/>
          <w:bCs/>
          <w:sz w:val="36"/>
          <w:szCs w:val="36"/>
          <w:rtl/>
          <w:lang w:bidi="ar-SY"/>
        </w:rPr>
      </w:pPr>
    </w:p>
    <w:p w:rsidR="000D0CA1" w:rsidRPr="00485CC9" w:rsidRDefault="000D0CA1" w:rsidP="000D0CA1">
      <w:pPr>
        <w:spacing w:line="254" w:lineRule="auto"/>
        <w:rPr>
          <w:rFonts w:ascii="Sakkal Majalla" w:hAnsi="Sakkal Majalla"/>
          <w:sz w:val="34"/>
          <w:rtl/>
        </w:rPr>
      </w:pPr>
    </w:p>
    <w:p w:rsidR="000D0CA1" w:rsidRPr="00F40328" w:rsidRDefault="000D0CA1" w:rsidP="000D0CA1">
      <w:pPr>
        <w:jc w:val="left"/>
        <w:rPr>
          <w:rtl/>
        </w:rPr>
      </w:pPr>
    </w:p>
    <w:p w:rsidR="000D0CA1" w:rsidRDefault="000D0CA1" w:rsidP="000D0CA1">
      <w:pPr>
        <w:ind w:left="-613"/>
        <w:jc w:val="center"/>
        <w:rPr>
          <w:rtl/>
          <w:lang w:bidi="ar-SY"/>
        </w:rPr>
      </w:pPr>
    </w:p>
    <w:p w:rsidR="000D0CA1" w:rsidRDefault="000D0CA1" w:rsidP="000D0CA1">
      <w:pPr>
        <w:ind w:left="-613"/>
        <w:jc w:val="center"/>
        <w:rPr>
          <w:rtl/>
          <w:lang w:bidi="ar-SY"/>
        </w:rPr>
      </w:pPr>
    </w:p>
    <w:p w:rsidR="000D0CA1" w:rsidRDefault="000D0CA1" w:rsidP="000D0CA1">
      <w:pPr>
        <w:jc w:val="left"/>
        <w:rPr>
          <w:rtl/>
          <w:lang w:bidi="ar-SY"/>
        </w:rPr>
      </w:pPr>
      <w:r w:rsidRPr="000B17B7">
        <w:rPr>
          <w:noProof/>
          <w:rtl/>
        </w:rPr>
        <mc:AlternateContent>
          <mc:Choice Requires="wps">
            <w:drawing>
              <wp:anchor distT="0" distB="0" distL="114300" distR="114300" simplePos="0" relativeHeight="252298240" behindDoc="0" locked="0" layoutInCell="1" allowOverlap="1" wp14:anchorId="3BA78FDC" wp14:editId="2646B122">
                <wp:simplePos x="0" y="0"/>
                <wp:positionH relativeFrom="margin">
                  <wp:posOffset>3355039</wp:posOffset>
                </wp:positionH>
                <wp:positionV relativeFrom="paragraph">
                  <wp:posOffset>126934</wp:posOffset>
                </wp:positionV>
                <wp:extent cx="2218060" cy="393290"/>
                <wp:effectExtent l="0" t="0" r="0" b="0"/>
                <wp:wrapNone/>
                <wp:docPr id="8434" name="Rectangle 3647"/>
                <wp:cNvGraphicFramePr/>
                <a:graphic xmlns:a="http://schemas.openxmlformats.org/drawingml/2006/main">
                  <a:graphicData uri="http://schemas.microsoft.com/office/word/2010/wordprocessingShape">
                    <wps:wsp>
                      <wps:cNvSpPr/>
                      <wps:spPr>
                        <a:xfrm>
                          <a:off x="0" y="0"/>
                          <a:ext cx="2218060" cy="393290"/>
                        </a:xfrm>
                        <a:prstGeom prst="rect">
                          <a:avLst/>
                        </a:prstGeom>
                      </wps:spPr>
                      <wps:txbx>
                        <w:txbxContent>
                          <w:p w:rsidR="00FC7E58" w:rsidRPr="0029695D" w:rsidRDefault="00FC7E58" w:rsidP="000D0CA1">
                            <w:pPr>
                              <w:jc w:val="center"/>
                              <w:rPr>
                                <w:rFonts w:ascii="Adobe Arabic" w:eastAsia="Calibri" w:hAnsi="Adobe Arabic" w:cs="Adobe Arabic"/>
                                <w:color w:val="FFFFFF" w:themeColor="background1"/>
                                <w:kern w:val="24"/>
                                <w:sz w:val="40"/>
                                <w:szCs w:val="40"/>
                                <w:lang w:bidi="ar-EG"/>
                              </w:rPr>
                            </w:pPr>
                            <w:r w:rsidRPr="0029695D">
                              <w:rPr>
                                <w:rFonts w:ascii="Adobe Arabic" w:eastAsia="Calibri" w:hAnsi="Adobe Arabic" w:cs="Adobe Arabic"/>
                                <w:color w:val="FFFFFF" w:themeColor="background1"/>
                                <w:kern w:val="24"/>
                                <w:sz w:val="40"/>
                                <w:szCs w:val="40"/>
                                <w:rtl/>
                                <w:lang w:bidi="ar-EG"/>
                              </w:rPr>
                              <w:t>أولاً: مهارات الإنصات:</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id="_x0000_s1806" style="position:absolute;left:0;text-align:left;margin-left:264.2pt;margin-top:10pt;width:174.65pt;height:30.95pt;z-index:25229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" filled="f" stroked="f">
                <v:textbox>
                  <w:txbxContent>
                    <w:p w:rsidR="00FC7E58" w:rsidRPr="0029695D" w:rsidRDefault="00FC7E58" w:rsidP="000D0CA1">
                      <w:pPr>
                        <w:jc w:val="center"/>
                        <w:rPr>
                          <w:rFonts w:ascii="Adobe Arabic" w:eastAsia="Calibri" w:hAnsi="Adobe Arabic" w:cs="Adobe Arabic"/>
                          <w:color w:val="FFFFFF" w:themeColor="background1"/>
                          <w:kern w:val="24"/>
                          <w:sz w:val="40"/>
                          <w:szCs w:val="40"/>
                          <w:lang w:bidi="ar-EG"/>
                        </w:rPr>
                      </w:pPr>
                      <w:r w:rsidRPr="0029695D">
                        <w:rPr>
                          <w:rFonts w:ascii="Adobe Arabic" w:eastAsia="Calibri" w:hAnsi="Adobe Arabic" w:cs="Adobe Arabic"/>
                          <w:color w:val="FFFFFF" w:themeColor="background1"/>
                          <w:kern w:val="24"/>
                          <w:sz w:val="40"/>
                          <w:szCs w:val="40"/>
                          <w:rtl/>
                          <w:lang w:bidi="ar-EG"/>
                        </w:rPr>
                        <w:t>أولاً: مهارات الإنصات:</w:t>
                      </w:r>
                    </w:p>
                  </w:txbxContent>
                </v:textbox>
                <w10:wrap anchorx="margin"/>
              </v:rect>
            </w:pict>
          </mc:Fallback>
        </mc:AlternateContent>
      </w:r>
      <w:r w:rsidRPr="000B17B7">
        <w:rPr>
          <w:noProof/>
          <w:rtl/>
        </w:rPr>
        <w:drawing>
          <wp:inline distT="0" distB="0" distL="0" distR="0" wp14:anchorId="01062066" wp14:editId="6315A1A0">
            <wp:extent cx="2489658" cy="652780"/>
            <wp:effectExtent l="0" t="0" r="6350" b="0"/>
            <wp:docPr id="8435" name="Picture 3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6" name="Picture 3646"/>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494033" cy="653927"/>
                    </a:xfrm>
                    <a:prstGeom prst="rect">
                      <a:avLst/>
                    </a:prstGeom>
                  </pic:spPr>
                </pic:pic>
              </a:graphicData>
            </a:graphic>
          </wp:inline>
        </w:drawing>
      </w:r>
    </w:p>
    <w:p w:rsidR="000D0CA1" w:rsidRDefault="000D0CA1" w:rsidP="000D0CA1">
      <w:pPr>
        <w:rPr>
          <w:rFonts w:cs="Arial"/>
          <w:color w:val="auto"/>
        </w:rPr>
      </w:pPr>
      <w:r>
        <w:rPr>
          <w:rtl/>
        </w:rPr>
        <w:t>يتوقف مستوى التفاهم بين أعضاء الجماعات على الطريقة التي يستمعون ويستجيبون بها أكثر مما يعتمد على الطريقة التي يتحدثون بها.</w:t>
      </w:r>
    </w:p>
    <w:p w:rsidR="000D0CA1" w:rsidRDefault="000D0CA1" w:rsidP="000D0CA1">
      <w:pPr>
        <w:rPr>
          <w:rtl/>
          <w:lang w:bidi="ar-SY"/>
        </w:rPr>
      </w:pPr>
      <w:r>
        <w:rPr>
          <w:rtl/>
        </w:rPr>
        <w:t>ويشتمل الإنصات على خطوتي الاستماع والتفسير ويؤدى الافتقار إلى مهارة الإنصات إلى حدوث أخطاء عديدة في مواقف الاتصال.</w:t>
      </w:r>
    </w:p>
    <w:p w:rsidR="000D0CA1" w:rsidRDefault="000D0CA1" w:rsidP="000D0CA1">
      <w:pPr>
        <w:rPr>
          <w:rtl/>
          <w:lang w:bidi="ar-SY"/>
        </w:rPr>
      </w:pPr>
    </w:p>
    <w:p w:rsidR="000D0CA1" w:rsidRDefault="000D0CA1" w:rsidP="000D0CA1">
      <w:pPr>
        <w:rPr>
          <w:rtl/>
        </w:rPr>
      </w:pPr>
    </w:p>
    <w:p w:rsidR="000D0CA1" w:rsidRDefault="000D0CA1" w:rsidP="000D0CA1">
      <w:pPr>
        <w:rPr>
          <w:rtl/>
          <w:lang w:bidi="ar-SY"/>
        </w:rPr>
      </w:pPr>
    </w:p>
    <w:p w:rsidR="000D0CA1" w:rsidRDefault="000D0CA1" w:rsidP="000D0CA1">
      <w:pPr>
        <w:jc w:val="center"/>
        <w:rPr>
          <w:rtl/>
        </w:rPr>
      </w:pPr>
      <w:r>
        <w:rPr>
          <w:noProof/>
          <w:rtl/>
        </w:rPr>
        <w:lastRenderedPageBreak/>
        <mc:AlternateContent>
          <mc:Choice Requires="wpg">
            <w:drawing>
              <wp:inline distT="0" distB="0" distL="0" distR="0" wp14:anchorId="4FE65649" wp14:editId="528907AF">
                <wp:extent cx="5727700" cy="471805"/>
                <wp:effectExtent l="0" t="0" r="6350" b="61595"/>
                <wp:docPr id="8436" name="Group 3324"/>
                <wp:cNvGraphicFramePr/>
                <a:graphic xmlns:a="http://schemas.openxmlformats.org/drawingml/2006/main">
                  <a:graphicData uri="http://schemas.microsoft.com/office/word/2010/wordprocessingGroup">
                    <wpg:wgp>
                      <wpg:cNvGrpSpPr/>
                      <wpg:grpSpPr>
                        <a:xfrm>
                          <a:off x="0" y="0"/>
                          <a:ext cx="5727700" cy="471805"/>
                          <a:chOff x="0" y="0"/>
                          <a:chExt cx="5727700" cy="471805"/>
                        </a:xfrm>
                      </wpg:grpSpPr>
                      <wpg:grpSp>
                        <wpg:cNvPr id="8437" name="Group 256571"/>
                        <wpg:cNvGrpSpPr/>
                        <wpg:grpSpPr>
                          <a:xfrm>
                            <a:off x="0" y="0"/>
                            <a:ext cx="5727700" cy="471805"/>
                            <a:chOff x="0" y="0"/>
                            <a:chExt cx="6131268" cy="505879"/>
                          </a:xfrm>
                        </wpg:grpSpPr>
                        <wpg:grpSp>
                          <wpg:cNvPr id="8438" name="Group 3653"/>
                          <wpg:cNvGrpSpPr/>
                          <wpg:grpSpPr>
                            <a:xfrm>
                              <a:off x="3701192" y="0"/>
                              <a:ext cx="2430076" cy="505839"/>
                              <a:chOff x="3701192" y="0"/>
                              <a:chExt cx="3545227" cy="711023"/>
                            </a:xfrm>
                          </wpg:grpSpPr>
                          <wps:wsp>
                            <wps:cNvPr id="8439" name="Rectangle: Rounded Corners 36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3701192" y="0"/>
                                <a:ext cx="3545227"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C7E58" w:rsidRDefault="00FC7E58" w:rsidP="000D0CA1">
                                  <w:pPr>
                                    <w:jc w:val="center"/>
                                    <w:rPr>
                                      <w:bCs/>
                                    </w:rPr>
                                  </w:pPr>
                                  <w:r>
                                    <w:rPr>
                                      <w:rFonts w:ascii="Adobe Arabic" w:hAnsi="Adobe Arabic" w:cs="Adobe Arabic" w:hint="cs"/>
                                      <w:bCs/>
                                      <w:color w:val="auto"/>
                                      <w:sz w:val="36"/>
                                      <w:szCs w:val="36"/>
                                      <w:rtl/>
                                      <w:lang w:bidi="ar-SY"/>
                                    </w:rPr>
                                    <w:t>أنواع من الإنصات:</w:t>
                                  </w:r>
                                </w:p>
                              </w:txbxContent>
                            </wps:txbx>
                            <wps:bodyPr tIns="36000" bIns="36000" rtlCol="0" anchor="ctr"/>
                          </wps:wsp>
                          <wps:wsp>
                            <wps:cNvPr id="8440" name="Oval 3656">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8441" name="Rectangle 365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8442" name="Group 3323"/>
                        <wpg:cNvGrpSpPr/>
                        <wpg:grpSpPr>
                          <a:xfrm>
                            <a:off x="5343525" y="104775"/>
                            <a:ext cx="209550" cy="249555"/>
                            <a:chOff x="0" y="0"/>
                            <a:chExt cx="273780" cy="327013"/>
                          </a:xfrm>
                          <a:solidFill>
                            <a:schemeClr val="bg1"/>
                          </a:solidFill>
                        </wpg:grpSpPr>
                        <wps:wsp>
                          <wps:cNvPr id="8443"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8444"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8445"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8446" name="Google Shape;204;p17"/>
                          <wpg:cNvGrpSpPr/>
                          <wpg:grpSpPr>
                            <a:xfrm>
                              <a:off x="0" y="0"/>
                              <a:ext cx="273780" cy="105078"/>
                              <a:chOff x="0" y="0"/>
                              <a:chExt cx="273780" cy="105078"/>
                            </a:xfrm>
                            <a:grpFill/>
                          </wpg:grpSpPr>
                          <wps:wsp>
                            <wps:cNvPr id="8447"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3410"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3424"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3425"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3426"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1807"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">
                <v:group id="Group 256571" o:spid="_x0000_s1808" style="position:absolute;width:57277;height:4718" coordsize="61312,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oflxccAAADdAAAADwAAAGRycy9kb3ducmV2LnhtbESPT2vCQBTE7wW/w/KE&#10;3nQTbVWiq4jU0oMI/gHx9sg+k2D2bciuSfz23YLQ4zAzv2EWq86UoqHaFZYVxMMIBHFqdcGZgvNp&#10;O5iBcB5ZY2mZFDzJwWrZe1tgom3LB2qOPhMBwi5BBbn3VSKlS3My6Ia2Ig7ezdYGfZB1JnWNbYCb&#10;Uo6iaCINFhwWcqxok1N6Pz6Mgu8W2/U4/mp299vmeT197i+7mJR673frOQhPnf8Pv9o/WsHsYzyF&#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oflxccAAADd&#10;AAAADwAAAAAAAAAAAAAAAACqAgAAZHJzL2Rvd25yZXYueG1sUEsFBgAAAAAEAAQA+gAAAJ4DAAAA&#10;AA==&#10;">
                  <v:group id="Group 3653" o:spid="_x0000_s1809" style="position:absolute;left:37011;width:24301;height:5058" coordorigin="37011" coordsize="35452,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xhxt8QAAADdAAAADwAAAGRycy9kb3ducmV2LnhtbERPTWvCQBC9F/wPyxS8&#10;1U20lZC6BpEqHqSgEUpvQ3ZMQrKzIbtN4r/vHgo9Pt73JptMKwbqXW1ZQbyIQBAXVtdcKrjlh5cE&#10;hPPIGlvLpOBBDrLt7GmDqbYjX2i4+lKEEHYpKqi871IpXVGRQbewHXHg7rY36APsS6l7HEO4aeUy&#10;itbSYM2hocKO9hUVzfXHKDiOOO5W8cdwbu77x3f+9vl1jkmp+fO0ewfhafL/4j/3SStIXld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xhxt8QAAADdAAAA&#10;DwAAAAAAAAAAAAAAAACqAgAAZHJzL2Rvd25yZXYueG1sUEsFBgAAAAAEAAQA+gAAAJsDAAAAAA==&#10;">
                    <v:roundrect id="Rectangle: Rounded Corners 3655" o:spid="_x0000_s1810" style="position:absolute;left:37011;width:35453;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LTYsMA&#10;AADdAAAADwAAAGRycy9kb3ducmV2LnhtbESPS4vCQBCE74L/YWjBm0587BKjo4gP8LgaPXhrMm0S&#10;zPSEzKjx3zsLC3ssquorarFqTSWe1LjSsoLRMAJBnFldcq7gnO4HMQjnkTVWlknBmxyslt3OAhNt&#10;X3yk58nnIkDYJaig8L5OpHRZQQbd0NbEwbvZxqAPssmlbvAV4KaS4yj6lgZLDgsF1rQpKLufHkZB&#10;dNjuUr6O6aJjf6QvTH/ibapUv9eu5yA8tf4//Nc+aAXxdDKD3zfhCcjl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DLTYsMAAADdAAAADwAAAAAAAAAAAAAAAACYAgAAZHJzL2Rv&#10;d25yZXYueG1sUEsFBgAAAAAEAAQA9QAAAIgDAAAAAA==&#10;" fillcolor="#0070c0" stroked="f" strokeweight="1pt">
                      <v:stroke joinstyle="miter"/>
                      <v:textbox inset=",1mm,,1mm">
                        <w:txbxContent>
                          <w:p w:rsidR="00FC7E58" w:rsidRDefault="00FC7E58" w:rsidP="000D0CA1">
                            <w:pPr>
                              <w:jc w:val="center"/>
                              <w:rPr>
                                <w:bCs/>
                              </w:rPr>
                            </w:pPr>
                            <w:r>
                              <w:rPr>
                                <w:rFonts w:ascii="Adobe Arabic" w:hAnsi="Adobe Arabic" w:cs="Adobe Arabic" w:hint="cs"/>
                                <w:bCs/>
                                <w:color w:val="auto"/>
                                <w:sz w:val="36"/>
                                <w:szCs w:val="36"/>
                                <w:rtl/>
                                <w:lang w:bidi="ar-SY"/>
                              </w:rPr>
                              <w:t>أنواع من الإنصات:</w:t>
                            </w:r>
                          </w:p>
                        </w:txbxContent>
                      </v:textbox>
                    </v:roundrect>
                    <v:oval id="Oval 3656" o:spid="_x0000_s1811" style="position:absolute;left:65321;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JuvcEA&#10;AADdAAAADwAAAGRycy9kb3ducmV2LnhtbERPzWoCMRC+F/oOYQq91WxFRLZGkZZCUaF01wcYNtPN&#10;YjIJSdTVpzeHQo8f3/9yPTorzhTT4FnB66QCQdx5PXCv4NB+vixApIys0XomBVdKsF49Piyx1v7C&#10;P3Ruci9KCKcaFZicQy1l6gw5TBMfiAv366PDXGDspY54KeHOymlVzaXDgUuDwUDvhrpjc3IKtlUw&#10;Ke53t+teNt/tR7DbHK1Sz0/j5g1EpjH/i//cX1rBYjYr+8ub8gTk6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xSbr3BAAAA3QAAAA8AAAAAAAAAAAAAAAAAmAIAAGRycy9kb3du&#10;cmV2LnhtbFBLBQYAAAAABAAEAPUAAACGAwAAAAA=&#10;" fillcolor="#272727 [2749]" stroked="f" strokeweight="1pt">
                      <v:stroke joinstyle="miter"/>
                      <v:shadow on="t" color="black" opacity="26214f" origin=",-.5" offset="0,3pt"/>
                    </v:oval>
                  </v:group>
                  <v:rect id="Rectangle 3654" o:spid="_x0000_s1812"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uzUcgA&#10;AADdAAAADwAAAGRycy9kb3ducmV2LnhtbESPT2sCMRTE74LfITyhF9GssoisRrGF2h5axT+Ix8fm&#10;ubt287IkqW6/fVMoeBxm5jfMfNmaWtzI+cqygtEwAUGcW11xoeB4eB1MQfiArLG2TAp+yMNy0e3M&#10;MdP2zju67UMhIoR9hgrKEJpMSp+XZNAPbUMcvYt1BkOUrpDa4T3CTS3HSTKRBiuOCyU29FJS/rX/&#10;NgrOx8Nn+uy21/Nl/XGa2A29+aKv1FOvXc1ABGrDI/zfftcKpmk6gr838QnIx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Z67NRyAAAAN0AAAAPAAAAAAAAAAAAAAAAAJgCAABk&#10;cnMvZG93bnJldi54bWxQSwUGAAAAAAQABAD1AAAAjQMAAAAA&#10;" fillcolor="#0070c0" stroked="f" strokeweight="1pt"/>
                </v:group>
                <v:group id="Group 3323" o:spid="_x0000_s1813" style="position:absolute;left:53435;top:1047;width:2095;height:2496"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vY1IMYAAADdAAAADwAAAGRycy9kb3ducmV2LnhtbESPT4vCMBTE7wt+h/AE&#10;b2tadUWqUURc8SCCf0C8PZpnW2xeSpNt67ffLAh7HGbmN8xi1ZlSNFS7wrKCeBiBIE6tLjhTcL18&#10;f85AOI+ssbRMCl7kYLXsfSww0bblEzVnn4kAYZeggtz7KpHSpTkZdENbEQfvYWuDPsg6k7rGNsBN&#10;KUdRNJUGCw4LOVa0ySl9nn+Mgl2L7Xocb5vD87F53S9fx9shJqUG/W49B+Gp8//hd3uvFcwmkxH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9jUgxgAAAN0A&#10;AAAPAAAAAAAAAAAAAAAAAKoCAABkcnMvZG93bnJldi54bWxQSwUGAAAAAAQABAD6AAAAnQMAAAAA&#10;">
                  <v:shape id="Google Shape;201;p17" o:spid="_x0000_s1814"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C/8cA&#10;AADdAAAADwAAAGRycy9kb3ducmV2LnhtbESPQWvCQBSE70L/w/IKvemmVmyaupEiCNKDYCL2+si+&#10;Jmmzb2N2TdJ/7wpCj8PMfMOs1qNpRE+dqy0reJ5FIIgLq2suFRzz7TQG4TyyxsYyKfgjB+v0YbLC&#10;RNuBD9RnvhQBwi5BBZX3bSKlKyoy6Ga2JQ7et+0M+iC7UuoOhwA3jZxH0VIarDksVNjSpqLiN7sY&#10;BftL7Hf6dI4/X79Oy5+3ITvmRa3U0+P48Q7C0+j/w/f2TiuIF4sXuL0JT0Cm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f+Qv/HAAAA3QAAAA8AAAAAAAAAAAAAAAAAmAIAAGRy&#10;cy9kb3ducmV2LnhtbFBLBQYAAAAABAAEAPUAAACMAw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815"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GilsYA&#10;AADdAAAADwAAAGRycy9kb3ducmV2LnhtbESPQWvCQBSE70L/w/IKvYhutFEkukqRFooiYhS8PrKv&#10;2WD2bchuNf57t1DwOMzMN8xi1dlaXKn1lWMFo2ECgrhwuuJSwen4NZiB8AFZY+2YFNzJw2r50ltg&#10;pt2ND3TNQykihH2GCkwITSalLwxZ9EPXEEfvx7UWQ5RtKXWLtwi3tRwnyVRarDguGGxobai45L9W&#10;QX3c77af/Ul+7mM+fvdmc9mWG6XeXruPOYhAXXiG/9vfWsEsTVP4exOfgF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bGilsYAAADdAAAADwAAAAAAAAAAAAAAAACYAgAAZHJz&#10;L2Rvd25yZXYueG1sUEsFBgAAAAAEAAQA9QAAAIsDAAAAAA==&#10;" path="m2643,1l417,1c191,1,,143,,370,,608,191,751,417,751r2214,c2870,751,3060,608,3060,370,3060,143,2870,1,2643,1xe" filled="f" strokecolor="white [3212]">
                    <v:path arrowok="t" o:extrusionok="f"/>
                  </v:shape>
                  <v:shape id="Google Shape;203;p17" o:spid="_x0000_s1816"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EmlsYA&#10;AADdAAAADwAAAGRycy9kb3ducmV2LnhtbESPQWvCQBSE74L/YXmCN91o0iKpq4hoETw1tWBvr9nX&#10;bGj2bchuNf57t1DwOMzMN8xy3dtGXKjztWMFs2kCgrh0uuZKwel9P1mA8AFZY+OYFNzIw3o1HCwx&#10;1+7Kb3QpQiUihH2OCkwIbS6lLw1Z9FPXEkfv23UWQ5RdJXWH1wi3jZwnybO0WHNcMNjS1lD5U/xa&#10;Bak/m8/0df+lqzmfj7vTR1pkM6XGo37zAiJQHx7h//ZBK1hk2RP8vYlPQK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gEmlsYAAADdAAAADwAAAAAAAAAAAAAAAACYAgAAZHJz&#10;L2Rvd25yZXYueG1sUEsFBgAAAAAEAAQA9QAAAIsDAAAAAA==&#10;" path="m1976,l417,c191,,,131,,369,,596,191,739,417,739r1559,c2203,739,2393,596,2393,369,2393,131,2203,,1976,xe" filled="f" strokecolor="white [3212]">
                    <v:path arrowok="t" o:extrusionok="f"/>
                  </v:shape>
                  <v:group id="Google Shape;204;p17" o:spid="_x0000_s1817"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tzTMjxgAAAN0A&#10;AAAPAAAAAAAAAAAAAAAAAKoCAABkcnMvZG93bnJldi54bWxQSwUGAAAAAAQABAD6AAAAnQMAAAAA&#10;">
                    <v:shape id="Google Shape;205;p17" o:spid="_x0000_s1818"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gDjcUA&#10;AADdAAAADwAAAGRycy9kb3ducmV2LnhtbESPQWvCQBSE7wX/w/KEXkrd2AaN0VVEKPRYY7y/Zp9J&#10;2uzbsLvG9N93CwWPw8x8w2x2o+nEQM63lhXMZwkI4srqlmsF5entOQPhA7LGzjIp+CEPu+3kYYO5&#10;tjc+0lCEWkQI+xwVNCH0uZS+asign9meOHoX6wyGKF0ttcNbhJtOviTJQhpsOS402NOhoeq7uBoF&#10;X8sxc0/Hj9Xna5Gd07oc+iAvSj1Ox/0aRKAx3MP/7XetIEvTJfy9iU9Ab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iAONxQAAAN0AAAAPAAAAAAAAAAAAAAAAAJgCAABkcnMv&#10;ZG93bnJldi54bWxQSwUGAAAAAAQABAD1AAAAigMAAAAA&#10;" path="m227,1501v107,,226,-72,226,-167l453,167c453,84,322,1,227,1,144,1,1,84,1,167r,1167c1,1429,144,1501,227,1501xe" filled="f" stroked="f">
                      <v:path arrowok="t" o:extrusionok="f"/>
                    </v:shape>
                    <v:shape id="Google Shape;206;p17" o:spid="_x0000_s1819"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6PdsEA&#10;AADdAAAADwAAAGRycy9kb3ducmV2LnhtbERPTU/CQBC9m/gfNmPCTbYFY0hhIVajgaOFA8ehO7TF&#10;7myzO0L99+7BxOPL+15tRterK4XYeTaQTzNQxLW3HTcGDvv3xwWoKMgWe89k4IcibNb3dyssrL/x&#10;J10raVQK4ViggVZkKLSOdUsO49QPxIk7++BQEgyNtgFvKdz1epZlz9phx6mhxYFeW6q/qm9noKxm&#10;5e6IuzzIJb5tXSnu42SNmTyML0tQQqP8i//cW2tg/pSn/elNegJ6/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8+j3bBAAAA3QAAAA8AAAAAAAAAAAAAAAAAmAIAAGRycy9kb3du&#10;cmV2LnhtbFBLBQYAAAAABAAEAPUAAACGAwAAAAA=&#10;" path="m929,60c846,,750,36,703,108l60,1060c,1143,24,1251,95,1310v36,12,60,24,96,24c250,1334,298,1310,334,1251l976,298v60,-71,36,-178,-47,-238xe" filled="f" stroked="f">
                      <v:path arrowok="t" o:extrusionok="f"/>
                    </v:shape>
                    <v:shape id="Google Shape;207;p17" o:spid="_x0000_s1820"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hSvcUA&#10;AADdAAAADwAAAGRycy9kb3ducmV2LnhtbESP0WrCQBRE3wv+w3KFvtWNGkSiq4haKPWhNPEDrtlr&#10;EszejdlVt3/fFQp9HGbmDLNcB9OKO/WusaxgPEpAEJdWN1wpOBbvb3MQziNrbC2Tgh9ysF4NXpaY&#10;afvgb7rnvhIRwi5DBbX3XSalK2sy6Ea2I47e2fYGfZR9JXWPjwg3rZwkyUwabDgu1NjRtqbykt+M&#10;AjrY/akNebrj2TYUX7tPOz1elXodhs0ChKfg/8N/7Q+tYJpOUni+iU9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yFK9xQAAAN0AAAAPAAAAAAAAAAAAAAAAAJgCAABkcnMv&#10;ZG93bnJldi54bWxQSwUGAAAAAAQABAD1AAAAigMAAAAA&#10;" path="m822,1346v24,,60,-12,83,-35c989,1263,1013,1156,953,1072l334,108c286,25,179,1,96,48,12,108,1,215,48,298r619,965c703,1322,763,1346,822,1346xe" filled="f" stroked="f">
                      <v:path arrowok="t" o:extrusionok="f"/>
                    </v:shape>
                    <v:shape id="Google Shape;208;p17" o:spid="_x0000_s1821"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D36sUA&#10;AADdAAAADwAAAGRycy9kb3ducmV2LnhtbESPzW7CMBCE70h9B2srcUFgA22pUgyqGoHgyM8DLPGS&#10;BOJ1FBsIb48rIXEczcw3mum8tZW4UuNLxxqGAwWCOHOm5FzDfrfof4PwAdlg5Zg03MnDfPbWmWJi&#10;3I03dN2GXEQI+wQ1FCHUiZQ+K8iiH7iaOHpH11gMUTa5NA3eItxWcqTUl7RYclwosKa/grLz9mI1&#10;HEiOA2XHVE1WVarWw7S3W5607r63vz8gArXhFX62V0bD+GP0Cf9v4hOQs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cPfqxQAAAN0AAAAPAAAAAAAAAAAAAAAAAJgCAABkcnMv&#10;ZG93bnJldi54bWxQSwUGAAAAAAQABAD1AAAAigMAAAAA&#10;" path="m1287,596l275,48c191,1,84,36,48,120,1,191,25,310,120,346l1132,894v24,11,48,23,71,23c1263,917,1322,882,1358,822v36,-71,12,-190,-71,-226xe" filled="f" stroked="f">
                      <v:path arrowok="t" o:extrusionok="f"/>
                    </v:shape>
                    <v:shape id="Google Shape;209;p17" o:spid="_x0000_s1822"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7H98gA&#10;AADdAAAADwAAAGRycy9kb3ducmV2LnhtbESPQWvCQBSE74L/YXkFL1I3UZGQukpbKJQiSNOiHl+z&#10;r0kw+zZkVxP99a5Q6HGYmW+Y5bo3tThT6yrLCuJJBII4t7riQsH319tjAsJ5ZI21ZVJwIQfr1XCw&#10;xFTbjj/pnPlCBAi7FBWU3jeplC4vyaCb2IY4eL+2NeiDbAupW+wC3NRyGkULabDisFBiQ68l5cfs&#10;ZBRsSV67rf95OXzsLskmS+L9YRwrNXron59AeOr9f/iv/a4VzObTBdzfhCcgV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rXsf3yAAAAN0AAAAPAAAAAAAAAAAAAAAAAJgCAABk&#10;cnMvZG93bnJldi54bWxQSwUGAAAAAAQABAD1AAAAjQM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Default="000D0CA1" w:rsidP="000D0CA1">
      <w:pPr>
        <w:jc w:val="left"/>
        <w:rPr>
          <w:rtl/>
          <w:lang w:bidi="ar-SY"/>
        </w:rPr>
      </w:pPr>
      <w:r>
        <w:rPr>
          <w:rFonts w:hint="cs"/>
          <w:b/>
          <w:bCs/>
          <w:noProof/>
          <w:rtl/>
        </w:rPr>
        <mc:AlternateContent>
          <mc:Choice Requires="wpg">
            <w:drawing>
              <wp:inline distT="0" distB="0" distL="0" distR="0" wp14:anchorId="6DF8A441" wp14:editId="76C25017">
                <wp:extent cx="5368942" cy="760095"/>
                <wp:effectExtent l="0" t="0" r="3175" b="1905"/>
                <wp:docPr id="3427" name="Google Shape;750;p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5368942" cy="760095"/>
                          <a:chOff x="7" y="29130"/>
                          <a:chExt cx="53067" cy="8580"/>
                        </a:xfrm>
                      </wpg:grpSpPr>
                      <wps:wsp>
                        <wps:cNvPr id="3428" name="Google Shape;751;p16"/>
                        <wps:cNvSpPr>
                          <a:spLocks/>
                        </wps:cNvSpPr>
                        <wps:spPr bwMode="auto">
                          <a:xfrm>
                            <a:off x="191" y="30258"/>
                            <a:ext cx="52883" cy="6673"/>
                          </a:xfrm>
                          <a:custGeom>
                            <a:avLst/>
                            <a:gdLst>
                              <a:gd name="T0" fmla="*/ 3215 w 162914"/>
                              <a:gd name="T1" fmla="*/ 1 h 24004"/>
                              <a:gd name="T2" fmla="*/ 1 w 162914"/>
                              <a:gd name="T3" fmla="*/ 3215 h 24004"/>
                              <a:gd name="T4" fmla="*/ 1 w 162914"/>
                              <a:gd name="T5" fmla="*/ 20789 h 24004"/>
                              <a:gd name="T6" fmla="*/ 3215 w 162914"/>
                              <a:gd name="T7" fmla="*/ 24004 h 24004"/>
                              <a:gd name="T8" fmla="*/ 159699 w 162914"/>
                              <a:gd name="T9" fmla="*/ 24004 h 24004"/>
                              <a:gd name="T10" fmla="*/ 162914 w 162914"/>
                              <a:gd name="T11" fmla="*/ 20789 h 24004"/>
                              <a:gd name="T12" fmla="*/ 162914 w 162914"/>
                              <a:gd name="T13" fmla="*/ 3215 h 24004"/>
                              <a:gd name="T14" fmla="*/ 159699 w 162914"/>
                              <a:gd name="T15" fmla="*/ 1 h 24004"/>
                              <a:gd name="T16" fmla="*/ 3215 w 162914"/>
                              <a:gd name="T17" fmla="*/ 1 h 240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rgbClr val="000000">
                              <a:alpha val="32941"/>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429" name="Google Shape;752;p16"/>
                        <wps:cNvSpPr>
                          <a:spLocks/>
                        </wps:cNvSpPr>
                        <wps:spPr bwMode="auto">
                          <a:xfrm>
                            <a:off x="7" y="30090"/>
                            <a:ext cx="53067" cy="6673"/>
                          </a:xfrm>
                          <a:custGeom>
                            <a:avLst/>
                            <a:gdLst>
                              <a:gd name="T0" fmla="*/ 3215 w 162914"/>
                              <a:gd name="T1" fmla="*/ 1 h 24004"/>
                              <a:gd name="T2" fmla="*/ 1 w 162914"/>
                              <a:gd name="T3" fmla="*/ 3215 h 24004"/>
                              <a:gd name="T4" fmla="*/ 1 w 162914"/>
                              <a:gd name="T5" fmla="*/ 20789 h 24004"/>
                              <a:gd name="T6" fmla="*/ 3215 w 162914"/>
                              <a:gd name="T7" fmla="*/ 24004 h 24004"/>
                              <a:gd name="T8" fmla="*/ 159699 w 162914"/>
                              <a:gd name="T9" fmla="*/ 24004 h 24004"/>
                              <a:gd name="T10" fmla="*/ 162914 w 162914"/>
                              <a:gd name="T11" fmla="*/ 20789 h 24004"/>
                              <a:gd name="T12" fmla="*/ 162914 w 162914"/>
                              <a:gd name="T13" fmla="*/ 3215 h 24004"/>
                              <a:gd name="T14" fmla="*/ 159699 w 162914"/>
                              <a:gd name="T15" fmla="*/ 1 h 24004"/>
                              <a:gd name="T16" fmla="*/ 3215 w 162914"/>
                              <a:gd name="T17" fmla="*/ 1 h 240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chemeClr val="lt2">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430" name="Google Shape;753;p16"/>
                        <wps:cNvSpPr>
                          <a:spLocks/>
                        </wps:cNvSpPr>
                        <wps:spPr bwMode="auto">
                          <a:xfrm>
                            <a:off x="3521" y="29130"/>
                            <a:ext cx="4844" cy="954"/>
                          </a:xfrm>
                          <a:custGeom>
                            <a:avLst/>
                            <a:gdLst>
                              <a:gd name="T0" fmla="*/ 620 w 26552"/>
                              <a:gd name="T1" fmla="*/ 1 h 3430"/>
                              <a:gd name="T2" fmla="*/ 1 w 26552"/>
                              <a:gd name="T3" fmla="*/ 3430 h 3430"/>
                              <a:gd name="T4" fmla="*/ 25873 w 26552"/>
                              <a:gd name="T5" fmla="*/ 3430 h 3430"/>
                              <a:gd name="T6" fmla="*/ 26552 w 26552"/>
                              <a:gd name="T7" fmla="*/ 1 h 3430"/>
                              <a:gd name="T8" fmla="*/ 620 w 26552"/>
                              <a:gd name="T9" fmla="*/ 1 h 3430"/>
                            </a:gdLst>
                            <a:ahLst/>
                            <a:cxnLst>
                              <a:cxn ang="0">
                                <a:pos x="T0" y="T1"/>
                              </a:cxn>
                              <a:cxn ang="0">
                                <a:pos x="T2" y="T3"/>
                              </a:cxn>
                              <a:cxn ang="0">
                                <a:pos x="T4" y="T5"/>
                              </a:cxn>
                              <a:cxn ang="0">
                                <a:pos x="T6" y="T7"/>
                              </a:cxn>
                              <a:cxn ang="0">
                                <a:pos x="T8" y="T9"/>
                              </a:cxn>
                            </a:cxnLst>
                            <a:rect l="0" t="0" r="r" b="b"/>
                            <a:pathLst>
                              <a:path w="26552" h="3430" extrusionOk="0">
                                <a:moveTo>
                                  <a:pt x="620" y="1"/>
                                </a:moveTo>
                                <a:lnTo>
                                  <a:pt x="1" y="3430"/>
                                </a:lnTo>
                                <a:lnTo>
                                  <a:pt x="25873" y="3430"/>
                                </a:lnTo>
                                <a:lnTo>
                                  <a:pt x="26552" y="1"/>
                                </a:lnTo>
                                <a:lnTo>
                                  <a:pt x="620" y="1"/>
                                </a:lnTo>
                                <a:close/>
                              </a:path>
                            </a:pathLst>
                          </a:custGeom>
                          <a:solidFill>
                            <a:srgbClr val="8080E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431" name="Google Shape;754;p16"/>
                        <wps:cNvSpPr>
                          <a:spLocks/>
                        </wps:cNvSpPr>
                        <wps:spPr bwMode="auto">
                          <a:xfrm>
                            <a:off x="671" y="36756"/>
                            <a:ext cx="4844" cy="954"/>
                          </a:xfrm>
                          <a:custGeom>
                            <a:avLst/>
                            <a:gdLst>
                              <a:gd name="T0" fmla="*/ 620 w 26552"/>
                              <a:gd name="T1" fmla="*/ 1 h 3430"/>
                              <a:gd name="T2" fmla="*/ 1 w 26552"/>
                              <a:gd name="T3" fmla="*/ 3430 h 3430"/>
                              <a:gd name="T4" fmla="*/ 25921 w 26552"/>
                              <a:gd name="T5" fmla="*/ 3430 h 3430"/>
                              <a:gd name="T6" fmla="*/ 26552 w 26552"/>
                              <a:gd name="T7" fmla="*/ 1 h 3430"/>
                              <a:gd name="T8" fmla="*/ 620 w 26552"/>
                              <a:gd name="T9" fmla="*/ 1 h 3430"/>
                            </a:gdLst>
                            <a:ahLst/>
                            <a:cxnLst>
                              <a:cxn ang="0">
                                <a:pos x="T0" y="T1"/>
                              </a:cxn>
                              <a:cxn ang="0">
                                <a:pos x="T2" y="T3"/>
                              </a:cxn>
                              <a:cxn ang="0">
                                <a:pos x="T4" y="T5"/>
                              </a:cxn>
                              <a:cxn ang="0">
                                <a:pos x="T6" y="T7"/>
                              </a:cxn>
                              <a:cxn ang="0">
                                <a:pos x="T8" y="T9"/>
                              </a:cxn>
                            </a:cxnLst>
                            <a:rect l="0" t="0" r="r" b="b"/>
                            <a:pathLst>
                              <a:path w="26552" h="3430" extrusionOk="0">
                                <a:moveTo>
                                  <a:pt x="620" y="1"/>
                                </a:moveTo>
                                <a:lnTo>
                                  <a:pt x="1" y="3430"/>
                                </a:lnTo>
                                <a:lnTo>
                                  <a:pt x="25921" y="3430"/>
                                </a:lnTo>
                                <a:lnTo>
                                  <a:pt x="26552" y="1"/>
                                </a:lnTo>
                                <a:lnTo>
                                  <a:pt x="620" y="1"/>
                                </a:lnTo>
                                <a:close/>
                              </a:path>
                            </a:pathLst>
                          </a:custGeom>
                          <a:solidFill>
                            <a:srgbClr val="8080E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432" name="Google Shape;755;p16"/>
                        <wps:cNvSpPr>
                          <a:spLocks/>
                        </wps:cNvSpPr>
                        <wps:spPr bwMode="auto">
                          <a:xfrm>
                            <a:off x="1072" y="36756"/>
                            <a:ext cx="3851" cy="478"/>
                          </a:xfrm>
                          <a:custGeom>
                            <a:avLst/>
                            <a:gdLst>
                              <a:gd name="T0" fmla="*/ 0 w 21110"/>
                              <a:gd name="T1" fmla="*/ 1 h 1716"/>
                              <a:gd name="T2" fmla="*/ 1393 w 21110"/>
                              <a:gd name="T3" fmla="*/ 1715 h 1716"/>
                              <a:gd name="T4" fmla="*/ 21110 w 21110"/>
                              <a:gd name="T5" fmla="*/ 1715 h 1716"/>
                              <a:gd name="T6" fmla="*/ 21110 w 21110"/>
                              <a:gd name="T7" fmla="*/ 1 h 1716"/>
                              <a:gd name="T8" fmla="*/ 0 w 21110"/>
                              <a:gd name="T9" fmla="*/ 1 h 1716"/>
                            </a:gdLst>
                            <a:ahLst/>
                            <a:cxnLst>
                              <a:cxn ang="0">
                                <a:pos x="T0" y="T1"/>
                              </a:cxn>
                              <a:cxn ang="0">
                                <a:pos x="T2" y="T3"/>
                              </a:cxn>
                              <a:cxn ang="0">
                                <a:pos x="T4" y="T5"/>
                              </a:cxn>
                              <a:cxn ang="0">
                                <a:pos x="T6" y="T7"/>
                              </a:cxn>
                              <a:cxn ang="0">
                                <a:pos x="T8" y="T9"/>
                              </a:cxn>
                            </a:cxnLst>
                            <a:rect l="0" t="0" r="r" b="b"/>
                            <a:pathLst>
                              <a:path w="21110" h="1716" extrusionOk="0">
                                <a:moveTo>
                                  <a:pt x="0" y="1"/>
                                </a:moveTo>
                                <a:lnTo>
                                  <a:pt x="1393" y="1715"/>
                                </a:lnTo>
                                <a:lnTo>
                                  <a:pt x="21110" y="1715"/>
                                </a:lnTo>
                                <a:lnTo>
                                  <a:pt x="21110" y="1"/>
                                </a:lnTo>
                                <a:lnTo>
                                  <a:pt x="0" y="1"/>
                                </a:lnTo>
                                <a:close/>
                              </a:path>
                            </a:pathLst>
                          </a:custGeom>
                          <a:solidFill>
                            <a:srgbClr val="2020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433" name="Google Shape;756;p16"/>
                        <wps:cNvSpPr>
                          <a:spLocks/>
                        </wps:cNvSpPr>
                        <wps:spPr bwMode="auto">
                          <a:xfrm>
                            <a:off x="4422" y="29607"/>
                            <a:ext cx="3968" cy="477"/>
                          </a:xfrm>
                          <a:custGeom>
                            <a:avLst/>
                            <a:gdLst>
                              <a:gd name="T0" fmla="*/ 596 w 21754"/>
                              <a:gd name="T1" fmla="*/ 0 h 1715"/>
                              <a:gd name="T2" fmla="*/ 0 w 21754"/>
                              <a:gd name="T3" fmla="*/ 1715 h 1715"/>
                              <a:gd name="T4" fmla="*/ 21753 w 21754"/>
                              <a:gd name="T5" fmla="*/ 1715 h 1715"/>
                              <a:gd name="T6" fmla="*/ 20312 w 21754"/>
                              <a:gd name="T7" fmla="*/ 0 h 1715"/>
                              <a:gd name="T8" fmla="*/ 596 w 21754"/>
                              <a:gd name="T9" fmla="*/ 0 h 1715"/>
                            </a:gdLst>
                            <a:ahLst/>
                            <a:cxnLst>
                              <a:cxn ang="0">
                                <a:pos x="T0" y="T1"/>
                              </a:cxn>
                              <a:cxn ang="0">
                                <a:pos x="T2" y="T3"/>
                              </a:cxn>
                              <a:cxn ang="0">
                                <a:pos x="T4" y="T5"/>
                              </a:cxn>
                              <a:cxn ang="0">
                                <a:pos x="T6" y="T7"/>
                              </a:cxn>
                              <a:cxn ang="0">
                                <a:pos x="T8" y="T9"/>
                              </a:cxn>
                            </a:cxnLst>
                            <a:rect l="0" t="0" r="r" b="b"/>
                            <a:pathLst>
                              <a:path w="21754" h="1715" extrusionOk="0">
                                <a:moveTo>
                                  <a:pt x="596" y="0"/>
                                </a:moveTo>
                                <a:lnTo>
                                  <a:pt x="0" y="1715"/>
                                </a:lnTo>
                                <a:lnTo>
                                  <a:pt x="21753" y="1715"/>
                                </a:lnTo>
                                <a:lnTo>
                                  <a:pt x="20312" y="0"/>
                                </a:lnTo>
                                <a:lnTo>
                                  <a:pt x="596" y="0"/>
                                </a:lnTo>
                                <a:close/>
                              </a:path>
                            </a:pathLst>
                          </a:custGeom>
                          <a:solidFill>
                            <a:srgbClr val="2020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434" name="Google Shape;757;p16"/>
                        <wps:cNvSpPr>
                          <a:spLocks/>
                        </wps:cNvSpPr>
                        <wps:spPr bwMode="auto">
                          <a:xfrm>
                            <a:off x="838" y="29607"/>
                            <a:ext cx="6260" cy="7626"/>
                          </a:xfrm>
                          <a:custGeom>
                            <a:avLst/>
                            <a:gdLst>
                              <a:gd name="T0" fmla="*/ 4977 w 30909"/>
                              <a:gd name="T1" fmla="*/ 0 h 27433"/>
                              <a:gd name="T2" fmla="*/ 0 w 30909"/>
                              <a:gd name="T3" fmla="*/ 27432 h 27433"/>
                              <a:gd name="T4" fmla="*/ 25932 w 30909"/>
                              <a:gd name="T5" fmla="*/ 27432 h 27433"/>
                              <a:gd name="T6" fmla="*/ 30909 w 30909"/>
                              <a:gd name="T7" fmla="*/ 0 h 27433"/>
                              <a:gd name="T8" fmla="*/ 4977 w 30909"/>
                              <a:gd name="T9" fmla="*/ 0 h 27433"/>
                              <a:gd name="T10" fmla="*/ 0 w 30909"/>
                              <a:gd name="T11" fmla="*/ 0 h 27433"/>
                              <a:gd name="T12" fmla="*/ 30909 w 30909"/>
                              <a:gd name="T13" fmla="*/ 27433 h 27433"/>
                            </a:gdLst>
                            <a:ahLst/>
                            <a:cxnLst>
                              <a:cxn ang="0">
                                <a:pos x="T0" y="T1"/>
                              </a:cxn>
                              <a:cxn ang="0">
                                <a:pos x="T2" y="T3"/>
                              </a:cxn>
                              <a:cxn ang="0">
                                <a:pos x="T4" y="T5"/>
                              </a:cxn>
                              <a:cxn ang="0">
                                <a:pos x="T6" y="T7"/>
                              </a:cxn>
                              <a:cxn ang="0">
                                <a:pos x="T8" y="T9"/>
                              </a:cxn>
                            </a:cxnLst>
                            <a:rect l="T10" t="T11" r="T12" b="T13"/>
                            <a:pathLst>
                              <a:path w="30909" h="27433" extrusionOk="0">
                                <a:moveTo>
                                  <a:pt x="4977" y="0"/>
                                </a:moveTo>
                                <a:lnTo>
                                  <a:pt x="0" y="27432"/>
                                </a:lnTo>
                                <a:lnTo>
                                  <a:pt x="25932" y="27432"/>
                                </a:lnTo>
                                <a:lnTo>
                                  <a:pt x="30909" y="0"/>
                                </a:lnTo>
                                <a:lnTo>
                                  <a:pt x="4977" y="0"/>
                                </a:lnTo>
                                <a:close/>
                              </a:path>
                            </a:pathLst>
                          </a:custGeom>
                          <a:solidFill>
                            <a:srgbClr val="4949E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7E58" w:rsidRPr="00431E69" w:rsidRDefault="00FC7E58" w:rsidP="000D0CA1">
                              <w:pPr>
                                <w:bidi w:val="0"/>
                                <w:jc w:val="center"/>
                                <w:rPr>
                                  <w:rFonts w:ascii="Adobe Arabic" w:hAnsi="Adobe Arabic" w:cs="Adobe Arabic"/>
                                  <w:color w:val="FFFFFF"/>
                                  <w:sz w:val="48"/>
                                  <w:szCs w:val="48"/>
                                  <w:lang w:val="en-GB"/>
                                </w:rPr>
                              </w:pPr>
                              <w:r w:rsidRPr="00431E69">
                                <w:rPr>
                                  <w:rFonts w:ascii="Adobe Arabic" w:hAnsi="Adobe Arabic" w:cs="Adobe Arabic"/>
                                  <w:color w:val="FFFFFF"/>
                                  <w:sz w:val="48"/>
                                  <w:szCs w:val="48"/>
                                  <w:lang w:val="en-GB"/>
                                </w:rPr>
                                <w:t>1</w:t>
                              </w:r>
                            </w:p>
                          </w:txbxContent>
                        </wps:txbx>
                        <wps:bodyPr rot="0" vert="horz" wrap="square" lIns="91425" tIns="91425" rIns="91425" bIns="91425" anchor="ctr" anchorCtr="0" upright="1">
                          <a:noAutofit/>
                        </wps:bodyPr>
                      </wps:wsp>
                      <wps:wsp>
                        <wps:cNvPr id="3435" name="Google Shape;760;p16"/>
                        <wps:cNvSpPr txBox="1">
                          <a:spLocks noChangeArrowheads="1"/>
                        </wps:cNvSpPr>
                        <wps:spPr bwMode="auto">
                          <a:xfrm>
                            <a:off x="6507" y="30632"/>
                            <a:ext cx="46097" cy="6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346492" w:rsidRDefault="00FC7E58" w:rsidP="000D0CA1">
                              <w:pPr>
                                <w:jc w:val="center"/>
                                <w:rPr>
                                  <w:rFonts w:ascii="Adobe Arabic" w:hAnsi="Adobe Arabic" w:cs="Adobe Arabic"/>
                                  <w:bCs/>
                                  <w:sz w:val="36"/>
                                  <w:szCs w:val="36"/>
                                  <w:rtl/>
                                  <w:lang w:bidi="ar-SY"/>
                                </w:rPr>
                              </w:pPr>
                              <w:r w:rsidRPr="00346492">
                                <w:rPr>
                                  <w:rFonts w:ascii="Adobe Arabic" w:hAnsi="Adobe Arabic" w:cs="Adobe Arabic"/>
                                  <w:bCs/>
                                  <w:sz w:val="36"/>
                                  <w:szCs w:val="36"/>
                                  <w:rtl/>
                                </w:rPr>
                                <w:t xml:space="preserve">الإنصات بهـدف الحصـول عـلى المعلومـات </w:t>
                              </w:r>
                              <w:r w:rsidRPr="00346492">
                                <w:rPr>
                                  <w:rFonts w:ascii="Adobe Arabic" w:hAnsi="Adobe Arabic" w:cs="Adobe Arabic"/>
                                  <w:bCs/>
                                  <w:sz w:val="36"/>
                                  <w:szCs w:val="36"/>
                                </w:rPr>
                                <w:t>Information for Listening</w:t>
                              </w:r>
                              <w:r>
                                <w:rPr>
                                  <w:rFonts w:ascii="Adobe Arabic" w:hAnsi="Adobe Arabic" w:cs="Adobe Arabic" w:hint="cs"/>
                                  <w:bCs/>
                                  <w:sz w:val="36"/>
                                  <w:szCs w:val="36"/>
                                  <w:rtl/>
                                </w:rPr>
                                <w:t>:</w:t>
                              </w:r>
                            </w:p>
                          </w:txbxContent>
                        </wps:txbx>
                        <wps:bodyPr rot="0" vert="horz" wrap="square" lIns="91425" tIns="36000" rIns="91425" bIns="36000" anchor="ctr" anchorCtr="0" upright="1">
                          <a:noAutofit/>
                        </wps:bodyPr>
                      </wps:wsp>
                    </wpg:wgp>
                  </a:graphicData>
                </a:graphic>
              </wp:inline>
            </w:drawing>
          </mc:Choice>
          <mc:Fallback>
            <w:pict>
              <v:group id="_x0000_s1823" style="width:422.75pt;height:59.85pt;flip:x;mso-position-horizontal-relative:char;mso-position-vertical-relative:line" coordorigin="7,29130" coordsize="53067,8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">
                <v:shape id="Google Shape;751;p16" o:spid="_x0000_s1824" style="position:absolute;left:191;top:30258;width:52883;height:6673;visibility:visible;mso-wrap-style:square;v-text-anchor:middle" coordsize="162914,2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5+78EA&#10;AADdAAAADwAAAGRycy9kb3ducmV2LnhtbERPS2vCQBC+C/0PyxS86aZRSkldQykI6slHPfQ2zU6T&#10;0OxsyI5m+++7B6HHj++9KqPr1I2G0Ho28DTPQBFX3rZcG/g4b2YvoIIgW+w8k4FfClCuHyYrLKwf&#10;+Ui3k9QqhXAo0EAj0hdah6ohh2Hue+LEffvBoSQ41NoOOKZw1+k8y561w5ZTQ4M9vTdU/ZyuzsC+&#10;7uUSvyRe7MhMnd0t/OHTmOljfHsFJRTlX3x3b62BxTJPc9Ob9AT0+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4ufu/BAAAA3QAAAA8AAAAAAAAAAAAAAAAAmAIAAGRycy9kb3du&#10;cmV2LnhtbFBLBQYAAAAABAAEAPUAAACGAwAAAAA=&#10;" path="m3215,1c1441,1,1,1441,1,3215r,17574c1,22563,1441,24004,3215,24004r156484,c161473,24004,162914,22563,162914,20789r,-17574c162914,1441,161473,1,159699,1l3215,1xe" fillcolor="black" stroked="f">
                  <v:fill opacity="21588f"/>
                  <v:path arrowok="t" o:extrusionok="f" o:connecttype="custom" o:connectlocs="1044,0;0,894;0,5779;1044,6673;51839,6673;52883,5779;52883,894;51839,0;1044,0" o:connectangles="0,0,0,0,0,0,0,0,0"/>
                </v:shape>
                <v:shape id="Google Shape;752;p16" o:spid="_x0000_s1825" style="position:absolute;left:7;top:30090;width:53067;height:6673;visibility:visible;mso-wrap-style:square;v-text-anchor:middle" coordsize="162914,2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FBjsYA&#10;AADdAAAADwAAAGRycy9kb3ducmV2LnhtbESPT2sCMRTE74LfITzBW82qpdStUUQoVOhBtxU9vm7e&#10;/sHNy5JEXf30TaHgcZiZ3zDzZWcacSHna8sKxqMEBHFudc2lgu+v96dXED4ga2wsk4IbeVgu+r05&#10;ptpeeUeXLJQiQtinqKAKoU2l9HlFBv3ItsTRK6wzGKJ0pdQOrxFuGjlJkhdpsOa4UGFL64ryU3Y2&#10;Cjx+brLTz+Fuy3Z73x+LYr1zhVLDQbd6AxGoC4/wf/tDK5g+T2bw9yY+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kFBjsYAAADdAAAADwAAAAAAAAAAAAAAAACYAgAAZHJz&#10;L2Rvd25yZXYueG1sUEsFBgAAAAAEAAQA9QAAAIsDAAAAAA==&#10;" path="m3215,1c1441,1,1,1441,1,3215r,17574c1,22563,1441,24004,3215,24004r156484,c161473,24004,162914,22563,162914,20789r,-17574c162914,1441,161473,1,159699,1l3215,1xe" fillcolor="#e7e6e6 [3203]" stroked="f">
                  <v:path arrowok="t" o:extrusionok="f" o:connecttype="custom" o:connectlocs="1047,0;0,894;0,5779;1047,6673;52020,6673;53067,5779;53067,894;52020,0;1047,0" o:connectangles="0,0,0,0,0,0,0,0,0"/>
                </v:shape>
                <v:shape id="Google Shape;753;p16" o:spid="_x0000_s1826" style="position:absolute;left:3521;top:29130;width:4844;height:954;visibility:visible;mso-wrap-style:square;v-text-anchor:middle" coordsize="26552,3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h9c8IA&#10;AADdAAAADwAAAGRycy9kb3ducmV2LnhtbERPz2vCMBS+D/wfwhO8zdR1yKxGEaGgw8s6vT+SZ1ts&#10;XkqSafWvXw6DHT++36vNYDtxIx9axwpm0wwEsXam5VrB6bt8/QARIrLBzjEpeFCAzXr0ssLCuDt/&#10;0a2KtUghHApU0MTYF1IG3ZDFMHU9ceIuzluMCfpaGo/3FG47+ZZlc2mx5dTQYE+7hvS1+rEKPuXx&#10;Wc2vW78w56POH7oMh1mp1GQ8bJcgIg3xX/zn3hsF+Xue9qc36QnI9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WH1zwgAAAN0AAAAPAAAAAAAAAAAAAAAAAJgCAABkcnMvZG93&#10;bnJldi54bWxQSwUGAAAAAAQABAD1AAAAhwMAAAAA&#10;" path="m620,1l1,3430r25872,l26552,1,620,1xe" fillcolor="#8080ed" stroked="f">
                  <v:path arrowok="t" o:extrusionok="f" o:connecttype="custom" o:connectlocs="113,0;0,954;4720,954;4844,0;113,0" o:connectangles="0,0,0,0,0"/>
                </v:shape>
                <v:shape id="Google Shape;754;p16" o:spid="_x0000_s1827" style="position:absolute;left:671;top:36756;width:4844;height:954;visibility:visible;mso-wrap-style:square;v-text-anchor:middle" coordsize="26552,3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TY6MUA&#10;AADdAAAADwAAAGRycy9kb3ducmV2LnhtbESPQWvCQBSE74X+h+UVvNVNGpE2dRUpBFS8NLb3x+5r&#10;Esy+DburRn+9Wyj0OMzMN8xiNdpenMmHzrGCfJqBINbOdNwo+DpUz68gQkQ22DsmBVcKsFo+Piyw&#10;NO7Cn3SuYyMShEOJCtoYh1LKoFuyGKZuIE7ej/MWY5K+kcbjJcFtL1+ybC4tdpwWWhzooyV9rE9W&#10;wU7ub/X8uPZv5nuvi6uuwjavlJo8jet3EJHG+B/+a2+MgmJW5PD7Jj0Bu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FNjoxQAAAN0AAAAPAAAAAAAAAAAAAAAAAJgCAABkcnMv&#10;ZG93bnJldi54bWxQSwUGAAAAAAQABAD1AAAAigMAAAAA&#10;" path="m620,1l1,3430r25920,l26552,1,620,1xe" fillcolor="#8080ed" stroked="f">
                  <v:path arrowok="t" o:extrusionok="f" o:connecttype="custom" o:connectlocs="113,0;0,954;4729,954;4844,0;113,0" o:connectangles="0,0,0,0,0"/>
                </v:shape>
                <v:shape id="Google Shape;755;p16" o:spid="_x0000_s1828" style="position:absolute;left:1072;top:36756;width:3851;height:478;visibility:visible;mso-wrap-style:square;v-text-anchor:middle" coordsize="21110,1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ZpecYA&#10;AADdAAAADwAAAGRycy9kb3ducmV2LnhtbESPQWvCQBSE74X+h+UVvNWNUaxEVymi4sXSquD1mX1N&#10;QnffptnVxH/vFoQeh5n5hpktOmvElRpfOVYw6CcgiHOnKy4UHA/r1wkIH5A1Gsek4EYeFvPnpxlm&#10;2rX8Rdd9KESEsM9QQRlCnUnp85Is+r6riaP37RqLIcqmkLrBNsKtkWmSjKXFiuNCiTUtS8p/9her&#10;YGL87lBX54/NMpjT7yodtJ9vRqneS/c+BRGoC//hR3urFQxHwxT+3sQn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jZpecYAAADdAAAADwAAAAAAAAAAAAAAAACYAgAAZHJz&#10;L2Rvd25yZXYueG1sUEsFBgAAAAAEAAQA9QAAAIsDAAAAAA==&#10;" path="m,1l1393,1715r19717,l21110,1,,1xe" fillcolor="#2020ba" stroked="f">
                  <v:path arrowok="t" o:extrusionok="f" o:connecttype="custom" o:connectlocs="0,0;254,478;3851,478;3851,0;0,0" o:connectangles="0,0,0,0,0"/>
                </v:shape>
                <v:shape id="Google Shape;756;p16" o:spid="_x0000_s1829" style="position:absolute;left:4422;top:29607;width:3968;height:477;visibility:visible;mso-wrap-style:square;v-text-anchor:middle" coordsize="21754,1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3XWsYA&#10;AADdAAAADwAAAGRycy9kb3ducmV2LnhtbESPT2vCQBTE7wW/w/IK3upGIyKpawii2PZSjKX0+Mi+&#10;/KHZt2F31fTbdwsFj8PM/IbZ5KPpxZWc7ywrmM8SEMSV1R03Cj7Oh6c1CB+QNfaWScEPeci3k4cN&#10;Ztre+ETXMjQiQthnqKANYcik9FVLBv3MDsTRq60zGKJ0jdQObxFuerlIkpU02HFcaHGgXUvVd3kx&#10;Cvaf+6Jefh3c226+en2nS30yR6nU9HEsnkEEGsM9/N9+0QrSZZrC35v4BOT2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C3XWsYAAADdAAAADwAAAAAAAAAAAAAAAACYAgAAZHJz&#10;L2Rvd25yZXYueG1sUEsFBgAAAAAEAAQA9QAAAIsDAAAAAA==&#10;" path="m596,l,1715r21753,l20312,,596,xe" fillcolor="#2020ba" stroked="f">
                  <v:path arrowok="t" o:extrusionok="f" o:connecttype="custom" o:connectlocs="109,0;0,477;3968,477;3705,0;109,0" o:connectangles="0,0,0,0,0"/>
                </v:shape>
                <v:shape id="Google Shape;757;p16" o:spid="_x0000_s1830" style="position:absolute;left:838;top:29607;width:6260;height:7626;visibility:visible;mso-wrap-style:square;v-text-anchor:middle" coordsize="30909,274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C0oMUA&#10;AADdAAAADwAAAGRycy9kb3ducmV2LnhtbESPQWsCMRSE74X+h/CEXkSzViuyNUpRRGG9VEWvj83r&#10;ZnHzsm6irv++KQg9DjPzDTOdt7YSN2p86VjBoJ+AIM6dLrlQcNivehMQPiBrrByTggd5mM9eX6aY&#10;anfnb7rtQiEihH2KCkwIdSqlzw1Z9H1XE0fvxzUWQ5RNIXWD9wi3lXxPkrG0WHJcMFjTwlB+3l2t&#10;gm33sDxZm0mDrrocs491RsVaqbdO+/UJIlAb/sPP9kYrGI6GI/h7E5+An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0LSgxQAAAN0AAAAPAAAAAAAAAAAAAAAAAJgCAABkcnMv&#10;ZG93bnJldi54bWxQSwUGAAAAAAQABAD1AAAAigMAAAAA&#10;" adj="-11796480,,5400" path="m4977,l,27432r25932,l30909,,4977,xe" fillcolor="#4949e7" stroked="f">
                  <v:stroke joinstyle="miter"/>
                  <v:formulas/>
                  <v:path arrowok="t" o:extrusionok="f" o:connecttype="custom" o:connectlocs="1008,0;0,7626;5252,7626;6260,0;1008,0" o:connectangles="0,0,0,0,0" textboxrect="0,0,30909,27433"/>
                  <v:textbox inset="2.53958mm,2.53958mm,2.53958mm,2.53958mm">
                    <w:txbxContent>
                      <w:p w:rsidR="00FC7E58" w:rsidRPr="00431E69" w:rsidRDefault="00FC7E58" w:rsidP="000D0CA1">
                        <w:pPr>
                          <w:bidi w:val="0"/>
                          <w:jc w:val="center"/>
                          <w:rPr>
                            <w:rFonts w:ascii="Adobe Arabic" w:hAnsi="Adobe Arabic" w:cs="Adobe Arabic"/>
                            <w:color w:val="FFFFFF"/>
                            <w:sz w:val="48"/>
                            <w:szCs w:val="48"/>
                            <w:lang w:val="en-GB"/>
                          </w:rPr>
                        </w:pPr>
                        <w:r w:rsidRPr="00431E69">
                          <w:rPr>
                            <w:rFonts w:ascii="Adobe Arabic" w:hAnsi="Adobe Arabic" w:cs="Adobe Arabic"/>
                            <w:color w:val="FFFFFF"/>
                            <w:sz w:val="48"/>
                            <w:szCs w:val="48"/>
                            <w:lang w:val="en-GB"/>
                          </w:rPr>
                          <w:t>1</w:t>
                        </w:r>
                      </w:p>
                    </w:txbxContent>
                  </v:textbox>
                </v:shape>
                <v:shape id="Google Shape;760;p16" o:spid="_x0000_s1831" type="#_x0000_t202" style="position:absolute;left:6507;top:30632;width:46097;height:63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VrCMUA&#10;AADdAAAADwAAAGRycy9kb3ducmV2LnhtbESPUWvCQBCE3wv9D8cW+lYvaisaPaUUi0KhoNX3Jbfm&#10;grm9kFtj+u+9QsHHYWa+YRar3teqozZWgQ0MBxko4iLYiksDh5/PlymoKMgW68Bk4JcirJaPDwvM&#10;bbjyjrq9lCpBOOZowIk0udaxcOQxDkJDnLxTaD1Kkm2pbYvXBPe1HmXZRHusOC04bOjDUXHeX7yB&#10;bjTdfMtwfdKHr8nmKJWLbrYz5vmpf5+DEurlHv5vb62B8ev4Df7epCegl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FWsIxQAAAN0AAAAPAAAAAAAAAAAAAAAAAJgCAABkcnMv&#10;ZG93bnJldi54bWxQSwUGAAAAAAQABAD1AAAAigMAAAAA&#10;" filled="f" stroked="f">
                  <v:textbox inset="2.53958mm,1mm,2.53958mm,1mm">
                    <w:txbxContent>
                      <w:p w:rsidR="00FC7E58" w:rsidRPr="00346492" w:rsidRDefault="00FC7E58" w:rsidP="000D0CA1">
                        <w:pPr>
                          <w:jc w:val="center"/>
                          <w:rPr>
                            <w:rFonts w:ascii="Adobe Arabic" w:hAnsi="Adobe Arabic" w:cs="Adobe Arabic"/>
                            <w:bCs/>
                            <w:sz w:val="36"/>
                            <w:szCs w:val="36"/>
                            <w:rtl/>
                            <w:lang w:bidi="ar-SY"/>
                          </w:rPr>
                        </w:pPr>
                        <w:r w:rsidRPr="00346492">
                          <w:rPr>
                            <w:rFonts w:ascii="Adobe Arabic" w:hAnsi="Adobe Arabic" w:cs="Adobe Arabic"/>
                            <w:bCs/>
                            <w:sz w:val="36"/>
                            <w:szCs w:val="36"/>
                            <w:rtl/>
                          </w:rPr>
                          <w:t xml:space="preserve">الإنصات بهـدف الحصـول عـلى المعلومـات </w:t>
                        </w:r>
                        <w:r w:rsidRPr="00346492">
                          <w:rPr>
                            <w:rFonts w:ascii="Adobe Arabic" w:hAnsi="Adobe Arabic" w:cs="Adobe Arabic"/>
                            <w:bCs/>
                            <w:sz w:val="36"/>
                            <w:szCs w:val="36"/>
                          </w:rPr>
                          <w:t>Information for Listening</w:t>
                        </w:r>
                        <w:r>
                          <w:rPr>
                            <w:rFonts w:ascii="Adobe Arabic" w:hAnsi="Adobe Arabic" w:cs="Adobe Arabic" w:hint="cs"/>
                            <w:bCs/>
                            <w:sz w:val="36"/>
                            <w:szCs w:val="36"/>
                            <w:rtl/>
                          </w:rPr>
                          <w:t>:</w:t>
                        </w:r>
                      </w:p>
                    </w:txbxContent>
                  </v:textbox>
                </v:shape>
                <w10:wrap anchorx="page"/>
                <w10:anchorlock/>
              </v:group>
            </w:pict>
          </mc:Fallback>
        </mc:AlternateContent>
      </w:r>
    </w:p>
    <w:p w:rsidR="000D0CA1" w:rsidRDefault="000D0CA1" w:rsidP="000D0CA1">
      <w:pPr>
        <w:rPr>
          <w:rtl/>
        </w:rPr>
      </w:pPr>
      <w:r>
        <w:rPr>
          <w:rtl/>
        </w:rPr>
        <w:t>ويتضـمن هذا النوع الاستماع من أجل الحصول عـلى الحقـائق، وفى هـذا النـوع لابـد مـن تحديـد الفائدة الأساسية التي يقوم عليهـا موضـوع الاتصـال والجوانـب الرئيسـية التـي يحتـوى عليها.</w:t>
      </w:r>
    </w:p>
    <w:p w:rsidR="000D0CA1" w:rsidRDefault="000D0CA1" w:rsidP="000D0CA1">
      <w:pPr>
        <w:rPr>
          <w:rtl/>
        </w:rPr>
      </w:pPr>
      <w:r>
        <w:rPr>
          <w:noProof/>
          <w:rtl/>
        </w:rPr>
        <mc:AlternateContent>
          <mc:Choice Requires="wpg">
            <w:drawing>
              <wp:inline distT="0" distB="0" distL="0" distR="0" wp14:anchorId="17877393" wp14:editId="42699390">
                <wp:extent cx="3855686" cy="760095"/>
                <wp:effectExtent l="0" t="0" r="0" b="1905"/>
                <wp:docPr id="3436" name="Google Shape;750;p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3855686" cy="760095"/>
                          <a:chOff x="9" y="29130"/>
                          <a:chExt cx="43470" cy="8580"/>
                        </a:xfrm>
                      </wpg:grpSpPr>
                      <wps:wsp>
                        <wps:cNvPr id="3437" name="Google Shape;751;p16"/>
                        <wps:cNvSpPr>
                          <a:spLocks/>
                        </wps:cNvSpPr>
                        <wps:spPr bwMode="auto">
                          <a:xfrm>
                            <a:off x="197" y="30259"/>
                            <a:ext cx="42747" cy="6673"/>
                          </a:xfrm>
                          <a:custGeom>
                            <a:avLst/>
                            <a:gdLst>
                              <a:gd name="T0" fmla="*/ 3215 w 162914"/>
                              <a:gd name="T1" fmla="*/ 1 h 24004"/>
                              <a:gd name="T2" fmla="*/ 1 w 162914"/>
                              <a:gd name="T3" fmla="*/ 3215 h 24004"/>
                              <a:gd name="T4" fmla="*/ 1 w 162914"/>
                              <a:gd name="T5" fmla="*/ 20789 h 24004"/>
                              <a:gd name="T6" fmla="*/ 3215 w 162914"/>
                              <a:gd name="T7" fmla="*/ 24004 h 24004"/>
                              <a:gd name="T8" fmla="*/ 159699 w 162914"/>
                              <a:gd name="T9" fmla="*/ 24004 h 24004"/>
                              <a:gd name="T10" fmla="*/ 162914 w 162914"/>
                              <a:gd name="T11" fmla="*/ 20789 h 24004"/>
                              <a:gd name="T12" fmla="*/ 162914 w 162914"/>
                              <a:gd name="T13" fmla="*/ 3215 h 24004"/>
                              <a:gd name="T14" fmla="*/ 159699 w 162914"/>
                              <a:gd name="T15" fmla="*/ 1 h 24004"/>
                              <a:gd name="T16" fmla="*/ 3215 w 162914"/>
                              <a:gd name="T17" fmla="*/ 1 h 240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rgbClr val="000000">
                              <a:alpha val="32941"/>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438" name="Google Shape;752;p16"/>
                        <wps:cNvSpPr>
                          <a:spLocks/>
                        </wps:cNvSpPr>
                        <wps:spPr bwMode="auto">
                          <a:xfrm>
                            <a:off x="9" y="30092"/>
                            <a:ext cx="43203" cy="6673"/>
                          </a:xfrm>
                          <a:custGeom>
                            <a:avLst/>
                            <a:gdLst>
                              <a:gd name="T0" fmla="*/ 3215 w 162914"/>
                              <a:gd name="T1" fmla="*/ 1 h 24004"/>
                              <a:gd name="T2" fmla="*/ 1 w 162914"/>
                              <a:gd name="T3" fmla="*/ 3215 h 24004"/>
                              <a:gd name="T4" fmla="*/ 1 w 162914"/>
                              <a:gd name="T5" fmla="*/ 20789 h 24004"/>
                              <a:gd name="T6" fmla="*/ 3215 w 162914"/>
                              <a:gd name="T7" fmla="*/ 24004 h 24004"/>
                              <a:gd name="T8" fmla="*/ 159699 w 162914"/>
                              <a:gd name="T9" fmla="*/ 24004 h 24004"/>
                              <a:gd name="T10" fmla="*/ 162914 w 162914"/>
                              <a:gd name="T11" fmla="*/ 20789 h 24004"/>
                              <a:gd name="T12" fmla="*/ 162914 w 162914"/>
                              <a:gd name="T13" fmla="*/ 3215 h 24004"/>
                              <a:gd name="T14" fmla="*/ 159699 w 162914"/>
                              <a:gd name="T15" fmla="*/ 1 h 24004"/>
                              <a:gd name="T16" fmla="*/ 3215 w 162914"/>
                              <a:gd name="T17" fmla="*/ 1 h 240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chemeClr val="lt2">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439" name="Google Shape;753;p16"/>
                        <wps:cNvSpPr>
                          <a:spLocks/>
                        </wps:cNvSpPr>
                        <wps:spPr bwMode="auto">
                          <a:xfrm>
                            <a:off x="3521" y="29130"/>
                            <a:ext cx="4844" cy="954"/>
                          </a:xfrm>
                          <a:custGeom>
                            <a:avLst/>
                            <a:gdLst>
                              <a:gd name="T0" fmla="*/ 620 w 26552"/>
                              <a:gd name="T1" fmla="*/ 1 h 3430"/>
                              <a:gd name="T2" fmla="*/ 1 w 26552"/>
                              <a:gd name="T3" fmla="*/ 3430 h 3430"/>
                              <a:gd name="T4" fmla="*/ 25873 w 26552"/>
                              <a:gd name="T5" fmla="*/ 3430 h 3430"/>
                              <a:gd name="T6" fmla="*/ 26552 w 26552"/>
                              <a:gd name="T7" fmla="*/ 1 h 3430"/>
                              <a:gd name="T8" fmla="*/ 620 w 26552"/>
                              <a:gd name="T9" fmla="*/ 1 h 3430"/>
                            </a:gdLst>
                            <a:ahLst/>
                            <a:cxnLst>
                              <a:cxn ang="0">
                                <a:pos x="T0" y="T1"/>
                              </a:cxn>
                              <a:cxn ang="0">
                                <a:pos x="T2" y="T3"/>
                              </a:cxn>
                              <a:cxn ang="0">
                                <a:pos x="T4" y="T5"/>
                              </a:cxn>
                              <a:cxn ang="0">
                                <a:pos x="T6" y="T7"/>
                              </a:cxn>
                              <a:cxn ang="0">
                                <a:pos x="T8" y="T9"/>
                              </a:cxn>
                            </a:cxnLst>
                            <a:rect l="0" t="0" r="r" b="b"/>
                            <a:pathLst>
                              <a:path w="26552" h="3430" extrusionOk="0">
                                <a:moveTo>
                                  <a:pt x="620" y="1"/>
                                </a:moveTo>
                                <a:lnTo>
                                  <a:pt x="1" y="3430"/>
                                </a:lnTo>
                                <a:lnTo>
                                  <a:pt x="25873" y="3430"/>
                                </a:lnTo>
                                <a:lnTo>
                                  <a:pt x="26552" y="1"/>
                                </a:lnTo>
                                <a:lnTo>
                                  <a:pt x="620" y="1"/>
                                </a:lnTo>
                                <a:close/>
                              </a:path>
                            </a:pathLst>
                          </a:custGeom>
                          <a:solidFill>
                            <a:srgbClr val="9F5FC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440" name="Google Shape;754;p16"/>
                        <wps:cNvSpPr>
                          <a:spLocks/>
                        </wps:cNvSpPr>
                        <wps:spPr bwMode="auto">
                          <a:xfrm>
                            <a:off x="671" y="36756"/>
                            <a:ext cx="4844" cy="954"/>
                          </a:xfrm>
                          <a:custGeom>
                            <a:avLst/>
                            <a:gdLst>
                              <a:gd name="T0" fmla="*/ 620 w 26552"/>
                              <a:gd name="T1" fmla="*/ 1 h 3430"/>
                              <a:gd name="T2" fmla="*/ 1 w 26552"/>
                              <a:gd name="T3" fmla="*/ 3430 h 3430"/>
                              <a:gd name="T4" fmla="*/ 25921 w 26552"/>
                              <a:gd name="T5" fmla="*/ 3430 h 3430"/>
                              <a:gd name="T6" fmla="*/ 26552 w 26552"/>
                              <a:gd name="T7" fmla="*/ 1 h 3430"/>
                              <a:gd name="T8" fmla="*/ 620 w 26552"/>
                              <a:gd name="T9" fmla="*/ 1 h 3430"/>
                            </a:gdLst>
                            <a:ahLst/>
                            <a:cxnLst>
                              <a:cxn ang="0">
                                <a:pos x="T0" y="T1"/>
                              </a:cxn>
                              <a:cxn ang="0">
                                <a:pos x="T2" y="T3"/>
                              </a:cxn>
                              <a:cxn ang="0">
                                <a:pos x="T4" y="T5"/>
                              </a:cxn>
                              <a:cxn ang="0">
                                <a:pos x="T6" y="T7"/>
                              </a:cxn>
                              <a:cxn ang="0">
                                <a:pos x="T8" y="T9"/>
                              </a:cxn>
                            </a:cxnLst>
                            <a:rect l="0" t="0" r="r" b="b"/>
                            <a:pathLst>
                              <a:path w="26552" h="3430" extrusionOk="0">
                                <a:moveTo>
                                  <a:pt x="620" y="1"/>
                                </a:moveTo>
                                <a:lnTo>
                                  <a:pt x="1" y="3430"/>
                                </a:lnTo>
                                <a:lnTo>
                                  <a:pt x="25921" y="3430"/>
                                </a:lnTo>
                                <a:lnTo>
                                  <a:pt x="26552" y="1"/>
                                </a:lnTo>
                                <a:lnTo>
                                  <a:pt x="620" y="1"/>
                                </a:lnTo>
                                <a:close/>
                              </a:path>
                            </a:pathLst>
                          </a:custGeom>
                          <a:solidFill>
                            <a:srgbClr val="9F5FC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441" name="Google Shape;755;p16"/>
                        <wps:cNvSpPr>
                          <a:spLocks/>
                        </wps:cNvSpPr>
                        <wps:spPr bwMode="auto">
                          <a:xfrm>
                            <a:off x="1072" y="36756"/>
                            <a:ext cx="3851" cy="478"/>
                          </a:xfrm>
                          <a:custGeom>
                            <a:avLst/>
                            <a:gdLst>
                              <a:gd name="T0" fmla="*/ 0 w 21110"/>
                              <a:gd name="T1" fmla="*/ 1 h 1716"/>
                              <a:gd name="T2" fmla="*/ 1393 w 21110"/>
                              <a:gd name="T3" fmla="*/ 1715 h 1716"/>
                              <a:gd name="T4" fmla="*/ 21110 w 21110"/>
                              <a:gd name="T5" fmla="*/ 1715 h 1716"/>
                              <a:gd name="T6" fmla="*/ 21110 w 21110"/>
                              <a:gd name="T7" fmla="*/ 1 h 1716"/>
                              <a:gd name="T8" fmla="*/ 0 w 21110"/>
                              <a:gd name="T9" fmla="*/ 1 h 1716"/>
                            </a:gdLst>
                            <a:ahLst/>
                            <a:cxnLst>
                              <a:cxn ang="0">
                                <a:pos x="T0" y="T1"/>
                              </a:cxn>
                              <a:cxn ang="0">
                                <a:pos x="T2" y="T3"/>
                              </a:cxn>
                              <a:cxn ang="0">
                                <a:pos x="T4" y="T5"/>
                              </a:cxn>
                              <a:cxn ang="0">
                                <a:pos x="T6" y="T7"/>
                              </a:cxn>
                              <a:cxn ang="0">
                                <a:pos x="T8" y="T9"/>
                              </a:cxn>
                            </a:cxnLst>
                            <a:rect l="0" t="0" r="r" b="b"/>
                            <a:pathLst>
                              <a:path w="21110" h="1716" extrusionOk="0">
                                <a:moveTo>
                                  <a:pt x="0" y="1"/>
                                </a:moveTo>
                                <a:lnTo>
                                  <a:pt x="1393" y="1715"/>
                                </a:lnTo>
                                <a:lnTo>
                                  <a:pt x="21110" y="1715"/>
                                </a:lnTo>
                                <a:lnTo>
                                  <a:pt x="21110" y="1"/>
                                </a:lnTo>
                                <a:lnTo>
                                  <a:pt x="0" y="1"/>
                                </a:lnTo>
                                <a:close/>
                              </a:path>
                            </a:pathLst>
                          </a:custGeom>
                          <a:solidFill>
                            <a:srgbClr val="57257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442" name="Google Shape;756;p16"/>
                        <wps:cNvSpPr>
                          <a:spLocks/>
                        </wps:cNvSpPr>
                        <wps:spPr bwMode="auto">
                          <a:xfrm>
                            <a:off x="4422" y="29607"/>
                            <a:ext cx="3968" cy="477"/>
                          </a:xfrm>
                          <a:custGeom>
                            <a:avLst/>
                            <a:gdLst>
                              <a:gd name="T0" fmla="*/ 596 w 21754"/>
                              <a:gd name="T1" fmla="*/ 0 h 1715"/>
                              <a:gd name="T2" fmla="*/ 0 w 21754"/>
                              <a:gd name="T3" fmla="*/ 1715 h 1715"/>
                              <a:gd name="T4" fmla="*/ 21753 w 21754"/>
                              <a:gd name="T5" fmla="*/ 1715 h 1715"/>
                              <a:gd name="T6" fmla="*/ 20312 w 21754"/>
                              <a:gd name="T7" fmla="*/ 0 h 1715"/>
                              <a:gd name="T8" fmla="*/ 596 w 21754"/>
                              <a:gd name="T9" fmla="*/ 0 h 1715"/>
                            </a:gdLst>
                            <a:ahLst/>
                            <a:cxnLst>
                              <a:cxn ang="0">
                                <a:pos x="T0" y="T1"/>
                              </a:cxn>
                              <a:cxn ang="0">
                                <a:pos x="T2" y="T3"/>
                              </a:cxn>
                              <a:cxn ang="0">
                                <a:pos x="T4" y="T5"/>
                              </a:cxn>
                              <a:cxn ang="0">
                                <a:pos x="T6" y="T7"/>
                              </a:cxn>
                              <a:cxn ang="0">
                                <a:pos x="T8" y="T9"/>
                              </a:cxn>
                            </a:cxnLst>
                            <a:rect l="0" t="0" r="r" b="b"/>
                            <a:pathLst>
                              <a:path w="21754" h="1715" extrusionOk="0">
                                <a:moveTo>
                                  <a:pt x="596" y="0"/>
                                </a:moveTo>
                                <a:lnTo>
                                  <a:pt x="0" y="1715"/>
                                </a:lnTo>
                                <a:lnTo>
                                  <a:pt x="21753" y="1715"/>
                                </a:lnTo>
                                <a:lnTo>
                                  <a:pt x="20312" y="0"/>
                                </a:lnTo>
                                <a:lnTo>
                                  <a:pt x="596" y="0"/>
                                </a:lnTo>
                                <a:close/>
                              </a:path>
                            </a:pathLst>
                          </a:custGeom>
                          <a:solidFill>
                            <a:srgbClr val="57257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443" name="Google Shape;757;p16"/>
                        <wps:cNvSpPr>
                          <a:spLocks/>
                        </wps:cNvSpPr>
                        <wps:spPr bwMode="auto">
                          <a:xfrm>
                            <a:off x="838" y="29607"/>
                            <a:ext cx="6260" cy="7626"/>
                          </a:xfrm>
                          <a:custGeom>
                            <a:avLst/>
                            <a:gdLst>
                              <a:gd name="T0" fmla="*/ 4977 w 30909"/>
                              <a:gd name="T1" fmla="*/ 0 h 27433"/>
                              <a:gd name="T2" fmla="*/ 0 w 30909"/>
                              <a:gd name="T3" fmla="*/ 27432 h 27433"/>
                              <a:gd name="T4" fmla="*/ 25932 w 30909"/>
                              <a:gd name="T5" fmla="*/ 27432 h 27433"/>
                              <a:gd name="T6" fmla="*/ 30909 w 30909"/>
                              <a:gd name="T7" fmla="*/ 0 h 27433"/>
                              <a:gd name="T8" fmla="*/ 4977 w 30909"/>
                              <a:gd name="T9" fmla="*/ 0 h 27433"/>
                              <a:gd name="T10" fmla="*/ 0 w 30909"/>
                              <a:gd name="T11" fmla="*/ 0 h 27433"/>
                              <a:gd name="T12" fmla="*/ 30909 w 30909"/>
                              <a:gd name="T13" fmla="*/ 27433 h 27433"/>
                            </a:gdLst>
                            <a:ahLst/>
                            <a:cxnLst>
                              <a:cxn ang="0">
                                <a:pos x="T0" y="T1"/>
                              </a:cxn>
                              <a:cxn ang="0">
                                <a:pos x="T2" y="T3"/>
                              </a:cxn>
                              <a:cxn ang="0">
                                <a:pos x="T4" y="T5"/>
                              </a:cxn>
                              <a:cxn ang="0">
                                <a:pos x="T6" y="T7"/>
                              </a:cxn>
                              <a:cxn ang="0">
                                <a:pos x="T8" y="T9"/>
                              </a:cxn>
                            </a:cxnLst>
                            <a:rect l="T10" t="T11" r="T12" b="T13"/>
                            <a:pathLst>
                              <a:path w="30909" h="27433" extrusionOk="0">
                                <a:moveTo>
                                  <a:pt x="4977" y="0"/>
                                </a:moveTo>
                                <a:lnTo>
                                  <a:pt x="0" y="27432"/>
                                </a:lnTo>
                                <a:lnTo>
                                  <a:pt x="25932" y="27432"/>
                                </a:lnTo>
                                <a:lnTo>
                                  <a:pt x="30909" y="0"/>
                                </a:lnTo>
                                <a:lnTo>
                                  <a:pt x="4977" y="0"/>
                                </a:lnTo>
                                <a:close/>
                              </a:path>
                            </a:pathLst>
                          </a:custGeom>
                          <a:solidFill>
                            <a:srgbClr val="7030A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7E58" w:rsidRPr="00431E69" w:rsidRDefault="00FC7E58" w:rsidP="000D0CA1">
                              <w:pPr>
                                <w:bidi w:val="0"/>
                                <w:jc w:val="center"/>
                                <w:rPr>
                                  <w:rFonts w:ascii="Adobe Arabic" w:hAnsi="Adobe Arabic" w:cs="Adobe Arabic"/>
                                  <w:color w:val="FFFFFF"/>
                                  <w:sz w:val="48"/>
                                  <w:szCs w:val="48"/>
                                </w:rPr>
                              </w:pPr>
                              <w:r w:rsidRPr="00431E69">
                                <w:rPr>
                                  <w:rFonts w:ascii="Adobe Arabic" w:hAnsi="Adobe Arabic" w:cs="Adobe Arabic"/>
                                  <w:color w:val="FFFFFF"/>
                                  <w:sz w:val="48"/>
                                  <w:szCs w:val="48"/>
                                  <w:lang w:val="en-GB"/>
                                </w:rPr>
                                <w:t>2</w:t>
                              </w:r>
                            </w:p>
                          </w:txbxContent>
                        </wps:txbx>
                        <wps:bodyPr rot="0" vert="horz" wrap="square" lIns="91425" tIns="91425" rIns="91425" bIns="91425" anchor="ctr" anchorCtr="0" upright="1">
                          <a:noAutofit/>
                        </wps:bodyPr>
                      </wps:wsp>
                      <wps:wsp>
                        <wps:cNvPr id="3444" name="Google Shape;760;p16"/>
                        <wps:cNvSpPr txBox="1">
                          <a:spLocks noChangeArrowheads="1"/>
                        </wps:cNvSpPr>
                        <wps:spPr bwMode="auto">
                          <a:xfrm>
                            <a:off x="7118" y="30413"/>
                            <a:ext cx="36361" cy="63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346492" w:rsidRDefault="00FC7E58" w:rsidP="000D0CA1">
                              <w:pPr>
                                <w:jc w:val="center"/>
                                <w:rPr>
                                  <w:rFonts w:ascii="Adobe Arabic" w:hAnsi="Adobe Arabic" w:cs="Adobe Arabic"/>
                                  <w:bCs/>
                                  <w:color w:val="434343"/>
                                  <w:sz w:val="36"/>
                                  <w:szCs w:val="36"/>
                                  <w:rtl/>
                                  <w:lang w:bidi="ar-SY"/>
                                </w:rPr>
                              </w:pPr>
                              <w:r w:rsidRPr="00346492">
                                <w:rPr>
                                  <w:rFonts w:ascii="Adobe Arabic" w:hAnsi="Adobe Arabic" w:cs="Adobe Arabic"/>
                                  <w:bCs/>
                                  <w:sz w:val="36"/>
                                  <w:szCs w:val="36"/>
                                  <w:rtl/>
                                </w:rPr>
                                <w:t xml:space="preserve">الإنصات النقدي </w:t>
                              </w:r>
                              <w:r w:rsidRPr="00346492">
                                <w:rPr>
                                  <w:rFonts w:ascii="Adobe Arabic" w:hAnsi="Adobe Arabic" w:cs="Adobe Arabic"/>
                                  <w:bCs/>
                                  <w:sz w:val="36"/>
                                  <w:szCs w:val="36"/>
                                </w:rPr>
                                <w:t>Listening Critical</w:t>
                              </w:r>
                              <w:r w:rsidRPr="00346492">
                                <w:rPr>
                                  <w:rFonts w:ascii="Adobe Arabic" w:hAnsi="Adobe Arabic" w:cs="Adobe Arabic" w:hint="cs"/>
                                  <w:bCs/>
                                  <w:sz w:val="36"/>
                                  <w:szCs w:val="36"/>
                                  <w:rtl/>
                                </w:rPr>
                                <w:t>:</w:t>
                              </w:r>
                            </w:p>
                          </w:txbxContent>
                        </wps:txbx>
                        <wps:bodyPr rot="0" vert="horz" wrap="square" lIns="91425" tIns="36000" rIns="91425" bIns="36000" anchor="ctr" anchorCtr="0" upright="1">
                          <a:noAutofit/>
                        </wps:bodyPr>
                      </wps:wsp>
                    </wpg:wgp>
                  </a:graphicData>
                </a:graphic>
              </wp:inline>
            </w:drawing>
          </mc:Choice>
          <mc:Fallback>
            <w:pict>
              <v:group id="_x0000_s1832" style="width:303.6pt;height:59.85pt;flip:x;mso-position-horizontal-relative:char;mso-position-vertical-relative:line" coordorigin="9,29130" coordsize="43470,8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">
                <v:shape id="Google Shape;751;p16" o:spid="_x0000_s1833" style="position:absolute;left:197;top:30259;width:42747;height:6673;visibility:visible;mso-wrap-style:square;v-text-anchor:middle" coordsize="162914,2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h8QMQA&#10;AADdAAAADwAAAGRycy9kb3ducmV2LnhtbESPQWvCQBSE7wX/w/IEb3VjU6pEV5FCwfbUWj14e2af&#10;STD7NmRfzfbfdwuFHoeZ+YZZbaJr1Y360Hg2MJtmoIhLbxuuDBw+X+4XoIIgW2w9k4FvCrBZj+5W&#10;WFg/8Afd9lKpBOFQoIFapCu0DmVNDsPUd8TJu/jeoSTZV9r2OCS4a/VDlj1phw2nhRo7eq6pvO6/&#10;nIG3qpNjPEs82oGZWvua+/eTMZNx3C5BCUX5D/+1d9ZA/pjP4fdNegJ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ofEDEAAAA3QAAAA8AAAAAAAAAAAAAAAAAmAIAAGRycy9k&#10;b3ducmV2LnhtbFBLBQYAAAAABAAEAPUAAACJAwAAAAA=&#10;" path="m3215,1c1441,1,1,1441,1,3215r,17574c1,22563,1441,24004,3215,24004r156484,c161473,24004,162914,22563,162914,20789r,-17574c162914,1441,161473,1,159699,1l3215,1xe" fillcolor="black" stroked="f">
                  <v:fill opacity="21588f"/>
                  <v:path arrowok="t" o:extrusionok="f" o:connecttype="custom" o:connectlocs="844,0;0,894;0,5779;844,6673;41903,6673;42747,5779;42747,894;41903,0;844,0" o:connectangles="0,0,0,0,0,0,0,0,0"/>
                </v:shape>
                <v:shape id="Google Shape;752;p16" o:spid="_x0000_s1834" style="position:absolute;left:9;top:30092;width:43203;height:6673;visibility:visible;mso-wrap-style:square;v-text-anchor:middle" coordsize="162914,2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RyyMIA&#10;AADdAAAADwAAAGRycy9kb3ducmV2LnhtbERPy2oCMRTdC/5DuEJ3mqmKyGiUIggWutBRaZfXyZ0H&#10;Tm6GJOrUr28WBZeH816uO9OIOzlfW1bwPkpAEOdW11wqOB23wzkIH5A1NpZJwS95WK/6vSWm2j74&#10;QPcslCKGsE9RQRVCm0rp84oM+pFtiSNXWGcwROhKqR0+Yrhp5DhJZtJgzbGhwpY2FeXX7GYUePz6&#10;zK6X76ct2/3z/FMUm4MrlHobdB8LEIG68BL/u3dawWQ6iXPjm/gE5O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1HLIwgAAAN0AAAAPAAAAAAAAAAAAAAAAAJgCAABkcnMvZG93&#10;bnJldi54bWxQSwUGAAAAAAQABAD1AAAAhwMAAAAA&#10;" path="m3215,1c1441,1,1,1441,1,3215r,17574c1,22563,1441,24004,3215,24004r156484,c161473,24004,162914,22563,162914,20789r,-17574c162914,1441,161473,1,159699,1l3215,1xe" fillcolor="#e7e6e6 [3203]" stroked="f">
                  <v:path arrowok="t" o:extrusionok="f" o:connecttype="custom" o:connectlocs="853,0;0,894;0,5779;853,6673;42350,6673;43203,5779;43203,894;42350,0;853,0" o:connectangles="0,0,0,0,0,0,0,0,0"/>
                </v:shape>
                <v:shape id="Google Shape;753;p16" o:spid="_x0000_s1835" style="position:absolute;left:3521;top:29130;width:4844;height:954;visibility:visible;mso-wrap-style:square;v-text-anchor:middle" coordsize="26552,3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IoqMcA&#10;AADdAAAADwAAAGRycy9kb3ducmV2LnhtbESPQWvCQBSE7wX/w/KE3urG2kobXaWkVXrTJlWvj+wz&#10;CWbfhuxWo7++Kwgeh5n5hpnOO1OLI7WusqxgOIhAEOdWV1wo+M0WT28gnEfWWFsmBWdyMJ/1HqYY&#10;a3viHzqmvhABwi5GBaX3TSyly0sy6Aa2IQ7e3rYGfZBtIXWLpwA3tXyOorE0WHFYKLGhpKT8kP4Z&#10;BeuvxWa93aFLNqvPy/6QJtnrMlHqsd99TEB46vw9fGt/awWjl9E7XN+EJyB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UiKKjHAAAA3QAAAA8AAAAAAAAAAAAAAAAAmAIAAGRy&#10;cy9kb3ducmV2LnhtbFBLBQYAAAAABAAEAPUAAACMAwAAAAA=&#10;" path="m620,1l1,3430r25872,l26552,1,620,1xe" fillcolor="#9f5fcf" stroked="f">
                  <v:path arrowok="t" o:extrusionok="f" o:connecttype="custom" o:connectlocs="113,0;0,954;4720,954;4844,0;113,0" o:connectangles="0,0,0,0,0"/>
                </v:shape>
                <v:shape id="Google Shape;754;p16" o:spid="_x0000_s1836" style="position:absolute;left:671;top:36756;width:4844;height:954;visibility:visible;mso-wrap-style:square;v-text-anchor:middle" coordsize="26552,3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7ySMQA&#10;AADdAAAADwAAAGRycy9kb3ducmV2LnhtbERPyW7CMBC9I/UfrEHiVhxaWlUhBlVpqXorJCzXUTxZ&#10;RDyOYgNpv74+IHF8enuyGkwrLtS7xrKC2TQCQVxY3XClYJevH99AOI+ssbVMCn7JwWr5MEow1vbK&#10;W7pkvhIhhF2MCmrvu1hKV9Rk0E1tRxy40vYGfYB9JXWP1xBuWvkURa/SYMOhocaO0pqKU3Y2Cjaf&#10;6/3mcESX7n8+/spTluYvX6lSk/HwvgDhafB38c39rRU8z+dhf3gTnoBc/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e8kjEAAAA3QAAAA8AAAAAAAAAAAAAAAAAmAIAAGRycy9k&#10;b3ducmV2LnhtbFBLBQYAAAAABAAEAPUAAACJAwAAAAA=&#10;" path="m620,1l1,3430r25920,l26552,1,620,1xe" fillcolor="#9f5fcf" stroked="f">
                  <v:path arrowok="t" o:extrusionok="f" o:connecttype="custom" o:connectlocs="113,0;0,954;4729,954;4844,0;113,0" o:connectangles="0,0,0,0,0"/>
                </v:shape>
                <v:shape id="Google Shape;755;p16" o:spid="_x0000_s1837" style="position:absolute;left:1072;top:36756;width:3851;height:478;visibility:visible;mso-wrap-style:square;v-text-anchor:middle" coordsize="21110,1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l9H8YA&#10;AADdAAAADwAAAGRycy9kb3ducmV2LnhtbESPQWvCQBSE7wX/w/IKvdVNbJpK6ipSKIinqEWvz+xr&#10;Epp9G7Nrkv77rlDwOMzMN8xiNZpG9NS52rKCeBqBIC6srrlU8HX4fJ6DcB5ZY2OZFPySg9Vy8rDA&#10;TNuBd9TvfSkChF2GCirv20xKV1Rk0E1tSxy8b9sZ9EF2pdQdDgFuGjmLolQarDksVNjSR0XFz/5q&#10;FOA2H+L+tEnPx/z4lkdnfC2Si1JPj+P6HYSn0d/D/+2NVvCSJDHc3oQn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Gl9H8YAAADdAAAADwAAAAAAAAAAAAAAAACYAgAAZHJz&#10;L2Rvd25yZXYueG1sUEsFBgAAAAAEAAQA9QAAAIsDAAAAAA==&#10;" path="m,1l1393,1715r19717,l21110,1,,1xe" fillcolor="#57257d" stroked="f">
                  <v:path arrowok="t" o:extrusionok="f" o:connecttype="custom" o:connectlocs="0,0;254,478;3851,478;3851,0;0,0" o:connectangles="0,0,0,0,0"/>
                </v:shape>
                <v:shape id="Google Shape;756;p16" o:spid="_x0000_s1838" style="position:absolute;left:4422;top:29607;width:3968;height:477;visibility:visible;mso-wrap-style:square;v-text-anchor:middle" coordsize="21754,1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J/NMYA&#10;AADdAAAADwAAAGRycy9kb3ducmV2LnhtbESPT2vCQBTE74LfYXlCb7ppGkRSVymWloIHrQpeH9ln&#10;Epp9G7Jr/vjpXUHocZiZ3zDLdW8q0VLjSssKXmcRCOLM6pJzBafj13QBwnlkjZVlUjCQg/VqPFpi&#10;qm3Hv9QefC4ChF2KCgrv61RKlxVk0M1sTRy8i20M+iCbXOoGuwA3lYyjaC4NlhwWCqxpU1D2d7ga&#10;BXLxbT6jZHfrr127v2zPQ3wcNkq9TPqPdxCeev8ffrZ/tIK3JInh8SY8Abm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J/NMYAAADdAAAADwAAAAAAAAAAAAAAAACYAgAAZHJz&#10;L2Rvd25yZXYueG1sUEsFBgAAAAAEAAQA9QAAAIsDAAAAAA==&#10;" path="m596,l,1715r21753,l20312,,596,xe" fillcolor="#57257d" stroked="f">
                  <v:path arrowok="t" o:extrusionok="f" o:connecttype="custom" o:connectlocs="109,0;0,477;3968,477;3705,0;109,0" o:connectangles="0,0,0,0,0"/>
                </v:shape>
                <v:shape id="Google Shape;757;p16" o:spid="_x0000_s1839" style="position:absolute;left:838;top:29607;width:6260;height:7626;visibility:visible;mso-wrap-style:square;v-text-anchor:middle" coordsize="30909,274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oFMcA&#10;AADdAAAADwAAAGRycy9kb3ducmV2LnhtbESPQWvCQBSE70L/w/KE3urGRkWiq7QVqdSTUcTjI/ua&#10;TZt9G7JbTf31bqHgcZiZb5j5srO1OFPrK8cKhoMEBHHhdMWlgsN+/TQF4QOyxtoxKfglD8vFQ2+O&#10;mXYX3tE5D6WIEPYZKjAhNJmUvjBk0Q9cQxy9T9daDFG2pdQtXiLc1vI5SSbSYsVxwWBDb4aK7/zH&#10;KnDrVObj19qP3832uPr6WJ02171Sj/3uZQYiUBfu4f/2RitIR6MU/t7EJyA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lTqBTHAAAA3QAAAA8AAAAAAAAAAAAAAAAAmAIAAGRy&#10;cy9kb3ducmV2LnhtbFBLBQYAAAAABAAEAPUAAACMAwAAAAA=&#10;" adj="-11796480,,5400" path="m4977,l,27432r25932,l30909,,4977,xe" fillcolor="#7030a0" stroked="f">
                  <v:stroke joinstyle="miter"/>
                  <v:formulas/>
                  <v:path arrowok="t" o:extrusionok="f" o:connecttype="custom" o:connectlocs="1008,0;0,7626;5252,7626;6260,0;1008,0" o:connectangles="0,0,0,0,0" textboxrect="0,0,30909,27433"/>
                  <v:textbox inset="2.53958mm,2.53958mm,2.53958mm,2.53958mm">
                    <w:txbxContent>
                      <w:p w:rsidR="00FC7E58" w:rsidRPr="00431E69" w:rsidRDefault="00FC7E58" w:rsidP="000D0CA1">
                        <w:pPr>
                          <w:bidi w:val="0"/>
                          <w:jc w:val="center"/>
                          <w:rPr>
                            <w:rFonts w:ascii="Adobe Arabic" w:hAnsi="Adobe Arabic" w:cs="Adobe Arabic"/>
                            <w:color w:val="FFFFFF"/>
                            <w:sz w:val="48"/>
                            <w:szCs w:val="48"/>
                          </w:rPr>
                        </w:pPr>
                        <w:r w:rsidRPr="00431E69">
                          <w:rPr>
                            <w:rFonts w:ascii="Adobe Arabic" w:hAnsi="Adobe Arabic" w:cs="Adobe Arabic"/>
                            <w:color w:val="FFFFFF"/>
                            <w:sz w:val="48"/>
                            <w:szCs w:val="48"/>
                            <w:lang w:val="en-GB"/>
                          </w:rPr>
                          <w:t>2</w:t>
                        </w:r>
                      </w:p>
                    </w:txbxContent>
                  </v:textbox>
                </v:shape>
                <v:shape id="Google Shape;760;p16" o:spid="_x0000_s1840" type="#_x0000_t202" style="position:absolute;left:7118;top:30413;width:36361;height:63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97sUA&#10;AADdAAAADwAAAGRycy9kb3ducmV2LnhtbESPX2vCQBDE34V+h2MLfdOLNoimnlJKi0JB8E/fl9ya&#10;C83thdw2pt++JxR8HGbmN8xqM/hG9dTFOrCB6SQDRVwGW3Nl4Hz6GC9ARUG22AQmA78UYbN+GK2w&#10;sOHKB+qPUqkE4VigASfSFlrH0pHHOAktcfIuofMoSXaVth1eE9w3epZlc+2x5rTgsKU3R+X38ccb&#10;6GeL7V6m7xd9/pxvv6R20S0Pxjw9Dq8voIQGuYf/2ztr4DnPc7i9SU9A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X73uxQAAAN0AAAAPAAAAAAAAAAAAAAAAAJgCAABkcnMv&#10;ZG93bnJldi54bWxQSwUGAAAAAAQABAD1AAAAigMAAAAA&#10;" filled="f" stroked="f">
                  <v:textbox inset="2.53958mm,1mm,2.53958mm,1mm">
                    <w:txbxContent>
                      <w:p w:rsidR="00FC7E58" w:rsidRPr="00346492" w:rsidRDefault="00FC7E58" w:rsidP="000D0CA1">
                        <w:pPr>
                          <w:jc w:val="center"/>
                          <w:rPr>
                            <w:rFonts w:ascii="Adobe Arabic" w:hAnsi="Adobe Arabic" w:cs="Adobe Arabic"/>
                            <w:bCs/>
                            <w:color w:val="434343"/>
                            <w:sz w:val="36"/>
                            <w:szCs w:val="36"/>
                            <w:rtl/>
                            <w:lang w:bidi="ar-SY"/>
                          </w:rPr>
                        </w:pPr>
                        <w:r w:rsidRPr="00346492">
                          <w:rPr>
                            <w:rFonts w:ascii="Adobe Arabic" w:hAnsi="Adobe Arabic" w:cs="Adobe Arabic"/>
                            <w:bCs/>
                            <w:sz w:val="36"/>
                            <w:szCs w:val="36"/>
                            <w:rtl/>
                          </w:rPr>
                          <w:t xml:space="preserve">الإنصات النقدي </w:t>
                        </w:r>
                        <w:r w:rsidRPr="00346492">
                          <w:rPr>
                            <w:rFonts w:ascii="Adobe Arabic" w:hAnsi="Adobe Arabic" w:cs="Adobe Arabic"/>
                            <w:bCs/>
                            <w:sz w:val="36"/>
                            <w:szCs w:val="36"/>
                          </w:rPr>
                          <w:t>Listening Critical</w:t>
                        </w:r>
                        <w:r w:rsidRPr="00346492">
                          <w:rPr>
                            <w:rFonts w:ascii="Adobe Arabic" w:hAnsi="Adobe Arabic" w:cs="Adobe Arabic" w:hint="cs"/>
                            <w:bCs/>
                            <w:sz w:val="36"/>
                            <w:szCs w:val="36"/>
                            <w:rtl/>
                          </w:rPr>
                          <w:t>:</w:t>
                        </w:r>
                      </w:p>
                    </w:txbxContent>
                  </v:textbox>
                </v:shape>
                <w10:wrap anchorx="page"/>
                <w10:anchorlock/>
              </v:group>
            </w:pict>
          </mc:Fallback>
        </mc:AlternateContent>
      </w:r>
    </w:p>
    <w:p w:rsidR="000D0CA1" w:rsidRDefault="000D0CA1" w:rsidP="000D0CA1">
      <w:pPr>
        <w:rPr>
          <w:rtl/>
        </w:rPr>
      </w:pPr>
      <w:r>
        <w:rPr>
          <w:rtl/>
        </w:rPr>
        <w:t xml:space="preserve">ويتضمن تقييم المادة التي يـدور حولهـا موضـوع الاتصال ويبحث الشخص المنصت هنا عن دوافع المتحدث وأفكاره ومعلوماتـه. وتتضـح أهمية هذا النوع من الإنصات عند الاستماع إلى الرسائل </w:t>
      </w:r>
      <w:r>
        <w:rPr>
          <w:rFonts w:hint="cs"/>
          <w:rtl/>
        </w:rPr>
        <w:t>الاقناعية</w:t>
      </w:r>
      <w:r>
        <w:rPr>
          <w:rtl/>
        </w:rPr>
        <w:t xml:space="preserve">. </w:t>
      </w:r>
    </w:p>
    <w:p w:rsidR="000D0CA1" w:rsidRDefault="000D0CA1" w:rsidP="000D0CA1">
      <w:pPr>
        <w:rPr>
          <w:rtl/>
          <w:lang w:bidi="ar-SY"/>
        </w:rPr>
      </w:pPr>
      <w:r>
        <w:rPr>
          <w:noProof/>
          <w:rtl/>
        </w:rPr>
        <mc:AlternateContent>
          <mc:Choice Requires="wpg">
            <w:drawing>
              <wp:inline distT="0" distB="0" distL="0" distR="0" wp14:anchorId="674EC7E3" wp14:editId="545741BB">
                <wp:extent cx="3609600" cy="760095"/>
                <wp:effectExtent l="0" t="0" r="0" b="1905"/>
                <wp:docPr id="3445" name="Group 18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3609600" cy="760095"/>
                          <a:chOff x="12" y="9711"/>
                          <a:chExt cx="40711" cy="8580"/>
                        </a:xfrm>
                      </wpg:grpSpPr>
                      <wps:wsp>
                        <wps:cNvPr id="3446" name="Google Shape;773;p16"/>
                        <wps:cNvSpPr>
                          <a:spLocks/>
                        </wps:cNvSpPr>
                        <wps:spPr bwMode="auto">
                          <a:xfrm>
                            <a:off x="3522" y="10842"/>
                            <a:ext cx="34924" cy="6673"/>
                          </a:xfrm>
                          <a:custGeom>
                            <a:avLst/>
                            <a:gdLst>
                              <a:gd name="T0" fmla="*/ 3215 w 162914"/>
                              <a:gd name="T1" fmla="*/ 1 h 24004"/>
                              <a:gd name="T2" fmla="*/ 1 w 162914"/>
                              <a:gd name="T3" fmla="*/ 3215 h 24004"/>
                              <a:gd name="T4" fmla="*/ 1 w 162914"/>
                              <a:gd name="T5" fmla="*/ 20789 h 24004"/>
                              <a:gd name="T6" fmla="*/ 3215 w 162914"/>
                              <a:gd name="T7" fmla="*/ 24004 h 24004"/>
                              <a:gd name="T8" fmla="*/ 159699 w 162914"/>
                              <a:gd name="T9" fmla="*/ 24004 h 24004"/>
                              <a:gd name="T10" fmla="*/ 162914 w 162914"/>
                              <a:gd name="T11" fmla="*/ 20789 h 24004"/>
                              <a:gd name="T12" fmla="*/ 162914 w 162914"/>
                              <a:gd name="T13" fmla="*/ 3215 h 24004"/>
                              <a:gd name="T14" fmla="*/ 159699 w 162914"/>
                              <a:gd name="T15" fmla="*/ 1 h 24004"/>
                              <a:gd name="T16" fmla="*/ 3215 w 162914"/>
                              <a:gd name="T17" fmla="*/ 1 h 240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rgbClr val="000000">
                              <a:alpha val="32941"/>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447" name="Google Shape;774;p16"/>
                        <wps:cNvSpPr>
                          <a:spLocks/>
                        </wps:cNvSpPr>
                        <wps:spPr bwMode="auto">
                          <a:xfrm>
                            <a:off x="12" y="10663"/>
                            <a:ext cx="40711" cy="6673"/>
                          </a:xfrm>
                          <a:custGeom>
                            <a:avLst/>
                            <a:gdLst>
                              <a:gd name="T0" fmla="*/ 3215 w 162914"/>
                              <a:gd name="T1" fmla="*/ 1 h 24004"/>
                              <a:gd name="T2" fmla="*/ 1 w 162914"/>
                              <a:gd name="T3" fmla="*/ 3215 h 24004"/>
                              <a:gd name="T4" fmla="*/ 1 w 162914"/>
                              <a:gd name="T5" fmla="*/ 20789 h 24004"/>
                              <a:gd name="T6" fmla="*/ 3215 w 162914"/>
                              <a:gd name="T7" fmla="*/ 24004 h 24004"/>
                              <a:gd name="T8" fmla="*/ 159699 w 162914"/>
                              <a:gd name="T9" fmla="*/ 24004 h 24004"/>
                              <a:gd name="T10" fmla="*/ 162914 w 162914"/>
                              <a:gd name="T11" fmla="*/ 20789 h 24004"/>
                              <a:gd name="T12" fmla="*/ 162914 w 162914"/>
                              <a:gd name="T13" fmla="*/ 3215 h 24004"/>
                              <a:gd name="T14" fmla="*/ 159699 w 162914"/>
                              <a:gd name="T15" fmla="*/ 1 h 24004"/>
                              <a:gd name="T16" fmla="*/ 3215 w 162914"/>
                              <a:gd name="T17" fmla="*/ 1 h 240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chemeClr val="lt2">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448" name="Google Shape;775;p16"/>
                        <wps:cNvSpPr>
                          <a:spLocks/>
                        </wps:cNvSpPr>
                        <wps:spPr bwMode="auto">
                          <a:xfrm>
                            <a:off x="3521" y="9711"/>
                            <a:ext cx="5186" cy="953"/>
                          </a:xfrm>
                          <a:custGeom>
                            <a:avLst/>
                            <a:gdLst>
                              <a:gd name="T0" fmla="*/ 620 w 26552"/>
                              <a:gd name="T1" fmla="*/ 1 h 3430"/>
                              <a:gd name="T2" fmla="*/ 1 w 26552"/>
                              <a:gd name="T3" fmla="*/ 3430 h 3430"/>
                              <a:gd name="T4" fmla="*/ 25873 w 26552"/>
                              <a:gd name="T5" fmla="*/ 3430 h 3430"/>
                              <a:gd name="T6" fmla="*/ 26552 w 26552"/>
                              <a:gd name="T7" fmla="*/ 1 h 3430"/>
                              <a:gd name="T8" fmla="*/ 620 w 26552"/>
                              <a:gd name="T9" fmla="*/ 1 h 3430"/>
                            </a:gdLst>
                            <a:ahLst/>
                            <a:cxnLst>
                              <a:cxn ang="0">
                                <a:pos x="T0" y="T1"/>
                              </a:cxn>
                              <a:cxn ang="0">
                                <a:pos x="T2" y="T3"/>
                              </a:cxn>
                              <a:cxn ang="0">
                                <a:pos x="T4" y="T5"/>
                              </a:cxn>
                              <a:cxn ang="0">
                                <a:pos x="T6" y="T7"/>
                              </a:cxn>
                              <a:cxn ang="0">
                                <a:pos x="T8" y="T9"/>
                              </a:cxn>
                            </a:cxnLst>
                            <a:rect l="0" t="0" r="r" b="b"/>
                            <a:pathLst>
                              <a:path w="26552" h="3430" extrusionOk="0">
                                <a:moveTo>
                                  <a:pt x="620" y="1"/>
                                </a:moveTo>
                                <a:lnTo>
                                  <a:pt x="1" y="3430"/>
                                </a:lnTo>
                                <a:lnTo>
                                  <a:pt x="25873" y="3430"/>
                                </a:lnTo>
                                <a:lnTo>
                                  <a:pt x="26552" y="1"/>
                                </a:lnTo>
                                <a:lnTo>
                                  <a:pt x="620" y="1"/>
                                </a:lnTo>
                                <a:close/>
                              </a:path>
                            </a:pathLst>
                          </a:custGeom>
                          <a:solidFill>
                            <a:srgbClr val="92D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449" name="Google Shape;776;p16"/>
                        <wps:cNvSpPr>
                          <a:spLocks/>
                        </wps:cNvSpPr>
                        <wps:spPr bwMode="auto">
                          <a:xfrm>
                            <a:off x="671" y="17337"/>
                            <a:ext cx="5186" cy="954"/>
                          </a:xfrm>
                          <a:custGeom>
                            <a:avLst/>
                            <a:gdLst>
                              <a:gd name="T0" fmla="*/ 620 w 26552"/>
                              <a:gd name="T1" fmla="*/ 1 h 3430"/>
                              <a:gd name="T2" fmla="*/ 1 w 26552"/>
                              <a:gd name="T3" fmla="*/ 3430 h 3430"/>
                              <a:gd name="T4" fmla="*/ 25921 w 26552"/>
                              <a:gd name="T5" fmla="*/ 3430 h 3430"/>
                              <a:gd name="T6" fmla="*/ 26552 w 26552"/>
                              <a:gd name="T7" fmla="*/ 1 h 3430"/>
                              <a:gd name="T8" fmla="*/ 620 w 26552"/>
                              <a:gd name="T9" fmla="*/ 1 h 3430"/>
                            </a:gdLst>
                            <a:ahLst/>
                            <a:cxnLst>
                              <a:cxn ang="0">
                                <a:pos x="T0" y="T1"/>
                              </a:cxn>
                              <a:cxn ang="0">
                                <a:pos x="T2" y="T3"/>
                              </a:cxn>
                              <a:cxn ang="0">
                                <a:pos x="T4" y="T5"/>
                              </a:cxn>
                              <a:cxn ang="0">
                                <a:pos x="T6" y="T7"/>
                              </a:cxn>
                              <a:cxn ang="0">
                                <a:pos x="T8" y="T9"/>
                              </a:cxn>
                            </a:cxnLst>
                            <a:rect l="0" t="0" r="r" b="b"/>
                            <a:pathLst>
                              <a:path w="26552" h="3430" extrusionOk="0">
                                <a:moveTo>
                                  <a:pt x="620" y="1"/>
                                </a:moveTo>
                                <a:lnTo>
                                  <a:pt x="1" y="3430"/>
                                </a:lnTo>
                                <a:lnTo>
                                  <a:pt x="25921" y="3430"/>
                                </a:lnTo>
                                <a:lnTo>
                                  <a:pt x="26552" y="1"/>
                                </a:lnTo>
                                <a:lnTo>
                                  <a:pt x="620" y="1"/>
                                </a:lnTo>
                                <a:close/>
                              </a:path>
                            </a:pathLst>
                          </a:custGeom>
                          <a:solidFill>
                            <a:srgbClr val="92D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453" name="Google Shape;777;p16"/>
                        <wps:cNvSpPr>
                          <a:spLocks/>
                        </wps:cNvSpPr>
                        <wps:spPr bwMode="auto">
                          <a:xfrm>
                            <a:off x="1072" y="17337"/>
                            <a:ext cx="4123" cy="477"/>
                          </a:xfrm>
                          <a:custGeom>
                            <a:avLst/>
                            <a:gdLst>
                              <a:gd name="T0" fmla="*/ 0 w 21110"/>
                              <a:gd name="T1" fmla="*/ 1 h 1716"/>
                              <a:gd name="T2" fmla="*/ 1393 w 21110"/>
                              <a:gd name="T3" fmla="*/ 1715 h 1716"/>
                              <a:gd name="T4" fmla="*/ 21110 w 21110"/>
                              <a:gd name="T5" fmla="*/ 1715 h 1716"/>
                              <a:gd name="T6" fmla="*/ 21110 w 21110"/>
                              <a:gd name="T7" fmla="*/ 1 h 1716"/>
                              <a:gd name="T8" fmla="*/ 0 w 21110"/>
                              <a:gd name="T9" fmla="*/ 1 h 1716"/>
                            </a:gdLst>
                            <a:ahLst/>
                            <a:cxnLst>
                              <a:cxn ang="0">
                                <a:pos x="T0" y="T1"/>
                              </a:cxn>
                              <a:cxn ang="0">
                                <a:pos x="T2" y="T3"/>
                              </a:cxn>
                              <a:cxn ang="0">
                                <a:pos x="T4" y="T5"/>
                              </a:cxn>
                              <a:cxn ang="0">
                                <a:pos x="T6" y="T7"/>
                              </a:cxn>
                              <a:cxn ang="0">
                                <a:pos x="T8" y="T9"/>
                              </a:cxn>
                            </a:cxnLst>
                            <a:rect l="0" t="0" r="r" b="b"/>
                            <a:pathLst>
                              <a:path w="21110" h="1716" extrusionOk="0">
                                <a:moveTo>
                                  <a:pt x="0" y="1"/>
                                </a:moveTo>
                                <a:lnTo>
                                  <a:pt x="1393" y="1715"/>
                                </a:lnTo>
                                <a:lnTo>
                                  <a:pt x="21110" y="1715"/>
                                </a:lnTo>
                                <a:lnTo>
                                  <a:pt x="21110" y="1"/>
                                </a:lnTo>
                                <a:lnTo>
                                  <a:pt x="0" y="1"/>
                                </a:lnTo>
                                <a:close/>
                              </a:path>
                            </a:pathLst>
                          </a:custGeom>
                          <a:solidFill>
                            <a:srgbClr val="E0921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454" name="Google Shape;778;p16"/>
                        <wps:cNvSpPr>
                          <a:spLocks/>
                        </wps:cNvSpPr>
                        <wps:spPr bwMode="auto">
                          <a:xfrm>
                            <a:off x="4422" y="10188"/>
                            <a:ext cx="4248" cy="476"/>
                          </a:xfrm>
                          <a:custGeom>
                            <a:avLst/>
                            <a:gdLst>
                              <a:gd name="T0" fmla="*/ 596 w 21754"/>
                              <a:gd name="T1" fmla="*/ 0 h 1715"/>
                              <a:gd name="T2" fmla="*/ 0 w 21754"/>
                              <a:gd name="T3" fmla="*/ 1715 h 1715"/>
                              <a:gd name="T4" fmla="*/ 21753 w 21754"/>
                              <a:gd name="T5" fmla="*/ 1715 h 1715"/>
                              <a:gd name="T6" fmla="*/ 20312 w 21754"/>
                              <a:gd name="T7" fmla="*/ 0 h 1715"/>
                              <a:gd name="T8" fmla="*/ 596 w 21754"/>
                              <a:gd name="T9" fmla="*/ 0 h 1715"/>
                            </a:gdLst>
                            <a:ahLst/>
                            <a:cxnLst>
                              <a:cxn ang="0">
                                <a:pos x="T0" y="T1"/>
                              </a:cxn>
                              <a:cxn ang="0">
                                <a:pos x="T2" y="T3"/>
                              </a:cxn>
                              <a:cxn ang="0">
                                <a:pos x="T4" y="T5"/>
                              </a:cxn>
                              <a:cxn ang="0">
                                <a:pos x="T6" y="T7"/>
                              </a:cxn>
                              <a:cxn ang="0">
                                <a:pos x="T8" y="T9"/>
                              </a:cxn>
                            </a:cxnLst>
                            <a:rect l="0" t="0" r="r" b="b"/>
                            <a:pathLst>
                              <a:path w="21754" h="1715" extrusionOk="0">
                                <a:moveTo>
                                  <a:pt x="596" y="0"/>
                                </a:moveTo>
                                <a:lnTo>
                                  <a:pt x="0" y="1715"/>
                                </a:lnTo>
                                <a:lnTo>
                                  <a:pt x="21753" y="1715"/>
                                </a:lnTo>
                                <a:lnTo>
                                  <a:pt x="20312" y="0"/>
                                </a:lnTo>
                                <a:lnTo>
                                  <a:pt x="596" y="0"/>
                                </a:lnTo>
                                <a:close/>
                              </a:path>
                            </a:pathLst>
                          </a:custGeom>
                          <a:solidFill>
                            <a:srgbClr val="00B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455" name="Google Shape;779;p16"/>
                        <wps:cNvSpPr>
                          <a:spLocks/>
                        </wps:cNvSpPr>
                        <wps:spPr bwMode="auto">
                          <a:xfrm>
                            <a:off x="1004" y="10188"/>
                            <a:ext cx="6492" cy="7626"/>
                          </a:xfrm>
                          <a:custGeom>
                            <a:avLst/>
                            <a:gdLst>
                              <a:gd name="T0" fmla="*/ 4977 w 30909"/>
                              <a:gd name="T1" fmla="*/ 0 h 27433"/>
                              <a:gd name="T2" fmla="*/ 0 w 30909"/>
                              <a:gd name="T3" fmla="*/ 27432 h 27433"/>
                              <a:gd name="T4" fmla="*/ 25932 w 30909"/>
                              <a:gd name="T5" fmla="*/ 27432 h 27433"/>
                              <a:gd name="T6" fmla="*/ 30909 w 30909"/>
                              <a:gd name="T7" fmla="*/ 0 h 27433"/>
                              <a:gd name="T8" fmla="*/ 4977 w 30909"/>
                              <a:gd name="T9" fmla="*/ 0 h 27433"/>
                              <a:gd name="T10" fmla="*/ 0 w 30909"/>
                              <a:gd name="T11" fmla="*/ 0 h 27433"/>
                              <a:gd name="T12" fmla="*/ 30909 w 30909"/>
                              <a:gd name="T13" fmla="*/ 27433 h 27433"/>
                            </a:gdLst>
                            <a:ahLst/>
                            <a:cxnLst>
                              <a:cxn ang="0">
                                <a:pos x="T0" y="T1"/>
                              </a:cxn>
                              <a:cxn ang="0">
                                <a:pos x="T2" y="T3"/>
                              </a:cxn>
                              <a:cxn ang="0">
                                <a:pos x="T4" y="T5"/>
                              </a:cxn>
                              <a:cxn ang="0">
                                <a:pos x="T6" y="T7"/>
                              </a:cxn>
                              <a:cxn ang="0">
                                <a:pos x="T8" y="T9"/>
                              </a:cxn>
                            </a:cxnLst>
                            <a:rect l="T10" t="T11" r="T12" b="T13"/>
                            <a:pathLst>
                              <a:path w="30909" h="27433" extrusionOk="0">
                                <a:moveTo>
                                  <a:pt x="4977" y="0"/>
                                </a:moveTo>
                                <a:lnTo>
                                  <a:pt x="0" y="27432"/>
                                </a:lnTo>
                                <a:lnTo>
                                  <a:pt x="25932" y="27432"/>
                                </a:lnTo>
                                <a:lnTo>
                                  <a:pt x="30909" y="0"/>
                                </a:lnTo>
                                <a:lnTo>
                                  <a:pt x="4977" y="0"/>
                                </a:lnTo>
                                <a:close/>
                              </a:path>
                            </a:pathLst>
                          </a:custGeom>
                          <a:solidFill>
                            <a:srgbClr val="00B05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7E58" w:rsidRPr="00A11552" w:rsidRDefault="00FC7E58" w:rsidP="000D0CA1">
                              <w:pPr>
                                <w:bidi w:val="0"/>
                                <w:jc w:val="center"/>
                                <w:rPr>
                                  <w:rFonts w:ascii="Adobe Arabic" w:hAnsi="Adobe Arabic" w:cs="Adobe Arabic"/>
                                  <w:color w:val="FFFFFF"/>
                                  <w:sz w:val="48"/>
                                  <w:szCs w:val="48"/>
                                  <w:lang w:bidi="ar-SY"/>
                                </w:rPr>
                              </w:pPr>
                              <w:r w:rsidRPr="0061566F">
                                <w:rPr>
                                  <w:rFonts w:ascii="Adobe Arabic" w:hAnsi="Adobe Arabic" w:cs="Adobe Arabic"/>
                                  <w:color w:val="FFFFFF"/>
                                  <w:sz w:val="48"/>
                                  <w:szCs w:val="48"/>
                                  <w:lang w:val="en-GB" w:bidi="ar-SY"/>
                                </w:rPr>
                                <w:t>3</w:t>
                              </w:r>
                            </w:p>
                          </w:txbxContent>
                        </wps:txbx>
                        <wps:bodyPr rot="0" vert="horz" wrap="square" lIns="91425" tIns="91425" rIns="91425" bIns="91425" anchor="ctr" anchorCtr="0" upright="1">
                          <a:noAutofit/>
                        </wps:bodyPr>
                      </wps:wsp>
                      <wps:wsp>
                        <wps:cNvPr id="896" name="Google Shape;782;p16"/>
                        <wps:cNvSpPr txBox="1">
                          <a:spLocks noChangeArrowheads="1"/>
                        </wps:cNvSpPr>
                        <wps:spPr bwMode="auto">
                          <a:xfrm>
                            <a:off x="6592" y="11049"/>
                            <a:ext cx="33863" cy="66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346492" w:rsidRDefault="00FC7E58" w:rsidP="000D0CA1">
                              <w:pPr>
                                <w:jc w:val="center"/>
                                <w:rPr>
                                  <w:rFonts w:ascii="Adobe Arabic" w:hAnsi="Adobe Arabic" w:cs="Adobe Arabic"/>
                                  <w:b/>
                                  <w:bCs/>
                                  <w:color w:val="434343"/>
                                  <w:sz w:val="34"/>
                                  <w:rtl/>
                                  <w:lang w:bidi="ar-SY"/>
                                </w:rPr>
                              </w:pPr>
                              <w:r w:rsidRPr="00346492">
                                <w:rPr>
                                  <w:rFonts w:ascii="Adobe Arabic" w:hAnsi="Adobe Arabic" w:cs="Adobe Arabic"/>
                                  <w:b/>
                                  <w:bCs/>
                                  <w:sz w:val="36"/>
                                  <w:szCs w:val="36"/>
                                  <w:rtl/>
                                </w:rPr>
                                <w:t xml:space="preserve">الإنصات العاطفي </w:t>
                              </w:r>
                              <w:r w:rsidRPr="00346492">
                                <w:rPr>
                                  <w:rFonts w:ascii="Adobe Arabic" w:hAnsi="Adobe Arabic" w:cs="Adobe Arabic"/>
                                  <w:sz w:val="36"/>
                                  <w:szCs w:val="36"/>
                                </w:rPr>
                                <w:t>Listening Empathic</w:t>
                              </w:r>
                              <w:r>
                                <w:rPr>
                                  <w:rFonts w:ascii="Adobe Arabic" w:hAnsi="Adobe Arabic" w:cs="Adobe Arabic" w:hint="cs"/>
                                  <w:b/>
                                  <w:bCs/>
                                  <w:sz w:val="36"/>
                                  <w:szCs w:val="36"/>
                                  <w:rtl/>
                                </w:rPr>
                                <w:t>:</w:t>
                              </w:r>
                            </w:p>
                          </w:txbxContent>
                        </wps:txbx>
                        <wps:bodyPr rot="0" vert="horz" wrap="square" lIns="91425" tIns="36000" rIns="91425" bIns="36000" anchor="ctr" anchorCtr="0" upright="1">
                          <a:noAutofit/>
                        </wps:bodyPr>
                      </wps:wsp>
                    </wpg:wgp>
                  </a:graphicData>
                </a:graphic>
              </wp:inline>
            </w:drawing>
          </mc:Choice>
          <mc:Fallback>
            <w:pict>
              <v:group id="_x0000_s1841" style="width:284.2pt;height:59.85pt;flip:x;mso-position-horizontal-relative:char;mso-position-vertical-relative:line" coordorigin="12,9711" coordsize="40711,8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">
                <v:shape id="Google Shape;773;p16" o:spid="_x0000_s1842" style="position:absolute;left:3522;top:10842;width:34924;height:6673;visibility:visible;mso-wrap-style:square;v-text-anchor:middle" coordsize="162914,2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KqpsQA&#10;AADdAAAADwAAAGRycy9kb3ducmV2LnhtbESPT2vCQBTE7wW/w/IEb3VjFZHoKiIUak+tfw7entln&#10;Esy+DdlXs/323UKhx2FmfsOsNtE16kFdqD0bmIwzUMSFtzWXBk7H1+cFqCDIFhvPZOCbAmzWg6cV&#10;5tb3/EmPg5QqQTjkaKASaXOtQ1GRwzD2LXHybr5zKEl2pbYd9gnuGv2SZXPtsOa0UGFLu4qK++HL&#10;GXgvWznHq8Sz7Zmpsfup/7gYMxrG7RKUUJT/8F/7zRqYzmZz+H2TnoB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0iqqbEAAAA3QAAAA8AAAAAAAAAAAAAAAAAmAIAAGRycy9k&#10;b3ducmV2LnhtbFBLBQYAAAAABAAEAPUAAACJAwAAAAA=&#10;" path="m3215,1c1441,1,1,1441,1,3215r,17574c1,22563,1441,24004,3215,24004r156484,c161473,24004,162914,22563,162914,20789r,-17574c162914,1441,161473,1,159699,1l3215,1xe" fillcolor="black" stroked="f">
                  <v:fill opacity="21588f"/>
                  <v:path arrowok="t" o:extrusionok="f" o:connecttype="custom" o:connectlocs="689,0;0,894;0,5779;689,6673;34235,6673;34924,5779;34924,894;34235,0;689,0" o:connectangles="0,0,0,0,0,0,0,0,0"/>
                </v:shape>
                <v:shape id="Google Shape;774;p16" o:spid="_x0000_s1843" style="position:absolute;left:12;top:10663;width:40711;height:6673;visibility:visible;mso-wrap-style:square;v-text-anchor:middle" coordsize="162914,2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2Vx8cA&#10;AADdAAAADwAAAGRycy9kb3ducmV2LnhtbESPT2sCMRTE7wW/Q3iCt25WK23ZGkUEoYUedG1pj6+b&#10;t39w87IkUVc/vRGEHoeZ+Q0zW/SmFUdyvrGsYJykIIgLqxuuFHzt1o+vIHxA1thaJgVn8rCYDx5m&#10;mGl74i0d81CJCGGfoYI6hC6T0hc1GfSJ7YijV1pnMETpKqkdniLctHKSps/SYMNxocaOVjUV+/xg&#10;FHj8/Mj3fz8XW3Wby/dvWa62rlRqNOyXbyAC9eE/fG+/awVP0+kL3N7EJ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FNlcfHAAAA3QAAAA8AAAAAAAAAAAAAAAAAmAIAAGRy&#10;cy9kb3ducmV2LnhtbFBLBQYAAAAABAAEAPUAAACMAwAAAAA=&#10;" path="m3215,1c1441,1,1,1441,1,3215r,17574c1,22563,1441,24004,3215,24004r156484,c161473,24004,162914,22563,162914,20789r,-17574c162914,1441,161473,1,159699,1l3215,1xe" fillcolor="#e7e6e6 [3203]" stroked="f">
                  <v:path arrowok="t" o:extrusionok="f" o:connecttype="custom" o:connectlocs="803,0;0,894;0,5779;803,6673;39908,6673;40711,5779;40711,894;39908,0;803,0" o:connectangles="0,0,0,0,0,0,0,0,0"/>
                </v:shape>
                <v:shape id="Google Shape;775;p16" o:spid="_x0000_s1844" style="position:absolute;left:3521;top:9711;width:5186;height:953;visibility:visible;mso-wrap-style:square;v-text-anchor:middle" coordsize="26552,3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834MUA&#10;AADdAAAADwAAAGRycy9kb3ducmV2LnhtbERPTWvCQBC9F/wPywi91U01aEmzihYKHkSpLQm9TbPT&#10;JJidDdltTP69exB6fLzvdDOYRvTUudqygudZBIK4sLrmUsHX5/vTCwjnkTU2lknBSA4268lDiom2&#10;V/6g/uxLEULYJaig8r5NpHRFRQbdzLbEgfu1nUEfYFdK3eE1hJtGzqNoKQ3WHBoqbOmtouJy/jMK&#10;dj/fTbYYV8tj5rNVfTjlDvtcqcfpsH0F4Wnw/+K7e68VLOI4zA1vwhOQ6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XzfgxQAAAN0AAAAPAAAAAAAAAAAAAAAAAJgCAABkcnMv&#10;ZG93bnJldi54bWxQSwUGAAAAAAQABAD1AAAAigMAAAAA&#10;" path="m620,1l1,3430r25872,l26552,1,620,1xe" fillcolor="#92d050" stroked="f">
                  <v:path arrowok="t" o:extrusionok="f" o:connecttype="custom" o:connectlocs="121,0;0,953;5053,953;5186,0;121,0" o:connectangles="0,0,0,0,0"/>
                </v:shape>
                <v:shape id="Google Shape;776;p16" o:spid="_x0000_s1845" style="position:absolute;left:671;top:17337;width:5186;height:954;visibility:visible;mso-wrap-style:square;v-text-anchor:middle" coordsize="26552,3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OSe8cA&#10;AADdAAAADwAAAGRycy9kb3ducmV2LnhtbESPQWvCQBSE74X+h+UVequbqmhN3YRaEDyIUlsi3l6z&#10;r0lo9m3IrjH+e1cQPA4z8w0zT3tTi45aV1lW8DqIQBDnVldcKPj5Xr68gXAeWWNtmRScyUGaPD7M&#10;Mdb2xF/U7XwhAoRdjApK75tYSpeXZNANbEMcvD/bGvRBtoXULZ4C3NRyGEUTabDisFBiQ58l5f+7&#10;o1Gw+D3U2eg8nWwyn02r9XbvsNsr9fzUf7yD8NT7e/jWXmkFo/F4Btc34QnI5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4TknvHAAAA3QAAAA8AAAAAAAAAAAAAAAAAmAIAAGRy&#10;cy9kb3ducmV2LnhtbFBLBQYAAAAABAAEAPUAAACMAwAAAAA=&#10;" path="m620,1l1,3430r25920,l26552,1,620,1xe" fillcolor="#92d050" stroked="f">
                  <v:path arrowok="t" o:extrusionok="f" o:connecttype="custom" o:connectlocs="121,0;0,954;5063,954;5186,0;121,0" o:connectangles="0,0,0,0,0"/>
                </v:shape>
                <v:shape id="Google Shape;777;p16" o:spid="_x0000_s1846" style="position:absolute;left:1072;top:17337;width:4123;height:477;visibility:visible;mso-wrap-style:square;v-text-anchor:middle" coordsize="21110,1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ovd8UA&#10;AADdAAAADwAAAGRycy9kb3ducmV2LnhtbESPW2sCMRSE3wv+h3AE32pWbb2sRpEFUdr64O39sDnu&#10;Lm5OliTq9t83hUIfh5n5hlmsWlOLBzlfWVYw6CcgiHOrKy4UnE+b1ykIH5A11pZJwTd5WC07LwtM&#10;tX3ygR7HUIgIYZ+igjKEJpXS5yUZ9H3bEEfvap3BEKUrpHb4jHBTy2GSjKXBiuNCiQ1lJeW3490o&#10;uBBfP53/WM9ou5t9Zedssp9USvW67XoOIlAb/sN/7Z1WMHp7H8Hvm/g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Gi93xQAAAN0AAAAPAAAAAAAAAAAAAAAAAJgCAABkcnMv&#10;ZG93bnJldi54bWxQSwUGAAAAAAQABAD1AAAAigMAAAAA&#10;" path="m,1l1393,1715r19717,l21110,1,,1xe" fillcolor="#e09214" stroked="f">
                  <v:path arrowok="t" o:extrusionok="f" o:connecttype="custom" o:connectlocs="0,0;272,477;4123,477;4123,0;0,0" o:connectangles="0,0,0,0,0"/>
                </v:shape>
                <v:shape id="Google Shape;778;p16" o:spid="_x0000_s1847" style="position:absolute;left:4422;top:10188;width:4248;height:476;visibility:visible;mso-wrap-style:square;v-text-anchor:middle" coordsize="21754,1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xXpMIA&#10;AADdAAAADwAAAGRycy9kb3ducmV2LnhtbESPS4sCMRCE74L/IbSwN83s+kBGoyy7CJ7EF56bSTsT&#10;d9IZkqyO/94Igseiqr6i5svW1uJKPhjHCj4HGQjiwmnDpYLjYdWfgggRWWPtmBTcKcBy0e3MMdfu&#10;xju67mMpEoRDjgqqGJtcylBUZDEMXEOcvLPzFmOSvpTa4y3BbS2/smwiLRpOCxU29FNR8bf/two2&#10;J+SDw0sYbn+L1RFPJvjWKPXRa79nICK18R1+tddawXA0HsHzTXoC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rFekwgAAAN0AAAAPAAAAAAAAAAAAAAAAAJgCAABkcnMvZG93&#10;bnJldi54bWxQSwUGAAAAAAQABAD1AAAAhwMAAAAA&#10;" path="m596,l,1715r21753,l20312,,596,xe" fillcolor="#00b050" stroked="f">
                  <v:path arrowok="t" o:extrusionok="f" o:connecttype="custom" o:connectlocs="116,0;0,476;4248,476;3966,0;116,0" o:connectangles="0,0,0,0,0"/>
                </v:shape>
                <v:shape id="Google Shape;779;p16" o:spid="_x0000_s1848" style="position:absolute;left:1004;top:10188;width:6492;height:7626;visibility:visible;mso-wrap-style:square;v-text-anchor:middle" coordsize="30909,274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OHMgA&#10;AADdAAAADwAAAGRycy9kb3ducmV2LnhtbESPzW7CMBCE70h9B2uRegMHKAilGFRQqXprQ+nPcRtv&#10;k0C8jmyXhLevKyFxHM3MN5rFqjO1OJHzlWUFo2ECgji3uuJCwf5tO5iD8AFZY22ZFJzJw2p501tg&#10;qm3LGZ12oRARwj5FBWUITSqlz0sy6Ie2IY7ej3UGQ5SukNphG+GmluMkmUmDFceFEhvalJQfd79G&#10;wfpzP+9eJ1n2/rL9ku3s8fvp4+CUuu13D/cgAnXhGr60n7WCyd10Cv9v4hOQy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5r84cyAAAAN0AAAAPAAAAAAAAAAAAAAAAAJgCAABk&#10;cnMvZG93bnJldi54bWxQSwUGAAAAAAQABAD1AAAAjQMAAAAA&#10;" adj="-11796480,,5400" path="m4977,l,27432r25932,l30909,,4977,xe" fillcolor="#00b050" stroked="f">
                  <v:stroke joinstyle="miter"/>
                  <v:formulas/>
                  <v:path arrowok="t" o:extrusionok="f" o:connecttype="custom" o:connectlocs="1045,0;0,7626;5447,7626;6492,0;1045,0" o:connectangles="0,0,0,0,0" textboxrect="0,0,30909,27433"/>
                  <v:textbox inset="2.53958mm,2.53958mm,2.53958mm,2.53958mm">
                    <w:txbxContent>
                      <w:p w:rsidR="00FC7E58" w:rsidRPr="00A11552" w:rsidRDefault="00FC7E58" w:rsidP="000D0CA1">
                        <w:pPr>
                          <w:bidi w:val="0"/>
                          <w:jc w:val="center"/>
                          <w:rPr>
                            <w:rFonts w:ascii="Adobe Arabic" w:hAnsi="Adobe Arabic" w:cs="Adobe Arabic"/>
                            <w:color w:val="FFFFFF"/>
                            <w:sz w:val="48"/>
                            <w:szCs w:val="48"/>
                            <w:lang w:bidi="ar-SY"/>
                          </w:rPr>
                        </w:pPr>
                        <w:r w:rsidRPr="0061566F">
                          <w:rPr>
                            <w:rFonts w:ascii="Adobe Arabic" w:hAnsi="Adobe Arabic" w:cs="Adobe Arabic"/>
                            <w:color w:val="FFFFFF"/>
                            <w:sz w:val="48"/>
                            <w:szCs w:val="48"/>
                            <w:lang w:val="en-GB" w:bidi="ar-SY"/>
                          </w:rPr>
                          <w:t>3</w:t>
                        </w:r>
                      </w:p>
                    </w:txbxContent>
                  </v:textbox>
                </v:shape>
                <v:shape id="Google Shape;782;p16" o:spid="_x0000_s1849" type="#_x0000_t202" style="position:absolute;left:6592;top:11049;width:33863;height:66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Gk1MMA&#10;AADcAAAADwAAAGRycy9kb3ducmV2LnhtbESPQWvCQBSE70L/w/IKvelGDyGmrlJKi0JB0Nr7I/vM&#10;hmbfhuwzpv++Kwgeh5n5hlltRt+qgfrYBDYwn2WgiKtgG64NnL4/pwWoKMgW28Bk4I8ibNZPkxWW&#10;Nlz5QMNRapUgHEs04ES6UutYOfIYZ6EjTt459B4lyb7WtsdrgvtWL7Is1x4bTgsOO3p3VP0eL97A&#10;sCi2e5l/nPXpK9/+SOOiWx6MeXke315BCY3yCN/bO2ugWOZwO5OOgF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tGk1MMAAADcAAAADwAAAAAAAAAAAAAAAACYAgAAZHJzL2Rv&#10;d25yZXYueG1sUEsFBgAAAAAEAAQA9QAAAIgDAAAAAA==&#10;" filled="f" stroked="f">
                  <v:textbox inset="2.53958mm,1mm,2.53958mm,1mm">
                    <w:txbxContent>
                      <w:p w:rsidR="00FC7E58" w:rsidRPr="00346492" w:rsidRDefault="00FC7E58" w:rsidP="000D0CA1">
                        <w:pPr>
                          <w:jc w:val="center"/>
                          <w:rPr>
                            <w:rFonts w:ascii="Adobe Arabic" w:hAnsi="Adobe Arabic" w:cs="Adobe Arabic"/>
                            <w:b/>
                            <w:bCs/>
                            <w:color w:val="434343"/>
                            <w:sz w:val="34"/>
                            <w:rtl/>
                            <w:lang w:bidi="ar-SY"/>
                          </w:rPr>
                        </w:pPr>
                        <w:r w:rsidRPr="00346492">
                          <w:rPr>
                            <w:rFonts w:ascii="Adobe Arabic" w:hAnsi="Adobe Arabic" w:cs="Adobe Arabic"/>
                            <w:b/>
                            <w:bCs/>
                            <w:sz w:val="36"/>
                            <w:szCs w:val="36"/>
                            <w:rtl/>
                          </w:rPr>
                          <w:t xml:space="preserve">الإنصات العاطفي </w:t>
                        </w:r>
                        <w:r w:rsidRPr="00346492">
                          <w:rPr>
                            <w:rFonts w:ascii="Adobe Arabic" w:hAnsi="Adobe Arabic" w:cs="Adobe Arabic"/>
                            <w:sz w:val="36"/>
                            <w:szCs w:val="36"/>
                          </w:rPr>
                          <w:t>Listening Empathic</w:t>
                        </w:r>
                        <w:r>
                          <w:rPr>
                            <w:rFonts w:ascii="Adobe Arabic" w:hAnsi="Adobe Arabic" w:cs="Adobe Arabic" w:hint="cs"/>
                            <w:b/>
                            <w:bCs/>
                            <w:sz w:val="36"/>
                            <w:szCs w:val="36"/>
                            <w:rtl/>
                          </w:rPr>
                          <w:t>:</w:t>
                        </w:r>
                      </w:p>
                    </w:txbxContent>
                  </v:textbox>
                </v:shape>
                <w10:wrap anchorx="page"/>
                <w10:anchorlock/>
              </v:group>
            </w:pict>
          </mc:Fallback>
        </mc:AlternateContent>
      </w:r>
    </w:p>
    <w:p w:rsidR="000D0CA1" w:rsidRDefault="000D0CA1" w:rsidP="000D0CA1">
      <w:pPr>
        <w:rPr>
          <w:rtl/>
        </w:rPr>
      </w:pPr>
      <w:r>
        <w:rPr>
          <w:rFonts w:hint="cs"/>
          <w:rtl/>
        </w:rPr>
        <w:t>ويشير</w:t>
      </w:r>
      <w:r>
        <w:rPr>
          <w:rtl/>
        </w:rPr>
        <w:t xml:space="preserve"> إلى الإنصات الذي يقوم على المشاعر ويقــوم بــه الفــرد في إطــار الاتصــال الشــخصي بهــدف مشــاركة المتحــدث في مشــاعره ومشكلاته.</w:t>
      </w:r>
    </w:p>
    <w:p w:rsidR="000D0CA1" w:rsidRDefault="000D0CA1" w:rsidP="000D0CA1">
      <w:pPr>
        <w:rPr>
          <w:rtl/>
          <w:lang w:bidi="ar-SY"/>
        </w:rPr>
      </w:pPr>
      <w:r>
        <w:rPr>
          <w:noProof/>
        </w:rPr>
        <mc:AlternateContent>
          <mc:Choice Requires="wpg">
            <w:drawing>
              <wp:inline distT="0" distB="0" distL="0" distR="0" wp14:anchorId="32817CD9" wp14:editId="2C9F6979">
                <wp:extent cx="4321902" cy="760095"/>
                <wp:effectExtent l="0" t="0" r="2540" b="1905"/>
                <wp:docPr id="897" name="Group 18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4321902" cy="760095"/>
                          <a:chOff x="8" y="9711"/>
                          <a:chExt cx="48716" cy="8580"/>
                        </a:xfrm>
                      </wpg:grpSpPr>
                      <wps:wsp>
                        <wps:cNvPr id="898" name="Google Shape;773;p16"/>
                        <wps:cNvSpPr>
                          <a:spLocks/>
                        </wps:cNvSpPr>
                        <wps:spPr bwMode="auto">
                          <a:xfrm>
                            <a:off x="194" y="10842"/>
                            <a:ext cx="47995" cy="6673"/>
                          </a:xfrm>
                          <a:custGeom>
                            <a:avLst/>
                            <a:gdLst>
                              <a:gd name="T0" fmla="*/ 3215 w 162914"/>
                              <a:gd name="T1" fmla="*/ 1 h 24004"/>
                              <a:gd name="T2" fmla="*/ 1 w 162914"/>
                              <a:gd name="T3" fmla="*/ 3215 h 24004"/>
                              <a:gd name="T4" fmla="*/ 1 w 162914"/>
                              <a:gd name="T5" fmla="*/ 20789 h 24004"/>
                              <a:gd name="T6" fmla="*/ 3215 w 162914"/>
                              <a:gd name="T7" fmla="*/ 24004 h 24004"/>
                              <a:gd name="T8" fmla="*/ 159699 w 162914"/>
                              <a:gd name="T9" fmla="*/ 24004 h 24004"/>
                              <a:gd name="T10" fmla="*/ 162914 w 162914"/>
                              <a:gd name="T11" fmla="*/ 20789 h 24004"/>
                              <a:gd name="T12" fmla="*/ 162914 w 162914"/>
                              <a:gd name="T13" fmla="*/ 3215 h 24004"/>
                              <a:gd name="T14" fmla="*/ 159699 w 162914"/>
                              <a:gd name="T15" fmla="*/ 1 h 24004"/>
                              <a:gd name="T16" fmla="*/ 3215 w 162914"/>
                              <a:gd name="T17" fmla="*/ 1 h 240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rgbClr val="000000">
                              <a:alpha val="32941"/>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899" name="Google Shape;774;p16"/>
                        <wps:cNvSpPr>
                          <a:spLocks/>
                        </wps:cNvSpPr>
                        <wps:spPr bwMode="auto">
                          <a:xfrm>
                            <a:off x="8" y="10663"/>
                            <a:ext cx="48716" cy="6673"/>
                          </a:xfrm>
                          <a:custGeom>
                            <a:avLst/>
                            <a:gdLst>
                              <a:gd name="T0" fmla="*/ 3215 w 162914"/>
                              <a:gd name="T1" fmla="*/ 1 h 24004"/>
                              <a:gd name="T2" fmla="*/ 1 w 162914"/>
                              <a:gd name="T3" fmla="*/ 3215 h 24004"/>
                              <a:gd name="T4" fmla="*/ 1 w 162914"/>
                              <a:gd name="T5" fmla="*/ 20789 h 24004"/>
                              <a:gd name="T6" fmla="*/ 3215 w 162914"/>
                              <a:gd name="T7" fmla="*/ 24004 h 24004"/>
                              <a:gd name="T8" fmla="*/ 159699 w 162914"/>
                              <a:gd name="T9" fmla="*/ 24004 h 24004"/>
                              <a:gd name="T10" fmla="*/ 162914 w 162914"/>
                              <a:gd name="T11" fmla="*/ 20789 h 24004"/>
                              <a:gd name="T12" fmla="*/ 162914 w 162914"/>
                              <a:gd name="T13" fmla="*/ 3215 h 24004"/>
                              <a:gd name="T14" fmla="*/ 159699 w 162914"/>
                              <a:gd name="T15" fmla="*/ 1 h 24004"/>
                              <a:gd name="T16" fmla="*/ 3215 w 162914"/>
                              <a:gd name="T17" fmla="*/ 1 h 240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chemeClr val="lt2">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900" name="Google Shape;775;p16"/>
                        <wps:cNvSpPr>
                          <a:spLocks/>
                        </wps:cNvSpPr>
                        <wps:spPr bwMode="auto">
                          <a:xfrm>
                            <a:off x="3521" y="9711"/>
                            <a:ext cx="5186" cy="953"/>
                          </a:xfrm>
                          <a:custGeom>
                            <a:avLst/>
                            <a:gdLst>
                              <a:gd name="T0" fmla="*/ 620 w 26552"/>
                              <a:gd name="T1" fmla="*/ 1 h 3430"/>
                              <a:gd name="T2" fmla="*/ 1 w 26552"/>
                              <a:gd name="T3" fmla="*/ 3430 h 3430"/>
                              <a:gd name="T4" fmla="*/ 25873 w 26552"/>
                              <a:gd name="T5" fmla="*/ 3430 h 3430"/>
                              <a:gd name="T6" fmla="*/ 26552 w 26552"/>
                              <a:gd name="T7" fmla="*/ 1 h 3430"/>
                              <a:gd name="T8" fmla="*/ 620 w 26552"/>
                              <a:gd name="T9" fmla="*/ 1 h 3430"/>
                            </a:gdLst>
                            <a:ahLst/>
                            <a:cxnLst>
                              <a:cxn ang="0">
                                <a:pos x="T0" y="T1"/>
                              </a:cxn>
                              <a:cxn ang="0">
                                <a:pos x="T2" y="T3"/>
                              </a:cxn>
                              <a:cxn ang="0">
                                <a:pos x="T4" y="T5"/>
                              </a:cxn>
                              <a:cxn ang="0">
                                <a:pos x="T6" y="T7"/>
                              </a:cxn>
                              <a:cxn ang="0">
                                <a:pos x="T8" y="T9"/>
                              </a:cxn>
                            </a:cxnLst>
                            <a:rect l="0" t="0" r="r" b="b"/>
                            <a:pathLst>
                              <a:path w="26552" h="3430" extrusionOk="0">
                                <a:moveTo>
                                  <a:pt x="620" y="1"/>
                                </a:moveTo>
                                <a:lnTo>
                                  <a:pt x="1" y="3430"/>
                                </a:lnTo>
                                <a:lnTo>
                                  <a:pt x="25873" y="3430"/>
                                </a:lnTo>
                                <a:lnTo>
                                  <a:pt x="26552" y="1"/>
                                </a:lnTo>
                                <a:lnTo>
                                  <a:pt x="620" y="1"/>
                                </a:lnTo>
                                <a:close/>
                              </a:path>
                            </a:pathLst>
                          </a:custGeom>
                          <a:solidFill>
                            <a:srgbClr val="FDD77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901" name="Google Shape;776;p16"/>
                        <wps:cNvSpPr>
                          <a:spLocks/>
                        </wps:cNvSpPr>
                        <wps:spPr bwMode="auto">
                          <a:xfrm>
                            <a:off x="671" y="17337"/>
                            <a:ext cx="5186" cy="954"/>
                          </a:xfrm>
                          <a:custGeom>
                            <a:avLst/>
                            <a:gdLst>
                              <a:gd name="T0" fmla="*/ 620 w 26552"/>
                              <a:gd name="T1" fmla="*/ 1 h 3430"/>
                              <a:gd name="T2" fmla="*/ 1 w 26552"/>
                              <a:gd name="T3" fmla="*/ 3430 h 3430"/>
                              <a:gd name="T4" fmla="*/ 25921 w 26552"/>
                              <a:gd name="T5" fmla="*/ 3430 h 3430"/>
                              <a:gd name="T6" fmla="*/ 26552 w 26552"/>
                              <a:gd name="T7" fmla="*/ 1 h 3430"/>
                              <a:gd name="T8" fmla="*/ 620 w 26552"/>
                              <a:gd name="T9" fmla="*/ 1 h 3430"/>
                            </a:gdLst>
                            <a:ahLst/>
                            <a:cxnLst>
                              <a:cxn ang="0">
                                <a:pos x="T0" y="T1"/>
                              </a:cxn>
                              <a:cxn ang="0">
                                <a:pos x="T2" y="T3"/>
                              </a:cxn>
                              <a:cxn ang="0">
                                <a:pos x="T4" y="T5"/>
                              </a:cxn>
                              <a:cxn ang="0">
                                <a:pos x="T6" y="T7"/>
                              </a:cxn>
                              <a:cxn ang="0">
                                <a:pos x="T8" y="T9"/>
                              </a:cxn>
                            </a:cxnLst>
                            <a:rect l="0" t="0" r="r" b="b"/>
                            <a:pathLst>
                              <a:path w="26552" h="3430" extrusionOk="0">
                                <a:moveTo>
                                  <a:pt x="620" y="1"/>
                                </a:moveTo>
                                <a:lnTo>
                                  <a:pt x="1" y="3430"/>
                                </a:lnTo>
                                <a:lnTo>
                                  <a:pt x="25921" y="3430"/>
                                </a:lnTo>
                                <a:lnTo>
                                  <a:pt x="26552" y="1"/>
                                </a:lnTo>
                                <a:lnTo>
                                  <a:pt x="620" y="1"/>
                                </a:lnTo>
                                <a:close/>
                              </a:path>
                            </a:pathLst>
                          </a:custGeom>
                          <a:solidFill>
                            <a:srgbClr val="FDD77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902" name="Google Shape;777;p16"/>
                        <wps:cNvSpPr>
                          <a:spLocks/>
                        </wps:cNvSpPr>
                        <wps:spPr bwMode="auto">
                          <a:xfrm>
                            <a:off x="1072" y="17337"/>
                            <a:ext cx="4123" cy="477"/>
                          </a:xfrm>
                          <a:custGeom>
                            <a:avLst/>
                            <a:gdLst>
                              <a:gd name="T0" fmla="*/ 0 w 21110"/>
                              <a:gd name="T1" fmla="*/ 1 h 1716"/>
                              <a:gd name="T2" fmla="*/ 1393 w 21110"/>
                              <a:gd name="T3" fmla="*/ 1715 h 1716"/>
                              <a:gd name="T4" fmla="*/ 21110 w 21110"/>
                              <a:gd name="T5" fmla="*/ 1715 h 1716"/>
                              <a:gd name="T6" fmla="*/ 21110 w 21110"/>
                              <a:gd name="T7" fmla="*/ 1 h 1716"/>
                              <a:gd name="T8" fmla="*/ 0 w 21110"/>
                              <a:gd name="T9" fmla="*/ 1 h 1716"/>
                            </a:gdLst>
                            <a:ahLst/>
                            <a:cxnLst>
                              <a:cxn ang="0">
                                <a:pos x="T0" y="T1"/>
                              </a:cxn>
                              <a:cxn ang="0">
                                <a:pos x="T2" y="T3"/>
                              </a:cxn>
                              <a:cxn ang="0">
                                <a:pos x="T4" y="T5"/>
                              </a:cxn>
                              <a:cxn ang="0">
                                <a:pos x="T6" y="T7"/>
                              </a:cxn>
                              <a:cxn ang="0">
                                <a:pos x="T8" y="T9"/>
                              </a:cxn>
                            </a:cxnLst>
                            <a:rect l="0" t="0" r="r" b="b"/>
                            <a:pathLst>
                              <a:path w="21110" h="1716" extrusionOk="0">
                                <a:moveTo>
                                  <a:pt x="0" y="1"/>
                                </a:moveTo>
                                <a:lnTo>
                                  <a:pt x="1393" y="1715"/>
                                </a:lnTo>
                                <a:lnTo>
                                  <a:pt x="21110" y="1715"/>
                                </a:lnTo>
                                <a:lnTo>
                                  <a:pt x="21110" y="1"/>
                                </a:lnTo>
                                <a:lnTo>
                                  <a:pt x="0" y="1"/>
                                </a:lnTo>
                                <a:close/>
                              </a:path>
                            </a:pathLst>
                          </a:custGeom>
                          <a:solidFill>
                            <a:srgbClr val="E0921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903" name="Google Shape;778;p16"/>
                        <wps:cNvSpPr>
                          <a:spLocks/>
                        </wps:cNvSpPr>
                        <wps:spPr bwMode="auto">
                          <a:xfrm>
                            <a:off x="4422" y="10188"/>
                            <a:ext cx="4248" cy="476"/>
                          </a:xfrm>
                          <a:custGeom>
                            <a:avLst/>
                            <a:gdLst>
                              <a:gd name="T0" fmla="*/ 596 w 21754"/>
                              <a:gd name="T1" fmla="*/ 0 h 1715"/>
                              <a:gd name="T2" fmla="*/ 0 w 21754"/>
                              <a:gd name="T3" fmla="*/ 1715 h 1715"/>
                              <a:gd name="T4" fmla="*/ 21753 w 21754"/>
                              <a:gd name="T5" fmla="*/ 1715 h 1715"/>
                              <a:gd name="T6" fmla="*/ 20312 w 21754"/>
                              <a:gd name="T7" fmla="*/ 0 h 1715"/>
                              <a:gd name="T8" fmla="*/ 596 w 21754"/>
                              <a:gd name="T9" fmla="*/ 0 h 1715"/>
                            </a:gdLst>
                            <a:ahLst/>
                            <a:cxnLst>
                              <a:cxn ang="0">
                                <a:pos x="T0" y="T1"/>
                              </a:cxn>
                              <a:cxn ang="0">
                                <a:pos x="T2" y="T3"/>
                              </a:cxn>
                              <a:cxn ang="0">
                                <a:pos x="T4" y="T5"/>
                              </a:cxn>
                              <a:cxn ang="0">
                                <a:pos x="T6" y="T7"/>
                              </a:cxn>
                              <a:cxn ang="0">
                                <a:pos x="T8" y="T9"/>
                              </a:cxn>
                            </a:cxnLst>
                            <a:rect l="0" t="0" r="r" b="b"/>
                            <a:pathLst>
                              <a:path w="21754" h="1715" extrusionOk="0">
                                <a:moveTo>
                                  <a:pt x="596" y="0"/>
                                </a:moveTo>
                                <a:lnTo>
                                  <a:pt x="0" y="1715"/>
                                </a:lnTo>
                                <a:lnTo>
                                  <a:pt x="21753" y="1715"/>
                                </a:lnTo>
                                <a:lnTo>
                                  <a:pt x="20312" y="0"/>
                                </a:lnTo>
                                <a:lnTo>
                                  <a:pt x="596" y="0"/>
                                </a:lnTo>
                                <a:close/>
                              </a:path>
                            </a:pathLst>
                          </a:custGeom>
                          <a:solidFill>
                            <a:srgbClr val="E0921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904" name="Google Shape;779;p16"/>
                        <wps:cNvSpPr>
                          <a:spLocks/>
                        </wps:cNvSpPr>
                        <wps:spPr bwMode="auto">
                          <a:xfrm>
                            <a:off x="1004" y="10188"/>
                            <a:ext cx="6492" cy="7626"/>
                          </a:xfrm>
                          <a:custGeom>
                            <a:avLst/>
                            <a:gdLst>
                              <a:gd name="T0" fmla="*/ 4977 w 30909"/>
                              <a:gd name="T1" fmla="*/ 0 h 27433"/>
                              <a:gd name="T2" fmla="*/ 0 w 30909"/>
                              <a:gd name="T3" fmla="*/ 27432 h 27433"/>
                              <a:gd name="T4" fmla="*/ 25932 w 30909"/>
                              <a:gd name="T5" fmla="*/ 27432 h 27433"/>
                              <a:gd name="T6" fmla="*/ 30909 w 30909"/>
                              <a:gd name="T7" fmla="*/ 0 h 27433"/>
                              <a:gd name="T8" fmla="*/ 4977 w 30909"/>
                              <a:gd name="T9" fmla="*/ 0 h 27433"/>
                              <a:gd name="T10" fmla="*/ 0 w 30909"/>
                              <a:gd name="T11" fmla="*/ 0 h 27433"/>
                              <a:gd name="T12" fmla="*/ 30909 w 30909"/>
                              <a:gd name="T13" fmla="*/ 27433 h 27433"/>
                            </a:gdLst>
                            <a:ahLst/>
                            <a:cxnLst>
                              <a:cxn ang="0">
                                <a:pos x="T0" y="T1"/>
                              </a:cxn>
                              <a:cxn ang="0">
                                <a:pos x="T2" y="T3"/>
                              </a:cxn>
                              <a:cxn ang="0">
                                <a:pos x="T4" y="T5"/>
                              </a:cxn>
                              <a:cxn ang="0">
                                <a:pos x="T6" y="T7"/>
                              </a:cxn>
                              <a:cxn ang="0">
                                <a:pos x="T8" y="T9"/>
                              </a:cxn>
                            </a:cxnLst>
                            <a:rect l="T10" t="T11" r="T12" b="T13"/>
                            <a:pathLst>
                              <a:path w="30909" h="27433" extrusionOk="0">
                                <a:moveTo>
                                  <a:pt x="4977" y="0"/>
                                </a:moveTo>
                                <a:lnTo>
                                  <a:pt x="0" y="27432"/>
                                </a:lnTo>
                                <a:lnTo>
                                  <a:pt x="25932" y="27432"/>
                                </a:lnTo>
                                <a:lnTo>
                                  <a:pt x="30909" y="0"/>
                                </a:lnTo>
                                <a:lnTo>
                                  <a:pt x="4977" y="0"/>
                                </a:lnTo>
                                <a:close/>
                              </a:path>
                            </a:pathLst>
                          </a:custGeom>
                          <a:solidFill>
                            <a:srgbClr val="FCBD24"/>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7E58" w:rsidRPr="0061566F" w:rsidRDefault="00FC7E58" w:rsidP="000D0CA1">
                              <w:pPr>
                                <w:bidi w:val="0"/>
                                <w:jc w:val="center"/>
                                <w:rPr>
                                  <w:rFonts w:ascii="Adobe Arabic" w:hAnsi="Adobe Arabic" w:cs="Adobe Arabic"/>
                                  <w:color w:val="FFFFFF"/>
                                  <w:sz w:val="48"/>
                                  <w:szCs w:val="48"/>
                                  <w:lang w:val="en-GB" w:bidi="ar-SY"/>
                                </w:rPr>
                              </w:pPr>
                              <w:r w:rsidRPr="0061566F">
                                <w:rPr>
                                  <w:rFonts w:ascii="Adobe Arabic" w:hAnsi="Adobe Arabic" w:cs="Adobe Arabic"/>
                                  <w:color w:val="FFFFFF"/>
                                  <w:sz w:val="48"/>
                                  <w:szCs w:val="48"/>
                                  <w:lang w:val="en-GB" w:bidi="ar-SY"/>
                                </w:rPr>
                                <w:t>4</w:t>
                              </w:r>
                            </w:p>
                          </w:txbxContent>
                        </wps:txbx>
                        <wps:bodyPr rot="0" vert="horz" wrap="square" lIns="91425" tIns="91425" rIns="91425" bIns="91425" anchor="ctr" anchorCtr="0" upright="1">
                          <a:noAutofit/>
                        </wps:bodyPr>
                      </wps:wsp>
                      <wps:wsp>
                        <wps:cNvPr id="905" name="Google Shape;782;p16"/>
                        <wps:cNvSpPr txBox="1">
                          <a:spLocks noChangeArrowheads="1"/>
                        </wps:cNvSpPr>
                        <wps:spPr bwMode="auto">
                          <a:xfrm>
                            <a:off x="8752" y="11138"/>
                            <a:ext cx="38767" cy="66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346492" w:rsidRDefault="00FC7E58" w:rsidP="000D0CA1">
                              <w:pPr>
                                <w:jc w:val="left"/>
                                <w:rPr>
                                  <w:rFonts w:ascii="Adobe Arabic" w:hAnsi="Adobe Arabic" w:cs="Adobe Arabic"/>
                                  <w:b/>
                                  <w:bCs/>
                                  <w:color w:val="434343"/>
                                  <w:sz w:val="34"/>
                                  <w:rtl/>
                                  <w:lang w:bidi="ar-SY"/>
                                </w:rPr>
                              </w:pPr>
                              <w:r w:rsidRPr="00346492">
                                <w:rPr>
                                  <w:rFonts w:ascii="Adobe Arabic" w:hAnsi="Adobe Arabic" w:cs="Adobe Arabic"/>
                                  <w:b/>
                                  <w:bCs/>
                                  <w:sz w:val="36"/>
                                  <w:szCs w:val="36"/>
                                  <w:rtl/>
                                </w:rPr>
                                <w:t xml:space="preserve">الإنصات بهدف الاستمتاع </w:t>
                              </w:r>
                              <w:r w:rsidRPr="00346492">
                                <w:rPr>
                                  <w:rFonts w:ascii="Adobe Arabic" w:hAnsi="Adobe Arabic" w:cs="Adobe Arabic"/>
                                  <w:sz w:val="36"/>
                                  <w:szCs w:val="36"/>
                                </w:rPr>
                                <w:t>Enjoyment for Listening</w:t>
                              </w:r>
                              <w:r w:rsidRPr="00346492">
                                <w:rPr>
                                  <w:rFonts w:ascii="Adobe Arabic" w:hAnsi="Adobe Arabic" w:cs="Adobe Arabic" w:hint="cs"/>
                                  <w:sz w:val="36"/>
                                  <w:szCs w:val="36"/>
                                  <w:rtl/>
                                </w:rPr>
                                <w:t>:</w:t>
                              </w:r>
                            </w:p>
                          </w:txbxContent>
                        </wps:txbx>
                        <wps:bodyPr rot="0" vert="horz" wrap="square" lIns="91425" tIns="36000" rIns="91425" bIns="36000" anchor="ctr" anchorCtr="0" upright="1">
                          <a:noAutofit/>
                        </wps:bodyPr>
                      </wps:wsp>
                    </wpg:wgp>
                  </a:graphicData>
                </a:graphic>
              </wp:inline>
            </w:drawing>
          </mc:Choice>
          <mc:Fallback>
            <w:pict>
              <v:group id="_x0000_s1850" style="width:340.3pt;height:59.85pt;flip:x;mso-position-horizontal-relative:char;mso-position-vertical-relative:line" coordorigin="8,9711" coordsize="48716,8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">
                <v:shape id="Google Shape;773;p16" o:spid="_x0000_s1851" style="position:absolute;left:194;top:10842;width:47995;height:6673;visibility:visible;mso-wrap-style:square;v-text-anchor:middle" coordsize="162914,2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SywMAA&#10;AADcAAAADwAAAGRycy9kb3ducmV2LnhtbERPTWvCQBC9F/wPywje6qYVikZXKYLQelJbD97G7JgE&#10;s7MhOzXrv3cPBY+P971YRdeoG3Wh9mzgbZyBIi68rbk08PuzeZ2CCoJssfFMBu4UYLUcvCwwt77n&#10;Pd0OUqoUwiFHA5VIm2sdioochrFviRN38Z1DSbArte2wT+Gu0e9Z9qEd1pwaKmxpXVFxPfw5A9uy&#10;lWM8Szzanpka+z3xu5Mxo2H8nIMSivIU/7u/rIHpLK1NZ9IR0Ms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mSywMAAAADcAAAADwAAAAAAAAAAAAAAAACYAgAAZHJzL2Rvd25y&#10;ZXYueG1sUEsFBgAAAAAEAAQA9QAAAIUDAAAAAA==&#10;" path="m3215,1c1441,1,1,1441,1,3215r,17574c1,22563,1441,24004,3215,24004r156484,c161473,24004,162914,22563,162914,20789r,-17574c162914,1441,161473,1,159699,1l3215,1xe" fillcolor="black" stroked="f">
                  <v:fill opacity="21588f"/>
                  <v:path arrowok="t" o:extrusionok="f" o:connecttype="custom" o:connectlocs="947,0;0,894;0,5779;947,6673;47048,6673;47995,5779;47995,894;47048,0;947,0" o:connectangles="0,0,0,0,0,0,0,0,0"/>
                </v:shape>
                <v:shape id="Google Shape;774;p16" o:spid="_x0000_s1852" style="position:absolute;left:8;top:10663;width:48716;height:6673;visibility:visible;mso-wrap-style:square;v-text-anchor:middle" coordsize="162914,2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gJzsUA&#10;AADcAAAADwAAAGRycy9kb3ducmV2LnhtbESPT2sCMRTE70K/Q3hCbzWrh6Jb4yJCwUIPdWtpj8/N&#10;2z/s5mVJUl399EYQPA4z8xtmmQ2mE0dyvrGsYDpJQBAXVjdcKdh/v7/MQfiArLGzTArO5CFbPY2W&#10;mGp74h0d81CJCGGfooI6hD6V0hc1GfQT2xNHr7TOYIjSVVI7PEW46eQsSV6lwYbjQo09bWoq2vzf&#10;KPD4+ZG3h9+Lrfqvy89fWW52rlTqeTys30AEGsIjfG9vtYL5YgG3M/EIyN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eAnOxQAAANwAAAAPAAAAAAAAAAAAAAAAAJgCAABkcnMv&#10;ZG93bnJldi54bWxQSwUGAAAAAAQABAD1AAAAigMAAAAA&#10;" path="m3215,1c1441,1,1,1441,1,3215r,17574c1,22563,1441,24004,3215,24004r156484,c161473,24004,162914,22563,162914,20789r,-17574c162914,1441,161473,1,159699,1l3215,1xe" fillcolor="#e7e6e6 [3203]" stroked="f">
                  <v:path arrowok="t" o:extrusionok="f" o:connecttype="custom" o:connectlocs="961,0;0,894;0,5779;961,6673;47755,6673;48716,5779;48716,894;47755,0;961,0" o:connectangles="0,0,0,0,0,0,0,0,0"/>
                </v:shape>
                <v:shape id="Google Shape;775;p16" o:spid="_x0000_s1853" style="position:absolute;left:3521;top:9711;width:5186;height:953;visibility:visible;mso-wrap-style:square;v-text-anchor:middle" coordsize="26552,3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jCjcIA&#10;AADcAAAADwAAAGRycy9kb3ducmV2LnhtbERPu27CMBTdK/UfrFupGzhNqwIpJkItlejAwGNgvMS3&#10;cdT4OsQGzN/jAanj0XlPy2hbcabeN44VvAwzEMSV0w3XCnbb78EYhA/IGlvHpOBKHsrZ48MUC+0u&#10;vKbzJtQihbAvUIEJoSuk9JUhi37oOuLE/breYkiwr6Xu8ZLCbSvzLHuXFhtODQY7+jRU/W1OVgH/&#10;HM1+ZfJX+bU87Fxc7EeR35R6forzDxCBYvgX391LrWCSpfnpTDoCcnY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6MKNwgAAANwAAAAPAAAAAAAAAAAAAAAAAJgCAABkcnMvZG93&#10;bnJldi54bWxQSwUGAAAAAAQABAD1AAAAhwMAAAAA&#10;" path="m620,1l1,3430r25872,l26552,1,620,1xe" fillcolor="#fdd77c" stroked="f">
                  <v:path arrowok="t" o:extrusionok="f" o:connecttype="custom" o:connectlocs="121,0;0,953;5053,953;5186,0;121,0" o:connectangles="0,0,0,0,0"/>
                </v:shape>
                <v:shape id="Google Shape;776;p16" o:spid="_x0000_s1854" style="position:absolute;left:671;top:17337;width:5186;height:954;visibility:visible;mso-wrap-style:square;v-text-anchor:middle" coordsize="26552,3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nFsUA&#10;AADcAAAADwAAAGRycy9kb3ducmV2LnhtbESPzW7CMBCE70h9B2sr9QYOP6KQYlBVWokeODRw4LjE&#10;2zhqvE5jF8zb10hIHEcz841msYq2ESfqfO1YwXCQgSAuna65UrDfffRnIHxA1tg4JgUX8rBaPvQW&#10;mGt35i86FaESCcI+RwUmhDaX0peGLPqBa4mT9+06iyHJrpK6w3OC20aOsmwqLdacFgy29Gao/Cn+&#10;rAL+/DWHrRmN5Xpz3Lv4fniOPFHq6TG+voAIFMM9fGtvtIJ5NoTrmXQE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GcWxQAAANwAAAAPAAAAAAAAAAAAAAAAAJgCAABkcnMv&#10;ZG93bnJldi54bWxQSwUGAAAAAAQABAD1AAAAigMAAAAA&#10;" path="m620,1l1,3430r25920,l26552,1,620,1xe" fillcolor="#fdd77c" stroked="f">
                  <v:path arrowok="t" o:extrusionok="f" o:connecttype="custom" o:connectlocs="121,0;0,954;5063,954;5186,0;121,0" o:connectangles="0,0,0,0,0"/>
                </v:shape>
                <v:shape id="Google Shape;777;p16" o:spid="_x0000_s1855" style="position:absolute;left:1072;top:17337;width:4123;height:477;visibility:visible;mso-wrap-style:square;v-text-anchor:middle" coordsize="21110,1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Oy5MIA&#10;AADcAAAADwAAAGRycy9kb3ducmV2LnhtbESPQYvCMBSE78L+h/CEvWmqh9VWo0hhUVY96Lr3R/Ns&#10;i81LSaJ2/70RBI/DzHzDzJedacSNnK8tKxgNExDEhdU1lwpOv9+DKQgfkDU2lknBP3lYLj56c8y0&#10;vfOBbsdQighhn6GCKoQ2k9IXFRn0Q9sSR+9sncEQpSuldniPcNPIcZJ8SYM1x4UKW8orKi7Hq1Hw&#10;R3zeOv+zSmm9SXf5KZ/sJ7VSn/1uNQMRqAvv8Ku90QrSZAzPM/EI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Q7LkwgAAANwAAAAPAAAAAAAAAAAAAAAAAJgCAABkcnMvZG93&#10;bnJldi54bWxQSwUGAAAAAAQABAD1AAAAhwMAAAAA&#10;" path="m,1l1393,1715r19717,l21110,1,,1xe" fillcolor="#e09214" stroked="f">
                  <v:path arrowok="t" o:extrusionok="f" o:connecttype="custom" o:connectlocs="0,0;272,477;4123,477;4123,0;0,0" o:connectangles="0,0,0,0,0"/>
                </v:shape>
                <v:shape id="Google Shape;778;p16" o:spid="_x0000_s1856" style="position:absolute;left:4422;top:10188;width:4248;height:476;visibility:visible;mso-wrap-style:square;v-text-anchor:middle" coordsize="21754,1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h/ucQA&#10;AADcAAAADwAAAGRycy9kb3ducmV2LnhtbESPT2sCMRTE74V+h/AKXhZNVCh1a5RSETzZ1j89P5LX&#10;3aWblyWJun77RhB6HGbmN8x82btWnCnExrOG8UiBIDbeNlxpOOzXwxcQMSFbbD2ThitFWC4eH+ZY&#10;Wn/hLzrvUiUyhGOJGuqUulLKaGpyGEe+I87ejw8OU5ahkjbgJcNdKydKPUuHDeeFGjt6r8n87k5O&#10;w4rj4fPDBNUU8mi239NTUUTSevDUv72CSNSn//C9vbEaZmoKtzP5CMj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f7nEAAAA3AAAAA8AAAAAAAAAAAAAAAAAmAIAAGRycy9k&#10;b3ducmV2LnhtbFBLBQYAAAAABAAEAPUAAACJAwAAAAA=&#10;" path="m596,l,1715r21753,l20312,,596,xe" fillcolor="#e09214" stroked="f">
                  <v:path arrowok="t" o:extrusionok="f" o:connecttype="custom" o:connectlocs="116,0;0,476;4248,476;3966,0;116,0" o:connectangles="0,0,0,0,0"/>
                </v:shape>
                <v:shape id="Google Shape;779;p16" o:spid="_x0000_s1857" style="position:absolute;left:1004;top:10188;width:6492;height:7626;visibility:visible;mso-wrap-style:square;v-text-anchor:middle" coordsize="30909,2743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4AF8MA&#10;AADcAAAADwAAAGRycy9kb3ducmV2LnhtbESP3YrCMBSE7xd8h3CEvVvTivhTTUWWFRS88ecBDs2x&#10;rTYnpYm269MbQfBymJlvmMWyM5W4U+NKywriQQSCOLO65FzB6bj+mYJwHlljZZkU/JODZdr7WmCi&#10;bct7uh98LgKEXYIKCu/rREqXFWTQDWxNHLyzbQz6IJtc6gbbADeVHEbRWBosOSwUWNNvQdn1cDMK&#10;jpPVnxs+2nqnR9qvL914e4tRqe9+t5qD8NT5T/jd3mgFs2gErzPhCMj0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O4AF8MAAADcAAAADwAAAAAAAAAAAAAAAACYAgAAZHJzL2Rv&#10;d25yZXYueG1sUEsFBgAAAAAEAAQA9QAAAIgDAAAAAA==&#10;" adj="-11796480,,5400" path="m4977,l,27432r25932,l30909,,4977,xe" fillcolor="#fcbd24" stroked="f">
                  <v:stroke joinstyle="miter"/>
                  <v:formulas/>
                  <v:path arrowok="t" o:extrusionok="f" o:connecttype="custom" o:connectlocs="1045,0;0,7626;5447,7626;6492,0;1045,0" o:connectangles="0,0,0,0,0" textboxrect="0,0,30909,27433"/>
                  <v:textbox inset="2.53958mm,2.53958mm,2.53958mm,2.53958mm">
                    <w:txbxContent>
                      <w:p w:rsidR="00FC7E58" w:rsidRPr="0061566F" w:rsidRDefault="00FC7E58" w:rsidP="000D0CA1">
                        <w:pPr>
                          <w:bidi w:val="0"/>
                          <w:jc w:val="center"/>
                          <w:rPr>
                            <w:rFonts w:ascii="Adobe Arabic" w:hAnsi="Adobe Arabic" w:cs="Adobe Arabic"/>
                            <w:color w:val="FFFFFF"/>
                            <w:sz w:val="48"/>
                            <w:szCs w:val="48"/>
                            <w:lang w:val="en-GB" w:bidi="ar-SY"/>
                          </w:rPr>
                        </w:pPr>
                        <w:r w:rsidRPr="0061566F">
                          <w:rPr>
                            <w:rFonts w:ascii="Adobe Arabic" w:hAnsi="Adobe Arabic" w:cs="Adobe Arabic"/>
                            <w:color w:val="FFFFFF"/>
                            <w:sz w:val="48"/>
                            <w:szCs w:val="48"/>
                            <w:lang w:val="en-GB" w:bidi="ar-SY"/>
                          </w:rPr>
                          <w:t>4</w:t>
                        </w:r>
                      </w:p>
                    </w:txbxContent>
                  </v:textbox>
                </v:shape>
                <v:shape id="Google Shape;782;p16" o:spid="_x0000_s1858" type="#_x0000_t202" style="position:absolute;left:8752;top:11138;width:38767;height:66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igucMA&#10;AADcAAAADwAAAGRycy9kb3ducmV2LnhtbESPX2vCQBDE3wv9DscW+lYvChVNPUVKRaEg+KfvS27N&#10;BXN7IbfG+O17guDjMDO/YWaL3teqozZWgQ0MBxko4iLYiksDx8PqYwIqCrLFOjAZuFGExfz1ZYa5&#10;DVfeUbeXUiUIxxwNOJEm1zoWjjzGQWiIk3cKrUdJsi21bfGa4L7Woywba48VpwWHDX07Ks77izfQ&#10;jSbrrQx/Tvr4O17/SeWim+6MeX/rl1+ghHp5hh/tjTUwzT7hfiYdAT3/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OigucMAAADcAAAADwAAAAAAAAAAAAAAAACYAgAAZHJzL2Rv&#10;d25yZXYueG1sUEsFBgAAAAAEAAQA9QAAAIgDAAAAAA==&#10;" filled="f" stroked="f">
                  <v:textbox inset="2.53958mm,1mm,2.53958mm,1mm">
                    <w:txbxContent>
                      <w:p w:rsidR="00FC7E58" w:rsidRPr="00346492" w:rsidRDefault="00FC7E58" w:rsidP="000D0CA1">
                        <w:pPr>
                          <w:jc w:val="left"/>
                          <w:rPr>
                            <w:rFonts w:ascii="Adobe Arabic" w:hAnsi="Adobe Arabic" w:cs="Adobe Arabic"/>
                            <w:b/>
                            <w:bCs/>
                            <w:color w:val="434343"/>
                            <w:sz w:val="34"/>
                            <w:rtl/>
                            <w:lang w:bidi="ar-SY"/>
                          </w:rPr>
                        </w:pPr>
                        <w:r w:rsidRPr="00346492">
                          <w:rPr>
                            <w:rFonts w:ascii="Adobe Arabic" w:hAnsi="Adobe Arabic" w:cs="Adobe Arabic"/>
                            <w:b/>
                            <w:bCs/>
                            <w:sz w:val="36"/>
                            <w:szCs w:val="36"/>
                            <w:rtl/>
                          </w:rPr>
                          <w:t xml:space="preserve">الإنصات بهدف الاستمتاع </w:t>
                        </w:r>
                        <w:r w:rsidRPr="00346492">
                          <w:rPr>
                            <w:rFonts w:ascii="Adobe Arabic" w:hAnsi="Adobe Arabic" w:cs="Adobe Arabic"/>
                            <w:sz w:val="36"/>
                            <w:szCs w:val="36"/>
                          </w:rPr>
                          <w:t>Enjoyment for Listening</w:t>
                        </w:r>
                        <w:r w:rsidRPr="00346492">
                          <w:rPr>
                            <w:rFonts w:ascii="Adobe Arabic" w:hAnsi="Adobe Arabic" w:cs="Adobe Arabic" w:hint="cs"/>
                            <w:sz w:val="36"/>
                            <w:szCs w:val="36"/>
                            <w:rtl/>
                          </w:rPr>
                          <w:t>:</w:t>
                        </w:r>
                      </w:p>
                    </w:txbxContent>
                  </v:textbox>
                </v:shape>
                <w10:wrap anchorx="page"/>
                <w10:anchorlock/>
              </v:group>
            </w:pict>
          </mc:Fallback>
        </mc:AlternateContent>
      </w:r>
    </w:p>
    <w:p w:rsidR="000D0CA1" w:rsidRDefault="000D0CA1" w:rsidP="000D0CA1">
      <w:pPr>
        <w:rPr>
          <w:rtl/>
        </w:rPr>
      </w:pPr>
      <w:r>
        <w:rPr>
          <w:rtl/>
        </w:rPr>
        <w:t xml:space="preserve">ويشير إلى ذلك الإنصات الذي يختار الفرد القيام به بهدف تحقيق متعة معينة، فقد يختار الفـرد الاستماع إلى رسـائل اتصالية معقدة باستخدام كل مهارات الإنصات لديه لأنها تحقق لديه إشباع معني. </w:t>
      </w:r>
    </w:p>
    <w:p w:rsidR="000D0CA1" w:rsidRDefault="000D0CA1" w:rsidP="000D0CA1">
      <w:pPr>
        <w:rPr>
          <w:rtl/>
        </w:rPr>
      </w:pPr>
      <w:r>
        <w:rPr>
          <w:rtl/>
        </w:rPr>
        <w:t xml:space="preserve">ويؤدى الإنصات عادة إلى زيادة اليقظة وشدة التفاعل وازدهار جـذوة الحماس وتوقـد الذهن وسلامة </w:t>
      </w:r>
      <w:r>
        <w:rPr>
          <w:rFonts w:hint="cs"/>
          <w:rtl/>
        </w:rPr>
        <w:t>التفكير</w:t>
      </w:r>
      <w:r>
        <w:rPr>
          <w:rtl/>
        </w:rPr>
        <w:t>.</w:t>
      </w:r>
    </w:p>
    <w:p w:rsidR="000D0CA1" w:rsidRDefault="000D0CA1" w:rsidP="000D0CA1">
      <w:pPr>
        <w:rPr>
          <w:rtl/>
        </w:rPr>
      </w:pPr>
      <w:r>
        <w:rPr>
          <w:rtl/>
        </w:rPr>
        <w:t xml:space="preserve">ويمر الإنصات بمراحل أساسية هي الاستمتاع، والتفسير، والاستيعاب، والتذكر، والاستجابة. </w:t>
      </w:r>
    </w:p>
    <w:p w:rsidR="000D0CA1" w:rsidRDefault="000D0CA1" w:rsidP="000D0CA1">
      <w:pPr>
        <w:rPr>
          <w:rtl/>
        </w:rPr>
      </w:pPr>
    </w:p>
    <w:p w:rsidR="000D0CA1" w:rsidRDefault="000D0CA1" w:rsidP="000D0CA1">
      <w:pPr>
        <w:rPr>
          <w:rtl/>
        </w:rPr>
      </w:pPr>
      <w:r>
        <w:rPr>
          <w:noProof/>
          <w:rtl/>
        </w:rPr>
        <w:lastRenderedPageBreak/>
        <mc:AlternateContent>
          <mc:Choice Requires="wpg">
            <w:drawing>
              <wp:inline distT="0" distB="0" distL="0" distR="0" wp14:anchorId="7A9E1C39" wp14:editId="67AC06E4">
                <wp:extent cx="5727700" cy="471805"/>
                <wp:effectExtent l="0" t="0" r="6350" b="61595"/>
                <wp:docPr id="906" name="Group 3324"/>
                <wp:cNvGraphicFramePr/>
                <a:graphic xmlns:a="http://schemas.openxmlformats.org/drawingml/2006/main">
                  <a:graphicData uri="http://schemas.microsoft.com/office/word/2010/wordprocessingGroup">
                    <wpg:wgp>
                      <wpg:cNvGrpSpPr/>
                      <wpg:grpSpPr>
                        <a:xfrm>
                          <a:off x="0" y="0"/>
                          <a:ext cx="5727700" cy="471805"/>
                          <a:chOff x="0" y="0"/>
                          <a:chExt cx="5727700" cy="471805"/>
                        </a:xfrm>
                      </wpg:grpSpPr>
                      <wpg:grpSp>
                        <wpg:cNvPr id="907" name="Group 256571"/>
                        <wpg:cNvGrpSpPr/>
                        <wpg:grpSpPr>
                          <a:xfrm>
                            <a:off x="0" y="0"/>
                            <a:ext cx="5727700" cy="471805"/>
                            <a:chOff x="0" y="0"/>
                            <a:chExt cx="6131268" cy="505879"/>
                          </a:xfrm>
                        </wpg:grpSpPr>
                        <wpg:grpSp>
                          <wpg:cNvPr id="908" name="Group 3653"/>
                          <wpg:cNvGrpSpPr/>
                          <wpg:grpSpPr>
                            <a:xfrm>
                              <a:off x="4003677" y="0"/>
                              <a:ext cx="2127591" cy="505839"/>
                              <a:chOff x="4142486" y="0"/>
                              <a:chExt cx="3103933" cy="711023"/>
                            </a:xfrm>
                          </wpg:grpSpPr>
                          <wps:wsp>
                            <wps:cNvPr id="909" name="Rectangle: Rounded Corners 36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4142486" y="0"/>
                                <a:ext cx="3103933"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C7E58" w:rsidRDefault="00FC7E58" w:rsidP="000D0CA1">
                                  <w:pPr>
                                    <w:jc w:val="center"/>
                                    <w:rPr>
                                      <w:bCs/>
                                    </w:rPr>
                                  </w:pPr>
                                  <w:r>
                                    <w:rPr>
                                      <w:rFonts w:ascii="Adobe Arabic" w:hAnsi="Adobe Arabic" w:cs="Adobe Arabic" w:hint="cs"/>
                                      <w:bCs/>
                                      <w:color w:val="auto"/>
                                      <w:sz w:val="36"/>
                                      <w:szCs w:val="36"/>
                                      <w:rtl/>
                                      <w:lang w:bidi="ar-SY"/>
                                    </w:rPr>
                                    <w:t>مراحل الإنصات:</w:t>
                                  </w:r>
                                </w:p>
                              </w:txbxContent>
                            </wps:txbx>
                            <wps:bodyPr tIns="36000" bIns="36000" rtlCol="0" anchor="ctr"/>
                          </wps:wsp>
                          <wps:wsp>
                            <wps:cNvPr id="910" name="Oval 3656">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911" name="Rectangle 365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912" name="Group 3323"/>
                        <wpg:cNvGrpSpPr/>
                        <wpg:grpSpPr>
                          <a:xfrm>
                            <a:off x="5343525" y="104775"/>
                            <a:ext cx="209550" cy="249555"/>
                            <a:chOff x="0" y="0"/>
                            <a:chExt cx="273780" cy="327013"/>
                          </a:xfrm>
                          <a:solidFill>
                            <a:schemeClr val="bg1"/>
                          </a:solidFill>
                        </wpg:grpSpPr>
                        <wps:wsp>
                          <wps:cNvPr id="913"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914"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915"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922" name="Google Shape;204;p17"/>
                          <wpg:cNvGrpSpPr/>
                          <wpg:grpSpPr>
                            <a:xfrm>
                              <a:off x="0" y="0"/>
                              <a:ext cx="273780" cy="105078"/>
                              <a:chOff x="0" y="0"/>
                              <a:chExt cx="273780" cy="105078"/>
                            </a:xfrm>
                            <a:grpFill/>
                          </wpg:grpSpPr>
                          <wps:wsp>
                            <wps:cNvPr id="923"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924"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925"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926"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927"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1859"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">
                <v:group id="Group 256571" o:spid="_x0000_s1860" style="position:absolute;width:57277;height:4718" coordsize="61312,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jNbG8YAAADcAAAADwAAAGRycy9kb3ducmV2LnhtbESPW2vCQBSE3wv+h+UI&#10;faubWFo1ZhURW/ogghcQ3w7Zkwtmz4bsNon/vlso9HGYmW+YdD2YWnTUusqygngSgSDOrK64UHA5&#10;f7zMQTiPrLG2TAoe5GC9Gj2lmGjb85G6ky9EgLBLUEHpfZNI6bKSDLqJbYiDl9vWoA+yLaRusQ9w&#10;U8tpFL1LgxWHhRIb2paU3U/fRsFnj/3mNd51+3u+fdzOb4frPialnsfDZgnC0+D/w3/tL61gEc3g&#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M1sbxgAAANwA&#10;AAAPAAAAAAAAAAAAAAAAAKoCAABkcnMvZG93bnJldi54bWxQSwUGAAAAAAQABAD6AAAAnQMAAAAA&#10;">
                  <v:group id="Group 3653" o:spid="_x0000_s1861" style="position:absolute;left:40036;width:21276;height:5058" coordorigin="41424" coordsize="31039,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Osz2nCAAAA3AAAAA8A&#10;AAAAAAAAAAAAAAAAqgIAAGRycy9kb3ducmV2LnhtbFBLBQYAAAAABAAEAPoAAACZAwAAAAA=&#10;">
                    <v:roundrect id="Rectangle: Rounded Corners 3655" o:spid="_x0000_s1862" style="position:absolute;left:41424;width:31040;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yP8cMA&#10;AADcAAAADwAAAGRycy9kb3ducmV2LnhtbESPwWrDMBBE74H+g9hCb4nUQIvtRgmhScHHOk4PvS3W&#10;1jaxVsZSbPfvq0Igx2Fm3jCb3Ww7MdLgW8canlcKBHHlTMu1hnP5sUxA+IBssHNMGn7Jw277sNhg&#10;ZtzEBY2nUIsIYZ+hhiaEPpPSVw1Z9CvXE0fvxw0WQ5RDLc2AU4TbTq6VepUWW44LDfb03lB1OV2t&#10;BpUfjiV/r+nLJKGgFyw/k0Op9dPjvH8DEWgO9/CtnRsNqUrh/0w8AnL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lyP8cMAAADcAAAADwAAAAAAAAAAAAAAAACYAgAAZHJzL2Rv&#10;d25yZXYueG1sUEsFBgAAAAAEAAQA9QAAAIgDAAAAAA==&#10;" fillcolor="#0070c0" stroked="f" strokeweight="1pt">
                      <v:stroke joinstyle="miter"/>
                      <v:textbox inset=",1mm,,1mm">
                        <w:txbxContent>
                          <w:p w:rsidR="00FC7E58" w:rsidRDefault="00FC7E58" w:rsidP="000D0CA1">
                            <w:pPr>
                              <w:jc w:val="center"/>
                              <w:rPr>
                                <w:bCs/>
                              </w:rPr>
                            </w:pPr>
                            <w:r>
                              <w:rPr>
                                <w:rFonts w:ascii="Adobe Arabic" w:hAnsi="Adobe Arabic" w:cs="Adobe Arabic" w:hint="cs"/>
                                <w:bCs/>
                                <w:color w:val="auto"/>
                                <w:sz w:val="36"/>
                                <w:szCs w:val="36"/>
                                <w:rtl/>
                                <w:lang w:bidi="ar-SY"/>
                              </w:rPr>
                              <w:t>مراحل الإنصات:</w:t>
                            </w:r>
                          </w:p>
                        </w:txbxContent>
                      </v:textbox>
                    </v:roundrect>
                    <v:oval id="Oval 3656" o:spid="_x0000_s1863" style="position:absolute;left:65321;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vqY8AA&#10;AADcAAAADwAAAGRycy9kb3ducmV2LnhtbERPzWoCMRC+C75DGKE3zdpDqVujiCIUK5SufYBhM24W&#10;k0lIUl379M2h4PHj+1+uB2fFlWLqPSuYzyoQxK3XPXcKvk/76SuIlJE1Ws+k4E4J1qvxaIm19jf+&#10;omuTO1FCONWowOQcailTa8hhmvlAXLizjw5zgbGTOuKthDsrn6vqRTrsuTQYDLQ11F6aH6fgUAWT&#10;4vHj936UzedpF+whR6vU02TYvIHINOSH+N/9rhUs5mV+OVOOgFz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NvqY8AAAADcAAAADwAAAAAAAAAAAAAAAACYAgAAZHJzL2Rvd25y&#10;ZXYueG1sUEsFBgAAAAAEAAQA9QAAAIUDAAAAAA==&#10;" fillcolor="#272727 [2749]" stroked="f" strokeweight="1pt">
                      <v:stroke joinstyle="miter"/>
                      <v:shadow on="t" color="black" opacity="26214f" origin=",-.5" offset="0,3pt"/>
                    </v:oval>
                  </v:group>
                  <v:rect id="Rectangle 3654" o:spid="_x0000_s1864"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uKh8cA&#10;AADcAAAADwAAAGRycy9kb3ducmV2LnhtbESPT2sCMRTE70K/Q3gFL0WzW4rUrVGqUPVgW/yDeHxs&#10;nrvbbl6WJOr67Ruh4HGYmd8wo0lranEm5yvLCtJ+AoI4t7riQsFu+9F7BeEDssbaMim4kofJ+KEz&#10;wkzbC6/pvAmFiBD2GSooQ2gyKX1ekkHftw1x9I7WGQxRukJqh5cIN7V8TpKBNFhxXCixoVlJ+e/m&#10;ZBQcdtvPl6n7/jkc56v9wH7RwhdPSnUf2/c3EIHacA//t5dawTBN4XYmHgE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LriofHAAAA3AAAAA8AAAAAAAAAAAAAAAAAmAIAAGRy&#10;cy9kb3ducmV2LnhtbFBLBQYAAAAABAAEAPUAAACMAwAAAAA=&#10;" fillcolor="#0070c0" stroked="f" strokeweight="1pt"/>
                </v:group>
                <v:group id="Group 3323" o:spid="_x0000_s1865" style="position:absolute;left:53435;top:1047;width:2095;height:2496"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51uXsQAAADcAAAADwAAAGRycy9kb3ducmV2LnhtbESPQYvCMBSE78L+h/AW&#10;vGlaF2WtRhHZFQ8iqAvi7dE822LzUppsW/+9EQSPw8x8w8yXnSlFQ7UrLCuIhxEI4tTqgjMFf6ff&#10;wTcI55E1lpZJwZ0cLBcfvTkm2rZ8oOboMxEg7BJUkHtfJVK6NCeDbmgr4uBdbW3QB1lnUtfYBrgp&#10;5SiKJtJgwWEhx4rWOaW3479RsGmxXX3FP83udl3fL6fx/ryLSan+Z7eagfDU+Xf41d5qBdN4B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51uXsQAAADcAAAA&#10;DwAAAAAAAAAAAAAAAACqAgAAZHJzL2Rvd25yZXYueG1sUEsFBgAAAAAEAAQA+gAAAJsDAAAAAA==&#10;">
                  <v:shape id="Google Shape;201;p17" o:spid="_x0000_s1866"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iiE8QA&#10;AADcAAAADwAAAGRycy9kb3ducmV2LnhtbESPQYvCMBSE7wv+h/AWvK2pCm6tRhFBEA+CVfT6aN62&#10;3W1eahNt/fdGWPA4zMw3zHzZmUrcqXGlZQXDQQSCOLO65FzB6bj5ikE4j6yxskwKHuRgueh9zDHR&#10;tuUD3VOfiwBhl6CCwvs6kdJlBRl0A1sTB+/HNgZ9kE0udYNtgJtKjqJoIg2WHBYKrGldUPaX3oyC&#10;/S32W32+xrvvy3nyO23T0zErlep/dqsZCE+df4f/21utYDocw+tMOAJ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oohPEAAAA3AAAAA8AAAAAAAAAAAAAAAAAmAIAAGRycy9k&#10;b3ducmV2LnhtbFBLBQYAAAAABAAEAPUAAACJAw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867"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MqMUA&#10;AADcAAAADwAAAGRycy9kb3ducmV2LnhtbESPQWsCMRSE74L/ITzBi9Sstha7NUopCqKIuAq9Pjav&#10;m8XNy7KJuv33jSB4HGbmG2a2aG0lrtT40rGC0TABQZw7XXKh4HRcvUxB+ICssXJMCv7Iw2Le7cww&#10;1e7GB7pmoRARwj5FBSaEOpXS54Ys+qGriaP36xqLIcqmkLrBW4TbSo6T5F1aLDkuGKzp21B+zi5W&#10;QXXc77bLwST7GWA2fvVmc94WG6X6vfbrE0SgNjzDj/ZaK/gYvcH9TDwCcv4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DIyoxQAAANwAAAAPAAAAAAAAAAAAAAAAAJgCAABkcnMv&#10;ZG93bnJldi54bWxQSwUGAAAAAAQABAD1AAAAigMAAAAA&#10;" path="m2643,1l417,1c191,1,,143,,370,,608,191,751,417,751r2214,c2870,751,3060,608,3060,370,3060,143,2870,1,2643,1xe" filled="f" strokecolor="white [3212]">
                    <v:path arrowok="t" o:extrusionok="f"/>
                  </v:shape>
                  <v:shape id="Google Shape;203;p17" o:spid="_x0000_s1868"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gXdsUA&#10;AADcAAAADwAAAGRycy9kb3ducmV2LnhtbESPQWvCQBSE7wX/w/IKvdVNjBWNrlJKLYWejAp6e2Zf&#10;s8Hs25Ddavz33ULB4zAz3zCLVW8bcaHO144VpMMEBHHpdM2Vgt12/TwF4QOyxsYxKbiRh9Vy8LDA&#10;XLsrb+hShEpECPscFZgQ2lxKXxqy6IeuJY7et+sshii7SuoOrxFuGzlKkom0WHNcMNjSm6HyXPxY&#10;BZk/mGP2sT7pasSHr/fdPivGqVJPj/3rHESgPtzD/+1PrWCWvsDfmXg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SBd2xQAAANwAAAAPAAAAAAAAAAAAAAAAAJgCAABkcnMv&#10;ZG93bnJldi54bWxQSwUGAAAAAAQABAD1AAAAigMAAAAA&#10;" path="m1976,l417,c191,,,131,,369,,596,191,739,417,739r1559,c2203,739,2393,596,2393,369,2393,131,2203,,1976,xe" filled="f" strokecolor="white [3212]">
                    <v:path arrowok="t" o:extrusionok="f"/>
                  </v:shape>
                  <v:group id="Google Shape;204;p17" o:spid="_x0000_s1869"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Gk48UAAADcAAAADwAAAGRycy9kb3ducmV2LnhtbESPT2vCQBTE7wW/w/IE&#10;b3WTSItGVxFR6UEK/gHx9sg+k2D2bciuSfz23UKhx2FmfsMsVr2pREuNKy0riMcRCOLM6pJzBZfz&#10;7n0KwnlkjZVlUvAiB6vl4G2BqbYdH6k9+VwECLsUFRTe16mULivIoBvbmjh4d9sY9EE2udQNdgFu&#10;KplE0ac0WHJYKLCmTUHZ4/Q0CvYddutJvG0Pj/vmdTt/fF8PMSk1GvbrOQhPvf8P/7W/tIJZk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nxpOPFAAAA3AAA&#10;AA8AAAAAAAAAAAAAAAAAqgIAAGRycy9kb3ducmV2LnhtbFBLBQYAAAAABAAEAPoAAACcAwAAAAA=&#10;">
                    <v:shape id="Google Shape;205;p17" o:spid="_x0000_s1870"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SgWMQA&#10;AADcAAAADwAAAGRycy9kb3ducmV2LnhtbESPQWvCQBSE70L/w/IKvYhuqkVjdBUpFHrUqPdn9pnE&#10;Zt+G3TWm/74rFDwOM/MNs9r0phEdOV9bVvA+TkAQF1bXXCo4Hr5GKQgfkDU2lknBL3nYrF8GK8y0&#10;vfOeujyUIkLYZ6igCqHNpPRFRQb92LbE0btYZzBE6UqpHd4j3DRykiQzabDmuFBhS58VFT/5zSi4&#10;zvvUDfe7xXmap6eP8ti1QV6Uenvtt0sQgfrwDP+3v7WCxWQKjzPxCM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4koFjEAAAA3AAAAA8AAAAAAAAAAAAAAAAAmAIAAGRycy9k&#10;b3ducmV2LnhtbFBLBQYAAAAABAAEAPUAAACJAwAAAAA=&#10;" path="m227,1501v107,,226,-72,226,-167l453,167c453,84,322,1,227,1,144,1,1,84,1,167r,1167c1,1429,144,1501,227,1501xe" filled="f" stroked="f">
                      <v:path arrowok="t" o:extrusionok="f"/>
                    </v:shape>
                    <v:shape id="Google Shape;206;p17" o:spid="_x0000_s1871"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9iisMA&#10;AADcAAAADwAAAGRycy9kb3ducmV2LnhtbESPQUvDQBSE74L/YXlCb3bTUERjN8EolfZo9ODxmX0m&#10;0ezbsPvaxn/vCkKPw8x8w2yq2Y3qSCEOng2slhko4tbbgTsDb6/b61tQUZAtjp7JwA9FqMrLiw0W&#10;1p/4hY6NdCpBOBZooBeZCq1j25PDuPQTcfI+fXAoSYZO24CnBHejzrPsRjscOC30ONFjT+13c3AG&#10;6iav9++4XwX5ik87V4t7/rDGLK7mh3tQQrOcw//tnTVwl6/h70w6Arr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L9iisMAAADcAAAADwAAAAAAAAAAAAAAAACYAgAAZHJzL2Rv&#10;d25yZXYueG1sUEsFBgAAAAAEAAQA9QAAAIgDAAAAAA==&#10;" path="m929,60c846,,750,36,703,108l60,1060c,1143,24,1251,95,1310v36,12,60,24,96,24c250,1334,298,1310,334,1251l976,298v60,-71,36,-178,-47,-238xe" filled="f" stroked="f">
                      <v:path arrowok="t" o:extrusionok="f"/>
                    </v:shape>
                    <v:shape id="Google Shape;207;p17" o:spid="_x0000_s1872"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rFasYA&#10;AADcAAAADwAAAGRycy9kb3ducmV2LnhtbESP3WrCQBSE7wt9h+UUvKub2ioa3YTiD5R6URp9gGP2&#10;mASzZ9Psqtu37xYEL4eZ+YZZ5MG04kK9aywreBkmIIhLqxuuFOx3m+cpCOeRNbaWScEvOcizx4cF&#10;ptpe+Zsuha9EhLBLUUHtfZdK6cqaDLqh7Yijd7S9QR9lX0nd4zXCTStHSTKRBhuOCzV2tKypPBVn&#10;o4C2dn1oQ/G24sky7L5Wn/Z1/6PU4Cm8z0F4Cv4evrU/tILZaAz/Z+IRk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YrFasYAAADcAAAADwAAAAAAAAAAAAAAAACYAgAAZHJz&#10;L2Rvd25yZXYueG1sUEsFBgAAAAAEAAQA9QAAAIsDAAAAAA==&#10;" path="m822,1346v24,,60,-12,83,-35c989,1263,1013,1156,953,1072l334,108c286,25,179,1,96,48,12,108,1,215,48,298r619,965c703,1322,763,1346,822,1346xe" filled="f" stroked="f">
                      <v:path arrowok="t" o:extrusionok="f"/>
                    </v:shape>
                    <v:shape id="Google Shape;208;p17" o:spid="_x0000_s1873"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XYEcUA&#10;AADcAAAADwAAAGRycy9kb3ducmV2LnhtbESPzWrDMBCE74W+g9hCLqWR4kDSuFFCqUlwj/l5gI21&#10;sd1aK2OptvP2UaHQ4zAz3zDr7Wgb0VPna8caZlMFgrhwpuZSw/m0e3kF4QOywcYxabiRh+3m8WGN&#10;qXEDH6g/hlJECPsUNVQhtKmUvqjIop+6ljh6V9dZDFF2pTQdDhFuG5kotZAWa44LFbb0UVHxffyx&#10;Gi4k54GKa6aWeZOpz1n2fNp/aT15Gt/fQAQaw3/4r50bDatkAb9n4hGQm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5dgRxQAAANwAAAAPAAAAAAAAAAAAAAAAAJgCAABkcnMv&#10;ZG93bnJldi54bWxQSwUGAAAAAAQABAD1AAAAigMAAAAA&#10;" path="m1287,596l275,48c191,1,84,36,48,120,1,191,25,310,120,346l1132,894v24,11,48,23,71,23c1263,917,1322,882,1358,822v36,-71,12,-190,-71,-226xe" filled="f" stroked="f">
                      <v:path arrowok="t" o:extrusionok="f"/>
                    </v:shape>
                    <v:shape id="Google Shape;209;p17" o:spid="_x0000_s1874"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hlMcA&#10;AADcAAAADwAAAGRycy9kb3ducmV2LnhtbESPQWvCQBSE7wX/w/IKXopu4kFj6iptoVCKIKal9fia&#10;fU2C2bchu5ror3cFweMwM98wi1VvanGk1lWWFcTjCARxbnXFhYLvr/dRAsJ5ZI21ZVJwIger5eBh&#10;gam2HW/pmPlCBAi7FBWU3jeplC4vyaAb24Y4eP+2NeiDbAupW+wC3NRyEkVTabDisFBiQ28l5fvs&#10;YBRsSJ67jf973X3+nJJ1lsS/u6dYqeFj//IMwlPv7+Fb+0MrmE9mcD0TjoBcX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f8oZTHAAAA3AAAAA8AAAAAAAAAAAAAAAAAmAIAAGRy&#10;cy9kb3ducmV2LnhtbFBLBQYAAAAABAAEAPUAAACMAw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Pr="00F32B77" w:rsidRDefault="000D0CA1">
      <w:pPr>
        <w:pStyle w:val="ListParagraph"/>
        <w:numPr>
          <w:ilvl w:val="0"/>
          <w:numId w:val="32"/>
        </w:numPr>
        <w:rPr>
          <w:rFonts w:ascii="Sakkal Majalla" w:hAnsi="Sakkal Majalla" w:cs="Sakkal Majalla"/>
          <w:sz w:val="34"/>
          <w:szCs w:val="34"/>
          <w:rtl/>
        </w:rPr>
      </w:pPr>
      <w:r w:rsidRPr="0059540C">
        <w:rPr>
          <w:rFonts w:ascii="Sakkal Majalla" w:hAnsi="Sakkal Majalla" w:cs="Sakkal Majalla"/>
          <w:b/>
          <w:bCs/>
          <w:color w:val="C00000"/>
          <w:sz w:val="34"/>
          <w:szCs w:val="34"/>
          <w:rtl/>
        </w:rPr>
        <w:t>الاستماع:</w:t>
      </w:r>
      <w:r w:rsidRPr="00F32B77">
        <w:rPr>
          <w:rFonts w:ascii="Sakkal Majalla" w:hAnsi="Sakkal Majalla" w:cs="Sakkal Majalla"/>
          <w:sz w:val="34"/>
          <w:szCs w:val="34"/>
          <w:rtl/>
        </w:rPr>
        <w:t xml:space="preserve"> إثارة رغبة المتحدث في الاسترسال والاستمرار في طرح الفكـرة وإشـعاره بأهميـة مـا يقولـه والرغبة في الاستماع إليه.</w:t>
      </w:r>
    </w:p>
    <w:p w:rsidR="000D0CA1" w:rsidRDefault="000D0CA1">
      <w:pPr>
        <w:pStyle w:val="ListParagraph"/>
        <w:numPr>
          <w:ilvl w:val="0"/>
          <w:numId w:val="32"/>
        </w:numPr>
        <w:rPr>
          <w:rFonts w:ascii="Sakkal Majalla" w:hAnsi="Sakkal Majalla" w:cs="Sakkal Majalla"/>
          <w:sz w:val="34"/>
          <w:szCs w:val="34"/>
        </w:rPr>
      </w:pPr>
      <w:r w:rsidRPr="0059540C">
        <w:rPr>
          <w:rFonts w:ascii="Sakkal Majalla" w:hAnsi="Sakkal Majalla" w:cs="Sakkal Majalla"/>
          <w:b/>
          <w:bCs/>
          <w:color w:val="C00000"/>
          <w:sz w:val="34"/>
          <w:szCs w:val="34"/>
          <w:rtl/>
        </w:rPr>
        <w:t>فهم</w:t>
      </w:r>
      <w:r w:rsidRPr="0059540C">
        <w:rPr>
          <w:rFonts w:ascii="Sakkal Majalla" w:hAnsi="Sakkal Majalla" w:cs="Sakkal Majalla" w:hint="cs"/>
          <w:b/>
          <w:bCs/>
          <w:color w:val="C00000"/>
          <w:sz w:val="34"/>
          <w:szCs w:val="34"/>
          <w:rtl/>
        </w:rPr>
        <w:t xml:space="preserve"> وتفسير</w:t>
      </w:r>
      <w:r w:rsidRPr="0059540C">
        <w:rPr>
          <w:rFonts w:ascii="Sakkal Majalla" w:hAnsi="Sakkal Majalla" w:cs="Sakkal Majalla"/>
          <w:b/>
          <w:bCs/>
          <w:color w:val="C00000"/>
          <w:sz w:val="34"/>
          <w:szCs w:val="34"/>
          <w:rtl/>
        </w:rPr>
        <w:t xml:space="preserve"> وتحليل وتقييم </w:t>
      </w:r>
      <w:r w:rsidRPr="00F32B77">
        <w:rPr>
          <w:rFonts w:ascii="Sakkal Majalla" w:hAnsi="Sakkal Majalla" w:cs="Sakkal Majalla"/>
          <w:sz w:val="34"/>
          <w:szCs w:val="34"/>
          <w:rtl/>
        </w:rPr>
        <w:t xml:space="preserve">آراء وأفكار وتعبيرات المرسـل </w:t>
      </w:r>
      <w:r>
        <w:rPr>
          <w:rFonts w:ascii="Sakkal Majalla" w:hAnsi="Sakkal Majalla" w:cs="Sakkal Majalla" w:hint="cs"/>
          <w:sz w:val="34"/>
          <w:szCs w:val="34"/>
          <w:rtl/>
        </w:rPr>
        <w:t xml:space="preserve">كما </w:t>
      </w:r>
      <w:r w:rsidRPr="00F32B77">
        <w:rPr>
          <w:rFonts w:ascii="Sakkal Majalla" w:hAnsi="Sakkal Majalla" w:cs="Sakkal Majalla"/>
          <w:sz w:val="34"/>
          <w:szCs w:val="34"/>
          <w:rtl/>
        </w:rPr>
        <w:t>هـي دون تكـوين اتجـاه عكسي أو حكم مسبق عليها.</w:t>
      </w:r>
    </w:p>
    <w:p w:rsidR="000D0CA1" w:rsidRDefault="000D0CA1" w:rsidP="000D0CA1">
      <w:pPr>
        <w:ind w:left="26"/>
        <w:rPr>
          <w:rFonts w:ascii="Sakkal Majalla" w:hAnsi="Sakkal Majalla"/>
          <w:sz w:val="34"/>
          <w:rtl/>
        </w:rPr>
      </w:pPr>
      <w:r>
        <w:rPr>
          <w:noProof/>
          <w:rtl/>
        </w:rPr>
        <mc:AlternateContent>
          <mc:Choice Requires="wpg">
            <w:drawing>
              <wp:inline distT="0" distB="0" distL="0" distR="0" wp14:anchorId="079FADCB" wp14:editId="13DB0317">
                <wp:extent cx="5727700" cy="471805"/>
                <wp:effectExtent l="0" t="0" r="6350" b="61595"/>
                <wp:docPr id="928" name="Group 3324"/>
                <wp:cNvGraphicFramePr/>
                <a:graphic xmlns:a="http://schemas.openxmlformats.org/drawingml/2006/main">
                  <a:graphicData uri="http://schemas.microsoft.com/office/word/2010/wordprocessingGroup">
                    <wpg:wgp>
                      <wpg:cNvGrpSpPr/>
                      <wpg:grpSpPr>
                        <a:xfrm>
                          <a:off x="0" y="0"/>
                          <a:ext cx="5727700" cy="471805"/>
                          <a:chOff x="0" y="0"/>
                          <a:chExt cx="5727700" cy="471805"/>
                        </a:xfrm>
                      </wpg:grpSpPr>
                      <wpg:grpSp>
                        <wpg:cNvPr id="929" name="Group 256571"/>
                        <wpg:cNvGrpSpPr/>
                        <wpg:grpSpPr>
                          <a:xfrm>
                            <a:off x="0" y="0"/>
                            <a:ext cx="5727700" cy="471805"/>
                            <a:chOff x="0" y="0"/>
                            <a:chExt cx="6131268" cy="505879"/>
                          </a:xfrm>
                        </wpg:grpSpPr>
                        <wpg:grpSp>
                          <wpg:cNvPr id="930" name="Group 3653"/>
                          <wpg:cNvGrpSpPr/>
                          <wpg:grpSpPr>
                            <a:xfrm>
                              <a:off x="2923772" y="0"/>
                              <a:ext cx="3207496" cy="505839"/>
                              <a:chOff x="2567018" y="0"/>
                              <a:chExt cx="4679402" cy="711023"/>
                            </a:xfrm>
                          </wpg:grpSpPr>
                          <wps:wsp>
                            <wps:cNvPr id="931" name="Rectangle: Rounded Corners 36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2567018" y="0"/>
                                <a:ext cx="4679402"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C7E58" w:rsidRDefault="00FC7E58" w:rsidP="000D0CA1">
                                  <w:pPr>
                                    <w:jc w:val="center"/>
                                    <w:rPr>
                                      <w:bCs/>
                                    </w:rPr>
                                  </w:pPr>
                                  <w:r>
                                    <w:rPr>
                                      <w:rFonts w:ascii="Adobe Arabic" w:hAnsi="Adobe Arabic" w:cs="Adobe Arabic" w:hint="cs"/>
                                      <w:bCs/>
                                      <w:color w:val="auto"/>
                                      <w:sz w:val="36"/>
                                      <w:szCs w:val="36"/>
                                      <w:rtl/>
                                      <w:lang w:bidi="ar-SY"/>
                                    </w:rPr>
                                    <w:t xml:space="preserve">    كيفية تنمية مهارات الإنصات:</w:t>
                                  </w:r>
                                </w:p>
                              </w:txbxContent>
                            </wps:txbx>
                            <wps:bodyPr tIns="36000" bIns="36000" rtlCol="0" anchor="ctr"/>
                          </wps:wsp>
                          <wps:wsp>
                            <wps:cNvPr id="932" name="Oval 3656">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933" name="Rectangle 365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934" name="Group 3323"/>
                        <wpg:cNvGrpSpPr/>
                        <wpg:grpSpPr>
                          <a:xfrm>
                            <a:off x="5343525" y="104775"/>
                            <a:ext cx="209550" cy="249555"/>
                            <a:chOff x="0" y="0"/>
                            <a:chExt cx="273780" cy="327013"/>
                          </a:xfrm>
                          <a:solidFill>
                            <a:schemeClr val="bg1"/>
                          </a:solidFill>
                        </wpg:grpSpPr>
                        <wps:wsp>
                          <wps:cNvPr id="935"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936"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937"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938" name="Google Shape;204;p17"/>
                          <wpg:cNvGrpSpPr/>
                          <wpg:grpSpPr>
                            <a:xfrm>
                              <a:off x="0" y="0"/>
                              <a:ext cx="273780" cy="105078"/>
                              <a:chOff x="0" y="0"/>
                              <a:chExt cx="273780" cy="105078"/>
                            </a:xfrm>
                            <a:grpFill/>
                          </wpg:grpSpPr>
                          <wps:wsp>
                            <wps:cNvPr id="939"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940"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941"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942"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943"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1875"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">
                <v:group id="Group 256571" o:spid="_x0000_s1876" style="position:absolute;width:57277;height:4718" coordsize="61312,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1U2ksUAAADcAAAADwAAAGRycy9kb3ducmV2LnhtbESPT4vCMBTE78J+h/AW&#10;9qZpXRStRhHZXTyI4B8Qb4/m2Rabl9Jk2/rtjSB4HGbmN8x82ZlSNFS7wrKCeBCBIE6tLjhTcDr+&#10;9icgnEfWWFomBXdysFx89OaYaNvynpqDz0SAsEtQQe59lUjp0pwMuoGtiIN3tbVBH2SdSV1jG+Cm&#10;lMMoGkuDBYeFHCta55TeDv9GwV+L7eo7/mm2t+v6fjmOdudtTEp9fXarGQhPnX+HX+2NVjAdTu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dVNpLFAAAA3AAA&#10;AA8AAAAAAAAAAAAAAAAAqgIAAGRycy9kb3ducmV2LnhtbFBLBQYAAAAABAAEAPoAAACcAwAAAAA=&#10;">
                  <v:group id="Group 3653" o:spid="_x0000_s1877" style="position:absolute;left:29237;width:32075;height:5058" coordorigin="25670" coordsize="46794,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7YJ0sIAAADcAAAADwAAAGRycy9kb3ducmV2LnhtbERPTYvCMBC9C/sfwizs&#10;TdOuKG7XKCKueBDBuiDehmZsi82kNLGt/94cBI+P9z1f9qYSLTWutKwgHkUgiDOrS84V/J/+hjMQ&#10;ziNrrCyTggc5WC4+BnNMtO34SG3qcxFC2CWooPC+TqR0WUEG3cjWxIG72sagD7DJpW6wC+Gmkt9R&#10;NJUGSw4NBda0Lii7pXejYNthtxrHm3Z/u64fl9PkcN7HpNTXZ7/6BeGp92/xy73TCn7G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O2CdLCAAAA3AAAAA8A&#10;AAAAAAAAAAAAAAAAqgIAAGRycy9kb3ducmV2LnhtbFBLBQYAAAAABAAEAPoAAACZAwAAAAA=&#10;">
                    <v:roundrect id="Rectangle: Rounded Corners 3655" o:spid="_x0000_s1878" style="position:absolute;left:25670;width:46794;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ZJSsIA&#10;AADcAAAADwAAAGRycy9kb3ducmV2LnhtbESPQYvCMBSE74L/ITzBm6Yqu9TaVGRV8LhaPXh7NM+2&#10;2LyUJqv135uFhT0OM/MNk65704gHda62rGA2jUAQF1bXXCo45/tJDMJ5ZI2NZVLwIgfrbDhIMdH2&#10;yUd6nHwpAoRdggoq79tESldUZNBNbUscvJvtDPogu1LqDp8Bbho5j6JPabDmsFBhS18VFffTj1EQ&#10;Hba7nK9zuujYH+kD8+94mys1HvWbFQhPvf8P/7UPWsFyMYPfM+EIyOw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klKwgAAANwAAAAPAAAAAAAAAAAAAAAAAJgCAABkcnMvZG93&#10;bnJldi54bWxQSwUGAAAAAAQABAD1AAAAhwMAAAAA&#10;" fillcolor="#0070c0" stroked="f" strokeweight="1pt">
                      <v:stroke joinstyle="miter"/>
                      <v:textbox inset=",1mm,,1mm">
                        <w:txbxContent>
                          <w:p w:rsidR="00FC7E58" w:rsidRDefault="00FC7E58" w:rsidP="000D0CA1">
                            <w:pPr>
                              <w:jc w:val="center"/>
                              <w:rPr>
                                <w:bCs/>
                              </w:rPr>
                            </w:pPr>
                            <w:r>
                              <w:rPr>
                                <w:rFonts w:ascii="Adobe Arabic" w:hAnsi="Adobe Arabic" w:cs="Adobe Arabic" w:hint="cs"/>
                                <w:bCs/>
                                <w:color w:val="auto"/>
                                <w:sz w:val="36"/>
                                <w:szCs w:val="36"/>
                                <w:rtl/>
                                <w:lang w:bidi="ar-SY"/>
                              </w:rPr>
                              <w:t xml:space="preserve">    كيفية تنمية مهارات الإنصات:</w:t>
                            </w:r>
                          </w:p>
                        </w:txbxContent>
                      </v:textbox>
                    </v:roundrect>
                    <v:oval id="Oval 3656" o:spid="_x0000_s1879" style="position:absolute;left:65321;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CN78MA&#10;AADcAAAADwAAAGRycy9kb3ducmV2LnhtbESP0WoCMRRE3wv9h3ALfatZFUq7NYq0FESF0rUfcNlc&#10;N4vJTUhSXfv1piD4OMzMGWa2GJwVR4qp96xgPKpAELde99wp+Nl9Pr2ASBlZo/VMCs6UYDG/v5th&#10;rf2Jv+nY5E4UCKcaFZicQy1lag05TCMfiIu399FhLjJ2Ukc8FbizclJVz9Jhz2XBYKB3Q+2h+XUK&#10;1lUwKW43f+etbL52H8Guc7RKPT4MyzcQmYZ8C1/bK63gdTqB/zPlCMj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PCN78MAAADcAAAADwAAAAAAAAAAAAAAAACYAgAAZHJzL2Rv&#10;d25yZXYueG1sUEsFBgAAAAAEAAQA9QAAAIgDAAAAAA==&#10;" fillcolor="#272727 [2749]" stroked="f" strokeweight="1pt">
                      <v:stroke joinstyle="miter"/>
                      <v:shadow on="t" color="black" opacity="26214f" origin=",-.5" offset="0,3pt"/>
                    </v:oval>
                  </v:group>
                  <v:rect id="Rectangle 3654" o:spid="_x0000_s1880"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DtC8cA&#10;AADcAAAADwAAAGRycy9kb3ducmV2LnhtbESPT2sCMRTE7wW/Q3iCl1KzapG6NYoKrT1YxT8Uj4/N&#10;c3d187IkUbffvikUehxm5jfMeNqYStzI+dKygl43AUGcWV1yruCwf3t6AeEDssbKMin4Jg/TSeth&#10;jKm2d97SbRdyESHsU1RQhFCnUvqsIIO+a2vi6J2sMxiidLnUDu8RbirZT5KhNFhyXCiwpkVB2WV3&#10;NQqOh/3n89xtzsfT++praNe09PmjUp12M3sFEagJ/+G/9odWMBoM4PdMPAJy8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bA7QvHAAAA3AAAAA8AAAAAAAAAAAAAAAAAmAIAAGRy&#10;cy9kb3ducmV2LnhtbFBLBQYAAAAABAAEAPUAAACMAwAAAAA=&#10;" fillcolor="#0070c0" stroked="f" strokeweight="1pt"/>
                </v:group>
                <v:group id="Group 3323" o:spid="_x0000_s1881" style="position:absolute;left:53435;top:1047;width:2095;height:2496"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0P0cUAAADcAAAADwAAAGRycy9kb3ducmV2LnhtbESPQWvCQBSE7wX/w/IE&#10;b7qJWrHRVURUPEihWii9PbLPJJh9G7JrEv+9WxB6HGbmG2a57kwpGqpdYVlBPIpAEKdWF5wp+L7s&#10;h3MQziNrLC2Tggc5WK96b0tMtG35i5qzz0SAsEtQQe59lUjp0pwMupGtiIN3tbVBH2SdSV1jG+Cm&#10;lOMomkmDBYeFHCva5pTeznej4NBiu5nEu+Z0u24fv5f3z59TTEoN+t1mAcJT5//Dr/ZRK/iYTO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yND9HFAAAA3AAA&#10;AA8AAAAAAAAAAAAAAAAAqgIAAGRycy9kb3ducmV2LnhtbFBLBQYAAAAABAAEAPoAAACcAwAAAAA=&#10;">
                  <v:shape id="Google Shape;201;p17" o:spid="_x0000_s1882"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DnMYA&#10;AADcAAAADwAAAGRycy9kb3ducmV2LnhtbESPQWvCQBSE70L/w/IKvelGixrTbEQKBelBaBR7fWRf&#10;k9Ts2zS7mvjv3YLgcZiZb5h0PZhGXKhztWUF00kEgriwuuZSwWH/MY5BOI+ssbFMCq7kYJ09jVJM&#10;tO35iy65L0WAsEtQQeV9m0jpiooMuoltiYP3YzuDPsiulLrDPsBNI2dRtJAGaw4LFbb0XlFxys9G&#10;we4c+60+/sWfy+/j4nfV54d9USv18jxs3kB4GvwjfG9vtYLV6xz+z4QjI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jDnMYAAADcAAAADwAAAAAAAAAAAAAAAACYAgAAZHJz&#10;L2Rvd25yZXYueG1sUEsFBgAAAAAEAAQA9QAAAIsD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883"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frJMYA&#10;AADcAAAADwAAAGRycy9kb3ducmV2LnhtbESPQWvCQBSE7wX/w/KEXqRuqihtzCpSWiiKiLHg9ZF9&#10;ZkOyb0N2q+m/dwWhx2FmvmGyVW8bcaHOV44VvI4TEMSF0xWXCn6OXy9vIHxA1tg4JgV/5GG1HDxl&#10;mGp35QNd8lCKCGGfogITQptK6QtDFv3YtcTRO7vOYoiyK6Xu8BrhtpGTJJlLixXHBYMtfRgq6vzX&#10;KmiO+932czTLTyPMJ1NvNvW23Cj1POzXCxCB+vAffrS/tYL36RzuZ+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frJMYAAADcAAAADwAAAAAAAAAAAAAAAACYAgAAZHJz&#10;L2Rvd25yZXYueG1sUEsFBgAAAAAEAAQA9QAAAIsDAAAAAA==&#10;" path="m2643,1l417,1c191,1,,143,,370,,608,191,751,417,751r2214,c2870,751,3060,608,3060,370,3060,143,2870,1,2643,1xe" filled="f" strokecolor="white [3212]">
                    <v:path arrowok="t" o:extrusionok="f"/>
                  </v:shape>
                  <v:shape id="Google Shape;203;p17" o:spid="_x0000_s1884"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Nw+sUA&#10;AADcAAAADwAAAGRycy9kb3ducmV2LnhtbESPQWvCQBSE70L/w/IEb7rRiG1TVxFRKfRkasHeXrPP&#10;bGj2bciuGv99tyB4HGbmG2a+7GwtLtT6yrGC8SgBQVw4XXGp4PC5Hb6A8AFZY+2YFNzIw3Lx1Jtj&#10;pt2V93TJQykihH2GCkwITSalLwxZ9CPXEEfv5FqLIcq2lLrFa4TbWk6SZCYtVhwXDDa0NlT85mer&#10;IPVH853utj+6nPDxY3P4SvPpWKlBv1u9gQjUhUf43n7XCl7TZ/g/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Y3D6xQAAANwAAAAPAAAAAAAAAAAAAAAAAJgCAABkcnMv&#10;ZG93bnJldi54bWxQSwUGAAAAAAQABAD1AAAAigMAAAAA&#10;" path="m1976,l417,c191,,,131,,369,,596,191,739,417,739r1559,c2203,739,2393,596,2393,369,2393,131,2203,,1976,xe" filled="f" strokecolor="white [3212]">
                    <v:path arrowok="t" o:extrusionok="f"/>
                  </v:shape>
                  <v:group id="Google Shape;204;p17" o:spid="_x0000_s1885"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cAF1MIAAADcAAAADwAAAGRycy9kb3ducmV2LnhtbERPTYvCMBC9C/sfwizs&#10;TdOuKG7XKCKueBDBuiDehmZsi82kNLGt/94cBI+P9z1f9qYSLTWutKwgHkUgiDOrS84V/J/+hjMQ&#10;ziNrrCyTggc5WC4+BnNMtO34SG3qcxFC2CWooPC+TqR0WUEG3cjWxIG72sagD7DJpW6wC+Gmkt9R&#10;NJUGSw4NBda0Lii7pXejYNthtxrHm3Z/u64fl9PkcN7HpNTXZ7/6BeGp92/xy73TCn7GYW0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3ABdTCAAAA3AAAAA8A&#10;AAAAAAAAAAAAAAAAqgIAAGRycy9kb3ducmV2LnhtbFBLBQYAAAAABAAEAPoAAACZAwAAAAA=&#10;">
                    <v:shape id="Google Shape;205;p17" o:spid="_x0000_s1886"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UBb8QA&#10;AADcAAAADwAAAGRycy9kb3ducmV2LnhtbESPQWvCQBSE7wX/w/KEXopurEWT6CoiFHqsqd6f2WcS&#10;zb4Nu2tM/323UOhxmJlvmPV2MK3oyfnGsoLZNAFBXFrdcKXg+PU+SUH4gKyxtUwKvsnDdjN6WmOu&#10;7YMP1BehEhHCPkcFdQhdLqUvazLop7Yjjt7FOoMhSldJ7fAR4aaVr0mykAYbjgs1drSvqbwVd6Pg&#10;uhxS93L4zM7zIj29Vce+C/Ki1PN42K1ABBrCf/iv/aEVZPMMfs/EIyA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VAW/EAAAA3AAAAA8AAAAAAAAAAAAAAAAAmAIAAGRycy9k&#10;b3ducmV2LnhtbFBLBQYAAAAABAAEAPUAAACJAwAAAAA=&#10;" path="m227,1501v107,,226,-72,226,-167l453,167c453,84,322,1,227,1,144,1,1,84,1,167r,1167c1,1429,144,1501,227,1501xe" filled="f" stroked="f">
                      <v:path arrowok="t" o:extrusionok="f"/>
                    </v:shape>
                    <v:shape id="Google Shape;206;p17" o:spid="_x0000_s1887"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uBKcAA&#10;AADcAAAADwAAAGRycy9kb3ducmV2LnhtbERPPW/CMBDdK/EfrENiKw4IVZBiUAMqgpHQoeM1viZp&#10;43NkXyH8+3qo1PHpfa+3g+vUlUJsPRuYTTNQxJW3LdcG3i6vj0tQUZAtdp7JwJ0ibDejhzXm1t/4&#10;TNdSapVCOOZooBHpc61j1ZDDOPU9ceI+fXAoCYZa24C3FO46Pc+yJ+2w5dTQYE+7hqrv8scZKMp5&#10;cXrH0yzIV9wfXSHu8GGNmYyHl2dQQoP8i//cR2tgtUjz05l0BPTm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luBKcAAAADcAAAADwAAAAAAAAAAAAAAAACYAgAAZHJzL2Rvd25y&#10;ZXYueG1sUEsFBgAAAAAEAAQA9QAAAIUDAAAAAA==&#10;" path="m929,60c846,,750,36,703,108l60,1060c,1143,24,1251,95,1310v36,12,60,24,96,24c250,1334,298,1310,334,1251l976,298v60,-71,36,-178,-47,-238xe" filled="f" stroked="f">
                      <v:path arrowok="t" o:extrusionok="f"/>
                    </v:shape>
                    <v:shape id="Google Shape;207;p17" o:spid="_x0000_s1888"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4mycUA&#10;AADcAAAADwAAAGRycy9kb3ducmV2LnhtbESP3WrCQBSE7wt9h+UUvNONVaRNXaX4A2IvxMQHOM0e&#10;k2D2bMyuur69WxB6OczMN8x0HkwjrtS52rKC4SABQVxYXXOp4JCv+x8gnEfW2FgmBXdyMJ+9vkwx&#10;1fbGe7pmvhQRwi5FBZX3bSqlKyoy6Aa2JY7e0XYGfZRdKXWHtwg3jXxPkok0WHNcqLClRUXFKbsY&#10;BfRjV79NyMZLnixCvltu7ehwVqr3Fr6/QHgK/j/8bG+0gs/xEP7OxCM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bibJxQAAANwAAAAPAAAAAAAAAAAAAAAAAJgCAABkcnMv&#10;ZG93bnJldi54bWxQSwUGAAAAAAQABAD1AAAAigMAAAAA&#10;" path="m822,1346v24,,60,-12,83,-35c989,1263,1013,1156,953,1072l334,108c286,25,179,1,96,48,12,108,1,215,48,298r619,965c703,1322,763,1346,822,1346xe" filled="f" stroked="f">
                      <v:path arrowok="t" o:extrusionok="f"/>
                    </v:shape>
                    <v:shape id="Google Shape;208;p17" o:spid="_x0000_s1889"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E7ssQA&#10;AADcAAAADwAAAGRycy9kb3ducmV2LnhtbESPzW7CMBCE70i8g7WVeqmKzY8oDRiEGhXBkcADbOMl&#10;CY3XUexCeHuMVInjaGa+0SxWna3FhVpfOdYwHCgQxLkzFRcajofv9xkIH5AN1o5Jw408rJb93gIT&#10;4668p0sWChEh7BPUUIbQJFL6vCSLfuAa4uidXGsxRNkW0rR4jXBby5FSU2mx4rhQYkNfJeW/2Z/V&#10;8ENyHCg/pepjW6dqN0zfDpuz1q8v3XoOIlAXnuH/9tZo+JyM4HEmHgG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BO7LEAAAA3AAAAA8AAAAAAAAAAAAAAAAAmAIAAGRycy9k&#10;b3ducmV2LnhtbFBLBQYAAAAABAAEAPUAAACJAwAAAAA=&#10;" path="m1287,596l275,48c191,1,84,36,48,120,1,191,25,310,120,346l1132,894v24,11,48,23,71,23c1263,917,1322,882,1358,822v36,-71,12,-190,-71,-226xe" filled="f" stroked="f">
                      <v:path arrowok="t" o:extrusionok="f"/>
                    </v:shape>
                    <v:shape id="Google Shape;209;p17" o:spid="_x0000_s1890"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hCN8cA&#10;AADcAAAADwAAAGRycy9kb3ducmV2LnhtbESPQWvCQBSE74X+h+UVvBTdxJaSRlexhUIRQZpK9fjM&#10;PpNg9m3Ibk3017tCocdhZr5hpvPe1OJErassK4hHEQji3OqKCwWb749hAsJ5ZI21ZVJwJgfz2f3d&#10;FFNtO/6iU+YLESDsUlRQet+kUrq8JINuZBvi4B1sa9AH2RZSt9gFuKnlOIpepMGKw0KJDb2XlB+z&#10;X6NgTfLSrf3+bbf8OSerLIm3u8dYqcFDv5iA8NT7//Bf+1MreH1+gtuZcATk7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UYQjfHAAAA3AAAAA8AAAAAAAAAAAAAAAAAmAIAAGRy&#10;cy9kb3ducmV2LnhtbFBLBQYAAAAABAAEAPUAAACMAw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Pr="00F32B77" w:rsidRDefault="000D0CA1" w:rsidP="000D0CA1">
      <w:pPr>
        <w:bidi w:val="0"/>
        <w:ind w:left="360"/>
        <w:rPr>
          <w:rFonts w:ascii="Sakkal Majalla" w:hAnsi="Sakkal Majalla"/>
          <w:sz w:val="34"/>
          <w:rtl/>
        </w:rPr>
      </w:pPr>
      <w:r>
        <w:rPr>
          <w:noProof/>
        </w:rPr>
        <mc:AlternateContent>
          <mc:Choice Requires="wpg">
            <w:drawing>
              <wp:inline distT="0" distB="0" distL="0" distR="0" wp14:anchorId="541241A0" wp14:editId="5B6C80C6">
                <wp:extent cx="5100320" cy="2559685"/>
                <wp:effectExtent l="0" t="0" r="0" b="259715"/>
                <wp:docPr id="32264" name="Group 28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00320" cy="2559685"/>
                          <a:chOff x="-5106" y="-197"/>
                          <a:chExt cx="84348" cy="42334"/>
                        </a:xfrm>
                      </wpg:grpSpPr>
                      <wpg:grpSp>
                        <wpg:cNvPr id="32265" name="Group 1002"/>
                        <wpg:cNvGrpSpPr>
                          <a:grpSpLocks/>
                        </wpg:cNvGrpSpPr>
                        <wpg:grpSpPr bwMode="auto">
                          <a:xfrm>
                            <a:off x="15027" y="-197"/>
                            <a:ext cx="64215" cy="42334"/>
                            <a:chOff x="15027" y="-259"/>
                            <a:chExt cx="64214" cy="55738"/>
                          </a:xfrm>
                        </wpg:grpSpPr>
                        <pic:pic xmlns:pic="http://schemas.openxmlformats.org/drawingml/2006/picture">
                          <pic:nvPicPr>
                            <pic:cNvPr id="32266" name="Picture 101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rot="20765014">
                              <a:off x="22655" y="6867"/>
                              <a:ext cx="56586" cy="48612"/>
                            </a:xfrm>
                            <a:prstGeom prst="rect">
                              <a:avLst/>
                            </a:prstGeom>
                            <a:noFill/>
                            <a:extLst>
                              <a:ext uri="{909E8E84-426E-40DD-AFC4-6F175D3DCCD1}">
                                <a14:hiddenFill xmlns:a14="http://schemas.microsoft.com/office/drawing/2010/main">
                                  <a:solidFill>
                                    <a:srgbClr val="FFFFFF"/>
                                  </a:solidFill>
                                </a14:hiddenFill>
                              </a:ext>
                            </a:extLst>
                          </pic:spPr>
                        </pic:pic>
                        <wps:wsp>
                          <wps:cNvPr id="32267" name="Rectangle 1015"/>
                          <wps:cNvSpPr>
                            <a:spLocks noChangeArrowheads="1"/>
                          </wps:cNvSpPr>
                          <wps:spPr bwMode="auto">
                            <a:xfrm>
                              <a:off x="15027" y="-259"/>
                              <a:ext cx="39394" cy="12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F32B77" w:rsidRDefault="00FC7E58" w:rsidP="000D0CA1">
                                <w:pPr>
                                  <w:rPr>
                                    <w:rFonts w:ascii="Adobe Arabic" w:hAnsi="Adobe Arabic" w:cs="Adobe Arabic"/>
                                    <w:b/>
                                    <w:bCs/>
                                    <w:color w:val="C86A00"/>
                                    <w:kern w:val="24"/>
                                    <w:sz w:val="40"/>
                                    <w:szCs w:val="40"/>
                                    <w:lang w:bidi="ar-EG"/>
                                  </w:rPr>
                                </w:pPr>
                                <w:r w:rsidRPr="00F32B77">
                                  <w:rPr>
                                    <w:rFonts w:ascii="Adobe Arabic" w:hAnsi="Adobe Arabic" w:cs="Adobe Arabic"/>
                                    <w:b/>
                                    <w:bCs/>
                                    <w:color w:val="C86A00"/>
                                    <w:kern w:val="24"/>
                                    <w:sz w:val="40"/>
                                    <w:szCs w:val="40"/>
                                    <w:rtl/>
                                    <w:lang w:bidi="ar-EG"/>
                                  </w:rPr>
                                  <w:t>تنمية القدرة على التذكر</w:t>
                                </w:r>
                              </w:p>
                            </w:txbxContent>
                          </wps:txbx>
                          <wps:bodyPr rot="0" vert="horz" wrap="square" lIns="91440" tIns="45720" rIns="91440" bIns="45720" anchor="t" anchorCtr="0" upright="1">
                            <a:noAutofit/>
                          </wps:bodyPr>
                        </wps:wsp>
                      </wpg:grpSp>
                      <wps:wsp>
                        <wps:cNvPr id="32268" name="Rectangle 1016"/>
                        <wps:cNvSpPr>
                          <a:spLocks noChangeArrowheads="1"/>
                        </wps:cNvSpPr>
                        <wps:spPr bwMode="auto">
                          <a:xfrm>
                            <a:off x="2462" y="10515"/>
                            <a:ext cx="41999" cy="97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F32B77" w:rsidRDefault="00FC7E58" w:rsidP="000D0CA1">
                              <w:pPr>
                                <w:rPr>
                                  <w:rFonts w:ascii="Adobe Arabic" w:hAnsi="Adobe Arabic" w:cs="Adobe Arabic"/>
                                  <w:b/>
                                  <w:bCs/>
                                  <w:color w:val="A14699"/>
                                  <w:kern w:val="24"/>
                                  <w:sz w:val="40"/>
                                  <w:szCs w:val="40"/>
                                  <w:lang w:bidi="ar-EG"/>
                                </w:rPr>
                              </w:pPr>
                              <w:r w:rsidRPr="00F32B77">
                                <w:rPr>
                                  <w:rFonts w:ascii="Adobe Arabic" w:hAnsi="Adobe Arabic" w:cs="Adobe Arabic"/>
                                  <w:b/>
                                  <w:bCs/>
                                  <w:color w:val="A14699"/>
                                  <w:kern w:val="24"/>
                                  <w:sz w:val="40"/>
                                  <w:szCs w:val="40"/>
                                  <w:rtl/>
                                  <w:lang w:bidi="ar-EG"/>
                                </w:rPr>
                                <w:t>فهم الثقافة السائدة</w:t>
                              </w:r>
                            </w:p>
                          </w:txbxContent>
                        </wps:txbx>
                        <wps:bodyPr rot="0" vert="horz" wrap="square" lIns="91440" tIns="45720" rIns="91440" bIns="45720" anchor="t" anchorCtr="0" upright="1">
                          <a:noAutofit/>
                        </wps:bodyPr>
                      </wps:wsp>
                      <wps:wsp>
                        <wps:cNvPr id="32269" name="Rectangle 1017"/>
                        <wps:cNvSpPr>
                          <a:spLocks noChangeArrowheads="1"/>
                        </wps:cNvSpPr>
                        <wps:spPr bwMode="auto">
                          <a:xfrm>
                            <a:off x="-5106" y="21102"/>
                            <a:ext cx="33748" cy="128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F32B77" w:rsidRDefault="00FC7E58" w:rsidP="000D0CA1">
                              <w:pPr>
                                <w:rPr>
                                  <w:rFonts w:ascii="Adobe Arabic" w:hAnsi="Adobe Arabic" w:cs="Adobe Arabic"/>
                                  <w:b/>
                                  <w:bCs/>
                                  <w:color w:val="332581"/>
                                  <w:kern w:val="24"/>
                                  <w:sz w:val="40"/>
                                  <w:szCs w:val="40"/>
                                  <w:lang w:bidi="ar-EG"/>
                                </w:rPr>
                              </w:pPr>
                              <w:r w:rsidRPr="00F32B77">
                                <w:rPr>
                                  <w:rFonts w:ascii="Adobe Arabic" w:hAnsi="Adobe Arabic" w:cs="Adobe Arabic"/>
                                  <w:b/>
                                  <w:bCs/>
                                  <w:color w:val="332581"/>
                                  <w:kern w:val="24"/>
                                  <w:sz w:val="40"/>
                                  <w:szCs w:val="40"/>
                                  <w:rtl/>
                                  <w:lang w:bidi="ar-EG"/>
                                </w:rPr>
                                <w:t>الالتزام بالقواعد المرشدة للا</w:t>
                              </w:r>
                              <w:r w:rsidRPr="00F32B77">
                                <w:rPr>
                                  <w:rFonts w:ascii="Adobe Arabic" w:hAnsi="Adobe Arabic" w:cs="Adobe Arabic" w:hint="cs"/>
                                  <w:b/>
                                  <w:bCs/>
                                  <w:color w:val="332581"/>
                                  <w:kern w:val="24"/>
                                  <w:sz w:val="40"/>
                                  <w:szCs w:val="40"/>
                                  <w:rtl/>
                                  <w:lang w:bidi="ar-EG"/>
                                </w:rPr>
                                <w:t>ستماع</w:t>
                              </w:r>
                              <w:r w:rsidRPr="00F32B77">
                                <w:rPr>
                                  <w:rFonts w:ascii="Adobe Arabic" w:hAnsi="Adobe Arabic" w:cs="Adobe Arabic"/>
                                  <w:b/>
                                  <w:bCs/>
                                  <w:color w:val="332581"/>
                                  <w:kern w:val="24"/>
                                  <w:sz w:val="40"/>
                                  <w:szCs w:val="40"/>
                                  <w:rtl/>
                                  <w:lang w:bidi="ar-EG"/>
                                </w:rPr>
                                <w:t xml:space="preserve"> الجيد</w:t>
                              </w:r>
                            </w:p>
                          </w:txbxContent>
                        </wps:txbx>
                        <wps:bodyPr rot="0" vert="horz" wrap="square" lIns="91440" tIns="45720" rIns="91440" bIns="45720" anchor="t" anchorCtr="0" upright="1">
                          <a:noAutofit/>
                        </wps:bodyPr>
                      </wps:wsp>
                    </wpg:wgp>
                  </a:graphicData>
                </a:graphic>
              </wp:inline>
            </w:drawing>
          </mc:Choice>
          <mc:Fallback>
            <w:pict>
              <v:group id="Group 2822" o:spid="_x0000_s1891" style="width:401.6pt;height:201.55pt;mso-position-horizontal-relative:char;mso-position-vertical-relative:line" coordorigin="-5106,-197" coordsize="84348,42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">
                <v:group id="Group 1002" o:spid="_x0000_s1892" style="position:absolute;left:15027;top:-197;width:64215;height:42334" coordorigin="15027,-259" coordsize="64214,557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dVupxgAAAN4A&#10;AAAPAAAAAAAAAAAAAAAAAKoCAABkcnMvZG93bnJldi54bWxQSwUGAAAAAAQABAD6AAAAnQMAAAAA&#10;">
                  <v:shape id="Picture 1014" o:spid="_x0000_s1893" type="#_x0000_t75" style="position:absolute;left:22655;top:6867;width:56586;height:48612;rotation:-912027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HW4GfGAAAA3gAAAA8AAABkcnMvZG93bnJldi54bWxEj81qwzAQhO+BvoPYQm+JXJe6xY0SmtBC&#10;oCc7fYDFWv8k1kpYSmy/fRUI9DjMzDfMejuZXlxp8J1lBc+rBARxZXXHjYLf4/fyHYQPyBp7y6Rg&#10;Jg/bzcNijbm2Ixd0LUMjIoR9jgraEFwupa9aMuhX1hFHr7aDwRDl0Eg94BjhppdpkmTSYMdxoUVH&#10;+5aqc3kxCsbp4ppD/1PUb7Ubv15386koZqWeHqfPDxCBpvAfvrcPWsFLmmYZ3O7EKyA3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dbgZ8YAAADeAAAADwAAAAAAAAAAAAAA&#10;AACfAgAAZHJzL2Rvd25yZXYueG1sUEsFBgAAAAAEAAQA9wAAAJIDAAAAAA==&#10;">
                    <v:imagedata r:id="rId47" o:title=""/>
                  </v:shape>
                  <v:rect id="Rectangle 1015" o:spid="_x0000_s1894" style="position:absolute;left:15027;top:-259;width:39394;height:128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zof8cA&#10;AADeAAAADwAAAGRycy9kb3ducmV2LnhtbESPQWvCQBSE74X+h+UVepG6MQUtqauIIIYiiNF6fmRf&#10;k9Ds25jdJvHfu4LQ4zAz3zDz5WBq0VHrKssKJuMIBHFudcWFgtNx8/YBwnlkjbVlUnAlB8vF89Mc&#10;E217PlCX+UIECLsEFZTeN4mULi/JoBvbhjh4P7Y16INsC6lb7APc1DKOoqk0WHFYKLGhdUn5b/Zn&#10;FPT5vjsfd1u5H51Ty5f0ss6+v5R6fRlWnyA8Df4//GinWsF7HE9ncL8TroBc3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cs6H/HAAAA3gAAAA8AAAAAAAAAAAAAAAAAmAIAAGRy&#10;cy9kb3ducmV2LnhtbFBLBQYAAAAABAAEAPUAAACMAwAAAAA=&#10;" filled="f" stroked="f">
                    <v:textbox>
                      <w:txbxContent>
                        <w:p w:rsidR="00FC7E58" w:rsidRPr="00F32B77" w:rsidRDefault="00FC7E58" w:rsidP="000D0CA1">
                          <w:pPr>
                            <w:rPr>
                              <w:rFonts w:ascii="Adobe Arabic" w:hAnsi="Adobe Arabic" w:cs="Adobe Arabic"/>
                              <w:b/>
                              <w:bCs/>
                              <w:color w:val="C86A00"/>
                              <w:kern w:val="24"/>
                              <w:sz w:val="40"/>
                              <w:szCs w:val="40"/>
                              <w:lang w:bidi="ar-EG"/>
                            </w:rPr>
                          </w:pPr>
                          <w:r w:rsidRPr="00F32B77">
                            <w:rPr>
                              <w:rFonts w:ascii="Adobe Arabic" w:hAnsi="Adobe Arabic" w:cs="Adobe Arabic"/>
                              <w:b/>
                              <w:bCs/>
                              <w:color w:val="C86A00"/>
                              <w:kern w:val="24"/>
                              <w:sz w:val="40"/>
                              <w:szCs w:val="40"/>
                              <w:rtl/>
                              <w:lang w:bidi="ar-EG"/>
                            </w:rPr>
                            <w:t>تنمية القدرة على التذكر</w:t>
                          </w:r>
                        </w:p>
                      </w:txbxContent>
                    </v:textbox>
                  </v:rect>
                </v:group>
                <v:rect id="Rectangle 1016" o:spid="_x0000_s1895" style="position:absolute;left:2462;top:10515;width:41999;height:9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N8DcQA&#10;AADeAAAADwAAAGRycy9kb3ducmV2LnhtbERPy2rCQBTdF/yH4Qpuik6agkh0FBGkQQrS+FhfMtck&#10;mLkTM2MS/76zKHR5OO/VZjC16Kh1lWUFH7MIBHFudcWFgvNpP12AcB5ZY22ZFLzIwWY9elthom3P&#10;P9RlvhAhhF2CCkrvm0RKl5dk0M1sQxy4m20N+gDbQuoW+xBuahlH0VwarDg0lNjQrqT8nj2Ngj4/&#10;dtfT95c8vl9Ty4/0scsuB6Um42G7BOFp8P/iP3eqFXzG8TzsDXfCFZ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zfA3EAAAA3gAAAA8AAAAAAAAAAAAAAAAAmAIAAGRycy9k&#10;b3ducmV2LnhtbFBLBQYAAAAABAAEAPUAAACJAwAAAAA=&#10;" filled="f" stroked="f">
                  <v:textbox>
                    <w:txbxContent>
                      <w:p w:rsidR="00FC7E58" w:rsidRPr="00F32B77" w:rsidRDefault="00FC7E58" w:rsidP="000D0CA1">
                        <w:pPr>
                          <w:rPr>
                            <w:rFonts w:ascii="Adobe Arabic" w:hAnsi="Adobe Arabic" w:cs="Adobe Arabic"/>
                            <w:b/>
                            <w:bCs/>
                            <w:color w:val="A14699"/>
                            <w:kern w:val="24"/>
                            <w:sz w:val="40"/>
                            <w:szCs w:val="40"/>
                            <w:lang w:bidi="ar-EG"/>
                          </w:rPr>
                        </w:pPr>
                        <w:r w:rsidRPr="00F32B77">
                          <w:rPr>
                            <w:rFonts w:ascii="Adobe Arabic" w:hAnsi="Adobe Arabic" w:cs="Adobe Arabic"/>
                            <w:b/>
                            <w:bCs/>
                            <w:color w:val="A14699"/>
                            <w:kern w:val="24"/>
                            <w:sz w:val="40"/>
                            <w:szCs w:val="40"/>
                            <w:rtl/>
                            <w:lang w:bidi="ar-EG"/>
                          </w:rPr>
                          <w:t>فهم الثقافة السائدة</w:t>
                        </w:r>
                      </w:p>
                    </w:txbxContent>
                  </v:textbox>
                </v:rect>
                <v:rect id="Rectangle 1017" o:spid="_x0000_s1896" style="position:absolute;left:-5106;top:21102;width:33748;height:12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ZlscA&#10;AADeAAAADwAAAGRycy9kb3ducmV2LnhtbESPQWvCQBSE74X+h+UVepG6MQWxqauIIIYiiNF6fmRf&#10;k9Ds25jdJvHfu4LQ4zAz3zDz5WBq0VHrKssKJuMIBHFudcWFgtNx8zYD4TyyxtoyKbiSg+Xi+WmO&#10;ibY9H6jLfCEChF2CCkrvm0RKl5dk0I1tQxy8H9sa9EG2hdQt9gFuahlH0VQarDgslNjQuqT8N/sz&#10;Cvp8352Pu63cj86p5Ut6WWffX0q9vgyrTxCeBv8ffrRTreA9jqcfcL8TroBc3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n/2ZbHAAAA3gAAAA8AAAAAAAAAAAAAAAAAmAIAAGRy&#10;cy9kb3ducmV2LnhtbFBLBQYAAAAABAAEAPUAAACMAwAAAAA=&#10;" filled="f" stroked="f">
                  <v:textbox>
                    <w:txbxContent>
                      <w:p w:rsidR="00FC7E58" w:rsidRPr="00F32B77" w:rsidRDefault="00FC7E58" w:rsidP="000D0CA1">
                        <w:pPr>
                          <w:rPr>
                            <w:rFonts w:ascii="Adobe Arabic" w:hAnsi="Adobe Arabic" w:cs="Adobe Arabic"/>
                            <w:b/>
                            <w:bCs/>
                            <w:color w:val="332581"/>
                            <w:kern w:val="24"/>
                            <w:sz w:val="40"/>
                            <w:szCs w:val="40"/>
                            <w:lang w:bidi="ar-EG"/>
                          </w:rPr>
                        </w:pPr>
                        <w:r w:rsidRPr="00F32B77">
                          <w:rPr>
                            <w:rFonts w:ascii="Adobe Arabic" w:hAnsi="Adobe Arabic" w:cs="Adobe Arabic"/>
                            <w:b/>
                            <w:bCs/>
                            <w:color w:val="332581"/>
                            <w:kern w:val="24"/>
                            <w:sz w:val="40"/>
                            <w:szCs w:val="40"/>
                            <w:rtl/>
                            <w:lang w:bidi="ar-EG"/>
                          </w:rPr>
                          <w:t>الالتزام بالقواعد المرشدة للا</w:t>
                        </w:r>
                        <w:r w:rsidRPr="00F32B77">
                          <w:rPr>
                            <w:rFonts w:ascii="Adobe Arabic" w:hAnsi="Adobe Arabic" w:cs="Adobe Arabic" w:hint="cs"/>
                            <w:b/>
                            <w:bCs/>
                            <w:color w:val="332581"/>
                            <w:kern w:val="24"/>
                            <w:sz w:val="40"/>
                            <w:szCs w:val="40"/>
                            <w:rtl/>
                            <w:lang w:bidi="ar-EG"/>
                          </w:rPr>
                          <w:t>ستماع</w:t>
                        </w:r>
                        <w:r w:rsidRPr="00F32B77">
                          <w:rPr>
                            <w:rFonts w:ascii="Adobe Arabic" w:hAnsi="Adobe Arabic" w:cs="Adobe Arabic"/>
                            <w:b/>
                            <w:bCs/>
                            <w:color w:val="332581"/>
                            <w:kern w:val="24"/>
                            <w:sz w:val="40"/>
                            <w:szCs w:val="40"/>
                            <w:rtl/>
                            <w:lang w:bidi="ar-EG"/>
                          </w:rPr>
                          <w:t xml:space="preserve"> الجيد</w:t>
                        </w:r>
                      </w:p>
                    </w:txbxContent>
                  </v:textbox>
                </v:rect>
                <w10:wrap anchorx="page"/>
                <w10:anchorlock/>
              </v:group>
            </w:pict>
          </mc:Fallback>
        </mc:AlternateContent>
      </w:r>
    </w:p>
    <w:p w:rsidR="000D0CA1" w:rsidRDefault="000D0CA1" w:rsidP="000D0CA1">
      <w:pPr>
        <w:rPr>
          <w:rtl/>
        </w:rPr>
      </w:pPr>
      <w:r>
        <w:rPr>
          <w:noProof/>
        </w:rPr>
        <mc:AlternateContent>
          <mc:Choice Requires="wpg">
            <w:drawing>
              <wp:inline distT="0" distB="0" distL="0" distR="0" wp14:anchorId="6C950A1D" wp14:editId="2CB1E0BD">
                <wp:extent cx="2521585" cy="465455"/>
                <wp:effectExtent l="0" t="0" r="0" b="0"/>
                <wp:docPr id="944" name="Group 74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21585" cy="465455"/>
                          <a:chOff x="-4933" y="0"/>
                          <a:chExt cx="25227" cy="5114"/>
                        </a:xfrm>
                      </wpg:grpSpPr>
                      <wps:wsp>
                        <wps:cNvPr id="945" name="Google Shape;1100;p23"/>
                        <wps:cNvSpPr txBox="1">
                          <a:spLocks noChangeArrowheads="1"/>
                        </wps:cNvSpPr>
                        <wps:spPr bwMode="auto">
                          <a:xfrm flipH="1">
                            <a:off x="-4933" y="828"/>
                            <a:ext cx="19771" cy="4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565C12" w:rsidRDefault="00FC7E58" w:rsidP="000D0CA1">
                              <w:pPr>
                                <w:rPr>
                                  <w:rFonts w:ascii="Adobe Arabic" w:hAnsi="Adobe Arabic" w:cs="Adobe Arabic"/>
                                  <w:b/>
                                  <w:bCs/>
                                  <w:noProof/>
                                  <w:color w:val="002060"/>
                                  <w:kern w:val="24"/>
                                  <w:sz w:val="40"/>
                                  <w:szCs w:val="40"/>
                                  <w:rtl/>
                                </w:rPr>
                              </w:pPr>
                              <w:r>
                                <w:rPr>
                                  <w:rFonts w:ascii="Adobe Arabic" w:hAnsi="Adobe Arabic" w:cs="Adobe Arabic" w:hint="cs"/>
                                  <w:b/>
                                  <w:bCs/>
                                  <w:color w:val="002060"/>
                                  <w:sz w:val="36"/>
                                  <w:szCs w:val="36"/>
                                  <w:rtl/>
                                </w:rPr>
                                <w:t>تنمية القدرة على التذكر:</w:t>
                              </w:r>
                            </w:p>
                            <w:p w:rsidR="00FC7E58" w:rsidRPr="00EF0A50" w:rsidRDefault="00FC7E58" w:rsidP="000D0CA1">
                              <w:pPr>
                                <w:rPr>
                                  <w:rFonts w:ascii="Adobe Arabic" w:eastAsia="Roboto" w:hAnsi="Adobe Arabic" w:cs="Adobe Arabic"/>
                                  <w:color w:val="002060"/>
                                  <w:sz w:val="32"/>
                                  <w:szCs w:val="32"/>
                                  <w:lang w:bidi="ar-SY"/>
                                </w:rPr>
                              </w:pPr>
                            </w:p>
                          </w:txbxContent>
                        </wps:txbx>
                        <wps:bodyPr rot="0" vert="horz" wrap="square" lIns="36000" tIns="36000" rIns="0" bIns="36000" anchor="ctr" anchorCtr="0" upright="1">
                          <a:noAutofit/>
                        </wps:bodyPr>
                      </wps:wsp>
                      <wps:wsp>
                        <wps:cNvPr id="946" name="Freeform: Shape 7443"/>
                        <wps:cNvSpPr>
                          <a:spLocks/>
                        </wps:cNvSpPr>
                        <wps:spPr bwMode="auto">
                          <a:xfrm flipH="1">
                            <a:off x="15621" y="0"/>
                            <a:ext cx="4673" cy="4673"/>
                          </a:xfrm>
                          <a:custGeom>
                            <a:avLst/>
                            <a:gdLst>
                              <a:gd name="T0" fmla="*/ 1 w 21408"/>
                              <a:gd name="T1" fmla="*/ 0 h 21337"/>
                              <a:gd name="T2" fmla="*/ 1 w 21408"/>
                              <a:gd name="T3" fmla="*/ 21336 h 21337"/>
                              <a:gd name="T4" fmla="*/ 21408 w 21408"/>
                              <a:gd name="T5" fmla="*/ 21336 h 21337"/>
                              <a:gd name="T6" fmla="*/ 21408 w 21408"/>
                              <a:gd name="T7" fmla="*/ 0 h 21337"/>
                              <a:gd name="T8" fmla="*/ 1 w 21408"/>
                              <a:gd name="T9" fmla="*/ 0 h 21337"/>
                              <a:gd name="T10" fmla="*/ 0 w 21408"/>
                              <a:gd name="T11" fmla="*/ 0 h 21337"/>
                              <a:gd name="T12" fmla="*/ 21408 w 21408"/>
                              <a:gd name="T13" fmla="*/ 21337 h 21337"/>
                            </a:gdLst>
                            <a:ahLst/>
                            <a:cxnLst>
                              <a:cxn ang="0">
                                <a:pos x="T0" y="T1"/>
                              </a:cxn>
                              <a:cxn ang="0">
                                <a:pos x="T2" y="T3"/>
                              </a:cxn>
                              <a:cxn ang="0">
                                <a:pos x="T4" y="T5"/>
                              </a:cxn>
                              <a:cxn ang="0">
                                <a:pos x="T6" y="T7"/>
                              </a:cxn>
                              <a:cxn ang="0">
                                <a:pos x="T8" y="T9"/>
                              </a:cxn>
                            </a:cxnLst>
                            <a:rect l="T10" t="T11" r="T12" b="T13"/>
                            <a:pathLst>
                              <a:path w="21408" h="21337" extrusionOk="0">
                                <a:moveTo>
                                  <a:pt x="1" y="0"/>
                                </a:moveTo>
                                <a:lnTo>
                                  <a:pt x="1" y="21336"/>
                                </a:lnTo>
                                <a:lnTo>
                                  <a:pt x="21408" y="21336"/>
                                </a:lnTo>
                                <a:lnTo>
                                  <a:pt x="21408" y="0"/>
                                </a:lnTo>
                                <a:lnTo>
                                  <a:pt x="1" y="0"/>
                                </a:lnTo>
                                <a:close/>
                              </a:path>
                            </a:pathLst>
                          </a:custGeom>
                          <a:solidFill>
                            <a:srgbClr val="0070C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7E58" w:rsidRDefault="00FC7E58" w:rsidP="000D0CA1">
                              <w:pPr>
                                <w:bidi w:val="0"/>
                                <w:jc w:val="center"/>
                                <w:rPr>
                                  <w:color w:val="FFFFFF"/>
                                  <w:sz w:val="40"/>
                                  <w:szCs w:val="40"/>
                                  <w:lang w:bidi="ar-SY"/>
                                </w:rPr>
                              </w:pPr>
                              <w:r>
                                <w:rPr>
                                  <w:color w:val="FFFFFF"/>
                                  <w:sz w:val="40"/>
                                  <w:szCs w:val="40"/>
                                  <w:lang w:bidi="ar-SY"/>
                                </w:rPr>
                                <w:t>1</w:t>
                              </w:r>
                            </w:p>
                          </w:txbxContent>
                        </wps:txbx>
                        <wps:bodyPr rot="0" vert="horz" wrap="square" lIns="91425" tIns="91425" rIns="91425" bIns="91425" anchor="ctr" anchorCtr="0" upright="1">
                          <a:noAutofit/>
                        </wps:bodyPr>
                      </wps:wsp>
                    </wpg:wgp>
                  </a:graphicData>
                </a:graphic>
              </wp:inline>
            </w:drawing>
          </mc:Choice>
          <mc:Fallback>
            <w:pict>
              <v:group id="_x0000_s1897" style="width:198.55pt;height:36.65pt;mso-position-horizontal-relative:char;mso-position-vertical-relative:line" coordorigin="-4933" coordsize="25227,5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">
                <v:shape id="Google Shape;1100;p23" o:spid="_x0000_s1898" type="#_x0000_t202" style="position:absolute;left:-4933;top:828;width:19771;height:4286;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DX/MYA&#10;AADcAAAADwAAAGRycy9kb3ducmV2LnhtbESPQWvCQBSE70L/w/IKvYhuUrS1qauUgiBC0ahgj4/s&#10;axLMvk13txr/vVsQPA4z8w0znXemESdyvrasIB0mIIgLq2suFex3i8EEhA/IGhvLpOBCHuazh94U&#10;M23PnNNpG0oRIewzVFCF0GZS+qIig35oW+Lo/VhnMETpSqkdniPcNPI5SV6kwZrjQoUtfVZUHLd/&#10;RoE/pqvVb38tNy7/0t+TcepfDwulnh67j3cQgbpwD9/aS63gbTSG/zPxCMjZ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eDX/MYAAADcAAAADwAAAAAAAAAAAAAAAACYAgAAZHJz&#10;L2Rvd25yZXYueG1sUEsFBgAAAAAEAAQA9QAAAIsDAAAAAA==&#10;" filled="f" stroked="f">
                  <v:textbox inset="1mm,1mm,0,1mm">
                    <w:txbxContent>
                      <w:p w:rsidR="00FC7E58" w:rsidRPr="00565C12" w:rsidRDefault="00FC7E58" w:rsidP="000D0CA1">
                        <w:pPr>
                          <w:rPr>
                            <w:rFonts w:ascii="Adobe Arabic" w:hAnsi="Adobe Arabic" w:cs="Adobe Arabic"/>
                            <w:b/>
                            <w:bCs/>
                            <w:noProof/>
                            <w:color w:val="002060"/>
                            <w:kern w:val="24"/>
                            <w:sz w:val="40"/>
                            <w:szCs w:val="40"/>
                            <w:rtl/>
                          </w:rPr>
                        </w:pPr>
                        <w:r>
                          <w:rPr>
                            <w:rFonts w:ascii="Adobe Arabic" w:hAnsi="Adobe Arabic" w:cs="Adobe Arabic" w:hint="cs"/>
                            <w:b/>
                            <w:bCs/>
                            <w:color w:val="002060"/>
                            <w:sz w:val="36"/>
                            <w:szCs w:val="36"/>
                            <w:rtl/>
                          </w:rPr>
                          <w:t>تنمية القدرة على التذكر:</w:t>
                        </w:r>
                      </w:p>
                      <w:p w:rsidR="00FC7E58" w:rsidRPr="00EF0A50" w:rsidRDefault="00FC7E58" w:rsidP="000D0CA1">
                        <w:pPr>
                          <w:rPr>
                            <w:rFonts w:ascii="Adobe Arabic" w:eastAsia="Roboto" w:hAnsi="Adobe Arabic" w:cs="Adobe Arabic"/>
                            <w:color w:val="002060"/>
                            <w:sz w:val="32"/>
                            <w:szCs w:val="32"/>
                            <w:lang w:bidi="ar-SY"/>
                          </w:rPr>
                        </w:pPr>
                      </w:p>
                    </w:txbxContent>
                  </v:textbox>
                </v:shape>
                <v:shape id="Freeform: Shape 7443" o:spid="_x0000_s1899" style="position:absolute;left:15621;width:4673;height:4673;flip:x;visibility:visible;mso-wrap-style:square;v-text-anchor:middle" coordsize="21408,21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7WwcYA&#10;AADcAAAADwAAAGRycy9kb3ducmV2LnhtbESPT2vCQBTE7wW/w/IEb3WjBGtTVxFpqQeL+IeeH9ln&#10;NjT7NmZXk3z7rlDocZiZ3zCLVWcrcafGl44VTMYJCOLc6ZILBefTx/MchA/IGivHpKAnD6vl4GmB&#10;mXYtH+h+DIWIEPYZKjAh1JmUPjdk0Y9dTRy9i2sshiibQuoG2wi3lZwmyUxaLDkuGKxpYyj/Od6s&#10;gs+kP79svy/Xr9Rf29O7ydN9v1NqNOzWbyACdeE//NfeagWv6QweZ+IR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x7WwcYAAADcAAAADwAAAAAAAAAAAAAAAACYAgAAZHJz&#10;L2Rvd25yZXYueG1sUEsFBgAAAAAEAAQA9QAAAIsDAAAAAA==&#10;" adj="-11796480,,5400" path="m1,r,21336l21408,21336,21408,,1,xe" fillcolor="#0070c0" stroked="f">
                  <v:stroke joinstyle="miter"/>
                  <v:formulas/>
                  <v:path arrowok="t" o:extrusionok="f" o:connecttype="custom" o:connectlocs="0,0;0,4673;4673,4673;4673,0;0,0" o:connectangles="0,0,0,0,0" textboxrect="0,0,21408,21337"/>
                  <v:textbox inset="2.53958mm,2.53958mm,2.53958mm,2.53958mm">
                    <w:txbxContent>
                      <w:p w:rsidR="00FC7E58" w:rsidRDefault="00FC7E58" w:rsidP="000D0CA1">
                        <w:pPr>
                          <w:bidi w:val="0"/>
                          <w:jc w:val="center"/>
                          <w:rPr>
                            <w:color w:val="FFFFFF"/>
                            <w:sz w:val="40"/>
                            <w:szCs w:val="40"/>
                            <w:lang w:bidi="ar-SY"/>
                          </w:rPr>
                        </w:pPr>
                        <w:r>
                          <w:rPr>
                            <w:color w:val="FFFFFF"/>
                            <w:sz w:val="40"/>
                            <w:szCs w:val="40"/>
                            <w:lang w:bidi="ar-SY"/>
                          </w:rPr>
                          <w:t>1</w:t>
                        </w:r>
                      </w:p>
                    </w:txbxContent>
                  </v:textbox>
                </v:shape>
                <w10:wrap anchorx="page"/>
                <w10:anchorlock/>
              </v:group>
            </w:pict>
          </mc:Fallback>
        </mc:AlternateContent>
      </w:r>
    </w:p>
    <w:p w:rsidR="000D0CA1" w:rsidRDefault="000D0CA1" w:rsidP="000D0CA1">
      <w:pPr>
        <w:rPr>
          <w:rtl/>
        </w:rPr>
      </w:pPr>
      <w:r>
        <w:rPr>
          <w:rtl/>
        </w:rPr>
        <w:t xml:space="preserve">ويختزن الإنسان عن طريق الذاكرة قدرا هائلاً من المعلومات. </w:t>
      </w:r>
    </w:p>
    <w:p w:rsidR="000D0CA1" w:rsidRDefault="000D0CA1" w:rsidP="000D0CA1">
      <w:pPr>
        <w:rPr>
          <w:rtl/>
        </w:rPr>
      </w:pPr>
      <w:r>
        <w:rPr>
          <w:rtl/>
        </w:rPr>
        <w:t xml:space="preserve">وتتطلب عملية الاستماع أن ينظم الفرد ما يقوله المتحدث بطريقة تمكنه من ربط هـذه المعلومات بالمعلومات المختزنة في الذاكرة لتقييمها وبناء استجابة محددة. </w:t>
      </w:r>
    </w:p>
    <w:p w:rsidR="000D0CA1" w:rsidRDefault="000D0CA1" w:rsidP="000D0CA1">
      <w:pPr>
        <w:rPr>
          <w:rtl/>
        </w:rPr>
      </w:pPr>
      <w:r>
        <w:rPr>
          <w:noProof/>
        </w:rPr>
        <mc:AlternateContent>
          <mc:Choice Requires="wpg">
            <w:drawing>
              <wp:inline distT="0" distB="0" distL="0" distR="0" wp14:anchorId="3F078335" wp14:editId="1E416C36">
                <wp:extent cx="2616835" cy="424815"/>
                <wp:effectExtent l="0" t="0" r="0" b="0"/>
                <wp:docPr id="947" name="Group 74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16835" cy="424815"/>
                          <a:chOff x="-5890" y="0"/>
                          <a:chExt cx="26184" cy="4673"/>
                        </a:xfrm>
                      </wpg:grpSpPr>
                      <wps:wsp>
                        <wps:cNvPr id="948" name="Google Shape;1100;p23"/>
                        <wps:cNvSpPr txBox="1">
                          <a:spLocks noChangeArrowheads="1"/>
                        </wps:cNvSpPr>
                        <wps:spPr bwMode="auto">
                          <a:xfrm flipH="1">
                            <a:off x="-5890" y="594"/>
                            <a:ext cx="20726" cy="3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3F1809" w:rsidRDefault="00FC7E58" w:rsidP="000D0CA1">
                              <w:pPr>
                                <w:rPr>
                                  <w:rFonts w:ascii="Adobe Arabic" w:hAnsi="Adobe Arabic" w:cs="Adobe Arabic"/>
                                  <w:b/>
                                  <w:bCs/>
                                  <w:noProof/>
                                  <w:color w:val="002060"/>
                                  <w:kern w:val="24"/>
                                  <w:sz w:val="40"/>
                                  <w:szCs w:val="40"/>
                                </w:rPr>
                              </w:pPr>
                              <w:r>
                                <w:rPr>
                                  <w:rFonts w:ascii="Adobe Arabic" w:hAnsi="Adobe Arabic" w:cs="Adobe Arabic" w:hint="cs"/>
                                  <w:b/>
                                  <w:bCs/>
                                  <w:color w:val="002060"/>
                                  <w:sz w:val="36"/>
                                  <w:szCs w:val="36"/>
                                  <w:rtl/>
                                </w:rPr>
                                <w:t>فهم الثقافة السائدة:</w:t>
                              </w:r>
                            </w:p>
                            <w:p w:rsidR="00FC7E58" w:rsidRPr="003F1809" w:rsidRDefault="00FC7E58" w:rsidP="000D0CA1">
                              <w:pPr>
                                <w:rPr>
                                  <w:rFonts w:ascii="Adobe Arabic" w:eastAsia="Roboto" w:hAnsi="Adobe Arabic" w:cs="Adobe Arabic"/>
                                  <w:color w:val="002060"/>
                                  <w:sz w:val="32"/>
                                  <w:szCs w:val="32"/>
                                  <w:lang w:bidi="ar-SY"/>
                                </w:rPr>
                              </w:pPr>
                            </w:p>
                          </w:txbxContent>
                        </wps:txbx>
                        <wps:bodyPr rot="0" vert="horz" wrap="square" lIns="36000" tIns="36000" rIns="0" bIns="36000" anchor="ctr" anchorCtr="0" upright="1">
                          <a:noAutofit/>
                        </wps:bodyPr>
                      </wps:wsp>
                      <wps:wsp>
                        <wps:cNvPr id="949" name="Freeform: Shape 7443"/>
                        <wps:cNvSpPr>
                          <a:spLocks/>
                        </wps:cNvSpPr>
                        <wps:spPr bwMode="auto">
                          <a:xfrm flipH="1">
                            <a:off x="15621" y="0"/>
                            <a:ext cx="4673" cy="4673"/>
                          </a:xfrm>
                          <a:custGeom>
                            <a:avLst/>
                            <a:gdLst>
                              <a:gd name="T0" fmla="*/ 1 w 21408"/>
                              <a:gd name="T1" fmla="*/ 0 h 21337"/>
                              <a:gd name="T2" fmla="*/ 1 w 21408"/>
                              <a:gd name="T3" fmla="*/ 21336 h 21337"/>
                              <a:gd name="T4" fmla="*/ 21408 w 21408"/>
                              <a:gd name="T5" fmla="*/ 21336 h 21337"/>
                              <a:gd name="T6" fmla="*/ 21408 w 21408"/>
                              <a:gd name="T7" fmla="*/ 0 h 21337"/>
                              <a:gd name="T8" fmla="*/ 1 w 21408"/>
                              <a:gd name="T9" fmla="*/ 0 h 21337"/>
                              <a:gd name="T10" fmla="*/ 0 w 21408"/>
                              <a:gd name="T11" fmla="*/ 0 h 21337"/>
                              <a:gd name="T12" fmla="*/ 21408 w 21408"/>
                              <a:gd name="T13" fmla="*/ 21337 h 21337"/>
                            </a:gdLst>
                            <a:ahLst/>
                            <a:cxnLst>
                              <a:cxn ang="0">
                                <a:pos x="T0" y="T1"/>
                              </a:cxn>
                              <a:cxn ang="0">
                                <a:pos x="T2" y="T3"/>
                              </a:cxn>
                              <a:cxn ang="0">
                                <a:pos x="T4" y="T5"/>
                              </a:cxn>
                              <a:cxn ang="0">
                                <a:pos x="T6" y="T7"/>
                              </a:cxn>
                              <a:cxn ang="0">
                                <a:pos x="T8" y="T9"/>
                              </a:cxn>
                            </a:cxnLst>
                            <a:rect l="T10" t="T11" r="T12" b="T13"/>
                            <a:pathLst>
                              <a:path w="21408" h="21337" extrusionOk="0">
                                <a:moveTo>
                                  <a:pt x="1" y="0"/>
                                </a:moveTo>
                                <a:lnTo>
                                  <a:pt x="1" y="21336"/>
                                </a:lnTo>
                                <a:lnTo>
                                  <a:pt x="21408" y="21336"/>
                                </a:lnTo>
                                <a:lnTo>
                                  <a:pt x="21408" y="0"/>
                                </a:lnTo>
                                <a:lnTo>
                                  <a:pt x="1" y="0"/>
                                </a:lnTo>
                                <a:close/>
                              </a:path>
                            </a:pathLst>
                          </a:custGeom>
                          <a:solidFill>
                            <a:srgbClr val="00B05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7E58" w:rsidRDefault="00FC7E58" w:rsidP="000D0CA1">
                              <w:pPr>
                                <w:bidi w:val="0"/>
                                <w:jc w:val="center"/>
                                <w:rPr>
                                  <w:color w:val="FFFFFF"/>
                                  <w:sz w:val="40"/>
                                  <w:szCs w:val="40"/>
                                  <w:lang w:bidi="ar-SY"/>
                                </w:rPr>
                              </w:pPr>
                              <w:r>
                                <w:rPr>
                                  <w:color w:val="FFFFFF"/>
                                  <w:sz w:val="40"/>
                                  <w:szCs w:val="40"/>
                                  <w:lang w:bidi="ar-SY"/>
                                </w:rPr>
                                <w:t>2</w:t>
                              </w:r>
                            </w:p>
                          </w:txbxContent>
                        </wps:txbx>
                        <wps:bodyPr rot="0" vert="horz" wrap="square" lIns="91425" tIns="91425" rIns="91425" bIns="91425" anchor="ctr" anchorCtr="0" upright="1">
                          <a:noAutofit/>
                        </wps:bodyPr>
                      </wps:wsp>
                    </wpg:wgp>
                  </a:graphicData>
                </a:graphic>
              </wp:inline>
            </w:drawing>
          </mc:Choice>
          <mc:Fallback>
            <w:pict>
              <v:group id="_x0000_s1900" style="width:206.05pt;height:33.45pt;mso-position-horizontal-relative:char;mso-position-vertical-relative:line" coordorigin="-5890" coordsize="26184,46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">
                <v:shape id="Google Shape;1100;p23" o:spid="_x0000_s1901" type="#_x0000_t202" style="position:absolute;left:-5890;top:594;width:20726;height:384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4YsQA&#10;AADcAAAADwAAAGRycy9kb3ducmV2LnhtbERPW2vCMBR+F/YfwhnsRWbaMW9do8hAGIJsOkEfD81Z&#10;W9qc1CTT7t8vD4KPH989X/amFRdyvrasIB0lIIgLq2suFRy+188zED4ga2wtk4I/8rBcPAxyzLS9&#10;8o4u+1CKGMI+QwVVCF0mpS8qMuhHtiOO3I91BkOErpTa4TWGm1a+JMlEGqw5NlTY0XtFRbP/NQp8&#10;k2425+Gn/HK7rT7NxqmfHtdKPT32qzcQgfpwF9/cH1rB/DWujWfi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heGLEAAAA3AAAAA8AAAAAAAAAAAAAAAAAmAIAAGRycy9k&#10;b3ducmV2LnhtbFBLBQYAAAAABAAEAPUAAACJAwAAAAA=&#10;" filled="f" stroked="f">
                  <v:textbox inset="1mm,1mm,0,1mm">
                    <w:txbxContent>
                      <w:p w:rsidR="00FC7E58" w:rsidRPr="003F1809" w:rsidRDefault="00FC7E58" w:rsidP="000D0CA1">
                        <w:pPr>
                          <w:rPr>
                            <w:rFonts w:ascii="Adobe Arabic" w:hAnsi="Adobe Arabic" w:cs="Adobe Arabic"/>
                            <w:b/>
                            <w:bCs/>
                            <w:noProof/>
                            <w:color w:val="002060"/>
                            <w:kern w:val="24"/>
                            <w:sz w:val="40"/>
                            <w:szCs w:val="40"/>
                          </w:rPr>
                        </w:pPr>
                        <w:r>
                          <w:rPr>
                            <w:rFonts w:ascii="Adobe Arabic" w:hAnsi="Adobe Arabic" w:cs="Adobe Arabic" w:hint="cs"/>
                            <w:b/>
                            <w:bCs/>
                            <w:color w:val="002060"/>
                            <w:sz w:val="36"/>
                            <w:szCs w:val="36"/>
                            <w:rtl/>
                          </w:rPr>
                          <w:t>فهم الثقافة السائدة:</w:t>
                        </w:r>
                      </w:p>
                      <w:p w:rsidR="00FC7E58" w:rsidRPr="003F1809" w:rsidRDefault="00FC7E58" w:rsidP="000D0CA1">
                        <w:pPr>
                          <w:rPr>
                            <w:rFonts w:ascii="Adobe Arabic" w:eastAsia="Roboto" w:hAnsi="Adobe Arabic" w:cs="Adobe Arabic"/>
                            <w:color w:val="002060"/>
                            <w:sz w:val="32"/>
                            <w:szCs w:val="32"/>
                            <w:lang w:bidi="ar-SY"/>
                          </w:rPr>
                        </w:pPr>
                      </w:p>
                    </w:txbxContent>
                  </v:textbox>
                </v:shape>
                <v:shape id="Freeform: Shape 7443" o:spid="_x0000_s1902" style="position:absolute;left:15621;width:4673;height:4673;flip:x;visibility:visible;mso-wrap-style:square;v-text-anchor:middle" coordsize="21408,21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71P8IA&#10;AADcAAAADwAAAGRycy9kb3ducmV2LnhtbESP0WrCQBRE3wv+w3IF3+omKsVEVwmhpfax0Q+4ZK9J&#10;MHs37K4a/94tCH0cZuYMs92Pphc3cr6zrCCdJyCIa6s7bhScjl/vaxA+IGvsLZOCB3nY7yZvW8y1&#10;vfMv3arQiAhhn6OCNoQhl9LXLRn0czsQR+9sncEQpWukdniPcNPLRZJ8SIMdx4UWBypbqi/V1Sgo&#10;v6uh+CldkX0uXcEhSfF6SJWaTcdiAyLQGP7Dr/ZBK8hWGfydiUdA7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jvU/wgAAANwAAAAPAAAAAAAAAAAAAAAAAJgCAABkcnMvZG93&#10;bnJldi54bWxQSwUGAAAAAAQABAD1AAAAhwMAAAAA&#10;" adj="-11796480,,5400" path="m1,r,21336l21408,21336,21408,,1,xe" fillcolor="#00b050" stroked="f">
                  <v:stroke joinstyle="miter"/>
                  <v:formulas/>
                  <v:path arrowok="t" o:extrusionok="f" o:connecttype="custom" o:connectlocs="0,0;0,4673;4673,4673;4673,0;0,0" o:connectangles="0,0,0,0,0" textboxrect="0,0,21408,21337"/>
                  <v:textbox inset="2.53958mm,2.53958mm,2.53958mm,2.53958mm">
                    <w:txbxContent>
                      <w:p w:rsidR="00FC7E58" w:rsidRDefault="00FC7E58" w:rsidP="000D0CA1">
                        <w:pPr>
                          <w:bidi w:val="0"/>
                          <w:jc w:val="center"/>
                          <w:rPr>
                            <w:color w:val="FFFFFF"/>
                            <w:sz w:val="40"/>
                            <w:szCs w:val="40"/>
                            <w:lang w:bidi="ar-SY"/>
                          </w:rPr>
                        </w:pPr>
                        <w:r>
                          <w:rPr>
                            <w:color w:val="FFFFFF"/>
                            <w:sz w:val="40"/>
                            <w:szCs w:val="40"/>
                            <w:lang w:bidi="ar-SY"/>
                          </w:rPr>
                          <w:t>2</w:t>
                        </w:r>
                      </w:p>
                    </w:txbxContent>
                  </v:textbox>
                </v:shape>
                <w10:wrap anchorx="page"/>
                <w10:anchorlock/>
              </v:group>
            </w:pict>
          </mc:Fallback>
        </mc:AlternateContent>
      </w:r>
    </w:p>
    <w:p w:rsidR="000D0CA1" w:rsidRDefault="000D0CA1" w:rsidP="000D0CA1">
      <w:pPr>
        <w:rPr>
          <w:rtl/>
        </w:rPr>
      </w:pPr>
      <w:r>
        <w:rPr>
          <w:rtl/>
        </w:rPr>
        <w:t xml:space="preserve">ويمكن من خلالها التعرف على طبيعة الثقافـة السـائدة بمكوناتها المختلفة، وعلى الفروق الفردية </w:t>
      </w:r>
      <w:r>
        <w:rPr>
          <w:rFonts w:hint="cs"/>
          <w:rtl/>
        </w:rPr>
        <w:t xml:space="preserve">بين </w:t>
      </w:r>
      <w:r>
        <w:rPr>
          <w:rtl/>
        </w:rPr>
        <w:t xml:space="preserve">الأفراد الذين نتعامـل معهـم. وذلـك كمـدخل لفهـم الآخرين وتحديد طريقة التعامل معهم، وذلك أن فهـم الآخـرين هـو الطريـق المناسـب لبناء علاقات فعالة. </w:t>
      </w:r>
    </w:p>
    <w:p w:rsidR="000D0CA1" w:rsidRPr="00FC7E58" w:rsidRDefault="000D0CA1" w:rsidP="000D0CA1">
      <w:pPr>
        <w:rPr>
          <w:sz w:val="18"/>
          <w:szCs w:val="22"/>
          <w:rtl/>
        </w:rPr>
      </w:pPr>
    </w:p>
    <w:p w:rsidR="000D0CA1" w:rsidRDefault="000D0CA1" w:rsidP="000D0CA1">
      <w:pPr>
        <w:rPr>
          <w:rtl/>
        </w:rPr>
      </w:pPr>
      <w:r>
        <w:rPr>
          <w:noProof/>
        </w:rPr>
        <w:lastRenderedPageBreak/>
        <mc:AlternateContent>
          <mc:Choice Requires="wpg">
            <w:drawing>
              <wp:inline distT="0" distB="0" distL="0" distR="0" wp14:anchorId="4EE112EE" wp14:editId="2BA020F5">
                <wp:extent cx="3406962" cy="424815"/>
                <wp:effectExtent l="0" t="0" r="3175" b="0"/>
                <wp:docPr id="32432" name="Group 74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06962" cy="424815"/>
                          <a:chOff x="-13796" y="0"/>
                          <a:chExt cx="34090" cy="4673"/>
                        </a:xfrm>
                      </wpg:grpSpPr>
                      <wps:wsp>
                        <wps:cNvPr id="32433" name="Google Shape;1100;p23"/>
                        <wps:cNvSpPr txBox="1">
                          <a:spLocks noChangeArrowheads="1"/>
                        </wps:cNvSpPr>
                        <wps:spPr bwMode="auto">
                          <a:xfrm flipH="1">
                            <a:off x="-13796" y="594"/>
                            <a:ext cx="28630" cy="3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3F1809" w:rsidRDefault="00FC7E58" w:rsidP="000D0CA1">
                              <w:pPr>
                                <w:rPr>
                                  <w:rFonts w:ascii="Adobe Arabic" w:hAnsi="Adobe Arabic" w:cs="Adobe Arabic"/>
                                  <w:b/>
                                  <w:bCs/>
                                  <w:noProof/>
                                  <w:color w:val="002060"/>
                                  <w:kern w:val="24"/>
                                  <w:sz w:val="40"/>
                                  <w:szCs w:val="40"/>
                                  <w:rtl/>
                                </w:rPr>
                              </w:pPr>
                              <w:r>
                                <w:rPr>
                                  <w:rFonts w:ascii="Adobe Arabic" w:hAnsi="Adobe Arabic" w:cs="Adobe Arabic" w:hint="cs"/>
                                  <w:b/>
                                  <w:bCs/>
                                  <w:color w:val="002060"/>
                                  <w:sz w:val="36"/>
                                  <w:szCs w:val="36"/>
                                  <w:rtl/>
                                </w:rPr>
                                <w:t>الالتزام بالقواعد المرشدة للاستماع الجيد:</w:t>
                              </w:r>
                            </w:p>
                            <w:p w:rsidR="00FC7E58" w:rsidRPr="003F1809" w:rsidRDefault="00FC7E58" w:rsidP="000D0CA1">
                              <w:pPr>
                                <w:rPr>
                                  <w:rFonts w:ascii="Adobe Arabic" w:eastAsia="Roboto" w:hAnsi="Adobe Arabic" w:cs="Adobe Arabic"/>
                                  <w:color w:val="002060"/>
                                  <w:sz w:val="32"/>
                                  <w:szCs w:val="32"/>
                                  <w:lang w:bidi="ar-SY"/>
                                </w:rPr>
                              </w:pPr>
                            </w:p>
                          </w:txbxContent>
                        </wps:txbx>
                        <wps:bodyPr rot="0" vert="horz" wrap="square" lIns="36000" tIns="36000" rIns="0" bIns="36000" anchor="ctr" anchorCtr="0" upright="1">
                          <a:noAutofit/>
                        </wps:bodyPr>
                      </wps:wsp>
                      <wps:wsp>
                        <wps:cNvPr id="32434" name="Freeform: Shape 7443"/>
                        <wps:cNvSpPr>
                          <a:spLocks/>
                        </wps:cNvSpPr>
                        <wps:spPr bwMode="auto">
                          <a:xfrm flipH="1">
                            <a:off x="15621" y="0"/>
                            <a:ext cx="4673" cy="4673"/>
                          </a:xfrm>
                          <a:custGeom>
                            <a:avLst/>
                            <a:gdLst>
                              <a:gd name="T0" fmla="*/ 1 w 21408"/>
                              <a:gd name="T1" fmla="*/ 0 h 21337"/>
                              <a:gd name="T2" fmla="*/ 1 w 21408"/>
                              <a:gd name="T3" fmla="*/ 21336 h 21337"/>
                              <a:gd name="T4" fmla="*/ 21408 w 21408"/>
                              <a:gd name="T5" fmla="*/ 21336 h 21337"/>
                              <a:gd name="T6" fmla="*/ 21408 w 21408"/>
                              <a:gd name="T7" fmla="*/ 0 h 21337"/>
                              <a:gd name="T8" fmla="*/ 1 w 21408"/>
                              <a:gd name="T9" fmla="*/ 0 h 21337"/>
                              <a:gd name="T10" fmla="*/ 0 w 21408"/>
                              <a:gd name="T11" fmla="*/ 0 h 21337"/>
                              <a:gd name="T12" fmla="*/ 21408 w 21408"/>
                              <a:gd name="T13" fmla="*/ 21337 h 21337"/>
                            </a:gdLst>
                            <a:ahLst/>
                            <a:cxnLst>
                              <a:cxn ang="0">
                                <a:pos x="T0" y="T1"/>
                              </a:cxn>
                              <a:cxn ang="0">
                                <a:pos x="T2" y="T3"/>
                              </a:cxn>
                              <a:cxn ang="0">
                                <a:pos x="T4" y="T5"/>
                              </a:cxn>
                              <a:cxn ang="0">
                                <a:pos x="T6" y="T7"/>
                              </a:cxn>
                              <a:cxn ang="0">
                                <a:pos x="T8" y="T9"/>
                              </a:cxn>
                            </a:cxnLst>
                            <a:rect l="T10" t="T11" r="T12" b="T13"/>
                            <a:pathLst>
                              <a:path w="21408" h="21337" extrusionOk="0">
                                <a:moveTo>
                                  <a:pt x="1" y="0"/>
                                </a:moveTo>
                                <a:lnTo>
                                  <a:pt x="1" y="21336"/>
                                </a:lnTo>
                                <a:lnTo>
                                  <a:pt x="21408" y="21336"/>
                                </a:lnTo>
                                <a:lnTo>
                                  <a:pt x="21408" y="0"/>
                                </a:lnTo>
                                <a:lnTo>
                                  <a:pt x="1" y="0"/>
                                </a:lnTo>
                                <a:close/>
                              </a:path>
                            </a:pathLst>
                          </a:custGeom>
                          <a:solidFill>
                            <a:srgbClr val="FFC0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7E58" w:rsidRDefault="00FC7E58" w:rsidP="000D0CA1">
                              <w:pPr>
                                <w:bidi w:val="0"/>
                                <w:jc w:val="center"/>
                                <w:rPr>
                                  <w:color w:val="FFFFFF"/>
                                  <w:sz w:val="40"/>
                                  <w:szCs w:val="40"/>
                                  <w:lang w:bidi="ar-SY"/>
                                </w:rPr>
                              </w:pPr>
                              <w:r>
                                <w:rPr>
                                  <w:color w:val="FFFFFF"/>
                                  <w:sz w:val="40"/>
                                  <w:szCs w:val="40"/>
                                  <w:lang w:bidi="ar-SY"/>
                                </w:rPr>
                                <w:t>3</w:t>
                              </w:r>
                            </w:p>
                          </w:txbxContent>
                        </wps:txbx>
                        <wps:bodyPr rot="0" vert="horz" wrap="square" lIns="91425" tIns="91425" rIns="91425" bIns="91425" anchor="ctr" anchorCtr="0" upright="1">
                          <a:noAutofit/>
                        </wps:bodyPr>
                      </wps:wsp>
                    </wpg:wgp>
                  </a:graphicData>
                </a:graphic>
              </wp:inline>
            </w:drawing>
          </mc:Choice>
          <mc:Fallback>
            <w:pict>
              <v:group id="_x0000_s1903" style="width:268.25pt;height:33.45pt;mso-position-horizontal-relative:char;mso-position-vertical-relative:line" coordorigin="-13796" coordsize="34090,46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">
                <v:shape id="Google Shape;1100;p23" o:spid="_x0000_s1904" type="#_x0000_t202" style="position:absolute;left:-13796;top:594;width:28630;height:384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PtckA&#10;AADeAAAADwAAAGRycy9kb3ducmV2LnhtbESP3WrCQBSE7wu+w3IKvSm6ibFWoqtIQSiCWH+gXh6y&#10;p0kwezbd3Wr69q5Q6OUwM98ws0VnGnEh52vLCtJBAoK4sLrmUsHxsOpPQPiArLGxTAp+ycNi3nuY&#10;Ya7tlXd02YdSRAj7HBVUIbS5lL6oyKAf2JY4el/WGQxRulJqh9cIN40cJslYGqw5LlTY0ltFxXn/&#10;YxT4c7pefz9v5YfbbfRp8pL618+VUk+P3XIKIlAX/sN/7XetIBuOsgzud+IVkPMb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GPtckAAADeAAAADwAAAAAAAAAAAAAAAACYAgAA&#10;ZHJzL2Rvd25yZXYueG1sUEsFBgAAAAAEAAQA9QAAAI4DAAAAAA==&#10;" filled="f" stroked="f">
                  <v:textbox inset="1mm,1mm,0,1mm">
                    <w:txbxContent>
                      <w:p w:rsidR="00FC7E58" w:rsidRPr="003F1809" w:rsidRDefault="00FC7E58" w:rsidP="000D0CA1">
                        <w:pPr>
                          <w:rPr>
                            <w:rFonts w:ascii="Adobe Arabic" w:hAnsi="Adobe Arabic" w:cs="Adobe Arabic"/>
                            <w:b/>
                            <w:bCs/>
                            <w:noProof/>
                            <w:color w:val="002060"/>
                            <w:kern w:val="24"/>
                            <w:sz w:val="40"/>
                            <w:szCs w:val="40"/>
                            <w:rtl/>
                          </w:rPr>
                        </w:pPr>
                        <w:r>
                          <w:rPr>
                            <w:rFonts w:ascii="Adobe Arabic" w:hAnsi="Adobe Arabic" w:cs="Adobe Arabic" w:hint="cs"/>
                            <w:b/>
                            <w:bCs/>
                            <w:color w:val="002060"/>
                            <w:sz w:val="36"/>
                            <w:szCs w:val="36"/>
                            <w:rtl/>
                          </w:rPr>
                          <w:t>الالتزام بالقواعد المرشدة للاستماع الجيد:</w:t>
                        </w:r>
                      </w:p>
                      <w:p w:rsidR="00FC7E58" w:rsidRPr="003F1809" w:rsidRDefault="00FC7E58" w:rsidP="000D0CA1">
                        <w:pPr>
                          <w:rPr>
                            <w:rFonts w:ascii="Adobe Arabic" w:eastAsia="Roboto" w:hAnsi="Adobe Arabic" w:cs="Adobe Arabic"/>
                            <w:color w:val="002060"/>
                            <w:sz w:val="32"/>
                            <w:szCs w:val="32"/>
                            <w:lang w:bidi="ar-SY"/>
                          </w:rPr>
                        </w:pPr>
                      </w:p>
                    </w:txbxContent>
                  </v:textbox>
                </v:shape>
                <v:shape id="Freeform: Shape 7443" o:spid="_x0000_s1905" style="position:absolute;left:15621;width:4673;height:4673;flip:x;visibility:visible;mso-wrap-style:square;v-text-anchor:middle" coordsize="21408,21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bRw8UA&#10;AADeAAAADwAAAGRycy9kb3ducmV2LnhtbESP22rDMBBE3wv9B7GFvjVy45CLE9mEQMFQKDTtB2ys&#10;9YVaKyMptvP3UaHQx2FmzjCHYja9GMn5zrKC10UCgriyuuNGwffX28sWhA/IGnvLpOBGHor88eGA&#10;mbYTf9J4Do2IEPYZKmhDGDIpfdWSQb+wA3H0ausMhihdI7XDKcJNL5dJspYGO44LLQ50aqn6OV+N&#10;AveRXmQ97rTe+Fq/r6dyc5WlUs9P83EPItAc/sN/7VIrSJerdAW/d+IVk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FtHDxQAAAN4AAAAPAAAAAAAAAAAAAAAAAJgCAABkcnMv&#10;ZG93bnJldi54bWxQSwUGAAAAAAQABAD1AAAAigMAAAAA&#10;" adj="-11796480,,5400" path="m1,r,21336l21408,21336,21408,,1,xe" fillcolor="#ffc000" stroked="f">
                  <v:stroke joinstyle="miter"/>
                  <v:formulas/>
                  <v:path arrowok="t" o:extrusionok="f" o:connecttype="custom" o:connectlocs="0,0;0,4673;4673,4673;4673,0;0,0" o:connectangles="0,0,0,0,0" textboxrect="0,0,21408,21337"/>
                  <v:textbox inset="2.53958mm,2.53958mm,2.53958mm,2.53958mm">
                    <w:txbxContent>
                      <w:p w:rsidR="00FC7E58" w:rsidRDefault="00FC7E58" w:rsidP="000D0CA1">
                        <w:pPr>
                          <w:bidi w:val="0"/>
                          <w:jc w:val="center"/>
                          <w:rPr>
                            <w:color w:val="FFFFFF"/>
                            <w:sz w:val="40"/>
                            <w:szCs w:val="40"/>
                            <w:lang w:bidi="ar-SY"/>
                          </w:rPr>
                        </w:pPr>
                        <w:r>
                          <w:rPr>
                            <w:color w:val="FFFFFF"/>
                            <w:sz w:val="40"/>
                            <w:szCs w:val="40"/>
                            <w:lang w:bidi="ar-SY"/>
                          </w:rPr>
                          <w:t>3</w:t>
                        </w:r>
                      </w:p>
                    </w:txbxContent>
                  </v:textbox>
                </v:shape>
                <w10:wrap anchorx="page"/>
                <w10:anchorlock/>
              </v:group>
            </w:pict>
          </mc:Fallback>
        </mc:AlternateContent>
      </w:r>
    </w:p>
    <w:p w:rsidR="000D0CA1" w:rsidRDefault="000D0CA1" w:rsidP="000D0CA1">
      <w:pPr>
        <w:rPr>
          <w:rtl/>
        </w:rPr>
      </w:pPr>
      <w:r>
        <w:rPr>
          <w:rtl/>
        </w:rPr>
        <w:t xml:space="preserve">ويعبر الاستماع عن نصف عملية الاتصال وهو كالحديث مهارة يمكن تنميتهـا مـن خـلال تكـوين عـادات إنصـات جيـدة مثـل الانتبـاه للمتحدث وتلافى </w:t>
      </w:r>
      <w:r>
        <w:rPr>
          <w:rFonts w:hint="cs"/>
          <w:rtl/>
        </w:rPr>
        <w:t>تأثير</w:t>
      </w:r>
      <w:r>
        <w:rPr>
          <w:rtl/>
        </w:rPr>
        <w:t xml:space="preserve"> العوامل الطبيعية والنفسية والفسيولوجية والبيئية التي تؤثر على الانتباه، ومتابعة التعبيرات اللفظيـة و</w:t>
      </w:r>
      <w:r>
        <w:rPr>
          <w:rFonts w:hint="cs"/>
          <w:rtl/>
        </w:rPr>
        <w:t>غير</w:t>
      </w:r>
      <w:r>
        <w:rPr>
          <w:rtl/>
        </w:rPr>
        <w:t xml:space="preserve"> اللفظيـة ومتابعـة المتحـدث والتجـاوب معـه وتجنب السرعة في الاستنتاج أو التقـويم أو إطـلاق الأحكـام القطعيـة عـلى المتحـدث أو محاولة إيجاد أخطاء في طريقة إلقاء المتحدث أو مظهره. </w:t>
      </w:r>
    </w:p>
    <w:p w:rsidR="000D0CA1" w:rsidRDefault="000D0CA1" w:rsidP="000D0CA1">
      <w:pPr>
        <w:rPr>
          <w:rtl/>
        </w:rPr>
      </w:pPr>
      <w:r w:rsidRPr="00F32B77">
        <w:rPr>
          <w:noProof/>
          <w:rtl/>
        </w:rPr>
        <mc:AlternateContent>
          <mc:Choice Requires="wps">
            <w:drawing>
              <wp:anchor distT="0" distB="0" distL="114300" distR="114300" simplePos="0" relativeHeight="252299264" behindDoc="0" locked="0" layoutInCell="1" allowOverlap="1" wp14:anchorId="391D3171" wp14:editId="2FFE9F1B">
                <wp:simplePos x="0" y="0"/>
                <wp:positionH relativeFrom="column">
                  <wp:posOffset>3503221</wp:posOffset>
                </wp:positionH>
                <wp:positionV relativeFrom="paragraph">
                  <wp:posOffset>91218</wp:posOffset>
                </wp:positionV>
                <wp:extent cx="2172168" cy="427512"/>
                <wp:effectExtent l="0" t="0" r="0" b="0"/>
                <wp:wrapNone/>
                <wp:docPr id="950" name="Rectangle 1030"/>
                <wp:cNvGraphicFramePr/>
                <a:graphic xmlns:a="http://schemas.openxmlformats.org/drawingml/2006/main">
                  <a:graphicData uri="http://schemas.microsoft.com/office/word/2010/wordprocessingShape">
                    <wps:wsp>
                      <wps:cNvSpPr/>
                      <wps:spPr>
                        <a:xfrm>
                          <a:off x="0" y="0"/>
                          <a:ext cx="2172168" cy="427512"/>
                        </a:xfrm>
                        <a:prstGeom prst="rect">
                          <a:avLst/>
                        </a:prstGeom>
                      </wps:spPr>
                      <wps:txbx>
                        <w:txbxContent>
                          <w:p w:rsidR="00FC7E58" w:rsidRPr="0029695D" w:rsidRDefault="00FC7E58" w:rsidP="000D0CA1">
                            <w:pPr>
                              <w:jc w:val="center"/>
                              <w:rPr>
                                <w:rFonts w:ascii="Adobe Arabic" w:eastAsia="Calibri" w:hAnsi="Adobe Arabic" w:cs="Adobe Arabic"/>
                                <w:color w:val="FFFFFF" w:themeColor="background1"/>
                                <w:kern w:val="24"/>
                                <w:sz w:val="40"/>
                                <w:szCs w:val="40"/>
                                <w:lang w:bidi="ar-EG"/>
                              </w:rPr>
                            </w:pPr>
                            <w:r w:rsidRPr="0029695D">
                              <w:rPr>
                                <w:rFonts w:ascii="Adobe Arabic" w:eastAsia="Calibri" w:hAnsi="Adobe Arabic" w:cs="Adobe Arabic"/>
                                <w:color w:val="FFFFFF" w:themeColor="background1"/>
                                <w:kern w:val="24"/>
                                <w:sz w:val="40"/>
                                <w:szCs w:val="40"/>
                                <w:rtl/>
                                <w:lang w:bidi="ar-EG"/>
                              </w:rPr>
                              <w:t>ثانياً: مهارة التحدث:</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id="_x0000_s1906" style="position:absolute;left:0;text-align:left;margin-left:275.85pt;margin-top:7.2pt;width:171.05pt;height:33.65pt;z-index:25229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" filled="f" stroked="f">
                <v:textbox>
                  <w:txbxContent>
                    <w:p w:rsidR="00FC7E58" w:rsidRPr="0029695D" w:rsidRDefault="00FC7E58" w:rsidP="000D0CA1">
                      <w:pPr>
                        <w:jc w:val="center"/>
                        <w:rPr>
                          <w:rFonts w:ascii="Adobe Arabic" w:eastAsia="Calibri" w:hAnsi="Adobe Arabic" w:cs="Adobe Arabic"/>
                          <w:color w:val="FFFFFF" w:themeColor="background1"/>
                          <w:kern w:val="24"/>
                          <w:sz w:val="40"/>
                          <w:szCs w:val="40"/>
                          <w:lang w:bidi="ar-EG"/>
                        </w:rPr>
                      </w:pPr>
                      <w:r w:rsidRPr="0029695D">
                        <w:rPr>
                          <w:rFonts w:ascii="Adobe Arabic" w:eastAsia="Calibri" w:hAnsi="Adobe Arabic" w:cs="Adobe Arabic"/>
                          <w:color w:val="FFFFFF" w:themeColor="background1"/>
                          <w:kern w:val="24"/>
                          <w:sz w:val="40"/>
                          <w:szCs w:val="40"/>
                          <w:rtl/>
                          <w:lang w:bidi="ar-EG"/>
                        </w:rPr>
                        <w:t>ثانياً: مهارة التحدث:</w:t>
                      </w:r>
                    </w:p>
                  </w:txbxContent>
                </v:textbox>
              </v:rect>
            </w:pict>
          </mc:Fallback>
        </mc:AlternateContent>
      </w:r>
      <w:r w:rsidRPr="00F32B77">
        <w:rPr>
          <w:noProof/>
          <w:rtl/>
        </w:rPr>
        <w:drawing>
          <wp:inline distT="0" distB="0" distL="0" distR="0" wp14:anchorId="562AAD98" wp14:editId="3E527171">
            <wp:extent cx="2544005" cy="593766"/>
            <wp:effectExtent l="0" t="0" r="8890" b="0"/>
            <wp:docPr id="951"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25" name="Picture 1029"/>
                    <pic:cNvPicPr>
                      <a:picLocks noChangeAspect="1"/>
                    </pic:cNvPicPr>
                  </pic:nvPicPr>
                  <pic:blipFill>
                    <a:blip r:embed="rId48" cstate="print">
                      <a:duotone>
                        <a:prstClr val="black"/>
                        <a:schemeClr val="accent6">
                          <a:tint val="45000"/>
                          <a:satMod val="400000"/>
                        </a:schemeClr>
                      </a:duotone>
                      <a:extLst>
                        <a:ext uri="{28A0092B-C50C-407E-A947-70E740481C1C}">
                          <a14:useLocalDpi xmlns:a14="http://schemas.microsoft.com/office/drawing/2010/main" val="0"/>
                        </a:ext>
                      </a:extLst>
                    </a:blip>
                    <a:stretch>
                      <a:fillRect/>
                    </a:stretch>
                  </pic:blipFill>
                  <pic:spPr>
                    <a:xfrm>
                      <a:off x="0" y="0"/>
                      <a:ext cx="2568983" cy="599596"/>
                    </a:xfrm>
                    <a:prstGeom prst="rect">
                      <a:avLst/>
                    </a:prstGeom>
                  </pic:spPr>
                </pic:pic>
              </a:graphicData>
            </a:graphic>
          </wp:inline>
        </w:drawing>
      </w:r>
    </w:p>
    <w:p w:rsidR="000D0CA1" w:rsidRDefault="000D0CA1" w:rsidP="000D0CA1">
      <w:pPr>
        <w:rPr>
          <w:rtl/>
        </w:rPr>
      </w:pPr>
      <w:r>
        <w:rPr>
          <w:rtl/>
        </w:rPr>
        <w:t>وتعنى مهارة التحدث مدى قدرة الشخص على اكتساب المواقف الايجابية عنـد اتصـاله بالآخرين. ويتكون موقف الحديث دائما من المتحدث الذي يحاول نقل فكرة معينة أو طـرح رأيا محددا أو موضـوعا بعينـه وهـو الطـرف المعنـى بالحـديث، والمسـتمع لـه ثـم الظـروف المحيطة بموقف الحديث سواء كانت هذه الظروف مادية أو معنوية.</w:t>
      </w:r>
    </w:p>
    <w:p w:rsidR="000D0CA1" w:rsidRDefault="000D0CA1" w:rsidP="000D0CA1">
      <w:pPr>
        <w:rPr>
          <w:b/>
          <w:bCs/>
          <w:sz w:val="36"/>
          <w:szCs w:val="36"/>
          <w:rtl/>
        </w:rPr>
      </w:pPr>
      <w:r w:rsidRPr="0029695D">
        <w:rPr>
          <w:b/>
          <w:bCs/>
          <w:sz w:val="36"/>
          <w:szCs w:val="36"/>
          <w:rtl/>
        </w:rPr>
        <w:t>هناك أربعة عناصر أساسية تمثل ضرورات الحديث المؤثر وهي:</w:t>
      </w:r>
    </w:p>
    <w:p w:rsidR="000D0CA1" w:rsidRPr="0029695D" w:rsidRDefault="000D0CA1" w:rsidP="000D0CA1">
      <w:pPr>
        <w:rPr>
          <w:b/>
          <w:bCs/>
          <w:sz w:val="36"/>
          <w:szCs w:val="36"/>
          <w:rtl/>
        </w:rPr>
      </w:pPr>
      <w:r w:rsidRPr="0029695D">
        <w:rPr>
          <w:b/>
          <w:bCs/>
          <w:noProof/>
          <w:sz w:val="36"/>
          <w:szCs w:val="36"/>
          <w:rtl/>
        </w:rPr>
        <mc:AlternateContent>
          <mc:Choice Requires="wps">
            <w:drawing>
              <wp:anchor distT="0" distB="0" distL="114300" distR="114300" simplePos="0" relativeHeight="252300288" behindDoc="0" locked="0" layoutInCell="1" allowOverlap="1" wp14:anchorId="7BD6D1FD" wp14:editId="7B42E439">
                <wp:simplePos x="0" y="0"/>
                <wp:positionH relativeFrom="column">
                  <wp:posOffset>2947373</wp:posOffset>
                </wp:positionH>
                <wp:positionV relativeFrom="paragraph">
                  <wp:posOffset>251716</wp:posOffset>
                </wp:positionV>
                <wp:extent cx="1374756" cy="1268294"/>
                <wp:effectExtent l="0" t="0" r="0" b="8255"/>
                <wp:wrapNone/>
                <wp:docPr id="1527" name="Shap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374756" cy="1268294"/>
                        </a:xfrm>
                        <a:custGeom>
                          <a:avLst/>
                          <a:gdLst>
                            <a:gd name="T0" fmla="*/ 2348789 w 21600"/>
                            <a:gd name="T1" fmla="*/ 1860451 h 21486"/>
                            <a:gd name="T2" fmla="*/ 2348789 w 21600"/>
                            <a:gd name="T3" fmla="*/ 1860451 h 21486"/>
                            <a:gd name="T4" fmla="*/ 2348789 w 21600"/>
                            <a:gd name="T5" fmla="*/ 1860451 h 21486"/>
                            <a:gd name="T6" fmla="*/ 2348789 w 21600"/>
                            <a:gd name="T7" fmla="*/ 1860451 h 21486"/>
                            <a:gd name="T8" fmla="*/ 0 60000 65536"/>
                            <a:gd name="T9" fmla="*/ 5898240 60000 65536"/>
                            <a:gd name="T10" fmla="*/ 11796480 60000 65536"/>
                            <a:gd name="T11" fmla="*/ 17694720 60000 65536"/>
                          </a:gdLst>
                          <a:ahLst/>
                          <a:cxnLst>
                            <a:cxn ang="T8">
                              <a:pos x="T0" y="T1"/>
                            </a:cxn>
                            <a:cxn ang="T9">
                              <a:pos x="T2" y="T3"/>
                            </a:cxn>
                            <a:cxn ang="T10">
                              <a:pos x="T4" y="T5"/>
                            </a:cxn>
                            <a:cxn ang="T11">
                              <a:pos x="T6" y="T7"/>
                            </a:cxn>
                          </a:cxnLst>
                          <a:rect l="0" t="0" r="r" b="b"/>
                          <a:pathLst>
                            <a:path w="21600" h="21486" extrusionOk="0">
                              <a:moveTo>
                                <a:pt x="12600" y="21486"/>
                              </a:moveTo>
                              <a:cubicBezTo>
                                <a:pt x="12178" y="21486"/>
                                <a:pt x="11773" y="21367"/>
                                <a:pt x="11406" y="21149"/>
                              </a:cubicBezTo>
                              <a:lnTo>
                                <a:pt x="3729" y="16373"/>
                              </a:lnTo>
                              <a:lnTo>
                                <a:pt x="386" y="16373"/>
                              </a:lnTo>
                              <a:cubicBezTo>
                                <a:pt x="294" y="16373"/>
                                <a:pt x="220" y="16334"/>
                                <a:pt x="165" y="16274"/>
                              </a:cubicBezTo>
                              <a:cubicBezTo>
                                <a:pt x="110" y="16215"/>
                                <a:pt x="73" y="16136"/>
                                <a:pt x="73" y="16036"/>
                              </a:cubicBezTo>
                              <a:lnTo>
                                <a:pt x="73" y="14293"/>
                              </a:lnTo>
                              <a:cubicBezTo>
                                <a:pt x="73" y="14154"/>
                                <a:pt x="110" y="14035"/>
                                <a:pt x="202" y="13956"/>
                              </a:cubicBezTo>
                              <a:cubicBezTo>
                                <a:pt x="790" y="13381"/>
                                <a:pt x="1561" y="12529"/>
                                <a:pt x="2516" y="11439"/>
                              </a:cubicBezTo>
                              <a:lnTo>
                                <a:pt x="3398" y="10448"/>
                              </a:lnTo>
                              <a:cubicBezTo>
                                <a:pt x="4463" y="9259"/>
                                <a:pt x="4684" y="8685"/>
                                <a:pt x="4684" y="8407"/>
                              </a:cubicBezTo>
                              <a:cubicBezTo>
                                <a:pt x="4684" y="8149"/>
                                <a:pt x="4592" y="7932"/>
                                <a:pt x="4408" y="7773"/>
                              </a:cubicBezTo>
                              <a:cubicBezTo>
                                <a:pt x="4225" y="7595"/>
                                <a:pt x="3986" y="7515"/>
                                <a:pt x="3692" y="7515"/>
                              </a:cubicBezTo>
                              <a:cubicBezTo>
                                <a:pt x="3398" y="7515"/>
                                <a:pt x="3159" y="7595"/>
                                <a:pt x="2976" y="7773"/>
                              </a:cubicBezTo>
                              <a:cubicBezTo>
                                <a:pt x="2792" y="7951"/>
                                <a:pt x="2718" y="8169"/>
                                <a:pt x="2718" y="8447"/>
                              </a:cubicBezTo>
                              <a:lnTo>
                                <a:pt x="2718" y="8823"/>
                              </a:lnTo>
                              <a:cubicBezTo>
                                <a:pt x="2718" y="8922"/>
                                <a:pt x="2682" y="9002"/>
                                <a:pt x="2627" y="9061"/>
                              </a:cubicBezTo>
                              <a:cubicBezTo>
                                <a:pt x="2571" y="9120"/>
                                <a:pt x="2498" y="9160"/>
                                <a:pt x="2406" y="9160"/>
                              </a:cubicBezTo>
                              <a:lnTo>
                                <a:pt x="312" y="9160"/>
                              </a:lnTo>
                              <a:cubicBezTo>
                                <a:pt x="220" y="9160"/>
                                <a:pt x="147" y="9120"/>
                                <a:pt x="92" y="9061"/>
                              </a:cubicBezTo>
                              <a:cubicBezTo>
                                <a:pt x="37" y="9002"/>
                                <a:pt x="0" y="8922"/>
                                <a:pt x="0" y="8823"/>
                              </a:cubicBezTo>
                              <a:lnTo>
                                <a:pt x="0" y="8031"/>
                              </a:lnTo>
                              <a:cubicBezTo>
                                <a:pt x="37" y="7416"/>
                                <a:pt x="239" y="6861"/>
                                <a:pt x="569" y="6406"/>
                              </a:cubicBezTo>
                              <a:cubicBezTo>
                                <a:pt x="900" y="5950"/>
                                <a:pt x="1341" y="5593"/>
                                <a:pt x="1892" y="5355"/>
                              </a:cubicBezTo>
                              <a:cubicBezTo>
                                <a:pt x="2424" y="5118"/>
                                <a:pt x="3031" y="4999"/>
                                <a:pt x="3692" y="4999"/>
                              </a:cubicBezTo>
                              <a:cubicBezTo>
                                <a:pt x="4427" y="4999"/>
                                <a:pt x="5088" y="5157"/>
                                <a:pt x="5639" y="5454"/>
                              </a:cubicBezTo>
                              <a:cubicBezTo>
                                <a:pt x="6190" y="5752"/>
                                <a:pt x="6631" y="6168"/>
                                <a:pt x="6924" y="6683"/>
                              </a:cubicBezTo>
                              <a:cubicBezTo>
                                <a:pt x="7218" y="7198"/>
                                <a:pt x="7365" y="7773"/>
                                <a:pt x="7365" y="8387"/>
                              </a:cubicBezTo>
                              <a:cubicBezTo>
                                <a:pt x="7365" y="8843"/>
                                <a:pt x="7255" y="9299"/>
                                <a:pt x="7053" y="9755"/>
                              </a:cubicBezTo>
                              <a:cubicBezTo>
                                <a:pt x="6851" y="10210"/>
                                <a:pt x="6557" y="10686"/>
                                <a:pt x="6153" y="11181"/>
                              </a:cubicBezTo>
                              <a:cubicBezTo>
                                <a:pt x="5878" y="11538"/>
                                <a:pt x="5565" y="11915"/>
                                <a:pt x="5235" y="12271"/>
                              </a:cubicBezTo>
                              <a:cubicBezTo>
                                <a:pt x="4904" y="12628"/>
                                <a:pt x="4427" y="13123"/>
                                <a:pt x="3820" y="13758"/>
                              </a:cubicBezTo>
                              <a:lnTo>
                                <a:pt x="3692" y="13896"/>
                              </a:lnTo>
                              <a:lnTo>
                                <a:pt x="7200" y="13896"/>
                              </a:lnTo>
                              <a:cubicBezTo>
                                <a:pt x="7273" y="13896"/>
                                <a:pt x="7329" y="13956"/>
                                <a:pt x="7329" y="14035"/>
                              </a:cubicBezTo>
                              <a:cubicBezTo>
                                <a:pt x="7329" y="14114"/>
                                <a:pt x="7273" y="14174"/>
                                <a:pt x="7200" y="14174"/>
                              </a:cubicBezTo>
                              <a:lnTo>
                                <a:pt x="3490" y="14174"/>
                              </a:lnTo>
                              <a:cubicBezTo>
                                <a:pt x="3416" y="14174"/>
                                <a:pt x="3343" y="14134"/>
                                <a:pt x="3306" y="14055"/>
                              </a:cubicBezTo>
                              <a:cubicBezTo>
                                <a:pt x="3269" y="13976"/>
                                <a:pt x="3288" y="13896"/>
                                <a:pt x="3343" y="13817"/>
                              </a:cubicBezTo>
                              <a:lnTo>
                                <a:pt x="3637" y="13520"/>
                              </a:lnTo>
                              <a:cubicBezTo>
                                <a:pt x="4243" y="12886"/>
                                <a:pt x="4702" y="12410"/>
                                <a:pt x="5051" y="12053"/>
                              </a:cubicBezTo>
                              <a:cubicBezTo>
                                <a:pt x="5382" y="11697"/>
                                <a:pt x="5694" y="11340"/>
                                <a:pt x="5951" y="10983"/>
                              </a:cubicBezTo>
                              <a:cubicBezTo>
                                <a:pt x="6337" y="10508"/>
                                <a:pt x="6612" y="10052"/>
                                <a:pt x="6814" y="9616"/>
                              </a:cubicBezTo>
                              <a:cubicBezTo>
                                <a:pt x="6998" y="9200"/>
                                <a:pt x="7090" y="8784"/>
                                <a:pt x="7090" y="8387"/>
                              </a:cubicBezTo>
                              <a:cubicBezTo>
                                <a:pt x="7090" y="7832"/>
                                <a:pt x="6961" y="7297"/>
                                <a:pt x="6686" y="6842"/>
                              </a:cubicBezTo>
                              <a:cubicBezTo>
                                <a:pt x="6410" y="6386"/>
                                <a:pt x="6025" y="6009"/>
                                <a:pt x="5510" y="5732"/>
                              </a:cubicBezTo>
                              <a:cubicBezTo>
                                <a:pt x="4996" y="5454"/>
                                <a:pt x="4390" y="5316"/>
                                <a:pt x="3692" y="5316"/>
                              </a:cubicBezTo>
                              <a:cubicBezTo>
                                <a:pt x="3067" y="5316"/>
                                <a:pt x="2498" y="5435"/>
                                <a:pt x="2002" y="5653"/>
                              </a:cubicBezTo>
                              <a:cubicBezTo>
                                <a:pt x="1506" y="5871"/>
                                <a:pt x="1102" y="6207"/>
                                <a:pt x="790" y="6624"/>
                              </a:cubicBezTo>
                              <a:cubicBezTo>
                                <a:pt x="496" y="7040"/>
                                <a:pt x="312" y="7535"/>
                                <a:pt x="276" y="8070"/>
                              </a:cubicBezTo>
                              <a:lnTo>
                                <a:pt x="276" y="8843"/>
                              </a:lnTo>
                              <a:cubicBezTo>
                                <a:pt x="276" y="8863"/>
                                <a:pt x="276" y="8863"/>
                                <a:pt x="294" y="8863"/>
                              </a:cubicBezTo>
                              <a:cubicBezTo>
                                <a:pt x="294" y="8863"/>
                                <a:pt x="312" y="8883"/>
                                <a:pt x="312" y="8883"/>
                              </a:cubicBezTo>
                              <a:lnTo>
                                <a:pt x="2406" y="8883"/>
                              </a:lnTo>
                              <a:cubicBezTo>
                                <a:pt x="2425" y="8883"/>
                                <a:pt x="2425" y="8883"/>
                                <a:pt x="2425" y="8863"/>
                              </a:cubicBezTo>
                              <a:cubicBezTo>
                                <a:pt x="2425" y="8863"/>
                                <a:pt x="2443" y="8843"/>
                                <a:pt x="2443" y="8843"/>
                              </a:cubicBezTo>
                              <a:lnTo>
                                <a:pt x="2443" y="8467"/>
                              </a:lnTo>
                              <a:cubicBezTo>
                                <a:pt x="2443" y="8110"/>
                                <a:pt x="2553" y="7793"/>
                                <a:pt x="2792" y="7575"/>
                              </a:cubicBezTo>
                              <a:cubicBezTo>
                                <a:pt x="3012" y="7357"/>
                                <a:pt x="3325" y="7238"/>
                                <a:pt x="3692" y="7238"/>
                              </a:cubicBezTo>
                              <a:cubicBezTo>
                                <a:pt x="4059" y="7238"/>
                                <a:pt x="4353" y="7357"/>
                                <a:pt x="4592" y="7575"/>
                              </a:cubicBezTo>
                              <a:cubicBezTo>
                                <a:pt x="4831" y="7793"/>
                                <a:pt x="4959" y="8090"/>
                                <a:pt x="4959" y="8447"/>
                              </a:cubicBezTo>
                              <a:cubicBezTo>
                                <a:pt x="4959" y="8942"/>
                                <a:pt x="4518" y="9675"/>
                                <a:pt x="3600" y="10706"/>
                              </a:cubicBezTo>
                              <a:lnTo>
                                <a:pt x="2737" y="11697"/>
                              </a:lnTo>
                              <a:cubicBezTo>
                                <a:pt x="1782" y="12787"/>
                                <a:pt x="992" y="13639"/>
                                <a:pt x="422" y="14233"/>
                              </a:cubicBezTo>
                              <a:cubicBezTo>
                                <a:pt x="386" y="14273"/>
                                <a:pt x="386" y="14312"/>
                                <a:pt x="386" y="14352"/>
                              </a:cubicBezTo>
                              <a:lnTo>
                                <a:pt x="386" y="16096"/>
                              </a:lnTo>
                              <a:cubicBezTo>
                                <a:pt x="386" y="16116"/>
                                <a:pt x="386" y="16116"/>
                                <a:pt x="404" y="16116"/>
                              </a:cubicBezTo>
                              <a:cubicBezTo>
                                <a:pt x="404" y="16116"/>
                                <a:pt x="422" y="16136"/>
                                <a:pt x="422" y="16136"/>
                              </a:cubicBezTo>
                              <a:lnTo>
                                <a:pt x="3802" y="16136"/>
                              </a:lnTo>
                              <a:cubicBezTo>
                                <a:pt x="3820" y="16136"/>
                                <a:pt x="3857" y="16136"/>
                                <a:pt x="3876" y="16155"/>
                              </a:cubicBezTo>
                              <a:lnTo>
                                <a:pt x="11590" y="20951"/>
                              </a:lnTo>
                              <a:cubicBezTo>
                                <a:pt x="12251" y="21367"/>
                                <a:pt x="13059" y="21367"/>
                                <a:pt x="13720" y="20951"/>
                              </a:cubicBezTo>
                              <a:lnTo>
                                <a:pt x="20296" y="16849"/>
                              </a:lnTo>
                              <a:cubicBezTo>
                                <a:pt x="20957" y="16433"/>
                                <a:pt x="21361" y="15680"/>
                                <a:pt x="21361" y="14867"/>
                              </a:cubicBezTo>
                              <a:lnTo>
                                <a:pt x="21361" y="6663"/>
                              </a:lnTo>
                              <a:cubicBezTo>
                                <a:pt x="21361" y="5851"/>
                                <a:pt x="20957" y="5078"/>
                                <a:pt x="20296" y="4682"/>
                              </a:cubicBezTo>
                              <a:lnTo>
                                <a:pt x="13720" y="580"/>
                              </a:lnTo>
                              <a:cubicBezTo>
                                <a:pt x="13078" y="183"/>
                                <a:pt x="12269" y="163"/>
                                <a:pt x="11608" y="580"/>
                              </a:cubicBezTo>
                              <a:cubicBezTo>
                                <a:pt x="11608" y="580"/>
                                <a:pt x="11590" y="580"/>
                                <a:pt x="11590" y="599"/>
                              </a:cubicBezTo>
                              <a:lnTo>
                                <a:pt x="5786" y="3968"/>
                              </a:lnTo>
                              <a:cubicBezTo>
                                <a:pt x="5712" y="4008"/>
                                <a:pt x="5639" y="3988"/>
                                <a:pt x="5602" y="3909"/>
                              </a:cubicBezTo>
                              <a:cubicBezTo>
                                <a:pt x="5565" y="3829"/>
                                <a:pt x="5584" y="3750"/>
                                <a:pt x="5657" y="3711"/>
                              </a:cubicBezTo>
                              <a:lnTo>
                                <a:pt x="11443" y="342"/>
                              </a:lnTo>
                              <a:cubicBezTo>
                                <a:pt x="11443" y="342"/>
                                <a:pt x="11443" y="342"/>
                                <a:pt x="11443" y="342"/>
                              </a:cubicBezTo>
                              <a:cubicBezTo>
                                <a:pt x="12178" y="-114"/>
                                <a:pt x="13096" y="-114"/>
                                <a:pt x="13831" y="342"/>
                              </a:cubicBezTo>
                              <a:lnTo>
                                <a:pt x="20406" y="4444"/>
                              </a:lnTo>
                              <a:cubicBezTo>
                                <a:pt x="21141" y="4900"/>
                                <a:pt x="21600" y="5772"/>
                                <a:pt x="21600" y="6683"/>
                              </a:cubicBezTo>
                              <a:lnTo>
                                <a:pt x="21600" y="14887"/>
                              </a:lnTo>
                              <a:cubicBezTo>
                                <a:pt x="21600" y="15799"/>
                                <a:pt x="21141" y="16671"/>
                                <a:pt x="20406" y="17126"/>
                              </a:cubicBezTo>
                              <a:lnTo>
                                <a:pt x="13831" y="21228"/>
                              </a:lnTo>
                              <a:cubicBezTo>
                                <a:pt x="13427" y="21367"/>
                                <a:pt x="13004" y="21486"/>
                                <a:pt x="12600" y="21486"/>
                              </a:cubicBezTo>
                              <a:close/>
                            </a:path>
                          </a:pathLst>
                        </a:custGeom>
                        <a:solidFill>
                          <a:srgbClr val="ED7D31"/>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372FCE5" id="Shape" o:spid="_x0000_s1026" style="position:absolute;margin-left:232.1pt;margin-top:19.8pt;width:108.25pt;height:99.85pt;z-index:25230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1600,214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" path="m12600,21486v-422,,-827,-119,-1194,-337l3729,16373r-3343,c294,16373,220,16334,165,16274v-55,-59,-92,-138,-92,-238l73,14293v,-139,37,-258,129,-337c790,13381,1561,12529,2516,11439r882,-991c4463,9259,4684,8685,4684,8407v,-258,-92,-475,-276,-634c4225,7595,3986,7515,3692,7515v-294,,-533,80,-716,258c2792,7951,2718,8169,2718,8447r,376c2718,8922,2682,9002,2627,9061v-56,59,-129,99,-221,99l312,9160v-92,,-165,-40,-220,-99c37,9002,,8922,,8823l,8031c37,7416,239,6861,569,6406,900,5950,1341,5593,1892,5355v532,-237,1139,-356,1800,-356c4427,4999,5088,5157,5639,5454v551,298,992,714,1285,1229c7218,7198,7365,7773,7365,8387v,456,-110,912,-312,1368c6851,10210,6557,10686,6153,11181v-275,357,-588,734,-918,1090c4904,12628,4427,13123,3820,13758r-128,138l7200,13896v73,,129,60,129,139c7329,14114,7273,14174,7200,14174r-3710,c3416,14174,3343,14134,3306,14055v-37,-79,-18,-159,37,-238l3637,13520v606,-634,1065,-1110,1414,-1467c5382,11697,5694,11340,5951,10983v386,-475,661,-931,863,-1367c6998,9200,7090,8784,7090,8387v,-555,-129,-1090,-404,-1545c6410,6386,6025,6009,5510,5732,4996,5454,4390,5316,3692,5316v-625,,-1194,119,-1690,337c1506,5871,1102,6207,790,6624,496,7040,312,7535,276,8070r,773c276,8863,276,8863,294,8863v,,18,20,18,20l2406,8883v19,,19,,19,-20c2425,8863,2443,8843,2443,8843r,-376c2443,8110,2553,7793,2792,7575v220,-218,533,-337,900,-337c4059,7238,4353,7357,4592,7575v239,218,367,515,367,872c4959,8942,4518,9675,3600,10706r-863,991c1782,12787,992,13639,422,14233v-36,40,-36,79,-36,119l386,16096v,20,,20,18,20c404,16116,422,16136,422,16136r3380,c3820,16136,3857,16136,3876,16155r7714,4796c12251,21367,13059,21367,13720,20951r6576,-4102c20957,16433,21361,15680,21361,14867r,-8204c21361,5851,20957,5078,20296,4682l13720,580v-642,-397,-1451,-417,-2112,c11608,580,11590,580,11590,599l5786,3968v-74,40,-147,20,-184,-59c5565,3829,5584,3750,5657,3711l11443,342v,,,,,c12178,-114,13096,-114,13831,342r6575,4102c21141,4900,21600,5772,21600,6683r,8204c21600,15799,21141,16671,20406,17126r-6575,4102c13427,21367,13004,21486,12600,21486xe" fillcolor="#ed7d31" stroked="f" strokeweight="1pt">
                <v:stroke miterlimit="4" joinstyle="miter"/>
                <v:path arrowok="t" o:extrusionok="f" o:connecttype="custom" o:connectlocs="149491286,109820294;149491286,109820294;149491286,109820294;149491286,109820294" o:connectangles="0,90,180,270"/>
              </v:shape>
            </w:pict>
          </mc:Fallback>
        </mc:AlternateContent>
      </w:r>
      <w:r w:rsidRPr="0029695D">
        <w:rPr>
          <w:b/>
          <w:bCs/>
          <w:noProof/>
          <w:sz w:val="36"/>
          <w:szCs w:val="36"/>
          <w:rtl/>
        </w:rPr>
        <mc:AlternateContent>
          <mc:Choice Requires="wps">
            <w:drawing>
              <wp:anchor distT="0" distB="0" distL="114300" distR="114300" simplePos="0" relativeHeight="252302336" behindDoc="0" locked="0" layoutInCell="1" allowOverlap="1" wp14:anchorId="503A4EB9" wp14:editId="67EAFE53">
                <wp:simplePos x="0" y="0"/>
                <wp:positionH relativeFrom="column">
                  <wp:posOffset>4391379</wp:posOffset>
                </wp:positionH>
                <wp:positionV relativeFrom="paragraph">
                  <wp:posOffset>251716</wp:posOffset>
                </wp:positionV>
                <wp:extent cx="1313815" cy="1271905"/>
                <wp:effectExtent l="0" t="19050" r="635" b="4445"/>
                <wp:wrapNone/>
                <wp:docPr id="1530" name="Shap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313815" cy="1271905"/>
                        </a:xfrm>
                        <a:custGeom>
                          <a:avLst/>
                          <a:gdLst>
                            <a:gd name="T0" fmla="*/ 2050850 w 21600"/>
                            <a:gd name="T1" fmla="*/ 1861285 h 21600"/>
                            <a:gd name="T2" fmla="*/ 2050850 w 21600"/>
                            <a:gd name="T3" fmla="*/ 1861285 h 21600"/>
                            <a:gd name="T4" fmla="*/ 2050850 w 21600"/>
                            <a:gd name="T5" fmla="*/ 1861285 h 21600"/>
                            <a:gd name="T6" fmla="*/ 2050850 w 21600"/>
                            <a:gd name="T7" fmla="*/ 1861285 h 21600"/>
                            <a:gd name="T8" fmla="*/ 0 60000 65536"/>
                            <a:gd name="T9" fmla="*/ 5898240 60000 65536"/>
                            <a:gd name="T10" fmla="*/ 11796480 60000 65536"/>
                            <a:gd name="T11" fmla="*/ 17694720 60000 65536"/>
                          </a:gdLst>
                          <a:ahLst/>
                          <a:cxnLst>
                            <a:cxn ang="T8">
                              <a:pos x="T0" y="T1"/>
                            </a:cxn>
                            <a:cxn ang="T9">
                              <a:pos x="T2" y="T3"/>
                            </a:cxn>
                            <a:cxn ang="T10">
                              <a:pos x="T4" y="T5"/>
                            </a:cxn>
                            <a:cxn ang="T11">
                              <a:pos x="T6" y="T7"/>
                            </a:cxn>
                          </a:cxnLst>
                          <a:rect l="0" t="0" r="r" b="b"/>
                          <a:pathLst>
                            <a:path w="21600" h="21600" extrusionOk="0">
                              <a:moveTo>
                                <a:pt x="12203" y="21486"/>
                              </a:moveTo>
                              <a:cubicBezTo>
                                <a:pt x="11761" y="21486"/>
                                <a:pt x="11338" y="21368"/>
                                <a:pt x="10954" y="21150"/>
                              </a:cubicBezTo>
                              <a:lnTo>
                                <a:pt x="4401" y="17320"/>
                              </a:lnTo>
                              <a:cubicBezTo>
                                <a:pt x="4362" y="17300"/>
                                <a:pt x="4324" y="17241"/>
                                <a:pt x="4324" y="17202"/>
                              </a:cubicBezTo>
                              <a:lnTo>
                                <a:pt x="4324" y="5493"/>
                              </a:lnTo>
                              <a:cubicBezTo>
                                <a:pt x="4324" y="5474"/>
                                <a:pt x="4324" y="5474"/>
                                <a:pt x="4305" y="5474"/>
                              </a:cubicBezTo>
                              <a:cubicBezTo>
                                <a:pt x="4305" y="5474"/>
                                <a:pt x="4285" y="5454"/>
                                <a:pt x="4285" y="5454"/>
                              </a:cubicBezTo>
                              <a:lnTo>
                                <a:pt x="2056" y="5454"/>
                              </a:lnTo>
                              <a:cubicBezTo>
                                <a:pt x="1999" y="5454"/>
                                <a:pt x="1941" y="5474"/>
                                <a:pt x="1883" y="5493"/>
                              </a:cubicBezTo>
                              <a:lnTo>
                                <a:pt x="327" y="6184"/>
                              </a:lnTo>
                              <a:cubicBezTo>
                                <a:pt x="288" y="6204"/>
                                <a:pt x="269" y="6224"/>
                                <a:pt x="269" y="6263"/>
                              </a:cubicBezTo>
                              <a:lnTo>
                                <a:pt x="307" y="7902"/>
                              </a:lnTo>
                              <a:cubicBezTo>
                                <a:pt x="307" y="7902"/>
                                <a:pt x="307" y="7922"/>
                                <a:pt x="307" y="7922"/>
                              </a:cubicBezTo>
                              <a:lnTo>
                                <a:pt x="327" y="7922"/>
                              </a:lnTo>
                              <a:lnTo>
                                <a:pt x="1806" y="7566"/>
                              </a:lnTo>
                              <a:cubicBezTo>
                                <a:pt x="1883" y="7547"/>
                                <a:pt x="1960" y="7566"/>
                                <a:pt x="2018" y="7626"/>
                              </a:cubicBezTo>
                              <a:cubicBezTo>
                                <a:pt x="2075" y="7685"/>
                                <a:pt x="2095" y="7744"/>
                                <a:pt x="2095" y="7784"/>
                              </a:cubicBezTo>
                              <a:lnTo>
                                <a:pt x="2095" y="16056"/>
                              </a:lnTo>
                              <a:cubicBezTo>
                                <a:pt x="2095" y="16135"/>
                                <a:pt x="2037" y="16195"/>
                                <a:pt x="1960" y="16195"/>
                              </a:cubicBezTo>
                              <a:cubicBezTo>
                                <a:pt x="1883" y="16195"/>
                                <a:pt x="1826" y="16135"/>
                                <a:pt x="1826" y="16056"/>
                              </a:cubicBezTo>
                              <a:lnTo>
                                <a:pt x="1826" y="7863"/>
                              </a:lnTo>
                              <a:lnTo>
                                <a:pt x="365" y="8218"/>
                              </a:lnTo>
                              <a:cubicBezTo>
                                <a:pt x="346" y="8218"/>
                                <a:pt x="346" y="8218"/>
                                <a:pt x="327" y="8218"/>
                              </a:cubicBezTo>
                              <a:cubicBezTo>
                                <a:pt x="192" y="8218"/>
                                <a:pt x="38" y="8139"/>
                                <a:pt x="38" y="7902"/>
                              </a:cubicBezTo>
                              <a:lnTo>
                                <a:pt x="0" y="6263"/>
                              </a:lnTo>
                              <a:cubicBezTo>
                                <a:pt x="0" y="6105"/>
                                <a:pt x="77" y="5967"/>
                                <a:pt x="231" y="5908"/>
                              </a:cubicBezTo>
                              <a:lnTo>
                                <a:pt x="1806" y="5197"/>
                              </a:lnTo>
                              <a:cubicBezTo>
                                <a:pt x="1902" y="5158"/>
                                <a:pt x="1999" y="5138"/>
                                <a:pt x="2095" y="5138"/>
                              </a:cubicBezTo>
                              <a:lnTo>
                                <a:pt x="4324" y="5138"/>
                              </a:lnTo>
                              <a:cubicBezTo>
                                <a:pt x="4420" y="5138"/>
                                <a:pt x="4497" y="5177"/>
                                <a:pt x="4554" y="5237"/>
                              </a:cubicBezTo>
                              <a:cubicBezTo>
                                <a:pt x="4612" y="5296"/>
                                <a:pt x="4651" y="5375"/>
                                <a:pt x="4651" y="5474"/>
                              </a:cubicBezTo>
                              <a:lnTo>
                                <a:pt x="4651" y="17083"/>
                              </a:lnTo>
                              <a:lnTo>
                                <a:pt x="11107" y="20894"/>
                              </a:lnTo>
                              <a:cubicBezTo>
                                <a:pt x="11799" y="21308"/>
                                <a:pt x="12645" y="21308"/>
                                <a:pt x="13337" y="20894"/>
                              </a:cubicBezTo>
                              <a:lnTo>
                                <a:pt x="20216" y="16807"/>
                              </a:lnTo>
                              <a:cubicBezTo>
                                <a:pt x="20908" y="16392"/>
                                <a:pt x="21331" y="15642"/>
                                <a:pt x="21331" y="14832"/>
                              </a:cubicBezTo>
                              <a:lnTo>
                                <a:pt x="21331" y="6658"/>
                              </a:lnTo>
                              <a:cubicBezTo>
                                <a:pt x="21331" y="5849"/>
                                <a:pt x="20908" y="5079"/>
                                <a:pt x="20216" y="4684"/>
                              </a:cubicBezTo>
                              <a:lnTo>
                                <a:pt x="13337" y="597"/>
                              </a:lnTo>
                              <a:cubicBezTo>
                                <a:pt x="12645" y="182"/>
                                <a:pt x="11799" y="182"/>
                                <a:pt x="11107" y="597"/>
                              </a:cubicBezTo>
                              <a:lnTo>
                                <a:pt x="5035" y="3953"/>
                              </a:lnTo>
                              <a:cubicBezTo>
                                <a:pt x="4958" y="3993"/>
                                <a:pt x="4881" y="3973"/>
                                <a:pt x="4843" y="3894"/>
                              </a:cubicBezTo>
                              <a:cubicBezTo>
                                <a:pt x="4804" y="3815"/>
                                <a:pt x="4823" y="3736"/>
                                <a:pt x="4900" y="3697"/>
                              </a:cubicBezTo>
                              <a:lnTo>
                                <a:pt x="10973" y="340"/>
                              </a:lnTo>
                              <a:cubicBezTo>
                                <a:pt x="11742" y="-114"/>
                                <a:pt x="12702" y="-114"/>
                                <a:pt x="13471" y="340"/>
                              </a:cubicBezTo>
                              <a:lnTo>
                                <a:pt x="20351" y="4427"/>
                              </a:lnTo>
                              <a:cubicBezTo>
                                <a:pt x="21120" y="4881"/>
                                <a:pt x="21600" y="5750"/>
                                <a:pt x="21600" y="6658"/>
                              </a:cubicBezTo>
                              <a:lnTo>
                                <a:pt x="21600" y="14832"/>
                              </a:lnTo>
                              <a:cubicBezTo>
                                <a:pt x="21600" y="15740"/>
                                <a:pt x="21120" y="16609"/>
                                <a:pt x="20351" y="17063"/>
                              </a:cubicBezTo>
                              <a:lnTo>
                                <a:pt x="13471" y="21150"/>
                              </a:lnTo>
                              <a:cubicBezTo>
                                <a:pt x="13087" y="21368"/>
                                <a:pt x="12645" y="21486"/>
                                <a:pt x="12203" y="21486"/>
                              </a:cubicBezTo>
                              <a:close/>
                              <a:moveTo>
                                <a:pt x="1922" y="7843"/>
                              </a:moveTo>
                              <a:cubicBezTo>
                                <a:pt x="1922" y="7843"/>
                                <a:pt x="1922" y="7843"/>
                                <a:pt x="1922" y="7843"/>
                              </a:cubicBezTo>
                              <a:cubicBezTo>
                                <a:pt x="1922" y="7843"/>
                                <a:pt x="1922" y="7843"/>
                                <a:pt x="1922" y="7843"/>
                              </a:cubicBezTo>
                              <a:close/>
                            </a:path>
                          </a:pathLst>
                        </a:custGeom>
                        <a:solidFill>
                          <a:srgbClr val="FFC000"/>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E5FE2FA" id="Shape" o:spid="_x0000_s1026" style="position:absolute;margin-left:345.8pt;margin-top:19.8pt;width:103.45pt;height:100.15pt;z-index:25230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" path="m12203,21486v-442,,-865,-118,-1249,-336l4401,17320v-39,-20,-77,-79,-77,-118l4324,5493v,-19,,-19,-19,-19c4305,5474,4285,5454,4285,5454r-2229,c1999,5454,1941,5474,1883,5493l327,6184v-39,20,-58,40,-58,79l307,7902v,,,20,,20l327,7922,1806,7566v77,-19,154,,212,60c2075,7685,2095,7744,2095,7784r,8272c2095,16135,2037,16195,1960,16195v-77,,-134,-60,-134,-139l1826,7863,365,8218v-19,,-19,,-38,c192,8218,38,8139,38,7902l,6263c,6105,77,5967,231,5908l1806,5197v96,-39,193,-59,289,-59l4324,5138v96,,173,39,230,99c4612,5296,4651,5375,4651,5474r,11609l11107,20894v692,414,1538,414,2230,l20216,16807v692,-415,1115,-1165,1115,-1975l21331,6658v,-809,-423,-1579,-1115,-1974l13337,597v-692,-415,-1538,-415,-2230,l5035,3953v-77,40,-154,20,-192,-59c4804,3815,4823,3736,4900,3697l10973,340v769,-454,1729,-454,2498,l20351,4427v769,454,1249,1323,1249,2231l21600,14832v,908,-480,1777,-1249,2231l13471,21150v-384,218,-826,336,-1268,336xm1922,7843v,,,,,c1922,7843,1922,7843,1922,7843xe" fillcolor="#ffc000" stroked="f" strokeweight="1pt">
                <v:stroke miterlimit="4" joinstyle="miter"/>
                <v:path arrowok="t" o:extrusionok="f" o:connecttype="custom" o:connectlocs="124742477,109600819;124742477,109600819;124742477,109600819;124742477,109600819" o:connectangles="0,90,180,270"/>
              </v:shape>
            </w:pict>
          </mc:Fallback>
        </mc:AlternateContent>
      </w:r>
      <w:r w:rsidRPr="0029695D">
        <w:rPr>
          <w:b/>
          <w:bCs/>
          <w:noProof/>
          <w:sz w:val="36"/>
          <w:szCs w:val="36"/>
          <w:rtl/>
        </w:rPr>
        <mc:AlternateContent>
          <mc:Choice Requires="wps">
            <w:drawing>
              <wp:anchor distT="0" distB="0" distL="114300" distR="114300" simplePos="0" relativeHeight="252306432" behindDoc="0" locked="0" layoutInCell="1" allowOverlap="1" wp14:anchorId="3D2B9E4E" wp14:editId="4D64DC3E">
                <wp:simplePos x="0" y="0"/>
                <wp:positionH relativeFrom="margin">
                  <wp:align>left</wp:align>
                </wp:positionH>
                <wp:positionV relativeFrom="paragraph">
                  <wp:posOffset>222885</wp:posOffset>
                </wp:positionV>
                <wp:extent cx="1437005" cy="1273175"/>
                <wp:effectExtent l="0" t="0" r="0" b="3175"/>
                <wp:wrapNone/>
                <wp:docPr id="1536" name="Freeform: Shape 76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37005" cy="1273175"/>
                        </a:xfrm>
                        <a:custGeom>
                          <a:avLst/>
                          <a:gdLst>
                            <a:gd name="T0" fmla="*/ 41 w 2927037"/>
                            <a:gd name="T1" fmla="*/ 108 h 2592030"/>
                            <a:gd name="T2" fmla="*/ 23 w 2927037"/>
                            <a:gd name="T3" fmla="*/ 134 h 2592030"/>
                            <a:gd name="T4" fmla="*/ 41 w 2927037"/>
                            <a:gd name="T5" fmla="*/ 134 h 2592030"/>
                            <a:gd name="T6" fmla="*/ 43 w 2927037"/>
                            <a:gd name="T7" fmla="*/ 100 h 2592030"/>
                            <a:gd name="T8" fmla="*/ 44 w 2927037"/>
                            <a:gd name="T9" fmla="*/ 102 h 2592030"/>
                            <a:gd name="T10" fmla="*/ 44 w 2927037"/>
                            <a:gd name="T11" fmla="*/ 135 h 2592030"/>
                            <a:gd name="T12" fmla="*/ 42 w 2927037"/>
                            <a:gd name="T13" fmla="*/ 137 h 2592030"/>
                            <a:gd name="T14" fmla="*/ 20 w 2927037"/>
                            <a:gd name="T15" fmla="*/ 137 h 2592030"/>
                            <a:gd name="T16" fmla="*/ 18 w 2927037"/>
                            <a:gd name="T17" fmla="*/ 136 h 2592030"/>
                            <a:gd name="T18" fmla="*/ 18 w 2927037"/>
                            <a:gd name="T19" fmla="*/ 134 h 2592030"/>
                            <a:gd name="T20" fmla="*/ 41 w 2927037"/>
                            <a:gd name="T21" fmla="*/ 101 h 2592030"/>
                            <a:gd name="T22" fmla="*/ 43 w 2927037"/>
                            <a:gd name="T23" fmla="*/ 100 h 2592030"/>
                            <a:gd name="T24" fmla="*/ 177 w 2927037"/>
                            <a:gd name="T25" fmla="*/ 0 h 2592030"/>
                            <a:gd name="T26" fmla="*/ 192 w 2927037"/>
                            <a:gd name="T27" fmla="*/ 4 h 2592030"/>
                            <a:gd name="T28" fmla="*/ 277 w 2927037"/>
                            <a:gd name="T29" fmla="*/ 53 h 2592030"/>
                            <a:gd name="T30" fmla="*/ 293 w 2927037"/>
                            <a:gd name="T31" fmla="*/ 80 h 2592030"/>
                            <a:gd name="T32" fmla="*/ 293 w 2927037"/>
                            <a:gd name="T33" fmla="*/ 179 h 2592030"/>
                            <a:gd name="T34" fmla="*/ 277 w 2927037"/>
                            <a:gd name="T35" fmla="*/ 206 h 2592030"/>
                            <a:gd name="T36" fmla="*/ 192 w 2927037"/>
                            <a:gd name="T37" fmla="*/ 255 h 2592030"/>
                            <a:gd name="T38" fmla="*/ 177 w 2927037"/>
                            <a:gd name="T39" fmla="*/ 259 h 2592030"/>
                            <a:gd name="T40" fmla="*/ 161 w 2927037"/>
                            <a:gd name="T41" fmla="*/ 255 h 2592030"/>
                            <a:gd name="T42" fmla="*/ 49 w 2927037"/>
                            <a:gd name="T43" fmla="*/ 190 h 2592030"/>
                            <a:gd name="T44" fmla="*/ 47 w 2927037"/>
                            <a:gd name="T45" fmla="*/ 189 h 2592030"/>
                            <a:gd name="T46" fmla="*/ 47 w 2927037"/>
                            <a:gd name="T47" fmla="*/ 160 h 2592030"/>
                            <a:gd name="T48" fmla="*/ 2 w 2927037"/>
                            <a:gd name="T49" fmla="*/ 160 h 2592030"/>
                            <a:gd name="T50" fmla="*/ 0 w 2927037"/>
                            <a:gd name="T51" fmla="*/ 158 h 2592030"/>
                            <a:gd name="T52" fmla="*/ 0 w 2927037"/>
                            <a:gd name="T53" fmla="*/ 134 h 2592030"/>
                            <a:gd name="T54" fmla="*/ 0 w 2927037"/>
                            <a:gd name="T55" fmla="*/ 133 h 2592030"/>
                            <a:gd name="T56" fmla="*/ 47 w 2927037"/>
                            <a:gd name="T57" fmla="*/ 63 h 2592030"/>
                            <a:gd name="T58" fmla="*/ 49 w 2927037"/>
                            <a:gd name="T59" fmla="*/ 63 h 2592030"/>
                            <a:gd name="T60" fmla="*/ 81 w 2927037"/>
                            <a:gd name="T61" fmla="*/ 63 h 2592030"/>
                            <a:gd name="T62" fmla="*/ 83 w 2927037"/>
                            <a:gd name="T63" fmla="*/ 64 h 2592030"/>
                            <a:gd name="T64" fmla="*/ 83 w 2927037"/>
                            <a:gd name="T65" fmla="*/ 134 h 2592030"/>
                            <a:gd name="T66" fmla="*/ 97 w 2927037"/>
                            <a:gd name="T67" fmla="*/ 134 h 2592030"/>
                            <a:gd name="T68" fmla="*/ 99 w 2927037"/>
                            <a:gd name="T69" fmla="*/ 135 h 2592030"/>
                            <a:gd name="T70" fmla="*/ 97 w 2927037"/>
                            <a:gd name="T71" fmla="*/ 137 h 2592030"/>
                            <a:gd name="T72" fmla="*/ 81 w 2927037"/>
                            <a:gd name="T73" fmla="*/ 137 h 2592030"/>
                            <a:gd name="T74" fmla="*/ 79 w 2927037"/>
                            <a:gd name="T75" fmla="*/ 135 h 2592030"/>
                            <a:gd name="T76" fmla="*/ 79 w 2927037"/>
                            <a:gd name="T77" fmla="*/ 66 h 2592030"/>
                            <a:gd name="T78" fmla="*/ 50 w 2927037"/>
                            <a:gd name="T79" fmla="*/ 66 h 2592030"/>
                            <a:gd name="T80" fmla="*/ 3 w 2927037"/>
                            <a:gd name="T81" fmla="*/ 134 h 2592030"/>
                            <a:gd name="T82" fmla="*/ 3 w 2927037"/>
                            <a:gd name="T83" fmla="*/ 156 h 2592030"/>
                            <a:gd name="T84" fmla="*/ 49 w 2927037"/>
                            <a:gd name="T85" fmla="*/ 156 h 2592030"/>
                            <a:gd name="T86" fmla="*/ 50 w 2927037"/>
                            <a:gd name="T87" fmla="*/ 158 h 2592030"/>
                            <a:gd name="T88" fmla="*/ 50 w 2927037"/>
                            <a:gd name="T89" fmla="*/ 187 h 2592030"/>
                            <a:gd name="T90" fmla="*/ 163 w 2927037"/>
                            <a:gd name="T91" fmla="*/ 252 h 2592030"/>
                            <a:gd name="T92" fmla="*/ 191 w 2927037"/>
                            <a:gd name="T93" fmla="*/ 252 h 2592030"/>
                            <a:gd name="T94" fmla="*/ 276 w 2927037"/>
                            <a:gd name="T95" fmla="*/ 203 h 2592030"/>
                            <a:gd name="T96" fmla="*/ 290 w 2927037"/>
                            <a:gd name="T97" fmla="*/ 179 h 2592030"/>
                            <a:gd name="T98" fmla="*/ 290 w 2927037"/>
                            <a:gd name="T99" fmla="*/ 80 h 2592030"/>
                            <a:gd name="T100" fmla="*/ 276 w 2927037"/>
                            <a:gd name="T101" fmla="*/ 56 h 2592030"/>
                            <a:gd name="T102" fmla="*/ 191 w 2927037"/>
                            <a:gd name="T103" fmla="*/ 7 h 2592030"/>
                            <a:gd name="T104" fmla="*/ 163 w 2927037"/>
                            <a:gd name="T105" fmla="*/ 7 h 2592030"/>
                            <a:gd name="T106" fmla="*/ 89 w 2927037"/>
                            <a:gd name="T107" fmla="*/ 48 h 2592030"/>
                            <a:gd name="T108" fmla="*/ 86 w 2927037"/>
                            <a:gd name="T109" fmla="*/ 47 h 2592030"/>
                            <a:gd name="T110" fmla="*/ 87 w 2927037"/>
                            <a:gd name="T111" fmla="*/ 45 h 2592030"/>
                            <a:gd name="T112" fmla="*/ 161 w 2927037"/>
                            <a:gd name="T113" fmla="*/ 4 h 2592030"/>
                            <a:gd name="T114" fmla="*/ 177 w 2927037"/>
                            <a:gd name="T115" fmla="*/ 0 h 2592030"/>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2927037" h="2592030">
                              <a:moveTo>
                                <a:pt x="406966" y="1076455"/>
                              </a:moveTo>
                              <a:lnTo>
                                <a:pt x="233244" y="1335840"/>
                              </a:lnTo>
                              <a:lnTo>
                                <a:pt x="406966" y="1335840"/>
                              </a:lnTo>
                              <a:lnTo>
                                <a:pt x="406966" y="1076455"/>
                              </a:lnTo>
                              <a:close/>
                              <a:moveTo>
                                <a:pt x="425992" y="1000314"/>
                              </a:moveTo>
                              <a:cubicBezTo>
                                <a:pt x="433130" y="1002683"/>
                                <a:pt x="437893" y="1009827"/>
                                <a:pt x="437893" y="1016971"/>
                              </a:cubicBezTo>
                              <a:lnTo>
                                <a:pt x="437893" y="1352497"/>
                              </a:lnTo>
                              <a:cubicBezTo>
                                <a:pt x="442655" y="1364398"/>
                                <a:pt x="433142" y="1371541"/>
                                <a:pt x="423617" y="1371541"/>
                              </a:cubicBezTo>
                              <a:lnTo>
                                <a:pt x="199930" y="1371541"/>
                              </a:lnTo>
                              <a:cubicBezTo>
                                <a:pt x="192792" y="1371541"/>
                                <a:pt x="188029" y="1366785"/>
                                <a:pt x="183267" y="1362028"/>
                              </a:cubicBezTo>
                              <a:cubicBezTo>
                                <a:pt x="180891" y="1357271"/>
                                <a:pt x="180891" y="1350128"/>
                                <a:pt x="183267" y="1342984"/>
                              </a:cubicBezTo>
                              <a:lnTo>
                                <a:pt x="406966" y="1007440"/>
                              </a:lnTo>
                              <a:cubicBezTo>
                                <a:pt x="411716" y="1000314"/>
                                <a:pt x="418854" y="997927"/>
                                <a:pt x="425992" y="1000314"/>
                              </a:cubicBezTo>
                              <a:close/>
                              <a:moveTo>
                                <a:pt x="1765725" y="0"/>
                              </a:moveTo>
                              <a:cubicBezTo>
                                <a:pt x="1819269" y="0"/>
                                <a:pt x="1872830" y="13692"/>
                                <a:pt x="1920462" y="41076"/>
                              </a:cubicBezTo>
                              <a:lnTo>
                                <a:pt x="2772419" y="533630"/>
                              </a:lnTo>
                              <a:cubicBezTo>
                                <a:pt x="2867548" y="588398"/>
                                <a:pt x="2927037" y="693110"/>
                                <a:pt x="2927037" y="802526"/>
                              </a:cubicBezTo>
                              <a:lnTo>
                                <a:pt x="2927037" y="1787755"/>
                              </a:lnTo>
                              <a:cubicBezTo>
                                <a:pt x="2927037" y="1897171"/>
                                <a:pt x="2867548" y="2001882"/>
                                <a:pt x="2772419" y="2056651"/>
                              </a:cubicBezTo>
                              <a:lnTo>
                                <a:pt x="1920462" y="2549205"/>
                              </a:lnTo>
                              <a:cubicBezTo>
                                <a:pt x="1875201" y="2577795"/>
                                <a:pt x="1822894" y="2592030"/>
                                <a:pt x="1768147" y="2592030"/>
                              </a:cubicBezTo>
                              <a:cubicBezTo>
                                <a:pt x="1713401" y="2592030"/>
                                <a:pt x="1661094" y="2577795"/>
                                <a:pt x="1613394" y="2551617"/>
                              </a:cubicBezTo>
                              <a:lnTo>
                                <a:pt x="485400" y="1901876"/>
                              </a:lnTo>
                              <a:cubicBezTo>
                                <a:pt x="475915" y="1901876"/>
                                <a:pt x="468868" y="1894758"/>
                                <a:pt x="468868" y="1885228"/>
                              </a:cubicBezTo>
                              <a:lnTo>
                                <a:pt x="468868" y="1597392"/>
                              </a:lnTo>
                              <a:lnTo>
                                <a:pt x="16668" y="1597392"/>
                              </a:lnTo>
                              <a:cubicBezTo>
                                <a:pt x="7182" y="1597392"/>
                                <a:pt x="0" y="1590154"/>
                                <a:pt x="0" y="1580624"/>
                              </a:cubicBezTo>
                              <a:lnTo>
                                <a:pt x="0" y="1335613"/>
                              </a:lnTo>
                              <a:cubicBezTo>
                                <a:pt x="0" y="1333201"/>
                                <a:pt x="0" y="1328375"/>
                                <a:pt x="2439" y="1326083"/>
                              </a:cubicBezTo>
                              <a:lnTo>
                                <a:pt x="473611" y="633516"/>
                              </a:lnTo>
                              <a:cubicBezTo>
                                <a:pt x="475915" y="628811"/>
                                <a:pt x="483097" y="626398"/>
                                <a:pt x="487840" y="626398"/>
                              </a:cubicBezTo>
                              <a:lnTo>
                                <a:pt x="811440" y="626398"/>
                              </a:lnTo>
                              <a:cubicBezTo>
                                <a:pt x="821061" y="626398"/>
                                <a:pt x="828108" y="633516"/>
                                <a:pt x="828108" y="643046"/>
                              </a:cubicBezTo>
                              <a:lnTo>
                                <a:pt x="828108" y="1335613"/>
                              </a:lnTo>
                              <a:lnTo>
                                <a:pt x="968497" y="1335613"/>
                              </a:lnTo>
                              <a:cubicBezTo>
                                <a:pt x="978118" y="1335613"/>
                                <a:pt x="985165" y="1342731"/>
                                <a:pt x="985165" y="1352261"/>
                              </a:cubicBezTo>
                              <a:cubicBezTo>
                                <a:pt x="985165" y="1361791"/>
                                <a:pt x="978118" y="1368909"/>
                                <a:pt x="968497" y="1368909"/>
                              </a:cubicBezTo>
                              <a:lnTo>
                                <a:pt x="809136" y="1368909"/>
                              </a:lnTo>
                              <a:cubicBezTo>
                                <a:pt x="799515" y="1368909"/>
                                <a:pt x="792468" y="1361791"/>
                                <a:pt x="792468" y="1352261"/>
                              </a:cubicBezTo>
                              <a:lnTo>
                                <a:pt x="792468" y="659694"/>
                              </a:lnTo>
                              <a:lnTo>
                                <a:pt x="497325" y="659694"/>
                              </a:lnTo>
                              <a:lnTo>
                                <a:pt x="33336" y="1337905"/>
                              </a:lnTo>
                              <a:lnTo>
                                <a:pt x="33336" y="1559271"/>
                              </a:lnTo>
                              <a:lnTo>
                                <a:pt x="485400" y="1559271"/>
                              </a:lnTo>
                              <a:cubicBezTo>
                                <a:pt x="495022" y="1559271"/>
                                <a:pt x="502068" y="1566389"/>
                                <a:pt x="502068" y="1575919"/>
                              </a:cubicBezTo>
                              <a:lnTo>
                                <a:pt x="502068" y="1868580"/>
                              </a:lnTo>
                              <a:lnTo>
                                <a:pt x="1630062" y="2518201"/>
                              </a:lnTo>
                              <a:cubicBezTo>
                                <a:pt x="1715705" y="2568265"/>
                                <a:pt x="1820455" y="2568265"/>
                                <a:pt x="1906098" y="2518201"/>
                              </a:cubicBezTo>
                              <a:lnTo>
                                <a:pt x="2758055" y="2025647"/>
                              </a:lnTo>
                              <a:cubicBezTo>
                                <a:pt x="2843698" y="1975704"/>
                                <a:pt x="2896141" y="1885228"/>
                                <a:pt x="2896141" y="1787755"/>
                              </a:cubicBezTo>
                              <a:lnTo>
                                <a:pt x="2896141" y="802526"/>
                              </a:lnTo>
                              <a:cubicBezTo>
                                <a:pt x="2896141" y="704932"/>
                                <a:pt x="2843698" y="612163"/>
                                <a:pt x="2758055" y="564512"/>
                              </a:cubicBezTo>
                              <a:lnTo>
                                <a:pt x="1906098" y="71958"/>
                              </a:lnTo>
                              <a:cubicBezTo>
                                <a:pt x="1820455" y="22015"/>
                                <a:pt x="1715705" y="22015"/>
                                <a:pt x="1630062" y="71958"/>
                              </a:cubicBezTo>
                              <a:lnTo>
                                <a:pt x="887597" y="476569"/>
                              </a:lnTo>
                              <a:cubicBezTo>
                                <a:pt x="878111" y="481274"/>
                                <a:pt x="868625" y="478861"/>
                                <a:pt x="863883" y="469331"/>
                              </a:cubicBezTo>
                              <a:cubicBezTo>
                                <a:pt x="859140" y="459801"/>
                                <a:pt x="861443" y="450391"/>
                                <a:pt x="870929" y="445566"/>
                              </a:cubicBezTo>
                              <a:lnTo>
                                <a:pt x="1611090" y="41076"/>
                              </a:lnTo>
                              <a:cubicBezTo>
                                <a:pt x="1658655" y="13692"/>
                                <a:pt x="1712181" y="0"/>
                                <a:pt x="1765725" y="0"/>
                              </a:cubicBezTo>
                              <a:close/>
                            </a:path>
                          </a:pathLst>
                        </a:custGeom>
                        <a:solidFill>
                          <a:srgbClr val="A5A5A5"/>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67A66C8" id="Freeform: Shape 7640" o:spid="_x0000_s1026" style="position:absolute;margin-left:0;margin-top:17.55pt;width:113.15pt;height:100.25pt;z-index:25230643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coordsize="2927037,2592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" path="m406966,1076455l233244,1335840r173722,l406966,1076455xm425992,1000314v7138,2369,11901,9513,11901,16657l437893,1352497v4762,11901,-4751,19044,-14276,19044l199930,1371541v-7138,,-11901,-4756,-16663,-9513c180891,1357271,180891,1350128,183267,1342984l406966,1007440v4750,-7126,11888,-9513,19026,-7126xm1765725,v53544,,107105,13692,154737,41076l2772419,533630v95129,54768,154618,159480,154618,268896l2927037,1787755v,109416,-59489,214127,-154618,268896l1920462,2549205v-45261,28590,-97568,42825,-152315,42825c1713401,2592030,1661094,2577795,1613394,2551617l485400,1901876v-9485,,-16532,-7118,-16532,-16648l468868,1597392r-452200,c7182,1597392,,1590154,,1580624l,1335613v,-2412,,-7238,2439,-9530l473611,633516v2304,-4705,9486,-7118,14229,-7118l811440,626398v9621,,16668,7118,16668,16648l828108,1335613r140389,c978118,1335613,985165,1342731,985165,1352261v,9530,-7047,16648,-16668,16648l809136,1368909v-9621,,-16668,-7118,-16668,-16648l792468,659694r-295143,l33336,1337905r,221366l485400,1559271v9622,,16668,7118,16668,16648l502068,1868580r1127994,649621c1715705,2568265,1820455,2568265,1906098,2518201r851957,-492554c2843698,1975704,2896141,1885228,2896141,1787755r,-985229c2896141,704932,2843698,612163,2758055,564512l1906098,71958v-85643,-49943,-190393,-49943,-276036,l887597,476569v-9486,4705,-18972,2292,-23714,-7238c859140,459801,861443,450391,870929,445566l1611090,41076c1658655,13692,1712181,,1765725,xe" fillcolor="#a5a5a5" stroked="f" strokeweight="1pt">
                <v:stroke miterlimit="4" joinstyle="miter"/>
                <v:path arrowok="t" o:connecttype="custom" o:connectlocs="20,53;11,66;20,66;21,49;22,50;22,66;21,67;10,67;9,67;9,66;20,50;21,49;87,0;94,2;136,26;144,39;144,88;136,101;94,125;87,127;79,125;24,93;23,93;23,79;1,79;0,78;0,66;0,65;23,31;24,31;40,31;41,31;41,66;48,66;49,66;48,67;40,67;39,66;39,32;25,32;1,66;1,77;24,77;25,78;25,92;80,124;94,124;135,100;142,88;142,39;135,28;94,3;80,3;44,24;42,23;43,22;79,2;87,0" o:connectangles="0,0,0,0,0,0,0,0,0,0,0,0,0,0,0,0,0,0,0,0,0,0,0,0,0,0,0,0,0,0,0,0,0,0,0,0,0,0,0,0,0,0,0,0,0,0,0,0,0,0,0,0,0,0,0,0,0,0"/>
                <w10:wrap anchorx="margin"/>
              </v:shape>
            </w:pict>
          </mc:Fallback>
        </mc:AlternateContent>
      </w:r>
      <w:r w:rsidRPr="0029695D">
        <w:rPr>
          <w:b/>
          <w:bCs/>
          <w:noProof/>
          <w:sz w:val="36"/>
          <w:szCs w:val="36"/>
          <w:rtl/>
        </w:rPr>
        <mc:AlternateContent>
          <mc:Choice Requires="wps">
            <w:drawing>
              <wp:anchor distT="0" distB="0" distL="114300" distR="114300" simplePos="0" relativeHeight="252304384" behindDoc="0" locked="0" layoutInCell="1" allowOverlap="1" wp14:anchorId="3162226C" wp14:editId="1CCF524B">
                <wp:simplePos x="0" y="0"/>
                <wp:positionH relativeFrom="column">
                  <wp:posOffset>1486535</wp:posOffset>
                </wp:positionH>
                <wp:positionV relativeFrom="paragraph">
                  <wp:posOffset>227965</wp:posOffset>
                </wp:positionV>
                <wp:extent cx="1373505" cy="1271905"/>
                <wp:effectExtent l="0" t="19050" r="0" b="4445"/>
                <wp:wrapNone/>
                <wp:docPr id="1533" name="Shap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373505" cy="1271905"/>
                        </a:xfrm>
                        <a:custGeom>
                          <a:avLst/>
                          <a:gdLst>
                            <a:gd name="T0" fmla="*/ 2342762 w 21600"/>
                            <a:gd name="T1" fmla="*/ 1881088 h 21486"/>
                            <a:gd name="T2" fmla="*/ 2342762 w 21600"/>
                            <a:gd name="T3" fmla="*/ 1881088 h 21486"/>
                            <a:gd name="T4" fmla="*/ 2342762 w 21600"/>
                            <a:gd name="T5" fmla="*/ 1881088 h 21486"/>
                            <a:gd name="T6" fmla="*/ 2342762 w 21600"/>
                            <a:gd name="T7" fmla="*/ 1881088 h 21486"/>
                            <a:gd name="T8" fmla="*/ 0 60000 65536"/>
                            <a:gd name="T9" fmla="*/ 5898240 60000 65536"/>
                            <a:gd name="T10" fmla="*/ 11796480 60000 65536"/>
                            <a:gd name="T11" fmla="*/ 17694720 60000 65536"/>
                          </a:gdLst>
                          <a:ahLst/>
                          <a:cxnLst>
                            <a:cxn ang="T8">
                              <a:pos x="T0" y="T1"/>
                            </a:cxn>
                            <a:cxn ang="T9">
                              <a:pos x="T2" y="T3"/>
                            </a:cxn>
                            <a:cxn ang="T10">
                              <a:pos x="T4" y="T5"/>
                            </a:cxn>
                            <a:cxn ang="T11">
                              <a:pos x="T6" y="T7"/>
                            </a:cxn>
                          </a:cxnLst>
                          <a:rect l="0" t="0" r="r" b="b"/>
                          <a:pathLst>
                            <a:path w="21600" h="21486" extrusionOk="0">
                              <a:moveTo>
                                <a:pt x="12611" y="21486"/>
                              </a:moveTo>
                              <a:cubicBezTo>
                                <a:pt x="12188" y="21486"/>
                                <a:pt x="11784" y="21368"/>
                                <a:pt x="11416" y="21150"/>
                              </a:cubicBezTo>
                              <a:lnTo>
                                <a:pt x="3989" y="16550"/>
                              </a:lnTo>
                              <a:cubicBezTo>
                                <a:pt x="3291" y="16550"/>
                                <a:pt x="2261" y="16333"/>
                                <a:pt x="1618" y="15898"/>
                              </a:cubicBezTo>
                              <a:cubicBezTo>
                                <a:pt x="1011" y="15484"/>
                                <a:pt x="570" y="14911"/>
                                <a:pt x="294" y="14200"/>
                              </a:cubicBezTo>
                              <a:cubicBezTo>
                                <a:pt x="129" y="13766"/>
                                <a:pt x="37" y="13292"/>
                                <a:pt x="0" y="12779"/>
                              </a:cubicBezTo>
                              <a:cubicBezTo>
                                <a:pt x="0" y="12562"/>
                                <a:pt x="110" y="12443"/>
                                <a:pt x="313" y="12443"/>
                              </a:cubicBezTo>
                              <a:lnTo>
                                <a:pt x="2408" y="12443"/>
                              </a:lnTo>
                              <a:cubicBezTo>
                                <a:pt x="2592" y="12443"/>
                                <a:pt x="2721" y="12562"/>
                                <a:pt x="2739" y="12759"/>
                              </a:cubicBezTo>
                              <a:cubicBezTo>
                                <a:pt x="2757" y="12996"/>
                                <a:pt x="2813" y="13233"/>
                                <a:pt x="2905" y="13470"/>
                              </a:cubicBezTo>
                              <a:cubicBezTo>
                                <a:pt x="2978" y="13648"/>
                                <a:pt x="3070" y="13786"/>
                                <a:pt x="3199" y="13885"/>
                              </a:cubicBezTo>
                              <a:cubicBezTo>
                                <a:pt x="3327" y="13983"/>
                                <a:pt x="3493" y="14023"/>
                                <a:pt x="3677" y="14023"/>
                              </a:cubicBezTo>
                              <a:cubicBezTo>
                                <a:pt x="4026" y="14023"/>
                                <a:pt x="4302" y="13845"/>
                                <a:pt x="4467" y="13509"/>
                              </a:cubicBezTo>
                              <a:cubicBezTo>
                                <a:pt x="4596" y="13272"/>
                                <a:pt x="4651" y="12957"/>
                                <a:pt x="4651" y="12542"/>
                              </a:cubicBezTo>
                              <a:cubicBezTo>
                                <a:pt x="4651" y="12147"/>
                                <a:pt x="4596" y="11811"/>
                                <a:pt x="4467" y="11515"/>
                              </a:cubicBezTo>
                              <a:cubicBezTo>
                                <a:pt x="4302" y="11180"/>
                                <a:pt x="4026" y="11022"/>
                                <a:pt x="3658" y="11022"/>
                              </a:cubicBezTo>
                              <a:cubicBezTo>
                                <a:pt x="3566" y="11022"/>
                                <a:pt x="3474" y="11061"/>
                                <a:pt x="3364" y="11120"/>
                              </a:cubicBezTo>
                              <a:cubicBezTo>
                                <a:pt x="3235" y="11199"/>
                                <a:pt x="3070" y="11318"/>
                                <a:pt x="2868" y="11456"/>
                              </a:cubicBezTo>
                              <a:cubicBezTo>
                                <a:pt x="2794" y="11515"/>
                                <a:pt x="2721" y="11535"/>
                                <a:pt x="2666" y="11535"/>
                              </a:cubicBezTo>
                              <a:cubicBezTo>
                                <a:pt x="2555" y="11535"/>
                                <a:pt x="2463" y="11476"/>
                                <a:pt x="2427" y="11377"/>
                              </a:cubicBezTo>
                              <a:lnTo>
                                <a:pt x="1397" y="9817"/>
                              </a:lnTo>
                              <a:cubicBezTo>
                                <a:pt x="1342" y="9738"/>
                                <a:pt x="1324" y="9659"/>
                                <a:pt x="1324" y="9600"/>
                              </a:cubicBezTo>
                              <a:cubicBezTo>
                                <a:pt x="1324" y="9482"/>
                                <a:pt x="1379" y="9403"/>
                                <a:pt x="1452" y="9343"/>
                              </a:cubicBezTo>
                              <a:lnTo>
                                <a:pt x="3474" y="7685"/>
                              </a:lnTo>
                              <a:lnTo>
                                <a:pt x="551" y="7685"/>
                              </a:lnTo>
                              <a:cubicBezTo>
                                <a:pt x="460" y="7685"/>
                                <a:pt x="386" y="7645"/>
                                <a:pt x="331" y="7586"/>
                              </a:cubicBezTo>
                              <a:cubicBezTo>
                                <a:pt x="276" y="7527"/>
                                <a:pt x="239" y="7448"/>
                                <a:pt x="239" y="7349"/>
                              </a:cubicBezTo>
                              <a:lnTo>
                                <a:pt x="239" y="5493"/>
                              </a:lnTo>
                              <a:cubicBezTo>
                                <a:pt x="239" y="5395"/>
                                <a:pt x="276" y="5316"/>
                                <a:pt x="331" y="5256"/>
                              </a:cubicBezTo>
                              <a:cubicBezTo>
                                <a:pt x="386" y="5197"/>
                                <a:pt x="460" y="5158"/>
                                <a:pt x="551" y="5158"/>
                              </a:cubicBezTo>
                              <a:lnTo>
                                <a:pt x="6894" y="5158"/>
                              </a:lnTo>
                              <a:cubicBezTo>
                                <a:pt x="6986" y="5158"/>
                                <a:pt x="7059" y="5197"/>
                                <a:pt x="7114" y="5256"/>
                              </a:cubicBezTo>
                              <a:cubicBezTo>
                                <a:pt x="7169" y="5316"/>
                                <a:pt x="7206" y="5395"/>
                                <a:pt x="7206" y="5493"/>
                              </a:cubicBezTo>
                              <a:lnTo>
                                <a:pt x="7206" y="7566"/>
                              </a:lnTo>
                              <a:cubicBezTo>
                                <a:pt x="7206" y="7705"/>
                                <a:pt x="7151" y="7823"/>
                                <a:pt x="7059" y="7922"/>
                              </a:cubicBezTo>
                              <a:lnTo>
                                <a:pt x="5294" y="9403"/>
                              </a:lnTo>
                              <a:cubicBezTo>
                                <a:pt x="5239" y="9462"/>
                                <a:pt x="5147" y="9442"/>
                                <a:pt x="5110" y="9383"/>
                              </a:cubicBezTo>
                              <a:cubicBezTo>
                                <a:pt x="5055" y="9324"/>
                                <a:pt x="5074" y="9225"/>
                                <a:pt x="5129" y="9185"/>
                              </a:cubicBezTo>
                              <a:lnTo>
                                <a:pt x="6894" y="7705"/>
                              </a:lnTo>
                              <a:cubicBezTo>
                                <a:pt x="6930" y="7665"/>
                                <a:pt x="6949" y="7645"/>
                                <a:pt x="6949" y="7586"/>
                              </a:cubicBezTo>
                              <a:lnTo>
                                <a:pt x="6949" y="5493"/>
                              </a:lnTo>
                              <a:cubicBezTo>
                                <a:pt x="6949" y="5474"/>
                                <a:pt x="6949" y="5474"/>
                                <a:pt x="6930" y="5474"/>
                              </a:cubicBezTo>
                              <a:cubicBezTo>
                                <a:pt x="6930" y="5474"/>
                                <a:pt x="6912" y="5454"/>
                                <a:pt x="6912" y="5454"/>
                              </a:cubicBezTo>
                              <a:lnTo>
                                <a:pt x="570" y="5454"/>
                              </a:lnTo>
                              <a:cubicBezTo>
                                <a:pt x="552" y="5454"/>
                                <a:pt x="552" y="5454"/>
                                <a:pt x="552" y="5474"/>
                              </a:cubicBezTo>
                              <a:cubicBezTo>
                                <a:pt x="552" y="5474"/>
                                <a:pt x="533" y="5493"/>
                                <a:pt x="533" y="5493"/>
                              </a:cubicBezTo>
                              <a:lnTo>
                                <a:pt x="533" y="7330"/>
                              </a:lnTo>
                              <a:cubicBezTo>
                                <a:pt x="533" y="7349"/>
                                <a:pt x="533" y="7349"/>
                                <a:pt x="552" y="7349"/>
                              </a:cubicBezTo>
                              <a:cubicBezTo>
                                <a:pt x="552" y="7349"/>
                                <a:pt x="570" y="7369"/>
                                <a:pt x="588" y="7369"/>
                              </a:cubicBezTo>
                              <a:lnTo>
                                <a:pt x="3769" y="7369"/>
                              </a:lnTo>
                              <a:cubicBezTo>
                                <a:pt x="3879" y="7369"/>
                                <a:pt x="3934" y="7448"/>
                                <a:pt x="3952" y="7507"/>
                              </a:cubicBezTo>
                              <a:cubicBezTo>
                                <a:pt x="3971" y="7586"/>
                                <a:pt x="3952" y="7645"/>
                                <a:pt x="3897" y="7705"/>
                              </a:cubicBezTo>
                              <a:cubicBezTo>
                                <a:pt x="3897" y="7705"/>
                                <a:pt x="3897" y="7705"/>
                                <a:pt x="3879" y="7724"/>
                              </a:cubicBezTo>
                              <a:lnTo>
                                <a:pt x="1636" y="9561"/>
                              </a:lnTo>
                              <a:cubicBezTo>
                                <a:pt x="1636" y="9561"/>
                                <a:pt x="1636" y="9561"/>
                                <a:pt x="1618" y="9561"/>
                              </a:cubicBezTo>
                              <a:lnTo>
                                <a:pt x="1618" y="9580"/>
                              </a:lnTo>
                              <a:cubicBezTo>
                                <a:pt x="1618" y="9580"/>
                                <a:pt x="1618" y="9600"/>
                                <a:pt x="1636" y="9640"/>
                              </a:cubicBezTo>
                              <a:lnTo>
                                <a:pt x="2666" y="11199"/>
                              </a:lnTo>
                              <a:cubicBezTo>
                                <a:pt x="2666" y="11199"/>
                                <a:pt x="2666" y="11219"/>
                                <a:pt x="2684" y="11219"/>
                              </a:cubicBezTo>
                              <a:cubicBezTo>
                                <a:pt x="2684" y="11219"/>
                                <a:pt x="2684" y="11239"/>
                                <a:pt x="2684" y="11239"/>
                              </a:cubicBezTo>
                              <a:cubicBezTo>
                                <a:pt x="2684" y="11239"/>
                                <a:pt x="2702" y="11239"/>
                                <a:pt x="2739" y="11219"/>
                              </a:cubicBezTo>
                              <a:cubicBezTo>
                                <a:pt x="2941" y="11061"/>
                                <a:pt x="3107" y="10943"/>
                                <a:pt x="3254" y="10864"/>
                              </a:cubicBezTo>
                              <a:cubicBezTo>
                                <a:pt x="3401" y="10765"/>
                                <a:pt x="3548" y="10725"/>
                                <a:pt x="3677" y="10725"/>
                              </a:cubicBezTo>
                              <a:cubicBezTo>
                                <a:pt x="4136" y="10725"/>
                                <a:pt x="4504" y="10943"/>
                                <a:pt x="4724" y="11377"/>
                              </a:cubicBezTo>
                              <a:cubicBezTo>
                                <a:pt x="4871" y="11713"/>
                                <a:pt x="4945" y="12108"/>
                                <a:pt x="4945" y="12542"/>
                              </a:cubicBezTo>
                              <a:cubicBezTo>
                                <a:pt x="4945" y="12996"/>
                                <a:pt x="4871" y="13371"/>
                                <a:pt x="4724" y="13648"/>
                              </a:cubicBezTo>
                              <a:cubicBezTo>
                                <a:pt x="4504" y="14082"/>
                                <a:pt x="4155" y="14319"/>
                                <a:pt x="3695" y="14319"/>
                              </a:cubicBezTo>
                              <a:cubicBezTo>
                                <a:pt x="3456" y="14319"/>
                                <a:pt x="3235" y="14260"/>
                                <a:pt x="3070" y="14121"/>
                              </a:cubicBezTo>
                              <a:cubicBezTo>
                                <a:pt x="2886" y="14003"/>
                                <a:pt x="2757" y="13806"/>
                                <a:pt x="2666" y="13569"/>
                              </a:cubicBezTo>
                              <a:cubicBezTo>
                                <a:pt x="2574" y="13312"/>
                                <a:pt x="2500" y="13055"/>
                                <a:pt x="2482" y="12779"/>
                              </a:cubicBezTo>
                              <a:cubicBezTo>
                                <a:pt x="2482" y="12739"/>
                                <a:pt x="2482" y="12720"/>
                                <a:pt x="2427" y="12720"/>
                              </a:cubicBezTo>
                              <a:lnTo>
                                <a:pt x="331" y="12720"/>
                              </a:lnTo>
                              <a:cubicBezTo>
                                <a:pt x="313" y="12720"/>
                                <a:pt x="294" y="12720"/>
                                <a:pt x="294" y="12720"/>
                              </a:cubicBezTo>
                              <a:cubicBezTo>
                                <a:pt x="294" y="12720"/>
                                <a:pt x="294" y="12720"/>
                                <a:pt x="294" y="12720"/>
                              </a:cubicBezTo>
                              <a:cubicBezTo>
                                <a:pt x="294" y="12720"/>
                                <a:pt x="294" y="12739"/>
                                <a:pt x="294" y="12759"/>
                              </a:cubicBezTo>
                              <a:cubicBezTo>
                                <a:pt x="331" y="13233"/>
                                <a:pt x="404" y="13687"/>
                                <a:pt x="570" y="14082"/>
                              </a:cubicBezTo>
                              <a:cubicBezTo>
                                <a:pt x="827" y="14734"/>
                                <a:pt x="1232" y="15267"/>
                                <a:pt x="1783" y="15642"/>
                              </a:cubicBezTo>
                              <a:cubicBezTo>
                                <a:pt x="2371" y="16037"/>
                                <a:pt x="3364" y="16254"/>
                                <a:pt x="4044" y="16254"/>
                              </a:cubicBezTo>
                              <a:cubicBezTo>
                                <a:pt x="4063" y="16254"/>
                                <a:pt x="4099" y="16254"/>
                                <a:pt x="4118" y="16274"/>
                              </a:cubicBezTo>
                              <a:lnTo>
                                <a:pt x="11563" y="20894"/>
                              </a:lnTo>
                              <a:cubicBezTo>
                                <a:pt x="12225" y="21308"/>
                                <a:pt x="13034" y="21308"/>
                                <a:pt x="13695" y="20894"/>
                              </a:cubicBezTo>
                              <a:lnTo>
                                <a:pt x="20276" y="16807"/>
                              </a:lnTo>
                              <a:cubicBezTo>
                                <a:pt x="20938" y="16392"/>
                                <a:pt x="21343" y="15642"/>
                                <a:pt x="21343" y="14832"/>
                              </a:cubicBezTo>
                              <a:lnTo>
                                <a:pt x="21343" y="6658"/>
                              </a:lnTo>
                              <a:cubicBezTo>
                                <a:pt x="21343" y="5849"/>
                                <a:pt x="20938" y="5079"/>
                                <a:pt x="20276" y="4684"/>
                              </a:cubicBezTo>
                              <a:lnTo>
                                <a:pt x="13695" y="597"/>
                              </a:lnTo>
                              <a:cubicBezTo>
                                <a:pt x="13034" y="182"/>
                                <a:pt x="12225" y="182"/>
                                <a:pt x="11563" y="597"/>
                              </a:cubicBezTo>
                              <a:lnTo>
                                <a:pt x="5846" y="3953"/>
                              </a:lnTo>
                              <a:cubicBezTo>
                                <a:pt x="5772" y="3993"/>
                                <a:pt x="5699" y="3973"/>
                                <a:pt x="5662" y="3894"/>
                              </a:cubicBezTo>
                              <a:cubicBezTo>
                                <a:pt x="5625" y="3815"/>
                                <a:pt x="5644" y="3736"/>
                                <a:pt x="5717" y="3697"/>
                              </a:cubicBezTo>
                              <a:lnTo>
                                <a:pt x="11434" y="340"/>
                              </a:lnTo>
                              <a:cubicBezTo>
                                <a:pt x="12170" y="-114"/>
                                <a:pt x="13089" y="-114"/>
                                <a:pt x="13824" y="340"/>
                              </a:cubicBezTo>
                              <a:lnTo>
                                <a:pt x="20405" y="4427"/>
                              </a:lnTo>
                              <a:cubicBezTo>
                                <a:pt x="21140" y="4881"/>
                                <a:pt x="21600" y="5750"/>
                                <a:pt x="21600" y="6658"/>
                              </a:cubicBezTo>
                              <a:lnTo>
                                <a:pt x="21600" y="14832"/>
                              </a:lnTo>
                              <a:cubicBezTo>
                                <a:pt x="21600" y="15740"/>
                                <a:pt x="21140" y="16609"/>
                                <a:pt x="20405" y="17063"/>
                              </a:cubicBezTo>
                              <a:lnTo>
                                <a:pt x="13806" y="21150"/>
                              </a:lnTo>
                              <a:cubicBezTo>
                                <a:pt x="13438" y="21368"/>
                                <a:pt x="13015" y="21486"/>
                                <a:pt x="12611" y="21486"/>
                              </a:cubicBezTo>
                              <a:close/>
                            </a:path>
                          </a:pathLst>
                        </a:custGeom>
                        <a:solidFill>
                          <a:srgbClr val="70AD47"/>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9BF9125" id="Shape" o:spid="_x0000_s1026" style="position:absolute;margin-left:117.05pt;margin-top:17.95pt;width:108.15pt;height:100.15pt;z-index:25230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1600,214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" path="m12611,21486v-423,,-827,-118,-1195,-336l3989,16550v-698,,-1728,-217,-2371,-652c1011,15484,570,14911,294,14200,129,13766,37,13292,,12779v,-217,110,-336,313,-336l2408,12443v184,,313,119,331,316c2757,12996,2813,13233,2905,13470v73,178,165,316,294,415c3327,13983,3493,14023,3677,14023v349,,625,-178,790,-514c4596,13272,4651,12957,4651,12542v,-395,-55,-731,-184,-1027c4302,11180,4026,11022,3658,11022v-92,,-184,39,-294,98c3235,11199,3070,11318,2868,11456v-74,59,-147,79,-202,79c2555,11535,2463,11476,2427,11377l1397,9817v-55,-79,-73,-158,-73,-217c1324,9482,1379,9403,1452,9343l3474,7685r-2923,c460,7685,386,7645,331,7586v-55,-59,-92,-138,-92,-237l239,5493v,-98,37,-177,92,-237c386,5197,460,5158,551,5158r6343,c6986,5158,7059,5197,7114,5256v55,60,92,139,92,237l7206,7566v,139,-55,257,-147,356l5294,9403v-55,59,-147,39,-184,-20c5055,9324,5074,9225,5129,9185l6894,7705v36,-40,55,-60,55,-119l6949,5493v,-19,,-19,-19,-19c6930,5474,6912,5454,6912,5454r-6342,c552,5454,552,5454,552,5474v,,-19,19,-19,19l533,7330v,19,,19,19,19c552,7349,570,7369,588,7369r3181,c3879,7369,3934,7448,3952,7507v19,79,,138,-55,198c3897,7705,3897,7705,3879,7724l1636,9561v,,,,-18,l1618,9580v,,,20,18,60l2666,11199v,,,20,18,20c2684,11219,2684,11239,2684,11239v,,18,,55,-20c2941,11061,3107,10943,3254,10864v147,-99,294,-139,423,-139c4136,10725,4504,10943,4724,11377v147,336,221,731,221,1165c4945,12996,4871,13371,4724,13648v-220,434,-569,671,-1029,671c3456,14319,3235,14260,3070,14121v-184,-118,-313,-315,-404,-552c2574,13312,2500,13055,2482,12779v,-40,,-59,-55,-59l331,12720v-18,,-37,,-37,c294,12720,294,12720,294,12720v,,,19,,39c331,13233,404,13687,570,14082v257,652,662,1185,1213,1560c2371,16037,3364,16254,4044,16254v19,,55,,74,20l11563,20894v662,414,1471,414,2132,l20276,16807v662,-415,1067,-1165,1067,-1975l21343,6658v,-809,-405,-1579,-1067,-1974l13695,597v-661,-415,-1470,-415,-2132,l5846,3953v-74,40,-147,20,-184,-59c5625,3815,5644,3736,5717,3697l11434,340v736,-454,1655,-454,2390,l20405,4427v735,454,1195,1323,1195,2231l21600,14832v,908,-460,1777,-1195,2231l13806,21150v-368,218,-791,336,-1195,336xe" fillcolor="#70ad47" stroked="f" strokeweight="1pt">
                <v:stroke miterlimit="4" joinstyle="miter"/>
                <v:path arrowok="t" o:extrusionok="f" o:connecttype="custom" o:connectlocs="148972006,111354614;148972006,111354614;148972006,111354614;148972006,111354614" o:connectangles="0,90,180,270"/>
              </v:shape>
            </w:pict>
          </mc:Fallback>
        </mc:AlternateContent>
      </w:r>
    </w:p>
    <w:p w:rsidR="000D0CA1" w:rsidRDefault="000D0CA1" w:rsidP="000D0CA1">
      <w:pPr>
        <w:rPr>
          <w:rtl/>
        </w:rPr>
      </w:pPr>
      <w:r w:rsidRPr="0029695D">
        <w:rPr>
          <w:b/>
          <w:bCs/>
          <w:noProof/>
          <w:sz w:val="36"/>
          <w:szCs w:val="36"/>
          <w:rtl/>
        </w:rPr>
        <mc:AlternateContent>
          <mc:Choice Requires="wps">
            <w:drawing>
              <wp:anchor distT="0" distB="0" distL="114300" distR="114300" simplePos="0" relativeHeight="252307456" behindDoc="0" locked="0" layoutInCell="1" allowOverlap="1" wp14:anchorId="5894BE8B" wp14:editId="5D5EB648">
                <wp:simplePos x="0" y="0"/>
                <wp:positionH relativeFrom="column">
                  <wp:posOffset>538843</wp:posOffset>
                </wp:positionH>
                <wp:positionV relativeFrom="paragraph">
                  <wp:posOffset>313055</wp:posOffset>
                </wp:positionV>
                <wp:extent cx="670560" cy="902335"/>
                <wp:effectExtent l="0" t="0" r="0" b="0"/>
                <wp:wrapNone/>
                <wp:docPr id="1537" name="Text Box 5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0560" cy="902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29695D" w:rsidRDefault="00FC7E58" w:rsidP="000D0CA1">
                            <w:pPr>
                              <w:bidi w:val="0"/>
                              <w:jc w:val="center"/>
                              <w:rPr>
                                <w:rFonts w:ascii="Adobe Arabic" w:hAnsi="Adobe Arabic" w:cs="Adobe Arabic"/>
                                <w:b/>
                                <w:bCs/>
                                <w:noProof/>
                                <w:kern w:val="24"/>
                                <w:sz w:val="36"/>
                                <w:szCs w:val="36"/>
                              </w:rPr>
                            </w:pPr>
                            <w:r w:rsidRPr="0029695D">
                              <w:rPr>
                                <w:rFonts w:ascii="Adobe Arabic" w:hAnsi="Adobe Arabic" w:cs="Adobe Arabic" w:hint="cs"/>
                                <w:b/>
                                <w:bCs/>
                                <w:sz w:val="36"/>
                                <w:szCs w:val="36"/>
                                <w:rtl/>
                              </w:rPr>
                              <w:t>الممارسة</w:t>
                            </w:r>
                          </w:p>
                        </w:txbxContent>
                      </wps:txbx>
                      <wps:bodyPr rot="0" vert="horz" wrap="square" lIns="0" tIns="45720" rIns="0" bIns="45720" anchor="b" anchorCtr="0" upright="1">
                        <a:spAutoFit/>
                      </wps:bodyPr>
                    </wps:wsp>
                  </a:graphicData>
                </a:graphic>
              </wp:anchor>
            </w:drawing>
          </mc:Choice>
          <mc:Fallback>
            <w:pict>
              <v:shape id="Text Box 575" o:spid="_x0000_s1907" type="#_x0000_t202" style="position:absolute;left:0;text-align:left;margin-left:42.45pt;margin-top:24.65pt;width:52.8pt;height:71.05pt;z-index:252307456;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" filled="f" stroked="f">
                <v:textbox style="mso-fit-shape-to-text:t" inset="0,,0">
                  <w:txbxContent>
                    <w:p w:rsidR="00FC7E58" w:rsidRPr="0029695D" w:rsidRDefault="00FC7E58" w:rsidP="000D0CA1">
                      <w:pPr>
                        <w:bidi w:val="0"/>
                        <w:jc w:val="center"/>
                        <w:rPr>
                          <w:rFonts w:ascii="Adobe Arabic" w:hAnsi="Adobe Arabic" w:cs="Adobe Arabic"/>
                          <w:b/>
                          <w:bCs/>
                          <w:noProof/>
                          <w:kern w:val="24"/>
                          <w:sz w:val="36"/>
                          <w:szCs w:val="36"/>
                        </w:rPr>
                      </w:pPr>
                      <w:r w:rsidRPr="0029695D">
                        <w:rPr>
                          <w:rFonts w:ascii="Adobe Arabic" w:hAnsi="Adobe Arabic" w:cs="Adobe Arabic" w:hint="cs"/>
                          <w:b/>
                          <w:bCs/>
                          <w:sz w:val="36"/>
                          <w:szCs w:val="36"/>
                          <w:rtl/>
                        </w:rPr>
                        <w:t>الممارسة</w:t>
                      </w:r>
                    </w:p>
                  </w:txbxContent>
                </v:textbox>
              </v:shape>
            </w:pict>
          </mc:Fallback>
        </mc:AlternateContent>
      </w:r>
      <w:r w:rsidRPr="0029695D">
        <w:rPr>
          <w:b/>
          <w:bCs/>
          <w:noProof/>
          <w:sz w:val="36"/>
          <w:szCs w:val="36"/>
          <w:rtl/>
        </w:rPr>
        <mc:AlternateContent>
          <mc:Choice Requires="wps">
            <w:drawing>
              <wp:anchor distT="0" distB="0" distL="114300" distR="114300" simplePos="0" relativeHeight="252301312" behindDoc="0" locked="0" layoutInCell="1" allowOverlap="1" wp14:anchorId="1583D58E" wp14:editId="7DA4638D">
                <wp:simplePos x="0" y="0"/>
                <wp:positionH relativeFrom="column">
                  <wp:posOffset>3368625</wp:posOffset>
                </wp:positionH>
                <wp:positionV relativeFrom="paragraph">
                  <wp:posOffset>88142</wp:posOffset>
                </wp:positionV>
                <wp:extent cx="807720" cy="949325"/>
                <wp:effectExtent l="0" t="0" r="0" b="0"/>
                <wp:wrapNone/>
                <wp:docPr id="1528" name="Text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7720" cy="949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29695D" w:rsidRDefault="00FC7E58" w:rsidP="000D0CA1">
                            <w:pPr>
                              <w:bidi w:val="0"/>
                              <w:jc w:val="center"/>
                              <w:rPr>
                                <w:rFonts w:ascii="Adobe Arabic" w:hAnsi="Adobe Arabic" w:cs="Adobe Arabic"/>
                                <w:b/>
                                <w:bCs/>
                                <w:noProof/>
                                <w:kern w:val="24"/>
                                <w:sz w:val="36"/>
                                <w:szCs w:val="36"/>
                              </w:rPr>
                            </w:pPr>
                            <w:r w:rsidRPr="0029695D">
                              <w:rPr>
                                <w:rFonts w:ascii="Adobe Arabic" w:hAnsi="Adobe Arabic" w:cs="Adobe Arabic" w:hint="cs"/>
                                <w:b/>
                                <w:bCs/>
                                <w:sz w:val="36"/>
                                <w:szCs w:val="36"/>
                                <w:rtl/>
                              </w:rPr>
                              <w:t>الإخلاص والاستجابة الإيجابية</w:t>
                            </w:r>
                          </w:p>
                        </w:txbxContent>
                      </wps:txbx>
                      <wps:bodyPr rot="0" vert="horz" wrap="square" lIns="0" tIns="45720" rIns="0" bIns="45720" anchor="b" anchorCtr="0" upright="1">
                        <a:spAutoFit/>
                      </wps:bodyPr>
                    </wps:wsp>
                  </a:graphicData>
                </a:graphic>
                <wp14:sizeRelH relativeFrom="margin">
                  <wp14:pctWidth>0</wp14:pctWidth>
                </wp14:sizeRelH>
                <wp14:sizeRelV relativeFrom="margin">
                  <wp14:pctHeight>0</wp14:pctHeight>
                </wp14:sizeRelV>
              </wp:anchor>
            </w:drawing>
          </mc:Choice>
          <mc:Fallback>
            <w:pict>
              <v:shape id="TextBox 11" o:spid="_x0000_s1908" type="#_x0000_t202" style="position:absolute;left:0;text-align:left;margin-left:265.25pt;margin-top:6.95pt;width:63.6pt;height:74.75pt;z-index:25230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" filled="f" stroked="f">
                <v:textbox style="mso-fit-shape-to-text:t" inset="0,,0">
                  <w:txbxContent>
                    <w:p w:rsidR="00FC7E58" w:rsidRPr="0029695D" w:rsidRDefault="00FC7E58" w:rsidP="000D0CA1">
                      <w:pPr>
                        <w:bidi w:val="0"/>
                        <w:jc w:val="center"/>
                        <w:rPr>
                          <w:rFonts w:ascii="Adobe Arabic" w:hAnsi="Adobe Arabic" w:cs="Adobe Arabic"/>
                          <w:b/>
                          <w:bCs/>
                          <w:noProof/>
                          <w:kern w:val="24"/>
                          <w:sz w:val="36"/>
                          <w:szCs w:val="36"/>
                        </w:rPr>
                      </w:pPr>
                      <w:r w:rsidRPr="0029695D">
                        <w:rPr>
                          <w:rFonts w:ascii="Adobe Arabic" w:hAnsi="Adobe Arabic" w:cs="Adobe Arabic" w:hint="cs"/>
                          <w:b/>
                          <w:bCs/>
                          <w:sz w:val="36"/>
                          <w:szCs w:val="36"/>
                          <w:rtl/>
                        </w:rPr>
                        <w:t>الإخلاص والاستجابة الإيجابية</w:t>
                      </w:r>
                    </w:p>
                  </w:txbxContent>
                </v:textbox>
              </v:shape>
            </w:pict>
          </mc:Fallback>
        </mc:AlternateContent>
      </w:r>
      <w:r w:rsidRPr="0029695D">
        <w:rPr>
          <w:b/>
          <w:bCs/>
          <w:noProof/>
          <w:sz w:val="36"/>
          <w:szCs w:val="36"/>
          <w:rtl/>
        </w:rPr>
        <mc:AlternateContent>
          <mc:Choice Requires="wps">
            <w:drawing>
              <wp:anchor distT="0" distB="0" distL="114300" distR="114300" simplePos="0" relativeHeight="252305408" behindDoc="0" locked="0" layoutInCell="1" allowOverlap="1" wp14:anchorId="268C168E" wp14:editId="674A02A7">
                <wp:simplePos x="0" y="0"/>
                <wp:positionH relativeFrom="column">
                  <wp:posOffset>2011614</wp:posOffset>
                </wp:positionH>
                <wp:positionV relativeFrom="paragraph">
                  <wp:posOffset>304363</wp:posOffset>
                </wp:positionV>
                <wp:extent cx="671195" cy="664210"/>
                <wp:effectExtent l="0" t="0" r="0" b="0"/>
                <wp:wrapNone/>
                <wp:docPr id="1534" name="Text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1195" cy="664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29695D" w:rsidRDefault="00FC7E58" w:rsidP="000D0CA1">
                            <w:pPr>
                              <w:bidi w:val="0"/>
                              <w:jc w:val="center"/>
                              <w:rPr>
                                <w:rFonts w:ascii="Adobe Arabic" w:hAnsi="Adobe Arabic" w:cs="Adobe Arabic"/>
                                <w:b/>
                                <w:bCs/>
                                <w:noProof/>
                                <w:kern w:val="24"/>
                                <w:sz w:val="36"/>
                                <w:szCs w:val="36"/>
                              </w:rPr>
                            </w:pPr>
                            <w:r w:rsidRPr="0029695D">
                              <w:rPr>
                                <w:rFonts w:ascii="Adobe Arabic" w:hAnsi="Adobe Arabic" w:cs="Adobe Arabic" w:hint="cs"/>
                                <w:b/>
                                <w:bCs/>
                                <w:sz w:val="36"/>
                                <w:szCs w:val="36"/>
                                <w:rtl/>
                              </w:rPr>
                              <w:t>الحماس</w:t>
                            </w:r>
                          </w:p>
                        </w:txbxContent>
                      </wps:txbx>
                      <wps:bodyPr rot="0" vert="horz" wrap="square" lIns="0" tIns="45720" rIns="0" bIns="45720" anchor="b" anchorCtr="0" upright="1">
                        <a:spAutoFit/>
                      </wps:bodyPr>
                    </wps:wsp>
                  </a:graphicData>
                </a:graphic>
              </wp:anchor>
            </w:drawing>
          </mc:Choice>
          <mc:Fallback>
            <w:pict>
              <v:shape id="TextBox 17" o:spid="_x0000_s1909" type="#_x0000_t202" style="position:absolute;left:0;text-align:left;margin-left:158.4pt;margin-top:23.95pt;width:52.85pt;height:52.3pt;z-index:252305408;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" filled="f" stroked="f">
                <v:textbox style="mso-fit-shape-to-text:t" inset="0,,0">
                  <w:txbxContent>
                    <w:p w:rsidR="00FC7E58" w:rsidRPr="0029695D" w:rsidRDefault="00FC7E58" w:rsidP="000D0CA1">
                      <w:pPr>
                        <w:bidi w:val="0"/>
                        <w:jc w:val="center"/>
                        <w:rPr>
                          <w:rFonts w:ascii="Adobe Arabic" w:hAnsi="Adobe Arabic" w:cs="Adobe Arabic"/>
                          <w:b/>
                          <w:bCs/>
                          <w:noProof/>
                          <w:kern w:val="24"/>
                          <w:sz w:val="36"/>
                          <w:szCs w:val="36"/>
                        </w:rPr>
                      </w:pPr>
                      <w:r w:rsidRPr="0029695D">
                        <w:rPr>
                          <w:rFonts w:ascii="Adobe Arabic" w:hAnsi="Adobe Arabic" w:cs="Adobe Arabic" w:hint="cs"/>
                          <w:b/>
                          <w:bCs/>
                          <w:sz w:val="36"/>
                          <w:szCs w:val="36"/>
                          <w:rtl/>
                        </w:rPr>
                        <w:t>الحماس</w:t>
                      </w:r>
                    </w:p>
                  </w:txbxContent>
                </v:textbox>
              </v:shape>
            </w:pict>
          </mc:Fallback>
        </mc:AlternateContent>
      </w:r>
    </w:p>
    <w:p w:rsidR="000D0CA1" w:rsidRDefault="000D0CA1" w:rsidP="000D0CA1">
      <w:pPr>
        <w:rPr>
          <w:rtl/>
        </w:rPr>
      </w:pPr>
      <w:r w:rsidRPr="0029695D">
        <w:rPr>
          <w:b/>
          <w:bCs/>
          <w:noProof/>
          <w:sz w:val="36"/>
          <w:szCs w:val="36"/>
          <w:rtl/>
        </w:rPr>
        <mc:AlternateContent>
          <mc:Choice Requires="wps">
            <w:drawing>
              <wp:anchor distT="0" distB="0" distL="114300" distR="114300" simplePos="0" relativeHeight="252303360" behindDoc="0" locked="0" layoutInCell="1" allowOverlap="1" wp14:anchorId="1D549BEF" wp14:editId="51EEDC71">
                <wp:simplePos x="0" y="0"/>
                <wp:positionH relativeFrom="column">
                  <wp:posOffset>4843145</wp:posOffset>
                </wp:positionH>
                <wp:positionV relativeFrom="paragraph">
                  <wp:posOffset>8255</wp:posOffset>
                </wp:positionV>
                <wp:extent cx="670560" cy="664210"/>
                <wp:effectExtent l="0" t="0" r="0" b="0"/>
                <wp:wrapNone/>
                <wp:docPr id="1531" name="Text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0560" cy="664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29695D" w:rsidRDefault="00FC7E58" w:rsidP="000D0CA1">
                            <w:pPr>
                              <w:bidi w:val="0"/>
                              <w:jc w:val="center"/>
                              <w:rPr>
                                <w:rFonts w:ascii="Adobe Arabic" w:hAnsi="Adobe Arabic" w:cs="Adobe Arabic"/>
                                <w:b/>
                                <w:bCs/>
                                <w:noProof/>
                                <w:kern w:val="24"/>
                                <w:sz w:val="36"/>
                                <w:szCs w:val="36"/>
                              </w:rPr>
                            </w:pPr>
                            <w:r w:rsidRPr="0029695D">
                              <w:rPr>
                                <w:rFonts w:ascii="Adobe Arabic" w:hAnsi="Adobe Arabic" w:cs="Adobe Arabic" w:hint="cs"/>
                                <w:b/>
                                <w:bCs/>
                                <w:sz w:val="36"/>
                                <w:szCs w:val="36"/>
                                <w:rtl/>
                              </w:rPr>
                              <w:t>المعرفة</w:t>
                            </w:r>
                          </w:p>
                        </w:txbxContent>
                      </wps:txbx>
                      <wps:bodyPr rot="0" vert="horz" wrap="square" lIns="0" tIns="45720" rIns="0" bIns="45720" anchor="b" anchorCtr="0" upright="1">
                        <a:spAutoFit/>
                      </wps:bodyPr>
                    </wps:wsp>
                  </a:graphicData>
                </a:graphic>
              </wp:anchor>
            </w:drawing>
          </mc:Choice>
          <mc:Fallback>
            <w:pict>
              <v:shape id="TextBox 14" o:spid="_x0000_s1910" type="#_x0000_t202" style="position:absolute;left:0;text-align:left;margin-left:381.35pt;margin-top:.65pt;width:52.8pt;height:52.3pt;z-index:252303360;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" filled="f" stroked="f">
                <v:textbox style="mso-fit-shape-to-text:t" inset="0,,0">
                  <w:txbxContent>
                    <w:p w:rsidR="00FC7E58" w:rsidRPr="0029695D" w:rsidRDefault="00FC7E58" w:rsidP="000D0CA1">
                      <w:pPr>
                        <w:bidi w:val="0"/>
                        <w:jc w:val="center"/>
                        <w:rPr>
                          <w:rFonts w:ascii="Adobe Arabic" w:hAnsi="Adobe Arabic" w:cs="Adobe Arabic"/>
                          <w:b/>
                          <w:bCs/>
                          <w:noProof/>
                          <w:kern w:val="24"/>
                          <w:sz w:val="36"/>
                          <w:szCs w:val="36"/>
                        </w:rPr>
                      </w:pPr>
                      <w:r w:rsidRPr="0029695D">
                        <w:rPr>
                          <w:rFonts w:ascii="Adobe Arabic" w:hAnsi="Adobe Arabic" w:cs="Adobe Arabic" w:hint="cs"/>
                          <w:b/>
                          <w:bCs/>
                          <w:sz w:val="36"/>
                          <w:szCs w:val="36"/>
                          <w:rtl/>
                        </w:rPr>
                        <w:t>المعرفة</w:t>
                      </w:r>
                    </w:p>
                  </w:txbxContent>
                </v:textbox>
              </v:shape>
            </w:pict>
          </mc:Fallback>
        </mc:AlternateContent>
      </w:r>
    </w:p>
    <w:p w:rsidR="000D0CA1" w:rsidRDefault="000D0CA1" w:rsidP="000D0CA1">
      <w:pPr>
        <w:jc w:val="left"/>
        <w:rPr>
          <w:rtl/>
          <w:lang w:bidi="ar-SY"/>
        </w:rPr>
      </w:pPr>
    </w:p>
    <w:p w:rsidR="000D0CA1" w:rsidRDefault="000D0CA1" w:rsidP="000D0CA1">
      <w:pPr>
        <w:jc w:val="left"/>
        <w:rPr>
          <w:rtl/>
          <w:lang w:bidi="ar-SY"/>
        </w:rPr>
      </w:pPr>
    </w:p>
    <w:p w:rsidR="000D0CA1" w:rsidRDefault="000D0CA1" w:rsidP="000D0CA1">
      <w:pPr>
        <w:pageBreakBefore/>
        <w:jc w:val="left"/>
        <w:rPr>
          <w:rtl/>
        </w:rPr>
      </w:pPr>
      <w:r>
        <w:rPr>
          <w:noProof/>
          <w:rtl/>
        </w:rPr>
        <w:lastRenderedPageBreak/>
        <mc:AlternateContent>
          <mc:Choice Requires="wpg">
            <w:drawing>
              <wp:inline distT="0" distB="0" distL="0" distR="0" wp14:anchorId="538BB2DE" wp14:editId="3159C3FE">
                <wp:extent cx="5725796" cy="471805"/>
                <wp:effectExtent l="0" t="0" r="8255" b="61595"/>
                <wp:docPr id="952" name="Group 3324"/>
                <wp:cNvGraphicFramePr/>
                <a:graphic xmlns:a="http://schemas.openxmlformats.org/drawingml/2006/main">
                  <a:graphicData uri="http://schemas.microsoft.com/office/word/2010/wordprocessingGroup">
                    <wpg:wgp>
                      <wpg:cNvGrpSpPr/>
                      <wpg:grpSpPr>
                        <a:xfrm>
                          <a:off x="0" y="0"/>
                          <a:ext cx="5725796" cy="471805"/>
                          <a:chOff x="0" y="0"/>
                          <a:chExt cx="5725796" cy="471805"/>
                        </a:xfrm>
                      </wpg:grpSpPr>
                      <wpg:grpSp>
                        <wpg:cNvPr id="953" name="Group 256571"/>
                        <wpg:cNvGrpSpPr/>
                        <wpg:grpSpPr>
                          <a:xfrm>
                            <a:off x="0" y="0"/>
                            <a:ext cx="5725796" cy="471805"/>
                            <a:chOff x="0" y="0"/>
                            <a:chExt cx="6129229" cy="505879"/>
                          </a:xfrm>
                        </wpg:grpSpPr>
                        <wpg:grpSp>
                          <wpg:cNvPr id="954" name="Group 3653"/>
                          <wpg:cNvGrpSpPr/>
                          <wpg:grpSpPr>
                            <a:xfrm>
                              <a:off x="2818348" y="0"/>
                              <a:ext cx="3310881" cy="505839"/>
                              <a:chOff x="2413216" y="0"/>
                              <a:chExt cx="4830232" cy="711023"/>
                            </a:xfrm>
                          </wpg:grpSpPr>
                          <wps:wsp>
                            <wps:cNvPr id="955" name="Rectangle: Rounded Corners 36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2413216" y="0"/>
                                <a:ext cx="4830232"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C7E58" w:rsidRDefault="00FC7E58" w:rsidP="000D0CA1">
                                  <w:pPr>
                                    <w:jc w:val="center"/>
                                    <w:rPr>
                                      <w:bCs/>
                                      <w:rtl/>
                                    </w:rPr>
                                  </w:pPr>
                                  <w:r>
                                    <w:rPr>
                                      <w:rFonts w:ascii="Adobe Arabic" w:hAnsi="Adobe Arabic" w:cs="Adobe Arabic" w:hint="cs"/>
                                      <w:bCs/>
                                      <w:color w:val="auto"/>
                                      <w:sz w:val="36"/>
                                      <w:szCs w:val="36"/>
                                      <w:rtl/>
                                      <w:lang w:bidi="ar-SY"/>
                                    </w:rPr>
                                    <w:t xml:space="preserve">     الشروط الأولية لإلقاء الحديث الجيد:</w:t>
                                  </w:r>
                                </w:p>
                              </w:txbxContent>
                            </wps:txbx>
                            <wps:bodyPr tIns="36000" bIns="36000" rtlCol="0" anchor="ctr"/>
                          </wps:wsp>
                          <wps:wsp>
                            <wps:cNvPr id="956" name="Oval 3656">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957" name="Rectangle 365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958" name="Group 3323"/>
                        <wpg:cNvGrpSpPr/>
                        <wpg:grpSpPr>
                          <a:xfrm>
                            <a:off x="5343525" y="104775"/>
                            <a:ext cx="209550" cy="249555"/>
                            <a:chOff x="0" y="0"/>
                            <a:chExt cx="273780" cy="327013"/>
                          </a:xfrm>
                          <a:solidFill>
                            <a:schemeClr val="bg1"/>
                          </a:solidFill>
                        </wpg:grpSpPr>
                        <wps:wsp>
                          <wps:cNvPr id="960"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961"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962"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963" name="Google Shape;204;p17"/>
                          <wpg:cNvGrpSpPr/>
                          <wpg:grpSpPr>
                            <a:xfrm>
                              <a:off x="0" y="0"/>
                              <a:ext cx="273780" cy="105078"/>
                              <a:chOff x="0" y="0"/>
                              <a:chExt cx="273780" cy="105078"/>
                            </a:xfrm>
                            <a:grpFill/>
                          </wpg:grpSpPr>
                          <wps:wsp>
                            <wps:cNvPr id="964"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965"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966"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967"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968"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1911" style="width:450.85pt;height:37.15pt;mso-position-horizontal-relative:char;mso-position-vertical-relative:line" coordsize="5725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">
                <v:group id="Group 256571" o:spid="_x0000_s1912" style="position:absolute;width:57257;height:4718" coordsize="61292,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tyBcYAAADcAAAADwAAAGRycy9kb3ducmV2LnhtbESPQWvCQBSE7wX/w/IK&#10;3ppNlJSaZhWRKh5CoSqU3h7ZZxLMvg3ZbRL/fbdQ6HGYmW+YfDOZVgzUu8aygiSKQRCXVjdcKbic&#10;908vIJxH1thaJgV3crBZzx5yzLQd+YOGk69EgLDLUEHtfZdJ6cqaDLrIdsTBu9reoA+yr6TucQxw&#10;08pFHD9Lgw2HhRo72tVU3k7fRsFhxHG7TN6G4nbd3b/O6ftnkZBS88dp+wrC0+T/w3/to1awSp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u3IFxgAAANwA&#10;AAAPAAAAAAAAAAAAAAAAAKoCAABkcnMvZG93bnJldi54bWxQSwUGAAAAAAQABAD6AAAAnQMAAAAA&#10;">
                  <v:group id="Group 3653" o:spid="_x0000_s1913" style="position:absolute;left:28183;width:33109;height:5058" coordorigin="24132" coordsize="48302,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VLqccYAAADcAAAADwAAAGRycy9kb3ducmV2LnhtbESPQWvCQBSE7wX/w/IE&#10;b3UTNWKjq4jY0kMoVAult0f2mQSzb0N2TeK/dwuFHoeZ+YbZ7AZTi45aV1lWEE8jEMS51RUXCr7O&#10;r88rEM4ja6wtk4I7OdhtR08bTLXt+ZO6ky9EgLBLUUHpfZNK6fKSDLqpbYiDd7GtQR9kW0jdYh/g&#10;ppazKFpKgxWHhRIbOpSUX083o+Ctx34/j49ddr0c7j/n5OM7i0mpyXjYr0F4Gvx/+K/9rhW8JA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UupxxgAAANwA&#10;AAAPAAAAAAAAAAAAAAAAAKoCAABkcnMvZG93bnJldi54bWxQSwUGAAAAAAQABAD6AAAAnQMAAAAA&#10;">
                    <v:roundrect id="Rectangle: Rounded Corners 3655" o:spid="_x0000_s1914" style="position:absolute;left:24132;width:48302;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Kq6cIA&#10;AADcAAAADwAAAGRycy9kb3ducmV2LnhtbESPQYvCMBSE7wv+h/AEb2uq0KVW0yK6Cx7V6sHbo3m2&#10;xealNFHrvzcLC3scZuYbZpUPphUP6l1jWcFsGoEgLq1uuFJwKn4+ExDOI2tsLZOCFznIs9HHClNt&#10;n3ygx9FXIkDYpaig9r5LpXRlTQbd1HbEwbva3qAPsq+k7vEZ4KaV8yj6kgYbDgs1drSpqbwd70ZB&#10;tNt+F3yZ01kn/kAxFvtkWyg1GQ/rJQhPg/8P/7V3WsEijuH3TDgCMn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oqrpwgAAANwAAAAPAAAAAAAAAAAAAAAAAJgCAABkcnMvZG93&#10;bnJldi54bWxQSwUGAAAAAAQABAD1AAAAhwMAAAAA&#10;" fillcolor="#0070c0" stroked="f" strokeweight="1pt">
                      <v:stroke joinstyle="miter"/>
                      <v:textbox inset=",1mm,,1mm">
                        <w:txbxContent>
                          <w:p w:rsidR="00FC7E58" w:rsidRDefault="00FC7E58" w:rsidP="000D0CA1">
                            <w:pPr>
                              <w:jc w:val="center"/>
                              <w:rPr>
                                <w:bCs/>
                                <w:rtl/>
                              </w:rPr>
                            </w:pPr>
                            <w:r>
                              <w:rPr>
                                <w:rFonts w:ascii="Adobe Arabic" w:hAnsi="Adobe Arabic" w:cs="Adobe Arabic" w:hint="cs"/>
                                <w:bCs/>
                                <w:color w:val="auto"/>
                                <w:sz w:val="36"/>
                                <w:szCs w:val="36"/>
                                <w:rtl/>
                                <w:lang w:bidi="ar-SY"/>
                              </w:rPr>
                              <w:t xml:space="preserve">     الشروط الأولية لإلقاء الحديث الجيد:</w:t>
                            </w:r>
                          </w:p>
                        </w:txbxContent>
                      </v:textbox>
                    </v:roundrect>
                    <v:oval id="Oval 3656" o:spid="_x0000_s1915" style="position:absolute;left:65321;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RuTMMA&#10;AADcAAAADwAAAGRycy9kb3ducmV2LnhtbESP0WoCMRRE3wv9h3ALfatZC5W6NYq0CGKF4toPuGyu&#10;m8XkJiSprv36piD4OMzMGWa2GJwVJ4qp96xgPKpAELde99wp+N6vnl5BpIys0XomBRdKsJjf382w&#10;1v7MOzo1uRMFwqlGBSbnUEuZWkMO08gH4uIdfHSYi4yd1BHPBe6sfK6qiXTYc1kwGOjdUHtsfpyC&#10;TRVMitvP38tWNl/7j2A3OVqlHh+G5RuITEO+ha/ttVYwfZnA/5lyBOT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hRuTMMAAADcAAAADwAAAAAAAAAAAAAAAACYAgAAZHJzL2Rv&#10;d25yZXYueG1sUEsFBgAAAAAEAAQA9QAAAIgDAAAAAA==&#10;" fillcolor="#272727 [2749]" stroked="f" strokeweight="1pt">
                      <v:stroke joinstyle="miter"/>
                      <v:shadow on="t" color="black" opacity="26214f" origin=",-.5" offset="0,3pt"/>
                    </v:oval>
                  </v:group>
                  <v:rect id="Rectangle 3654" o:spid="_x0000_s1916"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QOqMgA&#10;AADcAAAADwAAAGRycy9kb3ducmV2LnhtbESPQWsCMRSE70L/Q3gFL6VmLdW2q1Faoa2HqriKeHxs&#10;nrtrNy9Lkur23zdCweMwM98w42lranEi5yvLCvq9BARxbnXFhYLt5v3+GYQPyBpry6TglzxMJzed&#10;MabannlNpywUIkLYp6igDKFJpfR5SQZ9zzbE0TtYZzBE6QqpHZ4j3NTyIUmG0mDFcaHEhmYl5d/Z&#10;j1Gw324Wj29uddwfPr52Q7ukT1/cKdW9bV9HIAK14Rr+b8+1gpfBE1zOxCMgJ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kJA6oyAAAANwAAAAPAAAAAAAAAAAAAAAAAJgCAABk&#10;cnMvZG93bnJldi54bWxQSwUGAAAAAAQABAD1AAAAjQMAAAAA&#10;" fillcolor="#0070c0" stroked="f" strokeweight="1pt"/>
                </v:group>
                <v:group id="Group 3323" o:spid="_x0000_s1917" style="position:absolute;left:53435;top:1047;width:2095;height:2496"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gdMMAAADcAAAADwAAAGRycy9kb3ducmV2LnhtbERPTWvCQBC9F/wPywi9&#10;1U0US41uQpBaepBCVRBvQ3ZMQrKzIbtN4r/vHgo9Pt73LptMKwbqXW1ZQbyIQBAXVtdcKricDy9v&#10;IJxH1thaJgUPcpCls6cdJtqO/E3DyZcihLBLUEHlfZdI6YqKDLqF7YgDd7e9QR9gX0rd4xjCTSuX&#10;UfQqDdYcGirsaF9R0Zx+jIKPEcd8Fb8Px+a+f9zO66/rMSalnudTvgXhafL/4j/3p1awWYe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QH+B0wwAAANwAAAAP&#10;AAAAAAAAAAAAAAAAAKoCAABkcnMvZG93bnJldi54bWxQSwUGAAAAAAQABAD6AAAAmgMAAAAA&#10;">
                  <v:shape id="Google Shape;201;p17" o:spid="_x0000_s1918"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xPGcEA&#10;AADcAAAADwAAAGRycy9kb3ducmV2LnhtbERPTYvCMBC9C/sfwizsTdP1UGs1iiwI4mHBWvQ6NLNt&#10;12ZSm2jrvzcHwePjfS/Xg2nEnTpXW1bwPYlAEBdW11wqyI/bcQLCeWSNjWVS8CAH69XHaImptj0f&#10;6J75UoQQdikqqLxvUyldUZFBN7EtceD+bGfQB9iVUnfYh3DTyGkUxdJgzaGhwpZ+Kiou2c0o+L0l&#10;fqdP12Q/O5/i/3mf5ceiVurrc9gsQHga/Fv8cu+0gnkc5ocz4QjI1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w8TxnBAAAA3AAAAA8AAAAAAAAAAAAAAAAAmAIAAGRycy9kb3du&#10;cmV2LnhtbFBLBQYAAAAABAAEAPUAAACGAw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919"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1cTcYA&#10;AADcAAAADwAAAGRycy9kb3ducmV2LnhtbESPQWvCQBSE7wX/w/IKXkQ3WiqaZhUpFUQRMQq9PrKv&#10;2ZDs25BdNf333UKhx2FmvmGydW8bcafOV44VTCcJCOLC6YpLBdfLdrwA4QOyxsYxKfgmD+vV4CnD&#10;VLsHn+meh1JECPsUFZgQ2lRKXxiy6CeuJY7el+sshii7UuoOHxFuGzlLkrm0WHFcMNjSu6Gizm9W&#10;QXM5HQ8fo9f8c4T57MWbfX0o90oNn/vNG4hAffgP/7V3WsFyPoXfM/EI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31cTcYAAADcAAAADwAAAAAAAAAAAAAAAACYAgAAZHJz&#10;L2Rvd25yZXYueG1sUEsFBgAAAAAEAAQA9QAAAIsDAAAAAA==&#10;" path="m2643,1l417,1c191,1,,143,,370,,608,191,751,417,751r2214,c2870,751,3060,608,3060,370,3060,143,2870,1,2643,1xe" filled="f" strokecolor="white [3212]">
                    <v:path arrowok="t" o:extrusionok="f"/>
                  </v:shape>
                  <v:shape id="Google Shape;203;p17" o:spid="_x0000_s1920"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f8f8UA&#10;AADcAAAADwAAAGRycy9kb3ducmV2LnhtbESPQWvCQBSE70L/w/IK3nRjUsRGVxHRUvDUVMHentnX&#10;bGj2bchuNf57Vyj0OMzMN8xi1dtGXKjztWMFk3ECgrh0uuZKweFzN5qB8AFZY+OYFNzIw2r5NFhg&#10;rt2VP+hShEpECPscFZgQ2lxKXxqy6MeuJY7et+sshii7SuoOrxFuG5kmyVRarDkuGGxpY6j8KX6t&#10;gsyfzFf2tjvrKuXTfns4ZsXLRKnhc7+egwjUh//wX/tdK3idpvA4E4+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p/x/xQAAANwAAAAPAAAAAAAAAAAAAAAAAJgCAABkcnMv&#10;ZG93bnJldi54bWxQSwUGAAAAAAQABAD1AAAAigMAAAAA&#10;" path="m1976,l417,c191,,,131,,369,,596,191,739,417,739r1559,c2203,739,2393,596,2393,369,2393,131,2203,,1976,xe" filled="f" strokecolor="white [3212]">
                    <v:path arrowok="t" o:extrusionok="f"/>
                  </v:shape>
                  <v:group id="Google Shape;204;p17" o:spid="_x0000_s1921"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e4uMUAAADcAAAADwAAAGRycy9kb3ducmV2LnhtbESPQYvCMBSE78L+h/CE&#10;vWnaFcWtRhFxlz2IoC6It0fzbIvNS2liW/+9EQSPw8x8w8yXnSlFQ7UrLCuIhxEI4tTqgjMF/8ef&#10;wRSE88gaS8uk4E4OlouP3hwTbVveU3PwmQgQdgkqyL2vEildmpNBN7QVcfAutjbog6wzqWtsA9yU&#10;8iuKJtJgwWEhx4rWOaXXw80o+G2xXY3iTbO9Xtb383G8O21jUuqz361mIDx1/h1+tf+0gu/J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XuLjFAAAA3AAA&#10;AA8AAAAAAAAAAAAAAAAAqgIAAGRycy9kb3ducmV2LnhtbFBLBQYAAAAABAAEAPoAAACcAwAAAAA=&#10;">
                    <v:shape id="Google Shape;205;p17" o:spid="_x0000_s1922"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6eB7MQA&#10;AADcAAAADwAAAGRycy9kb3ducmV2LnhtbESPT2vCQBTE7wW/w/IEL6VuasXGmFVKQeixRr0/sy9/&#10;2uzbsLuN8dt3CwWPw8z8hsl3o+nEQM63lhU8zxMQxKXVLdcKTsf9UwrCB2SNnWVScCMPu+3kIcdM&#10;2ysfaChCLSKEfYYKmhD6TEpfNmTQz21PHL3KOoMhSldL7fAa4aaTiyRZSYMtx4UGe3pvqPwufoyC&#10;r9cxdY+Hz/XlpUjPy/o09EFWSs2m49sGRKAx3MP/7Q+tYL1awt+ZeATk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ngezEAAAA3AAAAA8AAAAAAAAAAAAAAAAAmAIAAGRycy9k&#10;b3ducmV2LnhtbFBLBQYAAAAABAAEAPUAAACJAwAAAAA=&#10;" path="m227,1501v107,,226,-72,226,-167l453,167c453,84,322,1,227,1,144,1,1,84,1,167r,1167c1,1429,144,1501,227,1501xe" filled="f" stroked="f">
                      <v:path arrowok="t" o:extrusionok="f"/>
                    </v:shape>
                    <v:shape id="Google Shape;206;p17" o:spid="_x0000_s1923"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l+0cQA&#10;AADcAAAADwAAAGRycy9kb3ducmV2LnhtbESPQWvCQBSE74X+h+UVeqsbhUobXaVpadFjYw8en9ln&#10;Es2+Dbuvmv77riB4HGbmG2a+HFynThRi69nAeJSBIq68bbk28LP5fHoBFQXZYueZDPxRhOXi/m6O&#10;ufVn/qZTKbVKEI45GmhE+lzrWDXkMI58T5y8vQ8OJclQaxvwnOCu05Msm2qHLaeFBnt6b6g6lr/O&#10;QFFOivUW1+Mgh/ixcoW4r5015vFheJuBEhrkFr62V9bA6/QZLmfSEd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ZftHEAAAA3AAAAA8AAAAAAAAAAAAAAAAAmAIAAGRycy9k&#10;b3ducmV2LnhtbFBLBQYAAAAABAAEAPUAAACJAwAAAAA=&#10;" path="m929,60c846,,750,36,703,108l60,1060c,1143,24,1251,95,1310v36,12,60,24,96,24c250,1334,298,1310,334,1251l976,298v60,-71,36,-178,-47,-238xe" filled="f" stroked="f">
                      <v:path arrowok="t" o:extrusionok="f"/>
                    </v:shape>
                    <v:shape id="Google Shape;207;p17" o:spid="_x0000_s1924"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Li3cUA&#10;AADcAAAADwAAAGRycy9kb3ducmV2LnhtbESP0WrCQBRE34X+w3ILvtVNbQlt6iYUrSD1QYx+wG32&#10;mgSzd2N21e3fd4WCj8PMnGFmRTCduNDgWssKnicJCOLK6pZrBfvd8ukNhPPIGjvLpOCXHBT5w2iG&#10;mbZX3tKl9LWIEHYZKmi87zMpXdWQQTexPXH0DnYw6KMcaqkHvEa46eQ0SVJpsOW40GBP84aqY3k2&#10;Cmhtv366UL4uOJ2H3WbxbV/2J6XGj+HzA4Sn4O/h//ZKK3hPU7idiUdA5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MuLdxQAAANwAAAAPAAAAAAAAAAAAAAAAAJgCAABkcnMv&#10;ZG93bnJldi54bWxQSwUGAAAAAAQABAD1AAAAigMAAAAA&#10;" path="m822,1346v24,,60,-12,83,-35c989,1263,1013,1156,953,1072l334,108c286,25,179,1,96,48,12,108,1,215,48,298r619,965c703,1322,763,1346,822,1346xe" filled="f" stroked="f">
                      <v:path arrowok="t" o:extrusionok="f"/>
                    </v:shape>
                    <v:shape id="Google Shape;208;p17" o:spid="_x0000_s1925"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PESsQA&#10;AADcAAAADwAAAGRycy9kb3ducmV2LnhtbESPzWrDMBCE74W+g9hCLyWR3EJ+nCim1LSkx/w8wMba&#10;2E6tlbFU2337KFDIcZiZb5h1NtpG9NT52rGGZKpAEBfO1FxqOB4+JwsQPiAbbByThj/ykG0eH9aY&#10;Gjfwjvp9KEWEsE9RQxVCm0rpi4os+qlriaN3dp3FEGVXStPhEOG2ka9KzaTFmuNChS19VFT87H+t&#10;hhPJt0DFOVfzbZOr7yR/OXxdtH5+Gt9XIAKN4R7+b2+NhuVsDrcz8QjIz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DxErEAAAA3AAAAA8AAAAAAAAAAAAAAAAAmAIAAGRycy9k&#10;b3ducmV2LnhtbFBLBQYAAAAABAAEAPUAAACJAwAAAAA=&#10;" path="m1287,596l275,48c191,1,84,36,48,120,1,191,25,310,120,346l1132,894v24,11,48,23,71,23c1263,917,1322,882,1358,822v36,-71,12,-190,-71,-226xe" filled="f" stroked="f">
                      <v:path arrowok="t" o:extrusionok="f"/>
                    </v:shape>
                    <v:shape id="Google Shape;209;p17" o:spid="_x0000_s1926"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mMJsMA&#10;AADcAAAADwAAAGRycy9kb3ducmV2LnhtbERPTWvCQBC9C/6HZYReRDfpQWJ0FRWEUgrSWKrHMTsm&#10;wexsyG5N7K/vHgoeH+97ue5NLe7UusqygngagSDOra64UPB13E8SEM4ja6wtk4IHOVivhoMlptp2&#10;/En3zBcihLBLUUHpfZNK6fKSDLqpbYgDd7WtQR9gW0jdYhfCTS1fo2gmDVYcGkpsaFdSfst+jIID&#10;yd/u4C/b8/v3I/nIkvh0HsdKvYz6zQKEp94/xf/uN61gPgtrw5lwBOT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AmMJsMAAADcAAAADwAAAAAAAAAAAAAAAACYAgAAZHJzL2Rv&#10;d25yZXYueG1sUEsFBgAAAAAEAAQA9QAAAIgDA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Pr="0029695D" w:rsidRDefault="000D0CA1">
      <w:pPr>
        <w:pStyle w:val="ListParagraph"/>
        <w:numPr>
          <w:ilvl w:val="0"/>
          <w:numId w:val="33"/>
        </w:numPr>
        <w:spacing w:after="0"/>
        <w:rPr>
          <w:rFonts w:ascii="Sakkal Majalla" w:hAnsi="Sakkal Majalla" w:cs="Sakkal Majalla"/>
          <w:sz w:val="34"/>
          <w:szCs w:val="34"/>
          <w:rtl/>
        </w:rPr>
      </w:pPr>
      <w:r w:rsidRPr="0029695D">
        <w:rPr>
          <w:rFonts w:ascii="Sakkal Majalla" w:hAnsi="Sakkal Majalla" w:cs="Sakkal Majalla"/>
          <w:sz w:val="34"/>
          <w:szCs w:val="34"/>
          <w:rtl/>
        </w:rPr>
        <w:t>إيجاد موضوع جيد للحديث من خـلال تحديـد اهتمامات المتحـدث وأفكـاره الذاتيـة والتعرف على رغبات الجمهور لاختيار الموضوع الملائم.</w:t>
      </w:r>
    </w:p>
    <w:p w:rsidR="000D0CA1" w:rsidRPr="0029695D" w:rsidRDefault="000D0CA1">
      <w:pPr>
        <w:pStyle w:val="ListParagraph"/>
        <w:numPr>
          <w:ilvl w:val="0"/>
          <w:numId w:val="33"/>
        </w:numPr>
        <w:spacing w:after="0"/>
        <w:rPr>
          <w:rFonts w:ascii="Sakkal Majalla" w:hAnsi="Sakkal Majalla" w:cs="Sakkal Majalla"/>
          <w:sz w:val="34"/>
          <w:szCs w:val="34"/>
          <w:rtl/>
        </w:rPr>
      </w:pPr>
      <w:r w:rsidRPr="0029695D">
        <w:rPr>
          <w:rFonts w:ascii="Sakkal Majalla" w:hAnsi="Sakkal Majalla" w:cs="Sakkal Majalla"/>
          <w:sz w:val="34"/>
          <w:szCs w:val="34"/>
          <w:rtl/>
        </w:rPr>
        <w:t>تحليل طبيعة الجمهور لتحديد مستوى معرفة الجمهـور بموضوع الحـديث واتجاهاتـه ومعتقداته.</w:t>
      </w:r>
    </w:p>
    <w:p w:rsidR="000D0CA1" w:rsidRDefault="000D0CA1" w:rsidP="000D0CA1">
      <w:pPr>
        <w:rPr>
          <w:rtl/>
        </w:rPr>
      </w:pPr>
      <w:r>
        <w:rPr>
          <w:rtl/>
        </w:rPr>
        <w:t>ولابد أن يسبق إلقاء الحديث مرحلة إعداد تتضمن تحديـد أهـداف المتحـدث وتحليـل نوعية الجمهور بدقة وتعريف محتوى وبناء موضوع الحديث ومراجعة مكان إلقاء الحـديث والعوامل البيئية المحيطة.</w:t>
      </w:r>
    </w:p>
    <w:p w:rsidR="000D0CA1" w:rsidRDefault="000D0CA1" w:rsidP="000D0CA1">
      <w:pPr>
        <w:rPr>
          <w:rtl/>
        </w:rPr>
      </w:pPr>
      <w:r>
        <w:rPr>
          <w:noProof/>
          <w:rtl/>
        </w:rPr>
        <mc:AlternateContent>
          <mc:Choice Requires="wpg">
            <w:drawing>
              <wp:inline distT="0" distB="0" distL="0" distR="0" wp14:anchorId="5BC0BCD7" wp14:editId="0C196E95">
                <wp:extent cx="5727700" cy="471805"/>
                <wp:effectExtent l="0" t="0" r="6350" b="61595"/>
                <wp:docPr id="969" name="Group 3324"/>
                <wp:cNvGraphicFramePr/>
                <a:graphic xmlns:a="http://schemas.openxmlformats.org/drawingml/2006/main">
                  <a:graphicData uri="http://schemas.microsoft.com/office/word/2010/wordprocessingGroup">
                    <wpg:wgp>
                      <wpg:cNvGrpSpPr/>
                      <wpg:grpSpPr>
                        <a:xfrm>
                          <a:off x="0" y="0"/>
                          <a:ext cx="5727700" cy="471805"/>
                          <a:chOff x="0" y="0"/>
                          <a:chExt cx="5727700" cy="471805"/>
                        </a:xfrm>
                      </wpg:grpSpPr>
                      <wpg:grpSp>
                        <wpg:cNvPr id="970" name="Group 256571"/>
                        <wpg:cNvGrpSpPr/>
                        <wpg:grpSpPr>
                          <a:xfrm>
                            <a:off x="0" y="0"/>
                            <a:ext cx="5727700" cy="471805"/>
                            <a:chOff x="0" y="0"/>
                            <a:chExt cx="6131268" cy="505879"/>
                          </a:xfrm>
                        </wpg:grpSpPr>
                        <wpg:grpSp>
                          <wpg:cNvPr id="971" name="Group 3653"/>
                          <wpg:cNvGrpSpPr/>
                          <wpg:grpSpPr>
                            <a:xfrm>
                              <a:off x="2605970" y="0"/>
                              <a:ext cx="3525298" cy="505839"/>
                              <a:chOff x="2103378" y="0"/>
                              <a:chExt cx="5143042" cy="711023"/>
                            </a:xfrm>
                          </wpg:grpSpPr>
                          <wps:wsp>
                            <wps:cNvPr id="972" name="Rectangle: Rounded Corners 36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2103378" y="0"/>
                                <a:ext cx="5143042"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C7E58" w:rsidRDefault="00FC7E58" w:rsidP="000D0CA1">
                                  <w:pPr>
                                    <w:jc w:val="center"/>
                                    <w:rPr>
                                      <w:bCs/>
                                      <w:rtl/>
                                    </w:rPr>
                                  </w:pPr>
                                  <w:r>
                                    <w:rPr>
                                      <w:rFonts w:ascii="Adobe Arabic" w:hAnsi="Adobe Arabic" w:cs="Adobe Arabic" w:hint="cs"/>
                                      <w:bCs/>
                                      <w:color w:val="auto"/>
                                      <w:sz w:val="36"/>
                                      <w:szCs w:val="36"/>
                                      <w:rtl/>
                                      <w:lang w:bidi="ar-SY"/>
                                    </w:rPr>
                                    <w:t xml:space="preserve">       التكتيكات الفعالة للتحدث مع الآخرين:</w:t>
                                  </w:r>
                                </w:p>
                              </w:txbxContent>
                            </wps:txbx>
                            <wps:bodyPr tIns="36000" bIns="36000" rtlCol="0" anchor="ctr"/>
                          </wps:wsp>
                          <wps:wsp>
                            <wps:cNvPr id="973" name="Oval 3656">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975" name="Rectangle 365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976" name="Group 3323"/>
                        <wpg:cNvGrpSpPr/>
                        <wpg:grpSpPr>
                          <a:xfrm>
                            <a:off x="5343525" y="104775"/>
                            <a:ext cx="209550" cy="249555"/>
                            <a:chOff x="0" y="0"/>
                            <a:chExt cx="273780" cy="327013"/>
                          </a:xfrm>
                          <a:solidFill>
                            <a:schemeClr val="bg1"/>
                          </a:solidFill>
                        </wpg:grpSpPr>
                        <wps:wsp>
                          <wps:cNvPr id="977"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978"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979"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980" name="Google Shape;204;p17"/>
                          <wpg:cNvGrpSpPr/>
                          <wpg:grpSpPr>
                            <a:xfrm>
                              <a:off x="0" y="0"/>
                              <a:ext cx="273780" cy="105078"/>
                              <a:chOff x="0" y="0"/>
                              <a:chExt cx="273780" cy="105078"/>
                            </a:xfrm>
                            <a:grpFill/>
                          </wpg:grpSpPr>
                          <wps:wsp>
                            <wps:cNvPr id="981"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982"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983"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984"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986"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1927"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">
                <v:group id="Group 256571" o:spid="_x0000_s1928" style="position:absolute;width:57277;height:4718" coordsize="61312,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XcsBLCAAAA3AAAAA8A&#10;AAAAAAAAAAAAAAAAqgIAAGRycy9kb3ducmV2LnhtbFBLBQYAAAAABAAEAPoAAACZAwAAAAA=&#10;">
                  <v:group id="Group 3653" o:spid="_x0000_s1929" style="position:absolute;left:26059;width:35253;height:5058" coordorigin="21033" coordsize="51430,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pAVicYAAADcAAAADwAAAGRycy9kb3ducmV2LnhtbESPW2vCQBSE3wv9D8sp&#10;+KabVOwlzSoiVXwQobFQ+nbInlwwezZk1yT+e7cg9HGYmW+YdDWaRvTUudqygngWgSDOra65VPB9&#10;2k7fQDiPrLGxTAqu5GC1fHxIMdF24C/qM1+KAGGXoILK+zaR0uUVGXQz2xIHr7CdQR9kV0rd4RDg&#10;ppHPUfQiDdYcFipsaVNRfs4uRsFuwGE9jz/7w7nYXH9Pi+PPISalJk/j+gOEp9H/h+/tvVbw/hr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kBWJxgAAANwA&#10;AAAPAAAAAAAAAAAAAAAAAKoCAABkcnMvZG93bnJldi54bWxQSwUGAAAAAAQABAD6AAAAnQMAAAAA&#10;">
                    <v:roundrect id="Rectangle: Rounded Corners 3655" o:spid="_x0000_s1930" style="position:absolute;left:21033;width:51431;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5u/cMA&#10;AADcAAAADwAAAGRycy9kb3ducmV2LnhtbESPQWvCQBSE74X+h+UJvTUbA7VpzCpFW8ixGnvw9sg+&#10;k2D2bciuJv57Vyj0OMzMN0y+nkwnrjS41rKCeRSDIK6sbrlWcCi/X1MQziNr7CyTghs5WK+en3LM&#10;tB15R9e9r0WAsMtQQeN9n0npqoYMusj2xME72cGgD3KopR5wDHDTySSOF9Jgy2GhwZ42DVXn/cUo&#10;iIvtV8nHhH516nf0huVPui2VeplNn0sQnib/H/5rF1rBx3sCjzPhCMjV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P5u/cMAAADcAAAADwAAAAAAAAAAAAAAAACYAgAAZHJzL2Rv&#10;d25yZXYueG1sUEsFBgAAAAAEAAQA9QAAAIgDAAAAAA==&#10;" fillcolor="#0070c0" stroked="f" strokeweight="1pt">
                      <v:stroke joinstyle="miter"/>
                      <v:textbox inset=",1mm,,1mm">
                        <w:txbxContent>
                          <w:p w:rsidR="00FC7E58" w:rsidRDefault="00FC7E58" w:rsidP="000D0CA1">
                            <w:pPr>
                              <w:jc w:val="center"/>
                              <w:rPr>
                                <w:bCs/>
                                <w:rtl/>
                              </w:rPr>
                            </w:pPr>
                            <w:r>
                              <w:rPr>
                                <w:rFonts w:ascii="Adobe Arabic" w:hAnsi="Adobe Arabic" w:cs="Adobe Arabic" w:hint="cs"/>
                                <w:bCs/>
                                <w:color w:val="auto"/>
                                <w:sz w:val="36"/>
                                <w:szCs w:val="36"/>
                                <w:rtl/>
                                <w:lang w:bidi="ar-SY"/>
                              </w:rPr>
                              <w:t xml:space="preserve">       التكتيكات الفعالة للتحدث مع الآخرين:</w:t>
                            </w:r>
                          </w:p>
                        </w:txbxContent>
                      </v:textbox>
                    </v:roundrect>
                    <v:oval id="Oval 3656" o:spid="_x0000_s1931" style="position:absolute;left:65321;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aRtMQA&#10;AADcAAAADwAAAGRycy9kb3ducmV2LnhtbESP3WoCMRSE7wu+QziF3tVsK/RnaxRpEYoKpWsf4LA5&#10;bhaTk5CkuvbpjSD0cpiZb5jpfHBWHCim3rOCh3EFgrj1uudOwc92ef8CImVkjdYzKThRgvlsdDPF&#10;Wvsjf9OhyZ0oEE41KjA5h1rK1BpymMY+EBdv56PDXGTspI54LHBn5WNVPUmHPZcFg4HeDbX75tcp&#10;WFXBpLhZ/502svnafgS7ytEqdXc7LN5AZBryf/ja/tQKXp8ncDlTjoCcn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WkbTEAAAA3AAAAA8AAAAAAAAAAAAAAAAAmAIAAGRycy9k&#10;b3ducmV2LnhtbFBLBQYAAAAABAAEAPUAAACJAwAAAAA=&#10;" fillcolor="#272727 [2749]" stroked="f" strokeweight="1pt">
                      <v:stroke joinstyle="miter"/>
                      <v:shadow on="t" color="black" opacity="26214f" origin=",-.5" offset="0,3pt"/>
                    </v:oval>
                  </v:group>
                  <v:rect id="Rectangle 3654" o:spid="_x0000_s1932"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9pJMgA&#10;AADcAAAADwAAAGRycy9kb3ducmV2LnhtbESPQWsCMRSE70L/Q3gFL6VmLdW2q1Faoa2HqriKeHxs&#10;nrtrNy9Lkur23zdCweMwM98w42lranEi5yvLCvq9BARxbnXFhYLt5v3+GYQPyBpry6TglzxMJzed&#10;MabannlNpywUIkLYp6igDKFJpfR5SQZ9zzbE0TtYZzBE6QqpHZ4j3NTyIUmG0mDFcaHEhmYl5d/Z&#10;j1Gw324Wj29uddwfPr52Q7ukT1/cKdW9bV9HIAK14Rr+b8+1gpenAVzOxCMgJ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wD2kkyAAAANwAAAAPAAAAAAAAAAAAAAAAAJgCAABk&#10;cnMvZG93bnJldi54bWxQSwUGAAAAAAQABAD1AAAAjQMAAAAA&#10;" fillcolor="#0070c0" stroked="f" strokeweight="1pt"/>
                </v:group>
                <v:group id="Group 3323" o:spid="_x0000_s1933" style="position:absolute;left:53435;top:1047;width:2095;height:2496"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XmN/cYAAADcAAAADwAAAGRycy9kb3ducmV2LnhtbESPQWvCQBSE7wX/w/IE&#10;b3UTxWijq4jY0kMoVAult0f2mQSzb0N2TeK/dwuFHoeZ+YbZ7AZTi45aV1lWEE8jEMS51RUXCr7O&#10;r88rEM4ja6wtk4I7OdhtR08bTLXt+ZO6ky9EgLBLUUHpfZNK6fKSDLqpbYiDd7GtQR9kW0jdYh/g&#10;ppazKEqkwYrDQokNHUrKr6ebUfDWY7+fx8cuu14O95/z4uM7i0mpyXjYr0F4Gvx/+K/9rhW8LBP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eY39xgAAANwA&#10;AAAPAAAAAAAAAAAAAAAAAKoCAABkcnMvZG93bnJldi54bWxQSwUGAAAAAAQABAD6AAAAnQMAAAAA&#10;">
                  <v:shape id="Google Shape;201;p17" o:spid="_x0000_s1934"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xBsMUA&#10;AADcAAAADwAAAGRycy9kb3ducmV2LnhtbESPzWrDMBCE74G+g9hCb7HcHvzXKCEUAqGHQu2QXhdr&#10;YzuxVo6lxO7bV4VCj8PMfMOsNrPpxZ1G11lW8BzFIIhrqztuFByq3TID4Tyyxt4yKfgmB5v1w2KF&#10;hbYTf9K99I0IEHYFKmi9HwopXd2SQRfZgTh4Jzsa9EGOjdQjTgFuevkSx4k02HFYaHGgt5bqS3kz&#10;Cj5umd/r4zV7T7+OyTmfykNVd0o9Pc7bVxCeZv8f/mvvtYI8TeH3TDgCc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DEGwxQAAANwAAAAPAAAAAAAAAAAAAAAAAJgCAABkcnMv&#10;ZG93bnJldi54bWxQSwUGAAAAAAQABAD1AAAAigM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935"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5jDcIA&#10;AADcAAAADwAAAGRycy9kb3ducmV2LnhtbERPXWvCMBR9F/wP4Qq+iKY61K0aRcTBUESsg71emmtT&#10;bG5KE7X798vDwMfD+V6uW1uJBzW+dKxgPEpAEOdOl1wo+L58Dt9B+ICssXJMCn7Jw3rV7Swx1e7J&#10;Z3pkoRAxhH2KCkwIdSqlzw1Z9CNXE0fu6hqLIcKmkLrBZwy3lZwkyUxaLDk2GKxpayi/ZXeroLqc&#10;jofdYJr9DDCbvHmzvx2KvVL9XrtZgAjUhpf43/2lFXzM49p4Jh4Buf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nmMNwgAAANwAAAAPAAAAAAAAAAAAAAAAAJgCAABkcnMvZG93&#10;bnJldi54bWxQSwUGAAAAAAQABAD1AAAAhwMAAAAA&#10;" path="m2643,1l417,1c191,1,,143,,370,,608,191,751,417,751r2214,c2870,751,3060,608,3060,370,3060,143,2870,1,2643,1xe" filled="f" strokecolor="white [3212]">
                    <v:path arrowok="t" o:extrusionok="f"/>
                  </v:shape>
                  <v:shape id="Google Shape;203;p17" o:spid="_x0000_s1936"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r408UA&#10;AADcAAAADwAAAGRycy9kb3ducmV2LnhtbESPQWvCQBSE70L/w/IEb7rRlFpTVxFRKfRkqqC31+wz&#10;G5p9G7Krpv++Wyh4HGbmG2a+7GwtbtT6yrGC8SgBQVw4XXGp4PC5Hb6C8AFZY+2YFPyQh+XiqTfH&#10;TLs77+mWh1JECPsMFZgQmkxKXxiy6EeuIY7exbUWQ5RtKXWL9wi3tZwkyYu0WHFcMNjQ2lDxnV+t&#10;gtSfzDndbb90OeHTx+ZwTPPnsVKDfrd6AxGoC4/wf/tdK5hNZ/B3Jh4B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2vjTxQAAANwAAAAPAAAAAAAAAAAAAAAAAJgCAABkcnMv&#10;ZG93bnJldi54bWxQSwUGAAAAAAQABAD1AAAAigMAAAAA&#10;" path="m1976,l417,c191,,,131,,369,,596,191,739,417,739r1559,c2203,739,2393,596,2393,369,2393,131,2203,,1976,xe" filled="f" strokecolor="white [3212]">
                    <v:path arrowok="t" o:extrusionok="f"/>
                  </v:shape>
                  <v:group id="Google Shape;204;p17" o:spid="_x0000_s1937"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nANcIAAADcAAAADwAAAGRycy9kb3ducmV2LnhtbERPy4rCMBTdC/MP4Q64&#10;07QjSqcaRWRGXIjgAwZ3l+baFpub0mTa+vdmIbg8nPdi1ZtKtNS40rKCeByBIM6sLjlXcDn/jhIQ&#10;ziNrrCyTggc5WC0/BgtMte34SO3J5yKEsEtRQeF9nUrpsoIMurGtiQN3s41BH2CTS91gF8JNJb+i&#10;aCYNlhwaCqxpU1B2P/0bBdsOu/Uk/mn399vmcT1PD3/7mJQafvbrOQhPvX+LX+6dVvCdhPn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AJwDXCAAAA3AAAAA8A&#10;AAAAAAAAAAAAAAAAqgIAAGRycy9kb3ducmV2LnhtbFBLBQYAAAAABAAEAPoAAACZAwAAAAA=&#10;">
                    <v:shape id="Google Shape;205;p17" o:spid="_x0000_s1938"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zEjsQA&#10;AADcAAAADwAAAGRycy9kb3ducmV2LnhtbESPT2vCQBTE70K/w/IKXqRu/EMbU1cpguBRo72/Zp9J&#10;2uzbsLuN8du7guBxmJnfMMt1bxrRkfO1ZQWTcQKCuLC65lLB6bh9S0H4gKyxsUwKruRhvXoZLDHT&#10;9sIH6vJQighhn6GCKoQ2k9IXFRn0Y9sSR+9sncEQpSuldniJcNPIaZK8S4M1x4UKW9pUVPzl/0bB&#10;70efutFhv/iZ5en3vDx1bZBnpYav/dcniEB9eIYf7Z1WsEgncD8Tj4B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cxI7EAAAA3AAAAA8AAAAAAAAAAAAAAAAAmAIAAGRycy9k&#10;b3ducmV2LnhtbFBLBQYAAAAABAAEAPUAAACJAwAAAAA=&#10;" path="m227,1501v107,,226,-72,226,-167l453,167c453,84,322,1,227,1,144,1,1,84,1,167r,1167c1,1429,144,1501,227,1501xe" filled="f" stroked="f">
                      <v:path arrowok="t" o:extrusionok="f"/>
                    </v:shape>
                    <v:shape id="Google Shape;206;p17" o:spid="_x0000_s1939"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wAX8MA&#10;AADcAAAADwAAAGRycy9kb3ducmV2LnhtbESPQU/CQBSE7yb+h80z4SZbeiBYWYjVQOBo8eDx2X22&#10;1e7bZvcB5d+zJCYeJzPzTWa5Hl2vThRi59nAbJqBIq697bgx8HHYPC5ARUG22HsmAxeKsF7d3y2x&#10;sP7M73SqpFEJwrFAA63IUGgd65YcxqkfiJP37YNDSTI02gY8J7jrdZ5lc+2w47TQ4kCvLdW/1dEZ&#10;KKu83H/ifhbkJ77tXClu+2WNmTyML8+ghEb5D/+1d9bA0yKH25l0BPTq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nwAX8MAAADcAAAADwAAAAAAAAAAAAAAAACYAgAAZHJzL2Rv&#10;d25yZXYueG1sUEsFBgAAAAAEAAQA9QAAAIgDAAAAAA==&#10;" path="m929,60c846,,750,36,703,108l60,1060c,1143,24,1251,95,1310v36,12,60,24,96,24c250,1334,298,1310,334,1251l976,298v60,-71,36,-178,-47,-238xe" filled="f" stroked="f">
                      <v:path arrowok="t" o:extrusionok="f"/>
                    </v:shape>
                    <v:shape id="Google Shape;207;p17" o:spid="_x0000_s1940"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mnv8QA&#10;AADcAAAADwAAAGRycy9kb3ducmV2LnhtbESP0WrCQBRE34X+w3ILvummVSSNrlK0gtQHMfoBt9lr&#10;Epq9m2ZXXf++Kwg+DjNzhpktgmnEhTpXW1bwNkxAEBdW11wqOB7WgxSE88gaG8uk4EYOFvOX3gwz&#10;ba+8p0vuSxEh7DJUUHnfZlK6oiKDbmhb4uidbGfQR9mVUnd4jXDTyPckmUiDNceFCltaVlT85mej&#10;gLb266cJ+XjFk2U47FbfdnT8U6r/Gj6nIDwF/ww/2hut4CMdwf1MPAJ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Jp7/EAAAA3AAAAA8AAAAAAAAAAAAAAAAAmAIAAGRycy9k&#10;b3ducmV2LnhtbFBLBQYAAAAABAAEAPUAAACJAwAAAAA=&#10;" path="m822,1346v24,,60,-12,83,-35c989,1263,1013,1156,953,1072l334,108c286,25,179,1,96,48,12,108,1,215,48,298r619,965c703,1322,763,1346,822,1346xe" filled="f" stroked="f">
                      <v:path arrowok="t" o:extrusionok="f"/>
                    </v:shape>
                    <v:shape id="Google Shape;208;p17" o:spid="_x0000_s1941"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28x8QA&#10;AADcAAAADwAAAGRycy9kb3ducmV2LnhtbESPzW7CMBCE70i8g7VIvaBi0yJKUwxCREVw5OcBlnhJ&#10;AvE6il1I3x4jIXEczcw3mum8tZW4UuNLxxqGAwWCOHOm5FzDYf/7PgHhA7LByjFp+CcP81m3M8XE&#10;uBtv6boLuYgQ9glqKEKoEyl9VpBFP3A1cfROrrEYomxyaRq8Rbit5IdSY2mx5LhQYE3LgrLL7s9q&#10;OJL8DJSdUvW1rlK1Gab9/eqs9VuvXfyACNSGV/jZXhsN35MRPM7EIy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dvMfEAAAA3AAAAA8AAAAAAAAAAAAAAAAAmAIAAGRycy9k&#10;b3ducmV2LnhtbFBLBQYAAAAABAAEAPUAAACJAwAAAAA=&#10;" path="m1287,596l275,48c191,1,84,36,48,120,1,191,25,310,120,346l1132,894v24,11,48,23,71,23c1263,917,1322,882,1358,822v36,-71,12,-190,-71,-226xe" filled="f" stroked="f">
                      <v:path arrowok="t" o:extrusionok="f"/>
                    </v:shape>
                    <v:shape id="Google Shape;209;p17" o:spid="_x0000_s1942"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ZbNccA&#10;AADcAAAADwAAAGRycy9kb3ducmV2LnhtbESPQWvCQBSE70L/w/IKvUjdpAeJqavYQqGIIKbS5vjM&#10;PpNg9m3Irib667uFgsdhZr5h5svBNOJCnastK4gnEQjiwuqaSwX7r4/nBITzyBoby6TgSg6Wi4fR&#10;HFNte97RJfOlCBB2KSqovG9TKV1RkUE3sS1x8I62M+iD7EqpO+wD3DTyJYqm0mDNYaHClt4rKk7Z&#10;2SjYkrz1W394y9ff12STJfFPPo6VenocVq8gPA3+Hv5vf2oFs2QKf2fCEZ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7WWzXHAAAA3AAAAA8AAAAAAAAAAAAAAAAAmAIAAGRy&#10;cy9kb3ducmV2LnhtbFBLBQYAAAAABAAEAPUAAACMAw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Pr="00310CCF" w:rsidRDefault="000D0CA1">
      <w:pPr>
        <w:pStyle w:val="ListParagraph"/>
        <w:numPr>
          <w:ilvl w:val="0"/>
          <w:numId w:val="34"/>
        </w:numPr>
        <w:rPr>
          <w:rFonts w:ascii="Sakkal Majalla" w:hAnsi="Sakkal Majalla" w:cs="Sakkal Majalla"/>
          <w:sz w:val="34"/>
          <w:szCs w:val="34"/>
          <w:rtl/>
        </w:rPr>
      </w:pPr>
      <w:r w:rsidRPr="00310CCF">
        <w:rPr>
          <w:rFonts w:ascii="Sakkal Majalla" w:hAnsi="Sakkal Majalla" w:cs="Sakkal Majalla"/>
          <w:sz w:val="34"/>
          <w:szCs w:val="34"/>
          <w:rtl/>
        </w:rPr>
        <w:t>التعبير الواضح.</w:t>
      </w:r>
    </w:p>
    <w:p w:rsidR="000D0CA1" w:rsidRPr="00310CCF" w:rsidRDefault="000D0CA1">
      <w:pPr>
        <w:pStyle w:val="ListParagraph"/>
        <w:numPr>
          <w:ilvl w:val="0"/>
          <w:numId w:val="34"/>
        </w:numPr>
        <w:rPr>
          <w:rFonts w:ascii="Sakkal Majalla" w:hAnsi="Sakkal Majalla" w:cs="Sakkal Majalla"/>
          <w:sz w:val="34"/>
          <w:szCs w:val="34"/>
          <w:rtl/>
        </w:rPr>
      </w:pPr>
      <w:r w:rsidRPr="00310CCF">
        <w:rPr>
          <w:rFonts w:ascii="Sakkal Majalla" w:hAnsi="Sakkal Majalla" w:cs="Sakkal Majalla"/>
          <w:sz w:val="34"/>
          <w:szCs w:val="34"/>
          <w:rtl/>
        </w:rPr>
        <w:t>استخدام النماذج والأمثلة.</w:t>
      </w:r>
    </w:p>
    <w:p w:rsidR="000D0CA1" w:rsidRPr="00310CCF" w:rsidRDefault="000D0CA1">
      <w:pPr>
        <w:pStyle w:val="ListParagraph"/>
        <w:numPr>
          <w:ilvl w:val="0"/>
          <w:numId w:val="34"/>
        </w:numPr>
        <w:rPr>
          <w:rFonts w:ascii="Sakkal Majalla" w:hAnsi="Sakkal Majalla" w:cs="Sakkal Majalla"/>
          <w:sz w:val="34"/>
          <w:szCs w:val="34"/>
          <w:rtl/>
        </w:rPr>
      </w:pPr>
      <w:r w:rsidRPr="00310CCF">
        <w:rPr>
          <w:rFonts w:ascii="Sakkal Majalla" w:hAnsi="Sakkal Majalla" w:cs="Sakkal Majalla"/>
          <w:sz w:val="34"/>
          <w:szCs w:val="34"/>
          <w:rtl/>
        </w:rPr>
        <w:t>الانتباه إلى ردود أفعال الجمهور.</w:t>
      </w:r>
    </w:p>
    <w:p w:rsidR="000D0CA1" w:rsidRPr="00310CCF" w:rsidRDefault="000D0CA1">
      <w:pPr>
        <w:pStyle w:val="ListParagraph"/>
        <w:numPr>
          <w:ilvl w:val="0"/>
          <w:numId w:val="34"/>
        </w:numPr>
        <w:rPr>
          <w:rFonts w:ascii="Sakkal Majalla" w:hAnsi="Sakkal Majalla" w:cs="Sakkal Majalla"/>
          <w:sz w:val="34"/>
          <w:szCs w:val="34"/>
          <w:rtl/>
        </w:rPr>
      </w:pPr>
      <w:r w:rsidRPr="00310CCF">
        <w:rPr>
          <w:rFonts w:ascii="Sakkal Majalla" w:hAnsi="Sakkal Majalla" w:cs="Sakkal Majalla"/>
          <w:sz w:val="34"/>
          <w:szCs w:val="34"/>
          <w:rtl/>
        </w:rPr>
        <w:t>القدرة على الإجابة بفعالية على أسئلة الجمهور.</w:t>
      </w:r>
    </w:p>
    <w:p w:rsidR="000D0CA1" w:rsidRPr="00310CCF" w:rsidRDefault="000D0CA1" w:rsidP="000D0CA1">
      <w:pPr>
        <w:rPr>
          <w:b/>
          <w:bCs/>
          <w:rtl/>
        </w:rPr>
      </w:pPr>
      <w:r>
        <w:rPr>
          <w:rtl/>
        </w:rPr>
        <w:t xml:space="preserve">ويضع بعض الباحثين مجموعـة مـن الإرشـادات التـي يمكـن أن تسـاعد هـؤلاء الـذين يحتاجون إلى الحديث مع الآخرين، </w:t>
      </w:r>
      <w:r w:rsidRPr="00310CCF">
        <w:rPr>
          <w:b/>
          <w:bCs/>
          <w:rtl/>
        </w:rPr>
        <w:t xml:space="preserve">ومن أهمها: </w:t>
      </w:r>
    </w:p>
    <w:p w:rsidR="000D0CA1" w:rsidRPr="00310CCF" w:rsidRDefault="000D0CA1">
      <w:pPr>
        <w:pStyle w:val="ListParagraph"/>
        <w:numPr>
          <w:ilvl w:val="0"/>
          <w:numId w:val="35"/>
        </w:numPr>
        <w:ind w:left="386"/>
        <w:rPr>
          <w:rFonts w:ascii="Sakkal Majalla" w:hAnsi="Sakkal Majalla" w:cs="Sakkal Majalla"/>
          <w:color w:val="002060"/>
          <w:sz w:val="34"/>
          <w:szCs w:val="34"/>
          <w:rtl/>
        </w:rPr>
      </w:pPr>
      <w:r>
        <w:rPr>
          <w:b/>
          <w:bCs/>
          <w:noProof/>
          <w:rtl/>
        </w:rPr>
        <w:drawing>
          <wp:anchor distT="0" distB="0" distL="114300" distR="114300" simplePos="0" relativeHeight="252308480" behindDoc="0" locked="0" layoutInCell="1" allowOverlap="1" wp14:anchorId="46B401E0" wp14:editId="02B8CD9D">
            <wp:simplePos x="0" y="0"/>
            <wp:positionH relativeFrom="margin">
              <wp:align>left</wp:align>
            </wp:positionH>
            <wp:positionV relativeFrom="paragraph">
              <wp:posOffset>-3010</wp:posOffset>
            </wp:positionV>
            <wp:extent cx="2564765" cy="2386330"/>
            <wp:effectExtent l="0" t="0" r="6985" b="0"/>
            <wp:wrapSquare wrapText="bothSides"/>
            <wp:docPr id="987" name="صورة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 name="Digital transformation-cuate.png"/>
                    <pic:cNvPicPr/>
                  </pic:nvPicPr>
                  <pic:blipFill rotWithShape="1">
                    <a:blip r:embed="rId49" cstate="print">
                      <a:extLst>
                        <a:ext uri="{28A0092B-C50C-407E-A947-70E740481C1C}">
                          <a14:useLocalDpi xmlns:a14="http://schemas.microsoft.com/office/drawing/2010/main" val="0"/>
                        </a:ext>
                      </a:extLst>
                    </a:blip>
                    <a:srcRect t="6937" r="6342" b="5891"/>
                    <a:stretch/>
                  </pic:blipFill>
                  <pic:spPr bwMode="auto">
                    <a:xfrm>
                      <a:off x="0" y="0"/>
                      <a:ext cx="2564765" cy="23863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310CCF">
        <w:rPr>
          <w:rFonts w:ascii="Sakkal Majalla" w:hAnsi="Sakkal Majalla" w:cs="Sakkal Majalla"/>
          <w:color w:val="002060"/>
          <w:sz w:val="34"/>
          <w:szCs w:val="34"/>
          <w:rtl/>
        </w:rPr>
        <w:t>اختيار نغمة الصوت التي تناسب موضوع الحديث.</w:t>
      </w:r>
    </w:p>
    <w:p w:rsidR="000D0CA1" w:rsidRPr="00310CCF" w:rsidRDefault="000D0CA1">
      <w:pPr>
        <w:pStyle w:val="ListParagraph"/>
        <w:numPr>
          <w:ilvl w:val="0"/>
          <w:numId w:val="35"/>
        </w:numPr>
        <w:ind w:left="386"/>
        <w:rPr>
          <w:rFonts w:ascii="Sakkal Majalla" w:hAnsi="Sakkal Majalla" w:cs="Sakkal Majalla"/>
          <w:color w:val="002060"/>
          <w:sz w:val="34"/>
          <w:szCs w:val="34"/>
          <w:rtl/>
        </w:rPr>
      </w:pPr>
      <w:r w:rsidRPr="00310CCF">
        <w:rPr>
          <w:rFonts w:ascii="Sakkal Majalla" w:hAnsi="Sakkal Majalla" w:cs="Sakkal Majalla"/>
          <w:color w:val="002060"/>
          <w:sz w:val="34"/>
          <w:szCs w:val="34"/>
          <w:rtl/>
        </w:rPr>
        <w:t>القدرة على التحكم في أسلوب نطق الكلمات والألفاظ.</w:t>
      </w:r>
    </w:p>
    <w:p w:rsidR="000D0CA1" w:rsidRPr="00310CCF" w:rsidRDefault="000D0CA1">
      <w:pPr>
        <w:pStyle w:val="ListParagraph"/>
        <w:numPr>
          <w:ilvl w:val="0"/>
          <w:numId w:val="35"/>
        </w:numPr>
        <w:ind w:left="386"/>
        <w:rPr>
          <w:rFonts w:ascii="Sakkal Majalla" w:hAnsi="Sakkal Majalla" w:cs="Sakkal Majalla"/>
          <w:color w:val="002060"/>
          <w:sz w:val="34"/>
          <w:szCs w:val="34"/>
          <w:rtl/>
        </w:rPr>
      </w:pPr>
      <w:r w:rsidRPr="00310CCF">
        <w:rPr>
          <w:rFonts w:ascii="Sakkal Majalla" w:hAnsi="Sakkal Majalla" w:cs="Sakkal Majalla"/>
          <w:color w:val="002060"/>
          <w:sz w:val="34"/>
          <w:szCs w:val="34"/>
          <w:rtl/>
        </w:rPr>
        <w:t>تأمل موضوع الحديث والتعمق فيه.</w:t>
      </w:r>
    </w:p>
    <w:p w:rsidR="000D0CA1" w:rsidRPr="00310CCF" w:rsidRDefault="000D0CA1">
      <w:pPr>
        <w:pStyle w:val="ListParagraph"/>
        <w:numPr>
          <w:ilvl w:val="0"/>
          <w:numId w:val="35"/>
        </w:numPr>
        <w:ind w:left="386"/>
        <w:rPr>
          <w:rFonts w:ascii="Sakkal Majalla" w:hAnsi="Sakkal Majalla" w:cs="Sakkal Majalla"/>
          <w:color w:val="002060"/>
          <w:sz w:val="34"/>
          <w:szCs w:val="34"/>
          <w:rtl/>
        </w:rPr>
      </w:pPr>
      <w:r w:rsidRPr="00310CCF">
        <w:rPr>
          <w:rFonts w:ascii="Sakkal Majalla" w:hAnsi="Sakkal Majalla" w:cs="Sakkal Majalla"/>
          <w:color w:val="002060"/>
          <w:sz w:val="34"/>
          <w:szCs w:val="34"/>
          <w:rtl/>
        </w:rPr>
        <w:t>تنقية الحديث من المعاين الصعبة التافهة والفارغة والتركيز على مضمونه وجوهره.</w:t>
      </w:r>
    </w:p>
    <w:p w:rsidR="000D0CA1" w:rsidRPr="00310CCF" w:rsidRDefault="000D0CA1">
      <w:pPr>
        <w:pStyle w:val="ListParagraph"/>
        <w:pageBreakBefore/>
        <w:numPr>
          <w:ilvl w:val="0"/>
          <w:numId w:val="35"/>
        </w:numPr>
        <w:ind w:left="476" w:hanging="357"/>
        <w:rPr>
          <w:rFonts w:ascii="Sakkal Majalla" w:hAnsi="Sakkal Majalla" w:cs="Sakkal Majalla"/>
          <w:color w:val="002060"/>
          <w:sz w:val="34"/>
          <w:szCs w:val="34"/>
          <w:rtl/>
        </w:rPr>
      </w:pPr>
      <w:r>
        <w:rPr>
          <w:rFonts w:ascii="Sakkal Majalla" w:hAnsi="Sakkal Majalla" w:cs="Sakkal Majalla"/>
          <w:color w:val="002060"/>
          <w:sz w:val="34"/>
          <w:szCs w:val="34"/>
          <w:rtl/>
        </w:rPr>
        <w:lastRenderedPageBreak/>
        <w:t>تجنب الكلمات والمعا</w:t>
      </w:r>
      <w:r>
        <w:rPr>
          <w:rFonts w:ascii="Sakkal Majalla" w:hAnsi="Sakkal Majalla" w:cs="Sakkal Majalla" w:hint="cs"/>
          <w:color w:val="002060"/>
          <w:sz w:val="34"/>
          <w:szCs w:val="34"/>
          <w:rtl/>
        </w:rPr>
        <w:t>ني</w:t>
      </w:r>
      <w:r w:rsidRPr="00310CCF">
        <w:rPr>
          <w:rFonts w:ascii="Sakkal Majalla" w:hAnsi="Sakkal Majalla" w:cs="Sakkal Majalla"/>
          <w:color w:val="002060"/>
          <w:sz w:val="34"/>
          <w:szCs w:val="34"/>
          <w:rtl/>
        </w:rPr>
        <w:t xml:space="preserve"> الصعبة أو المعقدة.</w:t>
      </w:r>
    </w:p>
    <w:p w:rsidR="000D0CA1" w:rsidRPr="00310CCF" w:rsidRDefault="000D0CA1">
      <w:pPr>
        <w:pStyle w:val="ListParagraph"/>
        <w:numPr>
          <w:ilvl w:val="0"/>
          <w:numId w:val="35"/>
        </w:numPr>
        <w:ind w:left="476"/>
        <w:rPr>
          <w:rFonts w:ascii="Sakkal Majalla" w:hAnsi="Sakkal Majalla" w:cs="Sakkal Majalla"/>
          <w:color w:val="002060"/>
          <w:sz w:val="34"/>
          <w:szCs w:val="34"/>
          <w:rtl/>
        </w:rPr>
      </w:pPr>
      <w:r w:rsidRPr="00310CCF">
        <w:rPr>
          <w:rFonts w:ascii="Sakkal Majalla" w:hAnsi="Sakkal Majalla" w:cs="Sakkal Majalla"/>
          <w:color w:val="002060"/>
          <w:sz w:val="34"/>
          <w:szCs w:val="34"/>
          <w:rtl/>
        </w:rPr>
        <w:t xml:space="preserve">استخدام </w:t>
      </w:r>
      <w:r w:rsidRPr="00014AF6">
        <w:rPr>
          <w:rFonts w:ascii="Sakkal Majalla" w:hAnsi="Sakkal Majalla" w:cs="Sakkal Majalla"/>
          <w:color w:val="002060"/>
          <w:sz w:val="34"/>
          <w:szCs w:val="34"/>
          <w:rtl/>
        </w:rPr>
        <w:t>الاستمالات</w:t>
      </w:r>
      <w:r w:rsidRPr="00310CCF">
        <w:rPr>
          <w:rFonts w:ascii="Sakkal Majalla" w:hAnsi="Sakkal Majalla" w:cs="Sakkal Majalla"/>
          <w:color w:val="002060"/>
          <w:sz w:val="34"/>
          <w:szCs w:val="34"/>
          <w:rtl/>
        </w:rPr>
        <w:t xml:space="preserve"> العاطفية والاستمالات المنطقية وفقا</w:t>
      </w:r>
      <w:r>
        <w:rPr>
          <w:rFonts w:ascii="Sakkal Majalla" w:hAnsi="Sakkal Majalla" w:cs="Sakkal Majalla" w:hint="cs"/>
          <w:color w:val="002060"/>
          <w:sz w:val="34"/>
          <w:szCs w:val="34"/>
          <w:rtl/>
        </w:rPr>
        <w:t>ً</w:t>
      </w:r>
      <w:r w:rsidRPr="00310CCF">
        <w:rPr>
          <w:rFonts w:ascii="Sakkal Majalla" w:hAnsi="Sakkal Majalla" w:cs="Sakkal Majalla"/>
          <w:color w:val="002060"/>
          <w:sz w:val="34"/>
          <w:szCs w:val="34"/>
          <w:rtl/>
        </w:rPr>
        <w:t xml:space="preserve"> لطبيعـة الجمهـور المسـتهدف ومستواه الثقافي والاجتماعي. </w:t>
      </w:r>
    </w:p>
    <w:p w:rsidR="000D0CA1" w:rsidRDefault="000D0CA1">
      <w:pPr>
        <w:pStyle w:val="ListParagraph"/>
        <w:numPr>
          <w:ilvl w:val="0"/>
          <w:numId w:val="35"/>
        </w:numPr>
        <w:ind w:left="476"/>
        <w:rPr>
          <w:rFonts w:ascii="Sakkal Majalla" w:hAnsi="Sakkal Majalla" w:cs="Sakkal Majalla"/>
          <w:color w:val="002060"/>
          <w:sz w:val="34"/>
          <w:szCs w:val="34"/>
        </w:rPr>
      </w:pPr>
      <w:r w:rsidRPr="00310CCF">
        <w:rPr>
          <w:rFonts w:ascii="Sakkal Majalla" w:hAnsi="Sakkal Majalla" w:cs="Sakkal Majalla"/>
          <w:color w:val="002060"/>
          <w:sz w:val="34"/>
          <w:szCs w:val="34"/>
          <w:rtl/>
        </w:rPr>
        <w:t>مراعاة تعبيرات الوجه وحركة اليدين والجسم التي تتلاءم مع سياق الحديث.</w:t>
      </w:r>
    </w:p>
    <w:p w:rsidR="000D0CA1" w:rsidRDefault="000D0CA1">
      <w:pPr>
        <w:pStyle w:val="ListParagraph"/>
        <w:numPr>
          <w:ilvl w:val="0"/>
          <w:numId w:val="35"/>
        </w:numPr>
        <w:ind w:left="476"/>
        <w:rPr>
          <w:rFonts w:ascii="Sakkal Majalla" w:hAnsi="Sakkal Majalla" w:cs="Sakkal Majalla"/>
          <w:color w:val="002060"/>
          <w:sz w:val="34"/>
          <w:szCs w:val="34"/>
        </w:rPr>
      </w:pPr>
      <w:r w:rsidRPr="00310CCF">
        <w:rPr>
          <w:rFonts w:ascii="Sakkal Majalla" w:hAnsi="Sakkal Majalla" w:cs="Sakkal Majalla"/>
          <w:color w:val="002060"/>
          <w:sz w:val="34"/>
          <w:szCs w:val="34"/>
          <w:rtl/>
        </w:rPr>
        <w:t>تقديم الحجج المؤيـدة والمعارضـة لأفكـار المتحـدث وبخاصـة في حالـة ارتفـاع المسـتوى التعليمي للجمهور.</w:t>
      </w:r>
    </w:p>
    <w:p w:rsidR="000D0CA1" w:rsidRPr="00310CCF" w:rsidRDefault="000D0CA1" w:rsidP="000D0CA1">
      <w:pPr>
        <w:ind w:left="26"/>
        <w:rPr>
          <w:rFonts w:ascii="Sakkal Majalla" w:hAnsi="Sakkal Majalla"/>
          <w:color w:val="002060"/>
          <w:sz w:val="34"/>
        </w:rPr>
      </w:pPr>
      <w:r>
        <w:rPr>
          <w:noProof/>
          <w:rtl/>
        </w:rPr>
        <mc:AlternateContent>
          <mc:Choice Requires="wpg">
            <w:drawing>
              <wp:inline distT="0" distB="0" distL="0" distR="0" wp14:anchorId="06B4AE58" wp14:editId="5C912330">
                <wp:extent cx="5727698" cy="471805"/>
                <wp:effectExtent l="0" t="0" r="6985" b="61595"/>
                <wp:docPr id="1004" name="Group 3324"/>
                <wp:cNvGraphicFramePr/>
                <a:graphic xmlns:a="http://schemas.openxmlformats.org/drawingml/2006/main">
                  <a:graphicData uri="http://schemas.microsoft.com/office/word/2010/wordprocessingGroup">
                    <wpg:wgp>
                      <wpg:cNvGrpSpPr/>
                      <wpg:grpSpPr>
                        <a:xfrm>
                          <a:off x="0" y="0"/>
                          <a:ext cx="5727698" cy="471805"/>
                          <a:chOff x="0" y="0"/>
                          <a:chExt cx="5727698" cy="471805"/>
                        </a:xfrm>
                      </wpg:grpSpPr>
                      <wpg:grpSp>
                        <wpg:cNvPr id="1005" name="Group 256571"/>
                        <wpg:cNvGrpSpPr/>
                        <wpg:grpSpPr>
                          <a:xfrm>
                            <a:off x="0" y="0"/>
                            <a:ext cx="5727698" cy="471805"/>
                            <a:chOff x="0" y="0"/>
                            <a:chExt cx="6131266" cy="505879"/>
                          </a:xfrm>
                        </wpg:grpSpPr>
                        <wpg:grpSp>
                          <wpg:cNvPr id="1006" name="Group 3653"/>
                          <wpg:cNvGrpSpPr/>
                          <wpg:grpSpPr>
                            <a:xfrm>
                              <a:off x="4004293" y="0"/>
                              <a:ext cx="2126973" cy="505839"/>
                              <a:chOff x="4143385" y="0"/>
                              <a:chExt cx="3103032" cy="711023"/>
                            </a:xfrm>
                          </wpg:grpSpPr>
                          <wps:wsp>
                            <wps:cNvPr id="1007" name="Rectangle: Rounded Corners 36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4143385" y="0"/>
                                <a:ext cx="3103032"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C7E58" w:rsidRDefault="00FC7E58" w:rsidP="000D0CA1">
                                  <w:pPr>
                                    <w:jc w:val="center"/>
                                    <w:rPr>
                                      <w:bCs/>
                                      <w:rtl/>
                                    </w:rPr>
                                  </w:pPr>
                                  <w:r>
                                    <w:rPr>
                                      <w:rFonts w:ascii="Adobe Arabic" w:hAnsi="Adobe Arabic" w:cs="Adobe Arabic" w:hint="cs"/>
                                      <w:bCs/>
                                      <w:color w:val="auto"/>
                                      <w:sz w:val="36"/>
                                      <w:szCs w:val="36"/>
                                      <w:rtl/>
                                      <w:lang w:bidi="ar-SY"/>
                                    </w:rPr>
                                    <w:t xml:space="preserve">       معوقات الاتصال:</w:t>
                                  </w:r>
                                </w:p>
                              </w:txbxContent>
                            </wps:txbx>
                            <wps:bodyPr tIns="36000" bIns="36000" rtlCol="0" anchor="ctr"/>
                          </wps:wsp>
                          <wps:wsp>
                            <wps:cNvPr id="1008" name="Oval 3656">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09" name="Rectangle 365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1010" name="Group 3323"/>
                        <wpg:cNvGrpSpPr/>
                        <wpg:grpSpPr>
                          <a:xfrm>
                            <a:off x="5343525" y="104775"/>
                            <a:ext cx="209550" cy="249555"/>
                            <a:chOff x="0" y="0"/>
                            <a:chExt cx="273780" cy="327013"/>
                          </a:xfrm>
                          <a:solidFill>
                            <a:schemeClr val="bg1"/>
                          </a:solidFill>
                        </wpg:grpSpPr>
                        <wps:wsp>
                          <wps:cNvPr id="1011"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1012"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1013"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1015" name="Google Shape;204;p17"/>
                          <wpg:cNvGrpSpPr/>
                          <wpg:grpSpPr>
                            <a:xfrm>
                              <a:off x="0" y="0"/>
                              <a:ext cx="273780" cy="105078"/>
                              <a:chOff x="0" y="0"/>
                              <a:chExt cx="273780" cy="105078"/>
                            </a:xfrm>
                            <a:grpFill/>
                          </wpg:grpSpPr>
                          <wps:wsp>
                            <wps:cNvPr id="1016"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1017"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1018"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1019"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1020"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1943" style="width:451pt;height:37.15pt;mso-position-horizontal-relative:char;mso-position-vertical-relative:line" coordsize="57276,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">
                <v:group id="Group 256571" o:spid="_x0000_s1944" style="position:absolute;width:57276;height:4718" coordsize="61312,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7cr7wwAAAN0AAAAP&#10;AAAAAAAAAAAAAAAAAKoCAABkcnMvZG93bnJldi54bWxQSwUGAAAAAAQABAD6AAAAmgMAAAAA&#10;">
                  <v:group id="Group 3653" o:spid="_x0000_s1945" style="position:absolute;left:40042;width:21270;height:5058" coordorigin="41433" coordsize="31030,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P1SMxgAAAN0A&#10;AAAPAAAAAAAAAAAAAAAAAKoCAABkcnMvZG93bnJldi54bWxQSwUGAAAAAAQABAD6AAAAnQMAAAAA&#10;">
                    <v:roundrect id="Rectangle: Rounded Corners 3655" o:spid="_x0000_s1946" style="position:absolute;left:41433;width:31031;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X2WcEA&#10;AADdAAAADwAAAGRycy9kb3ducmV2LnhtbERPTWvCQBC9F/wPywje6m4Fa4jZSKkteGyS9uBtyI5J&#10;MDsbsltN/31XELzN431OtptsLy40+s6xhpelAkFcO9Nxo+G7+nxOQPiAbLB3TBr+yMMunz1lmBp3&#10;5YIuZWhEDGGfooY2hCGV0tctWfRLNxBH7uRGiyHCsZFmxGsMt71cKfUqLXYcG1oc6L2l+lz+Wg3q&#10;sP+o+LiiH5OEgtZYfSX7SuvFfHrbggg0hYf47j6YOF+pDdy+iSfI/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gV9lnBAAAA3QAAAA8AAAAAAAAAAAAAAAAAmAIAAGRycy9kb3du&#10;cmV2LnhtbFBLBQYAAAAABAAEAPUAAACGAwAAAAA=&#10;" fillcolor="#0070c0" stroked="f" strokeweight="1pt">
                      <v:stroke joinstyle="miter"/>
                      <v:textbox inset=",1mm,,1mm">
                        <w:txbxContent>
                          <w:p w:rsidR="00FC7E58" w:rsidRDefault="00FC7E58" w:rsidP="000D0CA1">
                            <w:pPr>
                              <w:jc w:val="center"/>
                              <w:rPr>
                                <w:bCs/>
                                <w:rtl/>
                              </w:rPr>
                            </w:pPr>
                            <w:r>
                              <w:rPr>
                                <w:rFonts w:ascii="Adobe Arabic" w:hAnsi="Adobe Arabic" w:cs="Adobe Arabic" w:hint="cs"/>
                                <w:bCs/>
                                <w:color w:val="auto"/>
                                <w:sz w:val="36"/>
                                <w:szCs w:val="36"/>
                                <w:rtl/>
                                <w:lang w:bidi="ar-SY"/>
                              </w:rPr>
                              <w:t xml:space="preserve">       معوقات الاتصال:</w:t>
                            </w:r>
                          </w:p>
                        </w:txbxContent>
                      </v:textbox>
                    </v:roundrect>
                    <v:oval id="Oval 3656" o:spid="_x0000_s1947" style="position:absolute;left:65321;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YFFMMA&#10;AADdAAAADwAAAGRycy9kb3ducmV2LnhtbESPQUsDMRCF74L/IYzgzSZ6EFmbllIRpBbErT9g2Iyb&#10;xWQSkthu/fXOQfA2w3vz3jfL9RyDOlKpU2ILtwsDinhIbuLRwsfh+eYBVG3IDkNisnCmCuvV5cUS&#10;O5dO/E7Hvo1KQrh2aMG3ljut6+ApYl2kTCzaZyoRm6xl1K7gScJj0HfG3OuIE0uDx0xbT8NX/x0t&#10;7Ez2texff8573b8dnnLYtRKsvb6aN4+gGs3t3/x3/eIE3xjBlW9kBL3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NYFFMMAAADdAAAADwAAAAAAAAAAAAAAAACYAgAAZHJzL2Rv&#10;d25yZXYueG1sUEsFBgAAAAAEAAQA9QAAAIgDAAAAAA==&#10;" fillcolor="#272727 [2749]" stroked="f" strokeweight="1pt">
                      <v:stroke joinstyle="miter"/>
                      <v:shadow on="t" color="black" opacity="26214f" origin=",-.5" offset="0,3pt"/>
                    </v:oval>
                  </v:group>
                  <v:rect id="Rectangle 3654" o:spid="_x0000_s1948"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Y+MUA&#10;AADdAAAADwAAAGRycy9kb3ducmV2LnhtbERPS2sCMRC+F/ofwhS8FE1aitStUbRQ9VArPigeh824&#10;u7qZLEnU9d83hUJv8/E9ZzhubS0u5EPlWMNTT4Egzp2puNCw2350X0GEiGywdkwabhRgPLq/G2Jm&#10;3JXXdNnEQqQQDhlqKGNsMilDXpLF0HMNceIOzluMCfpCGo/XFG5r+axUX1qsODWU2NB7Sflpc7Ya&#10;9rvt8mXqV8f9Yfb53XdfNA/Fo9adh3byBiJSG//Ff+6FSfOVGsDvN+kEOf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b9j4xQAAAN0AAAAPAAAAAAAAAAAAAAAAAJgCAABkcnMv&#10;ZG93bnJldi54bWxQSwUGAAAAAAQABAD1AAAAigMAAAAA&#10;" fillcolor="#0070c0" stroked="f" strokeweight="1pt"/>
                </v:group>
                <v:group id="Group 3323" o:spid="_x0000_s1949" style="position:absolute;left:53435;top:1047;width:2095;height:2496"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kP/vscAAADd&#10;AAAADwAAAAAAAAAAAAAAAACqAgAAZHJzL2Rvd25yZXYueG1sUEsFBgAAAAAEAAQA+gAAAJ4DAAAA&#10;AA==&#10;">
                  <v:shape id="Google Shape;201;p17" o:spid="_x0000_s1950"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uIYcMA&#10;AADdAAAADwAAAGRycy9kb3ducmV2LnhtbERPTYvCMBC9L/gfwgje1rQetFajLIIgHoStotehmW27&#10;20xqE2399xtB8DaP9znLdW9qcafWVZYVxOMIBHFudcWFgtNx+5mAcB5ZY22ZFDzIwXo1+Fhiqm3H&#10;33TPfCFCCLsUFZTeN6mULi/JoBvbhjhwP7Y16ANsC6lb7EK4qeUkiqbSYMWhocSGNiXlf9nNKDjc&#10;Er/T52uyn13O0995l52OeaXUaNh/LUB46v1b/HLvdJgfxTE8vw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0uIYcMAAADdAAAADwAAAAAAAAAAAAAAAACYAgAAZHJzL2Rv&#10;d25yZXYueG1sUEsFBgAAAAAEAAQA9QAAAIgD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951"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9uC8QA&#10;AADdAAAADwAAAGRycy9kb3ducmV2LnhtbERP32vCMBB+H/g/hBP2IpraMZHOVEQ2GMoQ28Fej+bW&#10;lDaX0mTa/feLIOztPr6ft9mOthMXGnzjWMFykYAgrpxuuFbwWb7N1yB8QNbYOSYFv+Rhm08eNphp&#10;d+UzXYpQixjCPkMFJoQ+k9JXhiz6heuJI/ftBoshwqGWesBrDLedTJNkJS02HBsM9rQ3VLXFj1XQ&#10;laeP4+vsufiaYZE+eXNoj/VBqcfpuHsBEWgM/+K7+13H+ckyhds38QSZ/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bgvEAAAA3QAAAA8AAAAAAAAAAAAAAAAAmAIAAGRycy9k&#10;b3ducmV2LnhtbFBLBQYAAAAABAAEAPUAAACJAwAAAAA=&#10;" path="m2643,1l417,1c191,1,,143,,370,,608,191,751,417,751r2214,c2870,751,3060,608,3060,370,3060,143,2870,1,2643,1xe" filled="f" strokecolor="white [3212]">
                    <v:path arrowok="t" o:extrusionok="f"/>
                  </v:shape>
                  <v:shape id="Google Shape;203;p17" o:spid="_x0000_s1952"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qC8QA&#10;AADdAAAADwAAAGRycy9kb3ducmV2LnhtbERPTWvCQBC9F/oflin0ppsYkRLdhFK0FDw1tWBvY3bM&#10;BrOzIbtq+u+7gtDbPN7nrMrRduJCg28dK0inCQji2umWGwW7r83kBYQPyBo7x6TglzyUxePDCnPt&#10;rvxJlyo0Ioawz1GBCaHPpfS1IYt+6nriyB3dYDFEODRSD3iN4baTsyRZSIstxwaDPb0Zqk/V2SrI&#10;/N78ZO+bg25mvN+ud99ZNU+Ven4aX5cgAo3hX3x3f+g4P0kzuH0TT5D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P6gvEAAAA3QAAAA8AAAAAAAAAAAAAAAAAmAIAAGRycy9k&#10;b3ducmV2LnhtbFBLBQYAAAAABAAEAPUAAACJAwAAAAA=&#10;" path="m1976,l417,c191,,,131,,369,,596,191,739,417,739r1559,c2203,739,2393,596,2393,369,2393,131,2203,,1976,xe" filled="f" strokecolor="white [3212]">
                    <v:path arrowok="t" o:extrusionok="f"/>
                  </v:shape>
                  <v:group id="Google Shape;204;p17" o:spid="_x0000_s1953"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RcJsMAAADdAAAADwAAAGRycy9kb3ducmV2LnhtbERPTYvCMBC9C/sfwgje&#10;NK2iSDWKyLp4kAWrsOxtaMa22ExKk23rvzcLgrd5vM9Zb3tTiZYaV1pWEE8iEMSZ1SXnCq6Xw3gJ&#10;wnlkjZVlUvAgB9vNx2CNibYdn6lNfS5CCLsEFRTe14mULivIoJvYmjhwN9sY9AE2udQNdiHcVHIa&#10;RQtpsOTQUGBN+4Kye/pnFHx12O1m8Wd7ut/2j9/L/PvnFJNSo2G/W4Hw1Pu3+OU+6jA/iuf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6NFwmwwAAAN0AAAAP&#10;AAAAAAAAAAAAAAAAAKoCAABkcnMvZG93bnJldi54bWxQSwUGAAAAAAQABAD6AAAAmgMAAAAA&#10;">
                    <v:shape id="Google Shape;205;p17" o:spid="_x0000_s1954"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9XZMIA&#10;AADdAAAADwAAAGRycy9kb3ducmV2LnhtbERPTWvCQBC9C/6HZQQvUjfaomnqKiIIPWqq92l2TKLZ&#10;2bC7xvTfd4VCb/N4n7Pa9KYRHTlfW1YwmyYgiAuray4VnL72LykIH5A1NpZJwQ952KyHgxVm2j74&#10;SF0eShFD2GeooAqhzaT0RUUG/dS2xJG7WGcwROhKqR0+Yrhp5DxJFtJgzbGhwpZ2FRW3/G4UXJd9&#10;6ibHw/v3a56e38pT1wZ5UWo86rcfIAL14V/85/7UcX4yW8Dzm3iCX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71dkwgAAAN0AAAAPAAAAAAAAAAAAAAAAAJgCAABkcnMvZG93&#10;bnJldi54bWxQSwUGAAAAAAQABAD1AAAAhwMAAAAA&#10;" path="m227,1501v107,,226,-72,226,-167l453,167c453,84,322,1,227,1,144,1,1,84,1,167r,1167c1,1429,144,1501,227,1501xe" filled="f" stroked="f">
                      <v:path arrowok="t" o:extrusionok="f"/>
                    </v:shape>
                    <v:shape id="Google Shape;206;p17" o:spid="_x0000_s1955"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k9s8IA&#10;AADdAAAADwAAAGRycy9kb3ducmV2LnhtbERPTU/CQBC9m/gfNmPiTbbloKawECvBwJHqgePQHdpC&#10;d7bZHaH+e9eExNu8vM+ZL0fXqwuF2Hk2kE8yUMS1tx03Br4+10+voKIgW+w9k4EfirBc3N/NsbD+&#10;yju6VNKoFMKxQAOtyFBoHeuWHMaJH4gTd/TBoSQYGm0DXlO46/U0y561w45TQ4sDvbdUn6tvZ6Cs&#10;puV2j9s8yCmuNq4U93Gwxjw+jG8zUEKj/Itv7o1N87P8Bf6+SSfox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6T2zwgAAAN0AAAAPAAAAAAAAAAAAAAAAAJgCAABkcnMvZG93&#10;bnJldi54bWxQSwUGAAAAAAQABAD1AAAAhwMAAAAA&#10;" path="m929,60c846,,750,36,703,108l60,1060c,1143,24,1251,95,1310v36,12,60,24,96,24c250,1334,298,1310,334,1251l976,298v60,-71,36,-178,-47,-238xe" filled="f" stroked="f">
                      <v:path arrowok="t" o:extrusionok="f"/>
                    </v:shape>
                    <v:shape id="Google Shape;207;p17" o:spid="_x0000_s1956"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e4tMUA&#10;AADdAAAADwAAAGRycy9kb3ducmV2LnhtbESPQW/CMAyF70j7D5EncYMUNiHUEdAEm4TgMFH4Aabx&#10;2mqNU5oMwr+fD0i72XrP731erJJr1ZX60Hg2MBlnoIhLbxuuDJyOn6M5qBCRLbaeycCdAqyWT4MF&#10;5tbf+EDXIlZKQjjkaKCOscu1DmVNDsPYd8SiffveYZS1r7Tt8SbhrtXTLJtphw1LQ40drWsqf4pf&#10;Z4D2/uPcpuJ1w7N1On5tdv7ldDFm+Jze30BFSvHf/LjeWsHPJoIr38gIe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7i0xQAAAN0AAAAPAAAAAAAAAAAAAAAAAJgCAABkcnMv&#10;ZG93bnJldi54bWxQSwUGAAAAAAQABAD1AAAAigMAAAAA&#10;" path="m822,1346v24,,60,-12,83,-35c989,1263,1013,1156,953,1072l334,108c286,25,179,1,96,48,12,108,1,215,48,298r619,965c703,1322,763,1346,822,1346xe" filled="f" stroked="f">
                      <v:path arrowok="t" o:extrusionok="f"/>
                    </v:shape>
                    <v:shape id="Google Shape;208;p17" o:spid="_x0000_s1957"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d48IA&#10;AADdAAAADwAAAGRycy9kb3ducmV2LnhtbERP24rCMBB9X/Afwgi+LJrUhVWrUcSyiz56+YCxGdtq&#10;MylN1O7fbxaEfZvDuc5i1dlaPKj1lWMNyUiBIM6dqbjQcDp+DacgfEA2WDsmDT/kYbXsvS0wNe7J&#10;e3ocQiFiCPsUNZQhNKmUPi/Joh+5hjhyF9daDBG2hTQtPmO4reVYqU9pseLYUGJDm5Ly2+FuNZxJ&#10;fgTKL5mabOtM7ZLs/fh91XrQ79ZzEIG68C9+ubcmzlfJDP6+iSfI5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bx3jwgAAAN0AAAAPAAAAAAAAAAAAAAAAAJgCAABkcnMvZG93&#10;bnJldi54bWxQSwUGAAAAAAQABAD1AAAAhwMAAAAA&#10;" path="m1287,596l275,48c191,1,84,36,48,120,1,191,25,310,120,346l1132,894v24,11,48,23,71,23c1263,917,1322,882,1358,822v36,-71,12,-190,-71,-226xe" filled="f" stroked="f">
                      <v:path arrowok="t" o:extrusionok="f"/>
                    </v:shape>
                    <v:shape id="Google Shape;209;p17" o:spid="_x0000_s1958"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XQqcgA&#10;AADdAAAADwAAAGRycy9kb3ducmV2LnhtbESPQWvCQBCF74X+h2UKvRTdxEMJ0VVsQZBSENPSehyz&#10;YxLMzobs1sT+eudQ6G2G9+a9bxar0bXqQn1oPBtIpwko4tLbhisDnx+bSQYqRGSLrWcycKUAq+X9&#10;3QJz6wfe06WIlZIQDjkaqGPscq1DWZPDMPUdsWgn3zuMsvaVtj0OEu5aPUuSZ+2wYWmosaPXmspz&#10;8eMM7Ej/Drt4fDm8fV2z9yJLvw9PqTGPD+N6DirSGP/Nf9dbK/jJTPjlGxlBL2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BxdCpyAAAAN0AAAAPAAAAAAAAAAAAAAAAAJgCAABk&#10;cnMvZG93bnJldi54bWxQSwUGAAAAAAQABAD1AAAAjQM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Pr="00310CCF" w:rsidRDefault="000D0CA1" w:rsidP="000D0CA1">
      <w:pPr>
        <w:ind w:left="26"/>
        <w:rPr>
          <w:rFonts w:ascii="Sakkal Majalla" w:hAnsi="Sakkal Majalla"/>
          <w:color w:val="002060"/>
          <w:sz w:val="34"/>
          <w:rtl/>
        </w:rPr>
      </w:pPr>
      <w:r>
        <w:rPr>
          <w:noProof/>
        </w:rPr>
        <mc:AlternateContent>
          <mc:Choice Requires="wpg">
            <w:drawing>
              <wp:inline distT="0" distB="0" distL="0" distR="0" wp14:anchorId="46FFC244" wp14:editId="5CCC9374">
                <wp:extent cx="5761362" cy="2376426"/>
                <wp:effectExtent l="0" t="0" r="10795" b="5080"/>
                <wp:docPr id="1607" name="Group 6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61362" cy="2376426"/>
                          <a:chOff x="-1925" y="-1740"/>
                          <a:chExt cx="87621" cy="29299"/>
                        </a:xfrm>
                      </wpg:grpSpPr>
                      <wpg:grpSp>
                        <wpg:cNvPr id="1608" name="Google Shape;1535;p34"/>
                        <wpg:cNvGrpSpPr>
                          <a:grpSpLocks/>
                        </wpg:cNvGrpSpPr>
                        <wpg:grpSpPr bwMode="auto">
                          <a:xfrm>
                            <a:off x="34795" y="4818"/>
                            <a:ext cx="16677" cy="13311"/>
                            <a:chOff x="34795" y="4818"/>
                            <a:chExt cx="22235" cy="17748"/>
                          </a:xfrm>
                        </wpg:grpSpPr>
                        <wps:wsp>
                          <wps:cNvPr id="1609" name="Google Shape;1536;p34"/>
                          <wps:cNvSpPr>
                            <a:spLocks/>
                          </wps:cNvSpPr>
                          <wps:spPr bwMode="auto">
                            <a:xfrm>
                              <a:off x="37123" y="4818"/>
                              <a:ext cx="17752" cy="17748"/>
                            </a:xfrm>
                            <a:custGeom>
                              <a:avLst/>
                              <a:gdLst>
                                <a:gd name="T0" fmla="*/ 36445 w 71009"/>
                                <a:gd name="T1" fmla="*/ 519 h 70992"/>
                                <a:gd name="T2" fmla="*/ 40422 w 71009"/>
                                <a:gd name="T3" fmla="*/ 852 h 70992"/>
                                <a:gd name="T4" fmla="*/ 30468 w 71009"/>
                                <a:gd name="T5" fmla="*/ 864 h 70992"/>
                                <a:gd name="T6" fmla="*/ 44339 w 71009"/>
                                <a:gd name="T7" fmla="*/ 1626 h 70992"/>
                                <a:gd name="T8" fmla="*/ 26551 w 71009"/>
                                <a:gd name="T9" fmla="*/ 1662 h 70992"/>
                                <a:gd name="T10" fmla="*/ 48149 w 71009"/>
                                <a:gd name="T11" fmla="*/ 2864 h 70992"/>
                                <a:gd name="T12" fmla="*/ 22753 w 71009"/>
                                <a:gd name="T13" fmla="*/ 2900 h 70992"/>
                                <a:gd name="T14" fmla="*/ 51792 w 71009"/>
                                <a:gd name="T15" fmla="*/ 4519 h 70992"/>
                                <a:gd name="T16" fmla="*/ 19133 w 71009"/>
                                <a:gd name="T17" fmla="*/ 4567 h 70992"/>
                                <a:gd name="T18" fmla="*/ 55221 w 71009"/>
                                <a:gd name="T19" fmla="*/ 6579 h 70992"/>
                                <a:gd name="T20" fmla="*/ 15716 w 71009"/>
                                <a:gd name="T21" fmla="*/ 6627 h 70992"/>
                                <a:gd name="T22" fmla="*/ 58388 w 71009"/>
                                <a:gd name="T23" fmla="*/ 9020 h 70992"/>
                                <a:gd name="T24" fmla="*/ 12561 w 71009"/>
                                <a:gd name="T25" fmla="*/ 9079 h 70992"/>
                                <a:gd name="T26" fmla="*/ 61258 w 71009"/>
                                <a:gd name="T27" fmla="*/ 11794 h 70992"/>
                                <a:gd name="T28" fmla="*/ 9692 w 71009"/>
                                <a:gd name="T29" fmla="*/ 11865 h 70992"/>
                                <a:gd name="T30" fmla="*/ 63794 w 71009"/>
                                <a:gd name="T31" fmla="*/ 14889 h 70992"/>
                                <a:gd name="T32" fmla="*/ 7168 w 71009"/>
                                <a:gd name="T33" fmla="*/ 14961 h 70992"/>
                                <a:gd name="T34" fmla="*/ 65961 w 71009"/>
                                <a:gd name="T35" fmla="*/ 18235 h 70992"/>
                                <a:gd name="T36" fmla="*/ 5001 w 71009"/>
                                <a:gd name="T37" fmla="*/ 18318 h 70992"/>
                                <a:gd name="T38" fmla="*/ 67723 w 71009"/>
                                <a:gd name="T39" fmla="*/ 21819 h 70992"/>
                                <a:gd name="T40" fmla="*/ 3239 w 71009"/>
                                <a:gd name="T41" fmla="*/ 21914 h 70992"/>
                                <a:gd name="T42" fmla="*/ 69068 w 71009"/>
                                <a:gd name="T43" fmla="*/ 25569 h 70992"/>
                                <a:gd name="T44" fmla="*/ 1905 w 71009"/>
                                <a:gd name="T45" fmla="*/ 25677 h 70992"/>
                                <a:gd name="T46" fmla="*/ 69985 w 71009"/>
                                <a:gd name="T47" fmla="*/ 29463 h 70992"/>
                                <a:gd name="T48" fmla="*/ 1012 w 71009"/>
                                <a:gd name="T49" fmla="*/ 29570 h 70992"/>
                                <a:gd name="T50" fmla="*/ 70437 w 71009"/>
                                <a:gd name="T51" fmla="*/ 33427 h 70992"/>
                                <a:gd name="T52" fmla="*/ 560 w 71009"/>
                                <a:gd name="T53" fmla="*/ 33547 h 70992"/>
                                <a:gd name="T54" fmla="*/ 70449 w 71009"/>
                                <a:gd name="T55" fmla="*/ 37499 h 70992"/>
                                <a:gd name="T56" fmla="*/ 0 w 71009"/>
                                <a:gd name="T57" fmla="*/ 35547 h 70992"/>
                                <a:gd name="T58" fmla="*/ 70283 w 71009"/>
                                <a:gd name="T59" fmla="*/ 39488 h 70992"/>
                                <a:gd name="T60" fmla="*/ 738 w 71009"/>
                                <a:gd name="T61" fmla="*/ 39535 h 70992"/>
                                <a:gd name="T62" fmla="*/ 69604 w 71009"/>
                                <a:gd name="T63" fmla="*/ 43429 h 70992"/>
                                <a:gd name="T64" fmla="*/ 1417 w 71009"/>
                                <a:gd name="T65" fmla="*/ 43464 h 70992"/>
                                <a:gd name="T66" fmla="*/ 68485 w 71009"/>
                                <a:gd name="T67" fmla="*/ 47262 h 70992"/>
                                <a:gd name="T68" fmla="*/ 2548 w 71009"/>
                                <a:gd name="T69" fmla="*/ 47298 h 70992"/>
                                <a:gd name="T70" fmla="*/ 66925 w 71009"/>
                                <a:gd name="T71" fmla="*/ 50942 h 70992"/>
                                <a:gd name="T72" fmla="*/ 4096 w 71009"/>
                                <a:gd name="T73" fmla="*/ 50965 h 70992"/>
                                <a:gd name="T74" fmla="*/ 64949 w 71009"/>
                                <a:gd name="T75" fmla="*/ 54430 h 70992"/>
                                <a:gd name="T76" fmla="*/ 6072 w 71009"/>
                                <a:gd name="T77" fmla="*/ 54442 h 70992"/>
                                <a:gd name="T78" fmla="*/ 8418 w 71009"/>
                                <a:gd name="T79" fmla="*/ 57669 h 70992"/>
                                <a:gd name="T80" fmla="*/ 62603 w 71009"/>
                                <a:gd name="T81" fmla="*/ 57657 h 70992"/>
                                <a:gd name="T82" fmla="*/ 59889 w 71009"/>
                                <a:gd name="T83" fmla="*/ 60597 h 70992"/>
                                <a:gd name="T84" fmla="*/ 11120 w 71009"/>
                                <a:gd name="T85" fmla="*/ 60609 h 70992"/>
                                <a:gd name="T86" fmla="*/ 56876 w 71009"/>
                                <a:gd name="T87" fmla="*/ 63217 h 70992"/>
                                <a:gd name="T88" fmla="*/ 14145 w 71009"/>
                                <a:gd name="T89" fmla="*/ 63229 h 70992"/>
                                <a:gd name="T90" fmla="*/ 53578 w 71009"/>
                                <a:gd name="T91" fmla="*/ 65479 h 70992"/>
                                <a:gd name="T92" fmla="*/ 17443 w 71009"/>
                                <a:gd name="T93" fmla="*/ 65491 h 70992"/>
                                <a:gd name="T94" fmla="*/ 50054 w 71009"/>
                                <a:gd name="T95" fmla="*/ 67336 h 70992"/>
                                <a:gd name="T96" fmla="*/ 20979 w 71009"/>
                                <a:gd name="T97" fmla="*/ 67348 h 70992"/>
                                <a:gd name="T98" fmla="*/ 46339 w 71009"/>
                                <a:gd name="T99" fmla="*/ 68789 h 70992"/>
                                <a:gd name="T100" fmla="*/ 24706 w 71009"/>
                                <a:gd name="T101" fmla="*/ 68801 h 70992"/>
                                <a:gd name="T102" fmla="*/ 28575 w 71009"/>
                                <a:gd name="T103" fmla="*/ 69813 h 70992"/>
                                <a:gd name="T104" fmla="*/ 42470 w 71009"/>
                                <a:gd name="T105" fmla="*/ 69801 h 70992"/>
                                <a:gd name="T106" fmla="*/ 32528 w 71009"/>
                                <a:gd name="T107" fmla="*/ 70372 h 70992"/>
                                <a:gd name="T108" fmla="*/ 38517 w 71009"/>
                                <a:gd name="T109" fmla="*/ 70372 h 709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71009" h="70992" extrusionOk="0">
                                  <a:moveTo>
                                    <a:pt x="35440" y="1"/>
                                  </a:moveTo>
                                  <a:cubicBezTo>
                                    <a:pt x="35103" y="1"/>
                                    <a:pt x="34766" y="7"/>
                                    <a:pt x="34433" y="19"/>
                                  </a:cubicBezTo>
                                  <a:lnTo>
                                    <a:pt x="34445" y="519"/>
                                  </a:lnTo>
                                  <a:cubicBezTo>
                                    <a:pt x="34778" y="507"/>
                                    <a:pt x="35112" y="501"/>
                                    <a:pt x="35445" y="501"/>
                                  </a:cubicBezTo>
                                  <a:cubicBezTo>
                                    <a:pt x="35778" y="501"/>
                                    <a:pt x="36112" y="507"/>
                                    <a:pt x="36445" y="519"/>
                                  </a:cubicBezTo>
                                  <a:lnTo>
                                    <a:pt x="36457" y="19"/>
                                  </a:lnTo>
                                  <a:cubicBezTo>
                                    <a:pt x="36118" y="7"/>
                                    <a:pt x="35778" y="1"/>
                                    <a:pt x="35440" y="1"/>
                                  </a:cubicBezTo>
                                  <a:close/>
                                  <a:moveTo>
                                    <a:pt x="38481" y="126"/>
                                  </a:moveTo>
                                  <a:lnTo>
                                    <a:pt x="38445" y="626"/>
                                  </a:lnTo>
                                  <a:cubicBezTo>
                                    <a:pt x="39100" y="685"/>
                                    <a:pt x="39767" y="757"/>
                                    <a:pt x="40422" y="852"/>
                                  </a:cubicBezTo>
                                  <a:lnTo>
                                    <a:pt x="40493" y="352"/>
                                  </a:lnTo>
                                  <a:cubicBezTo>
                                    <a:pt x="39826" y="257"/>
                                    <a:pt x="39160" y="185"/>
                                    <a:pt x="38481" y="126"/>
                                  </a:cubicBezTo>
                                  <a:close/>
                                  <a:moveTo>
                                    <a:pt x="32409" y="138"/>
                                  </a:moveTo>
                                  <a:cubicBezTo>
                                    <a:pt x="31742" y="197"/>
                                    <a:pt x="31063" y="269"/>
                                    <a:pt x="30397" y="364"/>
                                  </a:cubicBezTo>
                                  <a:lnTo>
                                    <a:pt x="30468" y="864"/>
                                  </a:lnTo>
                                  <a:cubicBezTo>
                                    <a:pt x="31123" y="769"/>
                                    <a:pt x="31790" y="697"/>
                                    <a:pt x="32456" y="638"/>
                                  </a:cubicBezTo>
                                  <a:lnTo>
                                    <a:pt x="32409" y="138"/>
                                  </a:lnTo>
                                  <a:close/>
                                  <a:moveTo>
                                    <a:pt x="42493" y="685"/>
                                  </a:moveTo>
                                  <a:lnTo>
                                    <a:pt x="42398" y="1185"/>
                                  </a:lnTo>
                                  <a:cubicBezTo>
                                    <a:pt x="43041" y="1316"/>
                                    <a:pt x="43708" y="1459"/>
                                    <a:pt x="44339" y="1626"/>
                                  </a:cubicBezTo>
                                  <a:lnTo>
                                    <a:pt x="44470" y="1138"/>
                                  </a:lnTo>
                                  <a:cubicBezTo>
                                    <a:pt x="43815" y="971"/>
                                    <a:pt x="43160" y="816"/>
                                    <a:pt x="42493" y="685"/>
                                  </a:cubicBezTo>
                                  <a:close/>
                                  <a:moveTo>
                                    <a:pt x="28396" y="709"/>
                                  </a:moveTo>
                                  <a:cubicBezTo>
                                    <a:pt x="27742" y="852"/>
                                    <a:pt x="27075" y="1007"/>
                                    <a:pt x="26420" y="1173"/>
                                  </a:cubicBezTo>
                                  <a:lnTo>
                                    <a:pt x="26551" y="1662"/>
                                  </a:lnTo>
                                  <a:cubicBezTo>
                                    <a:pt x="27194" y="1495"/>
                                    <a:pt x="27849" y="1340"/>
                                    <a:pt x="28504" y="1209"/>
                                  </a:cubicBezTo>
                                  <a:lnTo>
                                    <a:pt x="28396" y="709"/>
                                  </a:lnTo>
                                  <a:close/>
                                  <a:moveTo>
                                    <a:pt x="46423" y="1709"/>
                                  </a:moveTo>
                                  <a:lnTo>
                                    <a:pt x="46268" y="2186"/>
                                  </a:lnTo>
                                  <a:cubicBezTo>
                                    <a:pt x="46899" y="2388"/>
                                    <a:pt x="47530" y="2614"/>
                                    <a:pt x="48149" y="2864"/>
                                  </a:cubicBezTo>
                                  <a:lnTo>
                                    <a:pt x="48328" y="2388"/>
                                  </a:lnTo>
                                  <a:cubicBezTo>
                                    <a:pt x="47708" y="2150"/>
                                    <a:pt x="47054" y="1912"/>
                                    <a:pt x="46423" y="1709"/>
                                  </a:cubicBezTo>
                                  <a:close/>
                                  <a:moveTo>
                                    <a:pt x="24479" y="1745"/>
                                  </a:moveTo>
                                  <a:cubicBezTo>
                                    <a:pt x="23836" y="1959"/>
                                    <a:pt x="23193" y="2186"/>
                                    <a:pt x="22574" y="2436"/>
                                  </a:cubicBezTo>
                                  <a:lnTo>
                                    <a:pt x="22753" y="2900"/>
                                  </a:lnTo>
                                  <a:cubicBezTo>
                                    <a:pt x="23372" y="2662"/>
                                    <a:pt x="24003" y="2436"/>
                                    <a:pt x="24634" y="2221"/>
                                  </a:cubicBezTo>
                                  <a:lnTo>
                                    <a:pt x="24479" y="1745"/>
                                  </a:lnTo>
                                  <a:close/>
                                  <a:moveTo>
                                    <a:pt x="50209" y="3174"/>
                                  </a:moveTo>
                                  <a:lnTo>
                                    <a:pt x="49994" y="3638"/>
                                  </a:lnTo>
                                  <a:cubicBezTo>
                                    <a:pt x="50602" y="3912"/>
                                    <a:pt x="51209" y="4210"/>
                                    <a:pt x="51792" y="4519"/>
                                  </a:cubicBezTo>
                                  <a:lnTo>
                                    <a:pt x="52030" y="4067"/>
                                  </a:lnTo>
                                  <a:cubicBezTo>
                                    <a:pt x="51435" y="3757"/>
                                    <a:pt x="50816" y="3459"/>
                                    <a:pt x="50209" y="3174"/>
                                  </a:cubicBezTo>
                                  <a:close/>
                                  <a:moveTo>
                                    <a:pt x="20705" y="3221"/>
                                  </a:moveTo>
                                  <a:cubicBezTo>
                                    <a:pt x="20098" y="3507"/>
                                    <a:pt x="19491" y="3805"/>
                                    <a:pt x="18895" y="4114"/>
                                  </a:cubicBezTo>
                                  <a:lnTo>
                                    <a:pt x="19133" y="4567"/>
                                  </a:lnTo>
                                  <a:cubicBezTo>
                                    <a:pt x="19717" y="4257"/>
                                    <a:pt x="20312" y="3960"/>
                                    <a:pt x="20919" y="3674"/>
                                  </a:cubicBezTo>
                                  <a:lnTo>
                                    <a:pt x="20705" y="3221"/>
                                  </a:lnTo>
                                  <a:close/>
                                  <a:moveTo>
                                    <a:pt x="53793" y="5067"/>
                                  </a:moveTo>
                                  <a:lnTo>
                                    <a:pt x="53531" y="5495"/>
                                  </a:lnTo>
                                  <a:cubicBezTo>
                                    <a:pt x="54102" y="5841"/>
                                    <a:pt x="54674" y="6210"/>
                                    <a:pt x="55221" y="6579"/>
                                  </a:cubicBezTo>
                                  <a:lnTo>
                                    <a:pt x="55495" y="6162"/>
                                  </a:lnTo>
                                  <a:cubicBezTo>
                                    <a:pt x="54947" y="5781"/>
                                    <a:pt x="54364" y="5412"/>
                                    <a:pt x="53793" y="5067"/>
                                  </a:cubicBezTo>
                                  <a:close/>
                                  <a:moveTo>
                                    <a:pt x="17133" y="5114"/>
                                  </a:moveTo>
                                  <a:cubicBezTo>
                                    <a:pt x="16562" y="5472"/>
                                    <a:pt x="15990" y="5841"/>
                                    <a:pt x="15431" y="6222"/>
                                  </a:cubicBezTo>
                                  <a:lnTo>
                                    <a:pt x="15716" y="6627"/>
                                  </a:lnTo>
                                  <a:cubicBezTo>
                                    <a:pt x="16264" y="6257"/>
                                    <a:pt x="16824" y="5888"/>
                                    <a:pt x="17395" y="5543"/>
                                  </a:cubicBezTo>
                                  <a:lnTo>
                                    <a:pt x="17133" y="5114"/>
                                  </a:lnTo>
                                  <a:close/>
                                  <a:moveTo>
                                    <a:pt x="57138" y="7353"/>
                                  </a:moveTo>
                                  <a:lnTo>
                                    <a:pt x="56841" y="7758"/>
                                  </a:lnTo>
                                  <a:cubicBezTo>
                                    <a:pt x="57364" y="8162"/>
                                    <a:pt x="57888" y="8579"/>
                                    <a:pt x="58388" y="9020"/>
                                  </a:cubicBezTo>
                                  <a:lnTo>
                                    <a:pt x="58710" y="8639"/>
                                  </a:lnTo>
                                  <a:cubicBezTo>
                                    <a:pt x="58210" y="8198"/>
                                    <a:pt x="57674" y="7770"/>
                                    <a:pt x="57138" y="7353"/>
                                  </a:cubicBezTo>
                                  <a:close/>
                                  <a:moveTo>
                                    <a:pt x="13799" y="7412"/>
                                  </a:moveTo>
                                  <a:cubicBezTo>
                                    <a:pt x="13264" y="7817"/>
                                    <a:pt x="12740" y="8258"/>
                                    <a:pt x="12228" y="8698"/>
                                  </a:cubicBezTo>
                                  <a:lnTo>
                                    <a:pt x="12561" y="9079"/>
                                  </a:lnTo>
                                  <a:cubicBezTo>
                                    <a:pt x="13061" y="8639"/>
                                    <a:pt x="13573" y="8210"/>
                                    <a:pt x="14097" y="7805"/>
                                  </a:cubicBezTo>
                                  <a:lnTo>
                                    <a:pt x="13799" y="7412"/>
                                  </a:lnTo>
                                  <a:close/>
                                  <a:moveTo>
                                    <a:pt x="60210" y="10008"/>
                                  </a:moveTo>
                                  <a:lnTo>
                                    <a:pt x="59853" y="10365"/>
                                  </a:lnTo>
                                  <a:cubicBezTo>
                                    <a:pt x="60341" y="10829"/>
                                    <a:pt x="60805" y="11306"/>
                                    <a:pt x="61258" y="11794"/>
                                  </a:cubicBezTo>
                                  <a:lnTo>
                                    <a:pt x="61627" y="11460"/>
                                  </a:lnTo>
                                  <a:cubicBezTo>
                                    <a:pt x="61162" y="10960"/>
                                    <a:pt x="60698" y="10472"/>
                                    <a:pt x="60210" y="10008"/>
                                  </a:cubicBezTo>
                                  <a:close/>
                                  <a:moveTo>
                                    <a:pt x="10739" y="10067"/>
                                  </a:moveTo>
                                  <a:cubicBezTo>
                                    <a:pt x="10251" y="10544"/>
                                    <a:pt x="9775" y="11032"/>
                                    <a:pt x="9323" y="11520"/>
                                  </a:cubicBezTo>
                                  <a:lnTo>
                                    <a:pt x="9692" y="11865"/>
                                  </a:lnTo>
                                  <a:cubicBezTo>
                                    <a:pt x="10144" y="11377"/>
                                    <a:pt x="10609" y="10889"/>
                                    <a:pt x="11085" y="10425"/>
                                  </a:cubicBezTo>
                                  <a:lnTo>
                                    <a:pt x="10739" y="10067"/>
                                  </a:lnTo>
                                  <a:close/>
                                  <a:moveTo>
                                    <a:pt x="62948" y="12984"/>
                                  </a:moveTo>
                                  <a:lnTo>
                                    <a:pt x="62567" y="13306"/>
                                  </a:lnTo>
                                  <a:cubicBezTo>
                                    <a:pt x="62984" y="13818"/>
                                    <a:pt x="63401" y="14354"/>
                                    <a:pt x="63794" y="14889"/>
                                  </a:cubicBezTo>
                                  <a:lnTo>
                                    <a:pt x="64199" y="14592"/>
                                  </a:lnTo>
                                  <a:cubicBezTo>
                                    <a:pt x="63794" y="14044"/>
                                    <a:pt x="63377" y="13508"/>
                                    <a:pt x="62948" y="12984"/>
                                  </a:cubicBezTo>
                                  <a:close/>
                                  <a:moveTo>
                                    <a:pt x="8001" y="13056"/>
                                  </a:moveTo>
                                  <a:cubicBezTo>
                                    <a:pt x="7572" y="13580"/>
                                    <a:pt x="7156" y="14116"/>
                                    <a:pt x="6763" y="14663"/>
                                  </a:cubicBezTo>
                                  <a:lnTo>
                                    <a:pt x="7168" y="14961"/>
                                  </a:lnTo>
                                  <a:cubicBezTo>
                                    <a:pt x="7561" y="14425"/>
                                    <a:pt x="7965" y="13889"/>
                                    <a:pt x="8382" y="13377"/>
                                  </a:cubicBezTo>
                                  <a:lnTo>
                                    <a:pt x="8001" y="13056"/>
                                  </a:lnTo>
                                  <a:close/>
                                  <a:moveTo>
                                    <a:pt x="65342" y="16259"/>
                                  </a:moveTo>
                                  <a:lnTo>
                                    <a:pt x="64925" y="16533"/>
                                  </a:lnTo>
                                  <a:cubicBezTo>
                                    <a:pt x="65282" y="17092"/>
                                    <a:pt x="65627" y="17664"/>
                                    <a:pt x="65961" y="18235"/>
                                  </a:cubicBezTo>
                                  <a:lnTo>
                                    <a:pt x="66389" y="17985"/>
                                  </a:lnTo>
                                  <a:cubicBezTo>
                                    <a:pt x="66056" y="17402"/>
                                    <a:pt x="65711" y="16818"/>
                                    <a:pt x="65342" y="16259"/>
                                  </a:cubicBezTo>
                                  <a:close/>
                                  <a:moveTo>
                                    <a:pt x="5620" y="16342"/>
                                  </a:moveTo>
                                  <a:cubicBezTo>
                                    <a:pt x="5251" y="16902"/>
                                    <a:pt x="4894" y="17485"/>
                                    <a:pt x="4572" y="18080"/>
                                  </a:cubicBezTo>
                                  <a:lnTo>
                                    <a:pt x="5001" y="18318"/>
                                  </a:lnTo>
                                  <a:cubicBezTo>
                                    <a:pt x="5334" y="17747"/>
                                    <a:pt x="5679" y="17164"/>
                                    <a:pt x="6037" y="16604"/>
                                  </a:cubicBezTo>
                                  <a:lnTo>
                                    <a:pt x="5620" y="16342"/>
                                  </a:lnTo>
                                  <a:close/>
                                  <a:moveTo>
                                    <a:pt x="67342" y="19783"/>
                                  </a:moveTo>
                                  <a:lnTo>
                                    <a:pt x="66889" y="19997"/>
                                  </a:lnTo>
                                  <a:cubicBezTo>
                                    <a:pt x="67187" y="20593"/>
                                    <a:pt x="67461" y="21200"/>
                                    <a:pt x="67723" y="21819"/>
                                  </a:cubicBezTo>
                                  <a:lnTo>
                                    <a:pt x="68187" y="21616"/>
                                  </a:lnTo>
                                  <a:cubicBezTo>
                                    <a:pt x="67925" y="20997"/>
                                    <a:pt x="67639" y="20378"/>
                                    <a:pt x="67342" y="19783"/>
                                  </a:cubicBezTo>
                                  <a:close/>
                                  <a:moveTo>
                                    <a:pt x="3620" y="19866"/>
                                  </a:moveTo>
                                  <a:cubicBezTo>
                                    <a:pt x="3322" y="20473"/>
                                    <a:pt x="3036" y="21093"/>
                                    <a:pt x="2774" y="21724"/>
                                  </a:cubicBezTo>
                                  <a:lnTo>
                                    <a:pt x="3239" y="21914"/>
                                  </a:lnTo>
                                  <a:cubicBezTo>
                                    <a:pt x="3500" y="21307"/>
                                    <a:pt x="3774" y="20688"/>
                                    <a:pt x="4072" y="20092"/>
                                  </a:cubicBezTo>
                                  <a:lnTo>
                                    <a:pt x="3620" y="19866"/>
                                  </a:lnTo>
                                  <a:close/>
                                  <a:moveTo>
                                    <a:pt x="68925" y="23498"/>
                                  </a:moveTo>
                                  <a:lnTo>
                                    <a:pt x="68449" y="23664"/>
                                  </a:lnTo>
                                  <a:cubicBezTo>
                                    <a:pt x="68675" y="24295"/>
                                    <a:pt x="68890" y="24938"/>
                                    <a:pt x="69068" y="25569"/>
                                  </a:cubicBezTo>
                                  <a:lnTo>
                                    <a:pt x="69556" y="25426"/>
                                  </a:lnTo>
                                  <a:cubicBezTo>
                                    <a:pt x="69366" y="24784"/>
                                    <a:pt x="69152" y="24129"/>
                                    <a:pt x="68925" y="23498"/>
                                  </a:cubicBezTo>
                                  <a:close/>
                                  <a:moveTo>
                                    <a:pt x="2048" y="23617"/>
                                  </a:moveTo>
                                  <a:cubicBezTo>
                                    <a:pt x="1822" y="24248"/>
                                    <a:pt x="1607" y="24891"/>
                                    <a:pt x="1417" y="25546"/>
                                  </a:cubicBezTo>
                                  <a:lnTo>
                                    <a:pt x="1905" y="25677"/>
                                  </a:lnTo>
                                  <a:cubicBezTo>
                                    <a:pt x="2084" y="25045"/>
                                    <a:pt x="2298" y="24403"/>
                                    <a:pt x="2512" y="23783"/>
                                  </a:cubicBezTo>
                                  <a:lnTo>
                                    <a:pt x="2048" y="23617"/>
                                  </a:lnTo>
                                  <a:close/>
                                  <a:moveTo>
                                    <a:pt x="70080" y="27391"/>
                                  </a:moveTo>
                                  <a:lnTo>
                                    <a:pt x="69580" y="27498"/>
                                  </a:lnTo>
                                  <a:cubicBezTo>
                                    <a:pt x="69735" y="28141"/>
                                    <a:pt x="69866" y="28808"/>
                                    <a:pt x="69985" y="29463"/>
                                  </a:cubicBezTo>
                                  <a:lnTo>
                                    <a:pt x="70485" y="29367"/>
                                  </a:lnTo>
                                  <a:cubicBezTo>
                                    <a:pt x="70366" y="28713"/>
                                    <a:pt x="70223" y="28046"/>
                                    <a:pt x="70080" y="27391"/>
                                  </a:cubicBezTo>
                                  <a:close/>
                                  <a:moveTo>
                                    <a:pt x="905" y="27498"/>
                                  </a:moveTo>
                                  <a:cubicBezTo>
                                    <a:pt x="762" y="28153"/>
                                    <a:pt x="619" y="28832"/>
                                    <a:pt x="512" y="29486"/>
                                  </a:cubicBezTo>
                                  <a:lnTo>
                                    <a:pt x="1012" y="29570"/>
                                  </a:lnTo>
                                  <a:cubicBezTo>
                                    <a:pt x="1119" y="28915"/>
                                    <a:pt x="1250" y="28260"/>
                                    <a:pt x="1393" y="27617"/>
                                  </a:cubicBezTo>
                                  <a:lnTo>
                                    <a:pt x="905" y="27498"/>
                                  </a:lnTo>
                                  <a:close/>
                                  <a:moveTo>
                                    <a:pt x="70771" y="31380"/>
                                  </a:moveTo>
                                  <a:lnTo>
                                    <a:pt x="70271" y="31439"/>
                                  </a:lnTo>
                                  <a:cubicBezTo>
                                    <a:pt x="70342" y="32094"/>
                                    <a:pt x="70402" y="32761"/>
                                    <a:pt x="70437" y="33427"/>
                                  </a:cubicBezTo>
                                  <a:lnTo>
                                    <a:pt x="70949" y="33392"/>
                                  </a:lnTo>
                                  <a:cubicBezTo>
                                    <a:pt x="70902" y="32725"/>
                                    <a:pt x="70842" y="32046"/>
                                    <a:pt x="70771" y="31380"/>
                                  </a:cubicBezTo>
                                  <a:close/>
                                  <a:moveTo>
                                    <a:pt x="226" y="31499"/>
                                  </a:moveTo>
                                  <a:cubicBezTo>
                                    <a:pt x="155" y="32165"/>
                                    <a:pt x="95" y="32844"/>
                                    <a:pt x="60" y="33511"/>
                                  </a:cubicBezTo>
                                  <a:lnTo>
                                    <a:pt x="560" y="33547"/>
                                  </a:lnTo>
                                  <a:cubicBezTo>
                                    <a:pt x="595" y="32880"/>
                                    <a:pt x="655" y="32213"/>
                                    <a:pt x="726" y="31558"/>
                                  </a:cubicBezTo>
                                  <a:lnTo>
                                    <a:pt x="226" y="31499"/>
                                  </a:lnTo>
                                  <a:close/>
                                  <a:moveTo>
                                    <a:pt x="70509" y="35428"/>
                                  </a:moveTo>
                                  <a:lnTo>
                                    <a:pt x="70509" y="35499"/>
                                  </a:lnTo>
                                  <a:cubicBezTo>
                                    <a:pt x="70509" y="36166"/>
                                    <a:pt x="70485" y="36845"/>
                                    <a:pt x="70449" y="37499"/>
                                  </a:cubicBezTo>
                                  <a:lnTo>
                                    <a:pt x="70949" y="37523"/>
                                  </a:lnTo>
                                  <a:cubicBezTo>
                                    <a:pt x="70985" y="36856"/>
                                    <a:pt x="71009" y="36178"/>
                                    <a:pt x="71009" y="35499"/>
                                  </a:cubicBezTo>
                                  <a:lnTo>
                                    <a:pt x="71009" y="35428"/>
                                  </a:lnTo>
                                  <a:lnTo>
                                    <a:pt x="70509" y="35428"/>
                                  </a:lnTo>
                                  <a:close/>
                                  <a:moveTo>
                                    <a:pt x="0" y="35547"/>
                                  </a:moveTo>
                                  <a:cubicBezTo>
                                    <a:pt x="0" y="36214"/>
                                    <a:pt x="24" y="36892"/>
                                    <a:pt x="60" y="37571"/>
                                  </a:cubicBezTo>
                                  <a:lnTo>
                                    <a:pt x="560" y="37535"/>
                                  </a:lnTo>
                                  <a:cubicBezTo>
                                    <a:pt x="524" y="36880"/>
                                    <a:pt x="512" y="36202"/>
                                    <a:pt x="500" y="35547"/>
                                  </a:cubicBezTo>
                                  <a:lnTo>
                                    <a:pt x="0" y="35547"/>
                                  </a:lnTo>
                                  <a:close/>
                                  <a:moveTo>
                                    <a:pt x="70283" y="39488"/>
                                  </a:moveTo>
                                  <a:cubicBezTo>
                                    <a:pt x="70199" y="40154"/>
                                    <a:pt x="70104" y="40821"/>
                                    <a:pt x="69997" y="41464"/>
                                  </a:cubicBezTo>
                                  <a:lnTo>
                                    <a:pt x="70497" y="41559"/>
                                  </a:lnTo>
                                  <a:cubicBezTo>
                                    <a:pt x="70604" y="40893"/>
                                    <a:pt x="70699" y="40214"/>
                                    <a:pt x="70783" y="39547"/>
                                  </a:cubicBezTo>
                                  <a:lnTo>
                                    <a:pt x="70283" y="39488"/>
                                  </a:lnTo>
                                  <a:close/>
                                  <a:moveTo>
                                    <a:pt x="738" y="39535"/>
                                  </a:moveTo>
                                  <a:lnTo>
                                    <a:pt x="238" y="39583"/>
                                  </a:lnTo>
                                  <a:cubicBezTo>
                                    <a:pt x="310" y="40262"/>
                                    <a:pt x="405" y="40928"/>
                                    <a:pt x="524" y="41595"/>
                                  </a:cubicBezTo>
                                  <a:lnTo>
                                    <a:pt x="1024" y="41512"/>
                                  </a:lnTo>
                                  <a:cubicBezTo>
                                    <a:pt x="905" y="40857"/>
                                    <a:pt x="810" y="40190"/>
                                    <a:pt x="738" y="39535"/>
                                  </a:cubicBezTo>
                                  <a:close/>
                                  <a:moveTo>
                                    <a:pt x="69604" y="43429"/>
                                  </a:moveTo>
                                  <a:cubicBezTo>
                                    <a:pt x="69449" y="44072"/>
                                    <a:pt x="69283" y="44726"/>
                                    <a:pt x="69092" y="45357"/>
                                  </a:cubicBezTo>
                                  <a:lnTo>
                                    <a:pt x="69580" y="45500"/>
                                  </a:lnTo>
                                  <a:cubicBezTo>
                                    <a:pt x="69771" y="44857"/>
                                    <a:pt x="69937" y="44203"/>
                                    <a:pt x="70092" y="43548"/>
                                  </a:cubicBezTo>
                                  <a:lnTo>
                                    <a:pt x="69604" y="43429"/>
                                  </a:lnTo>
                                  <a:close/>
                                  <a:moveTo>
                                    <a:pt x="1417" y="43464"/>
                                  </a:moveTo>
                                  <a:lnTo>
                                    <a:pt x="929" y="43583"/>
                                  </a:lnTo>
                                  <a:cubicBezTo>
                                    <a:pt x="1084" y="44238"/>
                                    <a:pt x="1250" y="44893"/>
                                    <a:pt x="1441" y="45536"/>
                                  </a:cubicBezTo>
                                  <a:lnTo>
                                    <a:pt x="1929" y="45393"/>
                                  </a:lnTo>
                                  <a:cubicBezTo>
                                    <a:pt x="1738" y="44762"/>
                                    <a:pt x="1572" y="44107"/>
                                    <a:pt x="1417" y="43464"/>
                                  </a:cubicBezTo>
                                  <a:close/>
                                  <a:moveTo>
                                    <a:pt x="68485" y="47262"/>
                                  </a:moveTo>
                                  <a:cubicBezTo>
                                    <a:pt x="68259" y="47882"/>
                                    <a:pt x="68009" y="48513"/>
                                    <a:pt x="67747" y="49132"/>
                                  </a:cubicBezTo>
                                  <a:lnTo>
                                    <a:pt x="68211" y="49322"/>
                                  </a:lnTo>
                                  <a:cubicBezTo>
                                    <a:pt x="68473" y="48703"/>
                                    <a:pt x="68723" y="48060"/>
                                    <a:pt x="68949" y="47429"/>
                                  </a:cubicBezTo>
                                  <a:lnTo>
                                    <a:pt x="68485" y="47262"/>
                                  </a:lnTo>
                                  <a:close/>
                                  <a:moveTo>
                                    <a:pt x="2548" y="47298"/>
                                  </a:moveTo>
                                  <a:lnTo>
                                    <a:pt x="2072" y="47465"/>
                                  </a:lnTo>
                                  <a:cubicBezTo>
                                    <a:pt x="2298" y="48096"/>
                                    <a:pt x="2548" y="48739"/>
                                    <a:pt x="2810" y="49358"/>
                                  </a:cubicBezTo>
                                  <a:lnTo>
                                    <a:pt x="3274" y="49156"/>
                                  </a:lnTo>
                                  <a:cubicBezTo>
                                    <a:pt x="3012" y="48548"/>
                                    <a:pt x="2762" y="47917"/>
                                    <a:pt x="2548" y="47298"/>
                                  </a:cubicBezTo>
                                  <a:close/>
                                  <a:moveTo>
                                    <a:pt x="66925" y="50942"/>
                                  </a:moveTo>
                                  <a:cubicBezTo>
                                    <a:pt x="66627" y="51537"/>
                                    <a:pt x="66318" y="52132"/>
                                    <a:pt x="65985" y="52716"/>
                                  </a:cubicBezTo>
                                  <a:lnTo>
                                    <a:pt x="66425" y="52966"/>
                                  </a:lnTo>
                                  <a:cubicBezTo>
                                    <a:pt x="66758" y="52382"/>
                                    <a:pt x="67080" y="51775"/>
                                    <a:pt x="67366" y="51168"/>
                                  </a:cubicBezTo>
                                  <a:lnTo>
                                    <a:pt x="66925" y="50942"/>
                                  </a:lnTo>
                                  <a:close/>
                                  <a:moveTo>
                                    <a:pt x="4096" y="50965"/>
                                  </a:moveTo>
                                  <a:lnTo>
                                    <a:pt x="3643" y="51192"/>
                                  </a:lnTo>
                                  <a:cubicBezTo>
                                    <a:pt x="3941" y="51799"/>
                                    <a:pt x="4262" y="52394"/>
                                    <a:pt x="4596" y="52977"/>
                                  </a:cubicBezTo>
                                  <a:lnTo>
                                    <a:pt x="5036" y="52727"/>
                                  </a:lnTo>
                                  <a:cubicBezTo>
                                    <a:pt x="4703" y="52156"/>
                                    <a:pt x="4393" y="51561"/>
                                    <a:pt x="4096" y="50965"/>
                                  </a:cubicBezTo>
                                  <a:close/>
                                  <a:moveTo>
                                    <a:pt x="64949" y="54430"/>
                                  </a:moveTo>
                                  <a:cubicBezTo>
                                    <a:pt x="64591" y="54990"/>
                                    <a:pt x="64210" y="55537"/>
                                    <a:pt x="63818" y="56073"/>
                                  </a:cubicBezTo>
                                  <a:lnTo>
                                    <a:pt x="64222" y="56371"/>
                                  </a:lnTo>
                                  <a:cubicBezTo>
                                    <a:pt x="64627" y="55835"/>
                                    <a:pt x="65008" y="55263"/>
                                    <a:pt x="65377" y="54704"/>
                                  </a:cubicBezTo>
                                  <a:lnTo>
                                    <a:pt x="64949" y="54430"/>
                                  </a:lnTo>
                                  <a:close/>
                                  <a:moveTo>
                                    <a:pt x="6072" y="54442"/>
                                  </a:moveTo>
                                  <a:lnTo>
                                    <a:pt x="5644" y="54716"/>
                                  </a:lnTo>
                                  <a:cubicBezTo>
                                    <a:pt x="6013" y="55275"/>
                                    <a:pt x="6394" y="55847"/>
                                    <a:pt x="6787" y="56383"/>
                                  </a:cubicBezTo>
                                  <a:lnTo>
                                    <a:pt x="7203" y="56085"/>
                                  </a:lnTo>
                                  <a:cubicBezTo>
                                    <a:pt x="6810" y="55549"/>
                                    <a:pt x="6429" y="55002"/>
                                    <a:pt x="6072" y="54442"/>
                                  </a:cubicBezTo>
                                  <a:close/>
                                  <a:moveTo>
                                    <a:pt x="8418" y="57669"/>
                                  </a:moveTo>
                                  <a:lnTo>
                                    <a:pt x="8025" y="57990"/>
                                  </a:lnTo>
                                  <a:cubicBezTo>
                                    <a:pt x="8453" y="58514"/>
                                    <a:pt x="8906" y="59026"/>
                                    <a:pt x="9358" y="59514"/>
                                  </a:cubicBezTo>
                                  <a:lnTo>
                                    <a:pt x="9727" y="59181"/>
                                  </a:lnTo>
                                  <a:cubicBezTo>
                                    <a:pt x="9275" y="58692"/>
                                    <a:pt x="8834" y="58180"/>
                                    <a:pt x="8418" y="57669"/>
                                  </a:cubicBezTo>
                                  <a:close/>
                                  <a:moveTo>
                                    <a:pt x="62603" y="57657"/>
                                  </a:moveTo>
                                  <a:cubicBezTo>
                                    <a:pt x="62175" y="58169"/>
                                    <a:pt x="61734" y="58681"/>
                                    <a:pt x="61282" y="59169"/>
                                  </a:cubicBezTo>
                                  <a:lnTo>
                                    <a:pt x="61663" y="59514"/>
                                  </a:lnTo>
                                  <a:cubicBezTo>
                                    <a:pt x="62115" y="59014"/>
                                    <a:pt x="62556" y="58502"/>
                                    <a:pt x="62984" y="57978"/>
                                  </a:cubicBezTo>
                                  <a:lnTo>
                                    <a:pt x="62603" y="57657"/>
                                  </a:lnTo>
                                  <a:close/>
                                  <a:moveTo>
                                    <a:pt x="59889" y="60597"/>
                                  </a:moveTo>
                                  <a:cubicBezTo>
                                    <a:pt x="59412" y="61062"/>
                                    <a:pt x="58924" y="61514"/>
                                    <a:pt x="58424" y="61955"/>
                                  </a:cubicBezTo>
                                  <a:lnTo>
                                    <a:pt x="58757" y="62336"/>
                                  </a:lnTo>
                                  <a:cubicBezTo>
                                    <a:pt x="59257" y="61895"/>
                                    <a:pt x="59758" y="61431"/>
                                    <a:pt x="60246" y="60967"/>
                                  </a:cubicBezTo>
                                  <a:lnTo>
                                    <a:pt x="59889" y="60597"/>
                                  </a:lnTo>
                                  <a:close/>
                                  <a:moveTo>
                                    <a:pt x="11120" y="60609"/>
                                  </a:moveTo>
                                  <a:lnTo>
                                    <a:pt x="10775" y="60967"/>
                                  </a:lnTo>
                                  <a:cubicBezTo>
                                    <a:pt x="11251" y="61443"/>
                                    <a:pt x="11752" y="61907"/>
                                    <a:pt x="12263" y="62348"/>
                                  </a:cubicBezTo>
                                  <a:lnTo>
                                    <a:pt x="12597" y="61967"/>
                                  </a:lnTo>
                                  <a:cubicBezTo>
                                    <a:pt x="12097" y="61526"/>
                                    <a:pt x="11597" y="61074"/>
                                    <a:pt x="11120" y="60609"/>
                                  </a:cubicBezTo>
                                  <a:close/>
                                  <a:moveTo>
                                    <a:pt x="56876" y="63217"/>
                                  </a:moveTo>
                                  <a:cubicBezTo>
                                    <a:pt x="56352" y="63622"/>
                                    <a:pt x="55805" y="64015"/>
                                    <a:pt x="55257" y="64396"/>
                                  </a:cubicBezTo>
                                  <a:lnTo>
                                    <a:pt x="55543" y="64812"/>
                                  </a:lnTo>
                                  <a:cubicBezTo>
                                    <a:pt x="56102" y="64431"/>
                                    <a:pt x="56650" y="64026"/>
                                    <a:pt x="57186" y="63622"/>
                                  </a:cubicBezTo>
                                  <a:lnTo>
                                    <a:pt x="56876" y="63217"/>
                                  </a:lnTo>
                                  <a:close/>
                                  <a:moveTo>
                                    <a:pt x="14145" y="63229"/>
                                  </a:moveTo>
                                  <a:lnTo>
                                    <a:pt x="13835" y="63622"/>
                                  </a:lnTo>
                                  <a:cubicBezTo>
                                    <a:pt x="14371" y="64038"/>
                                    <a:pt x="14919" y="64443"/>
                                    <a:pt x="15478" y="64824"/>
                                  </a:cubicBezTo>
                                  <a:lnTo>
                                    <a:pt x="15764" y="64407"/>
                                  </a:lnTo>
                                  <a:cubicBezTo>
                                    <a:pt x="15216" y="64026"/>
                                    <a:pt x="14669" y="63634"/>
                                    <a:pt x="14145" y="63229"/>
                                  </a:cubicBezTo>
                                  <a:close/>
                                  <a:moveTo>
                                    <a:pt x="53578" y="65479"/>
                                  </a:moveTo>
                                  <a:cubicBezTo>
                                    <a:pt x="53019" y="65824"/>
                                    <a:pt x="52435" y="66146"/>
                                    <a:pt x="51840" y="66455"/>
                                  </a:cubicBezTo>
                                  <a:lnTo>
                                    <a:pt x="52078" y="66908"/>
                                  </a:lnTo>
                                  <a:cubicBezTo>
                                    <a:pt x="52673" y="66586"/>
                                    <a:pt x="53269" y="66253"/>
                                    <a:pt x="53840" y="65908"/>
                                  </a:cubicBezTo>
                                  <a:lnTo>
                                    <a:pt x="53578" y="65479"/>
                                  </a:lnTo>
                                  <a:close/>
                                  <a:moveTo>
                                    <a:pt x="17443" y="65491"/>
                                  </a:moveTo>
                                  <a:lnTo>
                                    <a:pt x="17181" y="65920"/>
                                  </a:lnTo>
                                  <a:cubicBezTo>
                                    <a:pt x="17764" y="66265"/>
                                    <a:pt x="18348" y="66598"/>
                                    <a:pt x="18943" y="66920"/>
                                  </a:cubicBezTo>
                                  <a:lnTo>
                                    <a:pt x="19181" y="66467"/>
                                  </a:lnTo>
                                  <a:cubicBezTo>
                                    <a:pt x="18598" y="66158"/>
                                    <a:pt x="18014" y="65824"/>
                                    <a:pt x="17443" y="65491"/>
                                  </a:cubicBezTo>
                                  <a:close/>
                                  <a:moveTo>
                                    <a:pt x="50054" y="67336"/>
                                  </a:moveTo>
                                  <a:cubicBezTo>
                                    <a:pt x="49459" y="67622"/>
                                    <a:pt x="48840" y="67884"/>
                                    <a:pt x="48220" y="68122"/>
                                  </a:cubicBezTo>
                                  <a:lnTo>
                                    <a:pt x="48399" y="68587"/>
                                  </a:lnTo>
                                  <a:cubicBezTo>
                                    <a:pt x="49030" y="68348"/>
                                    <a:pt x="49649" y="68075"/>
                                    <a:pt x="50268" y="67801"/>
                                  </a:cubicBezTo>
                                  <a:lnTo>
                                    <a:pt x="50054" y="67336"/>
                                  </a:lnTo>
                                  <a:close/>
                                  <a:moveTo>
                                    <a:pt x="20979" y="67348"/>
                                  </a:moveTo>
                                  <a:lnTo>
                                    <a:pt x="20765" y="67813"/>
                                  </a:lnTo>
                                  <a:cubicBezTo>
                                    <a:pt x="21384" y="68086"/>
                                    <a:pt x="22015" y="68360"/>
                                    <a:pt x="22646" y="68598"/>
                                  </a:cubicBezTo>
                                  <a:lnTo>
                                    <a:pt x="22824" y="68134"/>
                                  </a:lnTo>
                                  <a:cubicBezTo>
                                    <a:pt x="22205" y="67896"/>
                                    <a:pt x="21586" y="67634"/>
                                    <a:pt x="20979" y="67348"/>
                                  </a:cubicBezTo>
                                  <a:close/>
                                  <a:moveTo>
                                    <a:pt x="46339" y="68789"/>
                                  </a:moveTo>
                                  <a:cubicBezTo>
                                    <a:pt x="45708" y="68991"/>
                                    <a:pt x="45065" y="69182"/>
                                    <a:pt x="44422" y="69360"/>
                                  </a:cubicBezTo>
                                  <a:lnTo>
                                    <a:pt x="44541" y="69837"/>
                                  </a:lnTo>
                                  <a:cubicBezTo>
                                    <a:pt x="45196" y="69670"/>
                                    <a:pt x="45851" y="69480"/>
                                    <a:pt x="46494" y="69265"/>
                                  </a:cubicBezTo>
                                  <a:lnTo>
                                    <a:pt x="46339" y="68789"/>
                                  </a:lnTo>
                                  <a:close/>
                                  <a:moveTo>
                                    <a:pt x="24706" y="68801"/>
                                  </a:moveTo>
                                  <a:lnTo>
                                    <a:pt x="24551" y="69277"/>
                                  </a:lnTo>
                                  <a:cubicBezTo>
                                    <a:pt x="25194" y="69491"/>
                                    <a:pt x="25849" y="69682"/>
                                    <a:pt x="26503" y="69849"/>
                                  </a:cubicBezTo>
                                  <a:lnTo>
                                    <a:pt x="26622" y="69360"/>
                                  </a:lnTo>
                                  <a:cubicBezTo>
                                    <a:pt x="25991" y="69194"/>
                                    <a:pt x="25337" y="69003"/>
                                    <a:pt x="24706" y="68801"/>
                                  </a:cubicBezTo>
                                  <a:close/>
                                  <a:moveTo>
                                    <a:pt x="28575" y="69813"/>
                                  </a:moveTo>
                                  <a:lnTo>
                                    <a:pt x="28480" y="70313"/>
                                  </a:lnTo>
                                  <a:cubicBezTo>
                                    <a:pt x="29135" y="70444"/>
                                    <a:pt x="29801" y="70551"/>
                                    <a:pt x="30468" y="70646"/>
                                  </a:cubicBezTo>
                                  <a:lnTo>
                                    <a:pt x="30540" y="70146"/>
                                  </a:lnTo>
                                  <a:cubicBezTo>
                                    <a:pt x="29885" y="70063"/>
                                    <a:pt x="29218" y="69944"/>
                                    <a:pt x="28575" y="69813"/>
                                  </a:cubicBezTo>
                                  <a:close/>
                                  <a:moveTo>
                                    <a:pt x="42470" y="69801"/>
                                  </a:moveTo>
                                  <a:cubicBezTo>
                                    <a:pt x="41827" y="69932"/>
                                    <a:pt x="41160" y="70051"/>
                                    <a:pt x="40505" y="70146"/>
                                  </a:cubicBezTo>
                                  <a:lnTo>
                                    <a:pt x="40577" y="70646"/>
                                  </a:lnTo>
                                  <a:cubicBezTo>
                                    <a:pt x="41243" y="70551"/>
                                    <a:pt x="41910" y="70432"/>
                                    <a:pt x="42577" y="70301"/>
                                  </a:cubicBezTo>
                                  <a:lnTo>
                                    <a:pt x="42470" y="69801"/>
                                  </a:lnTo>
                                  <a:close/>
                                  <a:moveTo>
                                    <a:pt x="32528" y="70372"/>
                                  </a:moveTo>
                                  <a:lnTo>
                                    <a:pt x="32492" y="70873"/>
                                  </a:lnTo>
                                  <a:cubicBezTo>
                                    <a:pt x="33159" y="70932"/>
                                    <a:pt x="33838" y="70968"/>
                                    <a:pt x="34516" y="70992"/>
                                  </a:cubicBezTo>
                                  <a:lnTo>
                                    <a:pt x="34528" y="70492"/>
                                  </a:lnTo>
                                  <a:cubicBezTo>
                                    <a:pt x="33861" y="70468"/>
                                    <a:pt x="33183" y="70432"/>
                                    <a:pt x="32528" y="70372"/>
                                  </a:cubicBezTo>
                                  <a:close/>
                                  <a:moveTo>
                                    <a:pt x="38517" y="70372"/>
                                  </a:moveTo>
                                  <a:cubicBezTo>
                                    <a:pt x="37862" y="70432"/>
                                    <a:pt x="37183" y="70468"/>
                                    <a:pt x="36528" y="70480"/>
                                  </a:cubicBezTo>
                                  <a:lnTo>
                                    <a:pt x="36540" y="70992"/>
                                  </a:lnTo>
                                  <a:cubicBezTo>
                                    <a:pt x="37207" y="70968"/>
                                    <a:pt x="37898" y="70932"/>
                                    <a:pt x="38564" y="70873"/>
                                  </a:cubicBezTo>
                                  <a:lnTo>
                                    <a:pt x="38517" y="7037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10" name="Google Shape;1537;p34"/>
                          <wps:cNvSpPr>
                            <a:spLocks/>
                          </wps:cNvSpPr>
                          <wps:spPr bwMode="auto">
                            <a:xfrm>
                              <a:off x="49976" y="18068"/>
                              <a:ext cx="1140" cy="1141"/>
                            </a:xfrm>
                            <a:custGeom>
                              <a:avLst/>
                              <a:gdLst>
                                <a:gd name="T0" fmla="*/ 2286 w 4561"/>
                                <a:gd name="T1" fmla="*/ 0 h 4561"/>
                                <a:gd name="T2" fmla="*/ 0 w 4561"/>
                                <a:gd name="T3" fmla="*/ 2274 h 4561"/>
                                <a:gd name="T4" fmla="*/ 2286 w 4561"/>
                                <a:gd name="T5" fmla="*/ 4560 h 4561"/>
                                <a:gd name="T6" fmla="*/ 4560 w 4561"/>
                                <a:gd name="T7" fmla="*/ 2274 h 4561"/>
                                <a:gd name="T8" fmla="*/ 2286 w 4561"/>
                                <a:gd name="T9" fmla="*/ 0 h 4561"/>
                              </a:gdLst>
                              <a:ahLst/>
                              <a:cxnLst>
                                <a:cxn ang="0">
                                  <a:pos x="T0" y="T1"/>
                                </a:cxn>
                                <a:cxn ang="0">
                                  <a:pos x="T2" y="T3"/>
                                </a:cxn>
                                <a:cxn ang="0">
                                  <a:pos x="T4" y="T5"/>
                                </a:cxn>
                                <a:cxn ang="0">
                                  <a:pos x="T6" y="T7"/>
                                </a:cxn>
                                <a:cxn ang="0">
                                  <a:pos x="T8" y="T9"/>
                                </a:cxn>
                              </a:cxnLst>
                              <a:rect l="0" t="0" r="r" b="b"/>
                              <a:pathLst>
                                <a:path w="4561" h="4561" extrusionOk="0">
                                  <a:moveTo>
                                    <a:pt x="2286" y="0"/>
                                  </a:moveTo>
                                  <a:cubicBezTo>
                                    <a:pt x="1024" y="0"/>
                                    <a:pt x="0" y="1024"/>
                                    <a:pt x="0" y="2274"/>
                                  </a:cubicBezTo>
                                  <a:cubicBezTo>
                                    <a:pt x="0" y="3536"/>
                                    <a:pt x="1024" y="4560"/>
                                    <a:pt x="2286" y="4560"/>
                                  </a:cubicBezTo>
                                  <a:cubicBezTo>
                                    <a:pt x="3536" y="4560"/>
                                    <a:pt x="4560" y="3536"/>
                                    <a:pt x="4560" y="2274"/>
                                  </a:cubicBezTo>
                                  <a:cubicBezTo>
                                    <a:pt x="4560" y="1024"/>
                                    <a:pt x="3536" y="0"/>
                                    <a:pt x="2286" y="0"/>
                                  </a:cubicBez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11" name="Google Shape;1538;p34"/>
                          <wps:cNvSpPr>
                            <a:spLocks/>
                          </wps:cNvSpPr>
                          <wps:spPr bwMode="auto">
                            <a:xfrm>
                              <a:off x="34795" y="13124"/>
                              <a:ext cx="1141" cy="1141"/>
                            </a:xfrm>
                            <a:custGeom>
                              <a:avLst/>
                              <a:gdLst>
                                <a:gd name="T0" fmla="*/ 2274 w 4561"/>
                                <a:gd name="T1" fmla="*/ 0 h 4561"/>
                                <a:gd name="T2" fmla="*/ 0 w 4561"/>
                                <a:gd name="T3" fmla="*/ 2274 h 4561"/>
                                <a:gd name="T4" fmla="*/ 2274 w 4561"/>
                                <a:gd name="T5" fmla="*/ 4560 h 4561"/>
                                <a:gd name="T6" fmla="*/ 4560 w 4561"/>
                                <a:gd name="T7" fmla="*/ 2274 h 4561"/>
                                <a:gd name="T8" fmla="*/ 2274 w 4561"/>
                                <a:gd name="T9" fmla="*/ 0 h 4561"/>
                              </a:gdLst>
                              <a:ahLst/>
                              <a:cxnLst>
                                <a:cxn ang="0">
                                  <a:pos x="T0" y="T1"/>
                                </a:cxn>
                                <a:cxn ang="0">
                                  <a:pos x="T2" y="T3"/>
                                </a:cxn>
                                <a:cxn ang="0">
                                  <a:pos x="T4" y="T5"/>
                                </a:cxn>
                                <a:cxn ang="0">
                                  <a:pos x="T6" y="T7"/>
                                </a:cxn>
                                <a:cxn ang="0">
                                  <a:pos x="T8" y="T9"/>
                                </a:cxn>
                              </a:cxnLst>
                              <a:rect l="0" t="0" r="r" b="b"/>
                              <a:pathLst>
                                <a:path w="4561" h="4561" extrusionOk="0">
                                  <a:moveTo>
                                    <a:pt x="2274" y="0"/>
                                  </a:moveTo>
                                  <a:cubicBezTo>
                                    <a:pt x="1012" y="0"/>
                                    <a:pt x="0" y="1024"/>
                                    <a:pt x="0" y="2274"/>
                                  </a:cubicBezTo>
                                  <a:cubicBezTo>
                                    <a:pt x="0" y="3536"/>
                                    <a:pt x="1012" y="4560"/>
                                    <a:pt x="2274" y="4560"/>
                                  </a:cubicBezTo>
                                  <a:cubicBezTo>
                                    <a:pt x="3537" y="4560"/>
                                    <a:pt x="4560" y="3536"/>
                                    <a:pt x="4560" y="2274"/>
                                  </a:cubicBezTo>
                                  <a:cubicBezTo>
                                    <a:pt x="4560" y="1024"/>
                                    <a:pt x="3537" y="0"/>
                                    <a:pt x="2274" y="0"/>
                                  </a:cubicBez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12" name="Google Shape;1539;p34"/>
                          <wps:cNvSpPr>
                            <a:spLocks/>
                          </wps:cNvSpPr>
                          <wps:spPr bwMode="auto">
                            <a:xfrm>
                              <a:off x="35495" y="13788"/>
                              <a:ext cx="3751" cy="0"/>
                            </a:xfrm>
                            <a:custGeom>
                              <a:avLst/>
                              <a:gdLst>
                                <a:gd name="T0" fmla="*/ 15002 w 15003"/>
                                <a:gd name="T1" fmla="*/ 0 h 1"/>
                                <a:gd name="T2" fmla="*/ 0 w 15003"/>
                                <a:gd name="T3" fmla="*/ 0 h 1"/>
                              </a:gdLst>
                              <a:ahLst/>
                              <a:cxnLst>
                                <a:cxn ang="0">
                                  <a:pos x="T0" y="T1"/>
                                </a:cxn>
                                <a:cxn ang="0">
                                  <a:pos x="T2" y="T3"/>
                                </a:cxn>
                              </a:cxnLst>
                              <a:rect l="0" t="0" r="r" b="b"/>
                              <a:pathLst>
                                <a:path w="15003" h="1" fill="none" extrusionOk="0">
                                  <a:moveTo>
                                    <a:pt x="15002" y="0"/>
                                  </a:moveTo>
                                  <a:lnTo>
                                    <a:pt x="0" y="0"/>
                                  </a:lnTo>
                                </a:path>
                              </a:pathLst>
                            </a:custGeom>
                            <a:noFill/>
                            <a:ln w="24700" cap="rnd">
                              <a:solidFill>
                                <a:srgbClr val="000000"/>
                              </a:solidFill>
                              <a:round/>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613" name="Google Shape;1540;p34"/>
                          <wps:cNvSpPr>
                            <a:spLocks/>
                          </wps:cNvSpPr>
                          <wps:spPr bwMode="auto">
                            <a:xfrm>
                              <a:off x="52711" y="13788"/>
                              <a:ext cx="3751" cy="0"/>
                            </a:xfrm>
                            <a:custGeom>
                              <a:avLst/>
                              <a:gdLst>
                                <a:gd name="T0" fmla="*/ 0 w 15002"/>
                                <a:gd name="T1" fmla="*/ 0 h 1"/>
                                <a:gd name="T2" fmla="*/ 15002 w 15002"/>
                                <a:gd name="T3" fmla="*/ 0 h 1"/>
                              </a:gdLst>
                              <a:ahLst/>
                              <a:cxnLst>
                                <a:cxn ang="0">
                                  <a:pos x="T0" y="T1"/>
                                </a:cxn>
                                <a:cxn ang="0">
                                  <a:pos x="T2" y="T3"/>
                                </a:cxn>
                              </a:cxnLst>
                              <a:rect l="0" t="0" r="r" b="b"/>
                              <a:pathLst>
                                <a:path w="15002" h="1" fill="none" extrusionOk="0">
                                  <a:moveTo>
                                    <a:pt x="0" y="0"/>
                                  </a:moveTo>
                                  <a:lnTo>
                                    <a:pt x="15002" y="0"/>
                                  </a:lnTo>
                                </a:path>
                              </a:pathLst>
                            </a:custGeom>
                            <a:noFill/>
                            <a:ln w="24700" cap="rnd">
                              <a:solidFill>
                                <a:srgbClr val="000000"/>
                              </a:solidFill>
                              <a:round/>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614" name="Google Shape;1541;p34"/>
                          <wps:cNvSpPr>
                            <a:spLocks/>
                          </wps:cNvSpPr>
                          <wps:spPr bwMode="auto">
                            <a:xfrm>
                              <a:off x="55890" y="13124"/>
                              <a:ext cx="1140" cy="1141"/>
                            </a:xfrm>
                            <a:custGeom>
                              <a:avLst/>
                              <a:gdLst>
                                <a:gd name="T0" fmla="*/ 2287 w 4561"/>
                                <a:gd name="T1" fmla="*/ 0 h 4561"/>
                                <a:gd name="T2" fmla="*/ 1 w 4561"/>
                                <a:gd name="T3" fmla="*/ 2274 h 4561"/>
                                <a:gd name="T4" fmla="*/ 2287 w 4561"/>
                                <a:gd name="T5" fmla="*/ 4560 h 4561"/>
                                <a:gd name="T6" fmla="*/ 4561 w 4561"/>
                                <a:gd name="T7" fmla="*/ 2274 h 4561"/>
                                <a:gd name="T8" fmla="*/ 2287 w 4561"/>
                                <a:gd name="T9" fmla="*/ 0 h 4561"/>
                              </a:gdLst>
                              <a:ahLst/>
                              <a:cxnLst>
                                <a:cxn ang="0">
                                  <a:pos x="T0" y="T1"/>
                                </a:cxn>
                                <a:cxn ang="0">
                                  <a:pos x="T2" y="T3"/>
                                </a:cxn>
                                <a:cxn ang="0">
                                  <a:pos x="T4" y="T5"/>
                                </a:cxn>
                                <a:cxn ang="0">
                                  <a:pos x="T6" y="T7"/>
                                </a:cxn>
                                <a:cxn ang="0">
                                  <a:pos x="T8" y="T9"/>
                                </a:cxn>
                              </a:cxnLst>
                              <a:rect l="0" t="0" r="r" b="b"/>
                              <a:pathLst>
                                <a:path w="4561" h="4561" extrusionOk="0">
                                  <a:moveTo>
                                    <a:pt x="2287" y="0"/>
                                  </a:moveTo>
                                  <a:cubicBezTo>
                                    <a:pt x="1025" y="0"/>
                                    <a:pt x="1" y="1024"/>
                                    <a:pt x="1" y="2274"/>
                                  </a:cubicBezTo>
                                  <a:cubicBezTo>
                                    <a:pt x="1" y="3536"/>
                                    <a:pt x="1025" y="4560"/>
                                    <a:pt x="2287" y="4560"/>
                                  </a:cubicBezTo>
                                  <a:cubicBezTo>
                                    <a:pt x="3549" y="4560"/>
                                    <a:pt x="4561" y="3536"/>
                                    <a:pt x="4561" y="2274"/>
                                  </a:cubicBezTo>
                                  <a:cubicBezTo>
                                    <a:pt x="4561" y="1024"/>
                                    <a:pt x="3549" y="0"/>
                                    <a:pt x="2287" y="0"/>
                                  </a:cubicBez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15" name="Google Shape;1542;p34"/>
                          <wps:cNvSpPr>
                            <a:spLocks/>
                          </wps:cNvSpPr>
                          <wps:spPr bwMode="auto">
                            <a:xfrm>
                              <a:off x="39269" y="6963"/>
                              <a:ext cx="13460" cy="13463"/>
                            </a:xfrm>
                            <a:custGeom>
                              <a:avLst/>
                              <a:gdLst>
                                <a:gd name="T0" fmla="*/ 26920 w 53841"/>
                                <a:gd name="T1" fmla="*/ 0 h 53852"/>
                                <a:gd name="T2" fmla="*/ 0 w 53841"/>
                                <a:gd name="T3" fmla="*/ 26920 h 53852"/>
                                <a:gd name="T4" fmla="*/ 26920 w 53841"/>
                                <a:gd name="T5" fmla="*/ 53852 h 53852"/>
                                <a:gd name="T6" fmla="*/ 53841 w 53841"/>
                                <a:gd name="T7" fmla="*/ 26920 h 53852"/>
                                <a:gd name="T8" fmla="*/ 26920 w 53841"/>
                                <a:gd name="T9" fmla="*/ 0 h 53852"/>
                              </a:gdLst>
                              <a:ahLst/>
                              <a:cxnLst>
                                <a:cxn ang="0">
                                  <a:pos x="T0" y="T1"/>
                                </a:cxn>
                                <a:cxn ang="0">
                                  <a:pos x="T2" y="T3"/>
                                </a:cxn>
                                <a:cxn ang="0">
                                  <a:pos x="T4" y="T5"/>
                                </a:cxn>
                                <a:cxn ang="0">
                                  <a:pos x="T6" y="T7"/>
                                </a:cxn>
                                <a:cxn ang="0">
                                  <a:pos x="T8" y="T9"/>
                                </a:cxn>
                              </a:cxnLst>
                              <a:rect l="0" t="0" r="r" b="b"/>
                              <a:pathLst>
                                <a:path w="53841" h="53852" extrusionOk="0">
                                  <a:moveTo>
                                    <a:pt x="26920" y="0"/>
                                  </a:moveTo>
                                  <a:cubicBezTo>
                                    <a:pt x="12050" y="0"/>
                                    <a:pt x="0" y="12049"/>
                                    <a:pt x="0" y="26920"/>
                                  </a:cubicBezTo>
                                  <a:cubicBezTo>
                                    <a:pt x="0" y="41791"/>
                                    <a:pt x="12050" y="53852"/>
                                    <a:pt x="26920" y="53852"/>
                                  </a:cubicBezTo>
                                  <a:cubicBezTo>
                                    <a:pt x="41791" y="53852"/>
                                    <a:pt x="53841" y="41791"/>
                                    <a:pt x="53841" y="26920"/>
                                  </a:cubicBezTo>
                                  <a:cubicBezTo>
                                    <a:pt x="53841" y="12049"/>
                                    <a:pt x="41791" y="0"/>
                                    <a:pt x="26920" y="0"/>
                                  </a:cubicBezTo>
                                  <a:close/>
                                </a:path>
                              </a:pathLst>
                            </a:custGeom>
                            <a:solidFill>
                              <a:srgbClr val="EEEEEE"/>
                            </a:solidFill>
                            <a:ln w="23825">
                              <a:solidFill>
                                <a:srgbClr val="000000"/>
                              </a:solidFill>
                              <a:miter lim="11906"/>
                              <a:headEnd type="none" w="sm" len="sm"/>
                              <a:tailEnd type="none" w="sm" len="sm"/>
                            </a:ln>
                          </wps:spPr>
                          <wps:bodyPr rot="0" vert="horz" wrap="square" lIns="91440" tIns="45720" rIns="91440" bIns="45720" anchor="ctr" anchorCtr="0" upright="1">
                            <a:noAutofit/>
                          </wps:bodyPr>
                        </wps:wsp>
                        <wps:wsp>
                          <wps:cNvPr id="1616" name="Google Shape;1568;p34"/>
                          <wps:cNvSpPr>
                            <a:spLocks/>
                          </wps:cNvSpPr>
                          <wps:spPr bwMode="auto">
                            <a:xfrm>
                              <a:off x="40894" y="8344"/>
                              <a:ext cx="1141" cy="1140"/>
                            </a:xfrm>
                            <a:custGeom>
                              <a:avLst/>
                              <a:gdLst>
                                <a:gd name="T0" fmla="*/ 2274 w 4561"/>
                                <a:gd name="T1" fmla="*/ 1 h 4561"/>
                                <a:gd name="T2" fmla="*/ 0 w 4561"/>
                                <a:gd name="T3" fmla="*/ 2287 h 4561"/>
                                <a:gd name="T4" fmla="*/ 2274 w 4561"/>
                                <a:gd name="T5" fmla="*/ 4561 h 4561"/>
                                <a:gd name="T6" fmla="*/ 4560 w 4561"/>
                                <a:gd name="T7" fmla="*/ 2287 h 4561"/>
                                <a:gd name="T8" fmla="*/ 2274 w 4561"/>
                                <a:gd name="T9" fmla="*/ 1 h 4561"/>
                              </a:gdLst>
                              <a:ahLst/>
                              <a:cxnLst>
                                <a:cxn ang="0">
                                  <a:pos x="T0" y="T1"/>
                                </a:cxn>
                                <a:cxn ang="0">
                                  <a:pos x="T2" y="T3"/>
                                </a:cxn>
                                <a:cxn ang="0">
                                  <a:pos x="T4" y="T5"/>
                                </a:cxn>
                                <a:cxn ang="0">
                                  <a:pos x="T6" y="T7"/>
                                </a:cxn>
                                <a:cxn ang="0">
                                  <a:pos x="T8" y="T9"/>
                                </a:cxn>
                              </a:cxnLst>
                              <a:rect l="0" t="0" r="r" b="b"/>
                              <a:pathLst>
                                <a:path w="4561" h="4561" extrusionOk="0">
                                  <a:moveTo>
                                    <a:pt x="2274" y="1"/>
                                  </a:moveTo>
                                  <a:cubicBezTo>
                                    <a:pt x="1024" y="1"/>
                                    <a:pt x="0" y="1025"/>
                                    <a:pt x="0" y="2287"/>
                                  </a:cubicBezTo>
                                  <a:cubicBezTo>
                                    <a:pt x="0" y="3537"/>
                                    <a:pt x="1024" y="4561"/>
                                    <a:pt x="2274" y="4561"/>
                                  </a:cubicBezTo>
                                  <a:cubicBezTo>
                                    <a:pt x="3536" y="4561"/>
                                    <a:pt x="4560" y="3537"/>
                                    <a:pt x="4560" y="2287"/>
                                  </a:cubicBezTo>
                                  <a:cubicBezTo>
                                    <a:pt x="4560" y="1025"/>
                                    <a:pt x="3536" y="1"/>
                                    <a:pt x="2274" y="1"/>
                                  </a:cubicBez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17" name="Google Shape;1569;p34"/>
                          <wps:cNvSpPr>
                            <a:spLocks/>
                          </wps:cNvSpPr>
                          <wps:spPr bwMode="auto">
                            <a:xfrm>
                              <a:off x="40894" y="18068"/>
                              <a:ext cx="1141" cy="1141"/>
                            </a:xfrm>
                            <a:custGeom>
                              <a:avLst/>
                              <a:gdLst>
                                <a:gd name="T0" fmla="*/ 2274 w 4561"/>
                                <a:gd name="T1" fmla="*/ 0 h 4561"/>
                                <a:gd name="T2" fmla="*/ 0 w 4561"/>
                                <a:gd name="T3" fmla="*/ 2274 h 4561"/>
                                <a:gd name="T4" fmla="*/ 2274 w 4561"/>
                                <a:gd name="T5" fmla="*/ 4560 h 4561"/>
                                <a:gd name="T6" fmla="*/ 4560 w 4561"/>
                                <a:gd name="T7" fmla="*/ 2274 h 4561"/>
                                <a:gd name="T8" fmla="*/ 2274 w 4561"/>
                                <a:gd name="T9" fmla="*/ 0 h 4561"/>
                              </a:gdLst>
                              <a:ahLst/>
                              <a:cxnLst>
                                <a:cxn ang="0">
                                  <a:pos x="T0" y="T1"/>
                                </a:cxn>
                                <a:cxn ang="0">
                                  <a:pos x="T2" y="T3"/>
                                </a:cxn>
                                <a:cxn ang="0">
                                  <a:pos x="T4" y="T5"/>
                                </a:cxn>
                                <a:cxn ang="0">
                                  <a:pos x="T6" y="T7"/>
                                </a:cxn>
                                <a:cxn ang="0">
                                  <a:pos x="T8" y="T9"/>
                                </a:cxn>
                              </a:cxnLst>
                              <a:rect l="0" t="0" r="r" b="b"/>
                              <a:pathLst>
                                <a:path w="4561" h="4561" extrusionOk="0">
                                  <a:moveTo>
                                    <a:pt x="2274" y="0"/>
                                  </a:moveTo>
                                  <a:cubicBezTo>
                                    <a:pt x="1024" y="0"/>
                                    <a:pt x="0" y="1024"/>
                                    <a:pt x="0" y="2274"/>
                                  </a:cubicBezTo>
                                  <a:cubicBezTo>
                                    <a:pt x="0" y="3536"/>
                                    <a:pt x="1024" y="4560"/>
                                    <a:pt x="2274" y="4560"/>
                                  </a:cubicBezTo>
                                  <a:cubicBezTo>
                                    <a:pt x="3536" y="4560"/>
                                    <a:pt x="4560" y="3536"/>
                                    <a:pt x="4560" y="2274"/>
                                  </a:cubicBezTo>
                                  <a:cubicBezTo>
                                    <a:pt x="4560" y="1024"/>
                                    <a:pt x="3536" y="0"/>
                                    <a:pt x="2274" y="0"/>
                                  </a:cubicBez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18" name="Google Shape;1570;p34"/>
                          <wps:cNvSpPr>
                            <a:spLocks/>
                          </wps:cNvSpPr>
                          <wps:spPr bwMode="auto">
                            <a:xfrm>
                              <a:off x="50101" y="8344"/>
                              <a:ext cx="1140" cy="1140"/>
                            </a:xfrm>
                            <a:custGeom>
                              <a:avLst/>
                              <a:gdLst>
                                <a:gd name="T0" fmla="*/ 2286 w 4561"/>
                                <a:gd name="T1" fmla="*/ 1 h 4561"/>
                                <a:gd name="T2" fmla="*/ 0 w 4561"/>
                                <a:gd name="T3" fmla="*/ 2287 h 4561"/>
                                <a:gd name="T4" fmla="*/ 2286 w 4561"/>
                                <a:gd name="T5" fmla="*/ 4561 h 4561"/>
                                <a:gd name="T6" fmla="*/ 4560 w 4561"/>
                                <a:gd name="T7" fmla="*/ 2287 h 4561"/>
                                <a:gd name="T8" fmla="*/ 2286 w 4561"/>
                                <a:gd name="T9" fmla="*/ 1 h 4561"/>
                              </a:gdLst>
                              <a:ahLst/>
                              <a:cxnLst>
                                <a:cxn ang="0">
                                  <a:pos x="T0" y="T1"/>
                                </a:cxn>
                                <a:cxn ang="0">
                                  <a:pos x="T2" y="T3"/>
                                </a:cxn>
                                <a:cxn ang="0">
                                  <a:pos x="T4" y="T5"/>
                                </a:cxn>
                                <a:cxn ang="0">
                                  <a:pos x="T6" y="T7"/>
                                </a:cxn>
                                <a:cxn ang="0">
                                  <a:pos x="T8" y="T9"/>
                                </a:cxn>
                              </a:cxnLst>
                              <a:rect l="0" t="0" r="r" b="b"/>
                              <a:pathLst>
                                <a:path w="4561" h="4561" extrusionOk="0">
                                  <a:moveTo>
                                    <a:pt x="2286" y="1"/>
                                  </a:moveTo>
                                  <a:cubicBezTo>
                                    <a:pt x="1024" y="1"/>
                                    <a:pt x="0" y="1025"/>
                                    <a:pt x="0" y="2287"/>
                                  </a:cubicBezTo>
                                  <a:cubicBezTo>
                                    <a:pt x="0" y="3537"/>
                                    <a:pt x="1024" y="4561"/>
                                    <a:pt x="2286" y="4561"/>
                                  </a:cubicBezTo>
                                  <a:cubicBezTo>
                                    <a:pt x="3548" y="4561"/>
                                    <a:pt x="4560" y="3537"/>
                                    <a:pt x="4560" y="2287"/>
                                  </a:cubicBezTo>
                                  <a:cubicBezTo>
                                    <a:pt x="4560" y="1025"/>
                                    <a:pt x="3548" y="1"/>
                                    <a:pt x="2286" y="1"/>
                                  </a:cubicBez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g:grpSp>
                        <wpg:cNvPr id="1619" name="Google Shape;1571;p34"/>
                        <wpg:cNvGrpSpPr>
                          <a:grpSpLocks/>
                        </wpg:cNvGrpSpPr>
                        <wpg:grpSpPr bwMode="auto">
                          <a:xfrm>
                            <a:off x="46752" y="-1102"/>
                            <a:ext cx="38487" cy="8993"/>
                            <a:chOff x="46752" y="-1469"/>
                            <a:chExt cx="51315" cy="11991"/>
                          </a:xfrm>
                        </wpg:grpSpPr>
                        <wps:wsp>
                          <wps:cNvPr id="1620" name="Google Shape;1572;p34"/>
                          <wps:cNvSpPr>
                            <a:spLocks/>
                          </wps:cNvSpPr>
                          <wps:spPr bwMode="auto">
                            <a:xfrm>
                              <a:off x="46752" y="2241"/>
                              <a:ext cx="7555" cy="8281"/>
                            </a:xfrm>
                            <a:custGeom>
                              <a:avLst/>
                              <a:gdLst>
                                <a:gd name="T0" fmla="*/ 30218 w 30219"/>
                                <a:gd name="T1" fmla="*/ 1 h 33124"/>
                                <a:gd name="T2" fmla="*/ 15276 w 30219"/>
                                <a:gd name="T3" fmla="*/ 1 h 33124"/>
                                <a:gd name="T4" fmla="*/ 12109 w 30219"/>
                                <a:gd name="T5" fmla="*/ 2953 h 33124"/>
                                <a:gd name="T6" fmla="*/ 12109 w 30219"/>
                                <a:gd name="T7" fmla="*/ 22551 h 33124"/>
                                <a:gd name="T8" fmla="*/ 0 w 30219"/>
                                <a:gd name="T9" fmla="*/ 22551 h 33124"/>
                                <a:gd name="T10" fmla="*/ 0 w 30219"/>
                                <a:gd name="T11" fmla="*/ 33124 h 33124"/>
                              </a:gdLst>
                              <a:ahLst/>
                              <a:cxnLst>
                                <a:cxn ang="0">
                                  <a:pos x="T0" y="T1"/>
                                </a:cxn>
                                <a:cxn ang="0">
                                  <a:pos x="T2" y="T3"/>
                                </a:cxn>
                                <a:cxn ang="0">
                                  <a:pos x="T4" y="T5"/>
                                </a:cxn>
                                <a:cxn ang="0">
                                  <a:pos x="T6" y="T7"/>
                                </a:cxn>
                                <a:cxn ang="0">
                                  <a:pos x="T8" y="T9"/>
                                </a:cxn>
                                <a:cxn ang="0">
                                  <a:pos x="T10" y="T11"/>
                                </a:cxn>
                              </a:cxnLst>
                              <a:rect l="0" t="0" r="r" b="b"/>
                              <a:pathLst>
                                <a:path w="30219" h="33124" fill="none" extrusionOk="0">
                                  <a:moveTo>
                                    <a:pt x="30218" y="1"/>
                                  </a:moveTo>
                                  <a:lnTo>
                                    <a:pt x="15276" y="1"/>
                                  </a:lnTo>
                                  <a:cubicBezTo>
                                    <a:pt x="12645" y="1"/>
                                    <a:pt x="12109" y="2953"/>
                                    <a:pt x="12109" y="2953"/>
                                  </a:cubicBezTo>
                                  <a:lnTo>
                                    <a:pt x="12109" y="22551"/>
                                  </a:lnTo>
                                  <a:lnTo>
                                    <a:pt x="0" y="22551"/>
                                  </a:lnTo>
                                  <a:lnTo>
                                    <a:pt x="0" y="33124"/>
                                  </a:lnTo>
                                </a:path>
                              </a:pathLst>
                            </a:custGeom>
                            <a:noFill/>
                            <a:ln w="26500" cap="rnd">
                              <a:solidFill>
                                <a:srgbClr val="000000"/>
                              </a:solidFill>
                              <a:round/>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621" name="Google Shape;1573;p34"/>
                          <wps:cNvSpPr>
                            <a:spLocks/>
                          </wps:cNvSpPr>
                          <wps:spPr bwMode="auto">
                            <a:xfrm>
                              <a:off x="52604" y="2241"/>
                              <a:ext cx="15735" cy="0"/>
                            </a:xfrm>
                            <a:custGeom>
                              <a:avLst/>
                              <a:gdLst>
                                <a:gd name="T0" fmla="*/ 1 w 62938"/>
                                <a:gd name="T1" fmla="*/ 1 h 1"/>
                                <a:gd name="T2" fmla="*/ 62937 w 62938"/>
                                <a:gd name="T3" fmla="*/ 1 h 1"/>
                              </a:gdLst>
                              <a:ahLst/>
                              <a:cxnLst>
                                <a:cxn ang="0">
                                  <a:pos x="T0" y="T1"/>
                                </a:cxn>
                                <a:cxn ang="0">
                                  <a:pos x="T2" y="T3"/>
                                </a:cxn>
                              </a:cxnLst>
                              <a:rect l="0" t="0" r="r" b="b"/>
                              <a:pathLst>
                                <a:path w="62938" h="1" fill="none" extrusionOk="0">
                                  <a:moveTo>
                                    <a:pt x="1" y="1"/>
                                  </a:moveTo>
                                  <a:lnTo>
                                    <a:pt x="62937" y="1"/>
                                  </a:lnTo>
                                </a:path>
                              </a:pathLst>
                            </a:custGeom>
                            <a:noFill/>
                            <a:ln w="24700" cap="rnd">
                              <a:solidFill>
                                <a:srgbClr val="000000"/>
                              </a:solidFill>
                              <a:round/>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622" name="Google Shape;1574;p34"/>
                          <wps:cNvSpPr>
                            <a:spLocks/>
                          </wps:cNvSpPr>
                          <wps:spPr bwMode="auto">
                            <a:xfrm>
                              <a:off x="68338" y="1708"/>
                              <a:ext cx="1141" cy="1140"/>
                            </a:xfrm>
                            <a:custGeom>
                              <a:avLst/>
                              <a:gdLst>
                                <a:gd name="T0" fmla="*/ 2286 w 4561"/>
                                <a:gd name="T1" fmla="*/ 0 h 4561"/>
                                <a:gd name="T2" fmla="*/ 0 w 4561"/>
                                <a:gd name="T3" fmla="*/ 2274 h 4561"/>
                                <a:gd name="T4" fmla="*/ 2286 w 4561"/>
                                <a:gd name="T5" fmla="*/ 4560 h 4561"/>
                                <a:gd name="T6" fmla="*/ 4560 w 4561"/>
                                <a:gd name="T7" fmla="*/ 2274 h 4561"/>
                                <a:gd name="T8" fmla="*/ 2286 w 4561"/>
                                <a:gd name="T9" fmla="*/ 0 h 4561"/>
                              </a:gdLst>
                              <a:ahLst/>
                              <a:cxnLst>
                                <a:cxn ang="0">
                                  <a:pos x="T0" y="T1"/>
                                </a:cxn>
                                <a:cxn ang="0">
                                  <a:pos x="T2" y="T3"/>
                                </a:cxn>
                                <a:cxn ang="0">
                                  <a:pos x="T4" y="T5"/>
                                </a:cxn>
                                <a:cxn ang="0">
                                  <a:pos x="T6" y="T7"/>
                                </a:cxn>
                                <a:cxn ang="0">
                                  <a:pos x="T8" y="T9"/>
                                </a:cxn>
                              </a:cxnLst>
                              <a:rect l="0" t="0" r="r" b="b"/>
                              <a:pathLst>
                                <a:path w="4561" h="4561" extrusionOk="0">
                                  <a:moveTo>
                                    <a:pt x="2286" y="0"/>
                                  </a:moveTo>
                                  <a:cubicBezTo>
                                    <a:pt x="1024" y="0"/>
                                    <a:pt x="0" y="1024"/>
                                    <a:pt x="0" y="2274"/>
                                  </a:cubicBezTo>
                                  <a:cubicBezTo>
                                    <a:pt x="0" y="3536"/>
                                    <a:pt x="1024" y="4560"/>
                                    <a:pt x="2286" y="4560"/>
                                  </a:cubicBezTo>
                                  <a:cubicBezTo>
                                    <a:pt x="3548" y="4560"/>
                                    <a:pt x="4560" y="3536"/>
                                    <a:pt x="4560" y="2274"/>
                                  </a:cubicBezTo>
                                  <a:cubicBezTo>
                                    <a:pt x="4560" y="1024"/>
                                    <a:pt x="3548" y="0"/>
                                    <a:pt x="2286" y="0"/>
                                  </a:cubicBezTo>
                                  <a:close/>
                                </a:path>
                              </a:pathLst>
                            </a:custGeom>
                            <a:solidFill>
                              <a:srgbClr val="5EB2F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23" name="Google Shape;1575;p34"/>
                          <wps:cNvSpPr>
                            <a:spLocks/>
                          </wps:cNvSpPr>
                          <wps:spPr bwMode="auto">
                            <a:xfrm>
                              <a:off x="52976" y="0"/>
                              <a:ext cx="7912" cy="4572"/>
                            </a:xfrm>
                            <a:custGeom>
                              <a:avLst/>
                              <a:gdLst>
                                <a:gd name="T0" fmla="*/ 4227 w 31647"/>
                                <a:gd name="T1" fmla="*/ 0 h 18289"/>
                                <a:gd name="T2" fmla="*/ 0 w 31647"/>
                                <a:gd name="T3" fmla="*/ 5108 h 18289"/>
                                <a:gd name="T4" fmla="*/ 0 w 31647"/>
                                <a:gd name="T5" fmla="*/ 13180 h 18289"/>
                                <a:gd name="T6" fmla="*/ 4227 w 31647"/>
                                <a:gd name="T7" fmla="*/ 18288 h 18289"/>
                                <a:gd name="T8" fmla="*/ 27432 w 31647"/>
                                <a:gd name="T9" fmla="*/ 18288 h 18289"/>
                                <a:gd name="T10" fmla="*/ 31647 w 31647"/>
                                <a:gd name="T11" fmla="*/ 13180 h 18289"/>
                                <a:gd name="T12" fmla="*/ 31647 w 31647"/>
                                <a:gd name="T13" fmla="*/ 5108 h 18289"/>
                                <a:gd name="T14" fmla="*/ 27432 w 31647"/>
                                <a:gd name="T15" fmla="*/ 0 h 18289"/>
                                <a:gd name="T16" fmla="*/ 4227 w 31647"/>
                                <a:gd name="T17" fmla="*/ 0 h 18289"/>
                                <a:gd name="T18" fmla="*/ 0 w 31647"/>
                                <a:gd name="T19" fmla="*/ 0 h 18289"/>
                                <a:gd name="T20" fmla="*/ 31647 w 31647"/>
                                <a:gd name="T21" fmla="*/ 18289 h 1828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T18" t="T19" r="T20" b="T21"/>
                              <a:pathLst>
                                <a:path w="31647" h="18289" extrusionOk="0">
                                  <a:moveTo>
                                    <a:pt x="4227" y="0"/>
                                  </a:moveTo>
                                  <a:cubicBezTo>
                                    <a:pt x="1893" y="0"/>
                                    <a:pt x="0" y="2286"/>
                                    <a:pt x="0" y="5108"/>
                                  </a:cubicBezTo>
                                  <a:lnTo>
                                    <a:pt x="0" y="13180"/>
                                  </a:lnTo>
                                  <a:cubicBezTo>
                                    <a:pt x="0" y="16002"/>
                                    <a:pt x="1893" y="18288"/>
                                    <a:pt x="4227" y="18288"/>
                                  </a:cubicBezTo>
                                  <a:lnTo>
                                    <a:pt x="27432" y="18288"/>
                                  </a:lnTo>
                                  <a:cubicBezTo>
                                    <a:pt x="29754" y="18288"/>
                                    <a:pt x="31647" y="16002"/>
                                    <a:pt x="31647" y="13180"/>
                                  </a:cubicBezTo>
                                  <a:lnTo>
                                    <a:pt x="31647" y="5108"/>
                                  </a:lnTo>
                                  <a:cubicBezTo>
                                    <a:pt x="31647" y="2286"/>
                                    <a:pt x="29754" y="0"/>
                                    <a:pt x="27432" y="0"/>
                                  </a:cubicBezTo>
                                  <a:lnTo>
                                    <a:pt x="4227" y="0"/>
                                  </a:lnTo>
                                  <a:close/>
                                </a:path>
                              </a:pathLst>
                            </a:custGeom>
                            <a:solidFill>
                              <a:srgbClr val="5EB2FC"/>
                            </a:solidFill>
                            <a:ln w="12500">
                              <a:solidFill>
                                <a:srgbClr val="000000"/>
                              </a:solidFill>
                              <a:miter lim="11906"/>
                              <a:headEnd type="none" w="sm" len="sm"/>
                              <a:tailEnd type="none" w="sm" len="sm"/>
                            </a:ln>
                          </wps:spPr>
                          <wps:txbx>
                            <w:txbxContent>
                              <w:p w:rsidR="00FC7E58" w:rsidRPr="00AF035F" w:rsidRDefault="00FC7E58" w:rsidP="000D0CA1">
                                <w:pPr>
                                  <w:bidi w:val="0"/>
                                  <w:jc w:val="center"/>
                                  <w:rPr>
                                    <w:rFonts w:asciiTheme="majorBidi" w:eastAsia="Fira Sans Extra Condensed" w:hAnsiTheme="majorBidi" w:cstheme="majorBidi"/>
                                    <w:color w:val="FFFFFF"/>
                                    <w:sz w:val="29"/>
                                    <w:szCs w:val="29"/>
                                  </w:rPr>
                                </w:pPr>
                                <w:r w:rsidRPr="00AF035F">
                                  <w:rPr>
                                    <w:rFonts w:asciiTheme="majorBidi" w:eastAsia="Fira Sans Extra Condensed" w:hAnsiTheme="majorBidi" w:cstheme="majorBidi"/>
                                    <w:color w:val="FFFFFF"/>
                                    <w:sz w:val="29"/>
                                    <w:szCs w:val="29"/>
                                  </w:rPr>
                                  <w:t>01</w:t>
                                </w:r>
                              </w:p>
                            </w:txbxContent>
                          </wps:txbx>
                          <wps:bodyPr rot="0" vert="horz" wrap="square" lIns="68569" tIns="36000" rIns="68569" bIns="0" anchor="ctr" anchorCtr="0" upright="1">
                            <a:noAutofit/>
                          </wps:bodyPr>
                        </wps:wsp>
                        <wps:wsp>
                          <wps:cNvPr id="1624" name="Google Shape;1576;p34"/>
                          <wps:cNvSpPr txBox="1">
                            <a:spLocks noChangeArrowheads="1"/>
                          </wps:cNvSpPr>
                          <wps:spPr bwMode="auto">
                            <a:xfrm>
                              <a:off x="69411" y="-1469"/>
                              <a:ext cx="28657" cy="6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F564BE" w:rsidRDefault="00FC7E58" w:rsidP="000D0CA1">
                                <w:pPr>
                                  <w:spacing w:line="240" w:lineRule="auto"/>
                                  <w:jc w:val="center"/>
                                  <w:rPr>
                                    <w:rFonts w:ascii="Sakkal Majalla" w:eastAsia="Fira Sans Extra Condensed" w:hAnsi="Sakkal Majalla"/>
                                    <w:b/>
                                    <w:bCs/>
                                    <w:color w:val="4472C4" w:themeColor="accent1"/>
                                    <w:sz w:val="34"/>
                                    <w:lang w:bidi="ar-SY"/>
                                  </w:rPr>
                                </w:pPr>
                                <w:r w:rsidRPr="00F564BE">
                                  <w:rPr>
                                    <w:rFonts w:ascii="Sakkal Majalla" w:eastAsia="Fira Sans Extra Condensed" w:hAnsi="Sakkal Majalla" w:hint="cs"/>
                                    <w:b/>
                                    <w:bCs/>
                                    <w:color w:val="4472C4" w:themeColor="accent1"/>
                                    <w:sz w:val="34"/>
                                    <w:rtl/>
                                    <w:lang w:bidi="ar-SY"/>
                                  </w:rPr>
                                  <w:t>معوقات لغوية</w:t>
                                </w:r>
                              </w:p>
                            </w:txbxContent>
                          </wps:txbx>
                          <wps:bodyPr rot="0" vert="horz" wrap="square" lIns="0" tIns="0" rIns="0" bIns="0" anchor="ctr" anchorCtr="0" upright="1">
                            <a:noAutofit/>
                          </wps:bodyPr>
                        </wps:wsp>
                      </wpg:grpSp>
                      <wpg:grpSp>
                        <wpg:cNvPr id="1625" name="Google Shape;1577;p34"/>
                        <wpg:cNvGrpSpPr>
                          <a:grpSpLocks/>
                        </wpg:cNvGrpSpPr>
                        <wpg:grpSpPr bwMode="auto">
                          <a:xfrm>
                            <a:off x="46563" y="15182"/>
                            <a:ext cx="36901" cy="11963"/>
                            <a:chOff x="46563" y="15182"/>
                            <a:chExt cx="49202" cy="15950"/>
                          </a:xfrm>
                        </wpg:grpSpPr>
                        <wps:wsp>
                          <wps:cNvPr id="1626" name="Google Shape;1578;p34"/>
                          <wps:cNvSpPr>
                            <a:spLocks/>
                          </wps:cNvSpPr>
                          <wps:spPr bwMode="auto">
                            <a:xfrm>
                              <a:off x="46563" y="15182"/>
                              <a:ext cx="7557" cy="7903"/>
                            </a:xfrm>
                            <a:custGeom>
                              <a:avLst/>
                              <a:gdLst>
                                <a:gd name="T0" fmla="*/ 30230 w 30231"/>
                                <a:gd name="T1" fmla="*/ 31611 h 31612"/>
                                <a:gd name="T2" fmla="*/ 15288 w 30231"/>
                                <a:gd name="T3" fmla="*/ 31611 h 31612"/>
                                <a:gd name="T4" fmla="*/ 12121 w 30231"/>
                                <a:gd name="T5" fmla="*/ 28659 h 31612"/>
                                <a:gd name="T6" fmla="*/ 12121 w 30231"/>
                                <a:gd name="T7" fmla="*/ 9061 h 31612"/>
                                <a:gd name="T8" fmla="*/ 0 w 30231"/>
                                <a:gd name="T9" fmla="*/ 9061 h 31612"/>
                                <a:gd name="T10" fmla="*/ 0 w 30231"/>
                                <a:gd name="T11" fmla="*/ 0 h 31612"/>
                              </a:gdLst>
                              <a:ahLst/>
                              <a:cxnLst>
                                <a:cxn ang="0">
                                  <a:pos x="T0" y="T1"/>
                                </a:cxn>
                                <a:cxn ang="0">
                                  <a:pos x="T2" y="T3"/>
                                </a:cxn>
                                <a:cxn ang="0">
                                  <a:pos x="T4" y="T5"/>
                                </a:cxn>
                                <a:cxn ang="0">
                                  <a:pos x="T6" y="T7"/>
                                </a:cxn>
                                <a:cxn ang="0">
                                  <a:pos x="T8" y="T9"/>
                                </a:cxn>
                                <a:cxn ang="0">
                                  <a:pos x="T10" y="T11"/>
                                </a:cxn>
                              </a:cxnLst>
                              <a:rect l="0" t="0" r="r" b="b"/>
                              <a:pathLst>
                                <a:path w="30231" h="31612" fill="none" extrusionOk="0">
                                  <a:moveTo>
                                    <a:pt x="30230" y="31611"/>
                                  </a:moveTo>
                                  <a:lnTo>
                                    <a:pt x="15288" y="31611"/>
                                  </a:lnTo>
                                  <a:cubicBezTo>
                                    <a:pt x="12645" y="31611"/>
                                    <a:pt x="12121" y="28659"/>
                                    <a:pt x="12121" y="28659"/>
                                  </a:cubicBezTo>
                                  <a:lnTo>
                                    <a:pt x="12121" y="9061"/>
                                  </a:lnTo>
                                  <a:lnTo>
                                    <a:pt x="0" y="9061"/>
                                  </a:lnTo>
                                  <a:lnTo>
                                    <a:pt x="0" y="0"/>
                                  </a:lnTo>
                                </a:path>
                              </a:pathLst>
                            </a:custGeom>
                            <a:noFill/>
                            <a:ln w="26500" cap="rnd">
                              <a:solidFill>
                                <a:srgbClr val="000000"/>
                              </a:solidFill>
                              <a:round/>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627" name="Google Shape;1579;p34"/>
                          <wps:cNvSpPr>
                            <a:spLocks/>
                          </wps:cNvSpPr>
                          <wps:spPr bwMode="auto">
                            <a:xfrm>
                              <a:off x="56745" y="23085"/>
                              <a:ext cx="11657" cy="0"/>
                            </a:xfrm>
                            <a:custGeom>
                              <a:avLst/>
                              <a:gdLst>
                                <a:gd name="T0" fmla="*/ 1 w 46626"/>
                                <a:gd name="T1" fmla="*/ 0 h 1"/>
                                <a:gd name="T2" fmla="*/ 46625 w 46626"/>
                                <a:gd name="T3" fmla="*/ 0 h 1"/>
                              </a:gdLst>
                              <a:ahLst/>
                              <a:cxnLst>
                                <a:cxn ang="0">
                                  <a:pos x="T0" y="T1"/>
                                </a:cxn>
                                <a:cxn ang="0">
                                  <a:pos x="T2" y="T3"/>
                                </a:cxn>
                              </a:cxnLst>
                              <a:rect l="0" t="0" r="r" b="b"/>
                              <a:pathLst>
                                <a:path w="46626" h="1" fill="none" extrusionOk="0">
                                  <a:moveTo>
                                    <a:pt x="1" y="0"/>
                                  </a:moveTo>
                                  <a:lnTo>
                                    <a:pt x="46625" y="0"/>
                                  </a:lnTo>
                                </a:path>
                              </a:pathLst>
                            </a:custGeom>
                            <a:noFill/>
                            <a:ln w="21125" cap="rnd">
                              <a:solidFill>
                                <a:srgbClr val="000000"/>
                              </a:solidFill>
                              <a:round/>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628" name="Google Shape;1580;p34"/>
                          <wps:cNvSpPr>
                            <a:spLocks/>
                          </wps:cNvSpPr>
                          <wps:spPr bwMode="auto">
                            <a:xfrm>
                              <a:off x="68402" y="22478"/>
                              <a:ext cx="1140" cy="1140"/>
                            </a:xfrm>
                            <a:custGeom>
                              <a:avLst/>
                              <a:gdLst>
                                <a:gd name="T0" fmla="*/ 2286 w 4561"/>
                                <a:gd name="T1" fmla="*/ 1 h 4561"/>
                                <a:gd name="T2" fmla="*/ 0 w 4561"/>
                                <a:gd name="T3" fmla="*/ 2287 h 4561"/>
                                <a:gd name="T4" fmla="*/ 2286 w 4561"/>
                                <a:gd name="T5" fmla="*/ 4561 h 4561"/>
                                <a:gd name="T6" fmla="*/ 4560 w 4561"/>
                                <a:gd name="T7" fmla="*/ 2287 h 4561"/>
                                <a:gd name="T8" fmla="*/ 2286 w 4561"/>
                                <a:gd name="T9" fmla="*/ 1 h 4561"/>
                              </a:gdLst>
                              <a:ahLst/>
                              <a:cxnLst>
                                <a:cxn ang="0">
                                  <a:pos x="T0" y="T1"/>
                                </a:cxn>
                                <a:cxn ang="0">
                                  <a:pos x="T2" y="T3"/>
                                </a:cxn>
                                <a:cxn ang="0">
                                  <a:pos x="T4" y="T5"/>
                                </a:cxn>
                                <a:cxn ang="0">
                                  <a:pos x="T6" y="T7"/>
                                </a:cxn>
                                <a:cxn ang="0">
                                  <a:pos x="T8" y="T9"/>
                                </a:cxn>
                              </a:cxnLst>
                              <a:rect l="0" t="0" r="r" b="b"/>
                              <a:pathLst>
                                <a:path w="4561" h="4561" extrusionOk="0">
                                  <a:moveTo>
                                    <a:pt x="2286" y="1"/>
                                  </a:moveTo>
                                  <a:cubicBezTo>
                                    <a:pt x="1024" y="1"/>
                                    <a:pt x="0" y="1024"/>
                                    <a:pt x="0" y="2287"/>
                                  </a:cubicBezTo>
                                  <a:cubicBezTo>
                                    <a:pt x="0" y="3549"/>
                                    <a:pt x="1024" y="4561"/>
                                    <a:pt x="2286" y="4561"/>
                                  </a:cubicBezTo>
                                  <a:cubicBezTo>
                                    <a:pt x="3548" y="4561"/>
                                    <a:pt x="4560" y="3549"/>
                                    <a:pt x="4560" y="2287"/>
                                  </a:cubicBezTo>
                                  <a:cubicBezTo>
                                    <a:pt x="4560" y="1024"/>
                                    <a:pt x="3548" y="1"/>
                                    <a:pt x="2286" y="1"/>
                                  </a:cubicBezTo>
                                  <a:close/>
                                </a:path>
                              </a:pathLst>
                            </a:custGeom>
                            <a:solidFill>
                              <a:srgbClr val="EC3A3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29" name="Google Shape;1581;p34"/>
                          <wps:cNvSpPr>
                            <a:spLocks/>
                          </wps:cNvSpPr>
                          <wps:spPr bwMode="auto">
                            <a:xfrm>
                              <a:off x="52706" y="20754"/>
                              <a:ext cx="7909" cy="4572"/>
                            </a:xfrm>
                            <a:custGeom>
                              <a:avLst/>
                              <a:gdLst>
                                <a:gd name="T0" fmla="*/ 4216 w 31636"/>
                                <a:gd name="T1" fmla="*/ 1 h 18289"/>
                                <a:gd name="T2" fmla="*/ 1 w 31636"/>
                                <a:gd name="T3" fmla="*/ 5109 h 18289"/>
                                <a:gd name="T4" fmla="*/ 1 w 31636"/>
                                <a:gd name="T5" fmla="*/ 13181 h 18289"/>
                                <a:gd name="T6" fmla="*/ 4216 w 31636"/>
                                <a:gd name="T7" fmla="*/ 18289 h 18289"/>
                                <a:gd name="T8" fmla="*/ 27421 w 31636"/>
                                <a:gd name="T9" fmla="*/ 18289 h 18289"/>
                                <a:gd name="T10" fmla="*/ 31636 w 31636"/>
                                <a:gd name="T11" fmla="*/ 13181 h 18289"/>
                                <a:gd name="T12" fmla="*/ 31636 w 31636"/>
                                <a:gd name="T13" fmla="*/ 5109 h 18289"/>
                                <a:gd name="T14" fmla="*/ 27421 w 31636"/>
                                <a:gd name="T15" fmla="*/ 1 h 18289"/>
                                <a:gd name="T16" fmla="*/ 4216 w 31636"/>
                                <a:gd name="T17" fmla="*/ 1 h 18289"/>
                                <a:gd name="T18" fmla="*/ 0 w 31636"/>
                                <a:gd name="T19" fmla="*/ 0 h 18289"/>
                                <a:gd name="T20" fmla="*/ 31636 w 31636"/>
                                <a:gd name="T21" fmla="*/ 18289 h 1828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T18" t="T19" r="T20" b="T21"/>
                              <a:pathLst>
                                <a:path w="31636" h="18289" extrusionOk="0">
                                  <a:moveTo>
                                    <a:pt x="4216" y="1"/>
                                  </a:moveTo>
                                  <a:cubicBezTo>
                                    <a:pt x="1882" y="1"/>
                                    <a:pt x="1" y="2287"/>
                                    <a:pt x="1" y="5109"/>
                                  </a:cubicBezTo>
                                  <a:lnTo>
                                    <a:pt x="1" y="13181"/>
                                  </a:lnTo>
                                  <a:cubicBezTo>
                                    <a:pt x="1" y="16003"/>
                                    <a:pt x="1882" y="18289"/>
                                    <a:pt x="4216" y="18289"/>
                                  </a:cubicBezTo>
                                  <a:lnTo>
                                    <a:pt x="27421" y="18289"/>
                                  </a:lnTo>
                                  <a:cubicBezTo>
                                    <a:pt x="29754" y="18289"/>
                                    <a:pt x="31636" y="16003"/>
                                    <a:pt x="31636" y="13181"/>
                                  </a:cubicBezTo>
                                  <a:lnTo>
                                    <a:pt x="31636" y="5109"/>
                                  </a:lnTo>
                                  <a:cubicBezTo>
                                    <a:pt x="31636" y="2287"/>
                                    <a:pt x="29754" y="1"/>
                                    <a:pt x="27421" y="1"/>
                                  </a:cubicBezTo>
                                  <a:lnTo>
                                    <a:pt x="4216" y="1"/>
                                  </a:lnTo>
                                  <a:close/>
                                </a:path>
                              </a:pathLst>
                            </a:custGeom>
                            <a:solidFill>
                              <a:srgbClr val="EC3A3B"/>
                            </a:solidFill>
                            <a:ln w="12500">
                              <a:solidFill>
                                <a:srgbClr val="000000"/>
                              </a:solidFill>
                              <a:miter lim="11906"/>
                              <a:headEnd type="none" w="sm" len="sm"/>
                              <a:tailEnd type="none" w="sm" len="sm"/>
                            </a:ln>
                          </wps:spPr>
                          <wps:txbx>
                            <w:txbxContent>
                              <w:p w:rsidR="00FC7E58" w:rsidRDefault="00FC7E58" w:rsidP="000D0CA1">
                                <w:pPr>
                                  <w:bidi w:val="0"/>
                                  <w:jc w:val="center"/>
                                  <w:rPr>
                                    <w:rFonts w:ascii="Fira Sans Extra Condensed" w:eastAsia="Fira Sans Extra Condensed" w:hAnsi="Fira Sans Extra Condensed" w:cs="Fira Sans Extra Condensed"/>
                                    <w:color w:val="FFFFFF"/>
                                    <w:sz w:val="29"/>
                                    <w:szCs w:val="29"/>
                                  </w:rPr>
                                </w:pPr>
                                <w:r>
                                  <w:rPr>
                                    <w:rFonts w:ascii="Fira Sans Extra Condensed" w:eastAsia="Fira Sans Extra Condensed" w:hAnsi="Fira Sans Extra Condensed" w:cs="Fira Sans Extra Condensed"/>
                                    <w:color w:val="FFFFFF"/>
                                    <w:sz w:val="29"/>
                                    <w:szCs w:val="29"/>
                                  </w:rPr>
                                  <w:t>04</w:t>
                                </w:r>
                              </w:p>
                            </w:txbxContent>
                          </wps:txbx>
                          <wps:bodyPr rot="0" vert="horz" wrap="square" lIns="68569" tIns="36000" rIns="68569" bIns="36000" anchor="ctr" anchorCtr="0" upright="1">
                            <a:noAutofit/>
                          </wps:bodyPr>
                        </wps:wsp>
                        <wps:wsp>
                          <wps:cNvPr id="1630" name="Google Shape;1582;p34"/>
                          <wps:cNvSpPr txBox="1">
                            <a:spLocks noChangeArrowheads="1"/>
                          </wps:cNvSpPr>
                          <wps:spPr bwMode="auto">
                            <a:xfrm>
                              <a:off x="66763" y="21663"/>
                              <a:ext cx="29002" cy="94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F564BE" w:rsidRDefault="00FC7E58" w:rsidP="000D0CA1">
                                <w:pPr>
                                  <w:bidi w:val="0"/>
                                  <w:spacing w:line="240" w:lineRule="auto"/>
                                  <w:jc w:val="right"/>
                                  <w:rPr>
                                    <w:rFonts w:ascii="Sakkal Majalla" w:eastAsia="Fira Sans Extra Condensed" w:hAnsi="Sakkal Majalla"/>
                                    <w:b/>
                                    <w:bCs/>
                                    <w:color w:val="FF0000"/>
                                    <w:sz w:val="34"/>
                                    <w:lang w:bidi="ar-SY"/>
                                  </w:rPr>
                                </w:pPr>
                                <w:r w:rsidRPr="00F564BE">
                                  <w:rPr>
                                    <w:rFonts w:ascii="Sakkal Majalla" w:eastAsia="Fira Sans Extra Condensed" w:hAnsi="Sakkal Majalla" w:hint="cs"/>
                                    <w:b/>
                                    <w:bCs/>
                                    <w:color w:val="FF0000"/>
                                    <w:sz w:val="34"/>
                                    <w:rtl/>
                                    <w:lang w:bidi="ar-SY"/>
                                  </w:rPr>
                                  <w:t>معوقات تنظيمية</w:t>
                                </w:r>
                              </w:p>
                            </w:txbxContent>
                          </wps:txbx>
                          <wps:bodyPr rot="0" vert="horz" wrap="square" lIns="0" tIns="0" rIns="0" bIns="0" anchor="ctr" anchorCtr="0" upright="1">
                            <a:noAutofit/>
                          </wps:bodyPr>
                        </wps:wsp>
                      </wpg:grpSp>
                      <wpg:grpSp>
                        <wpg:cNvPr id="1631" name="Google Shape;1583;p34"/>
                        <wpg:cNvGrpSpPr>
                          <a:grpSpLocks/>
                        </wpg:cNvGrpSpPr>
                        <wpg:grpSpPr bwMode="auto">
                          <a:xfrm>
                            <a:off x="51045" y="5370"/>
                            <a:ext cx="33934" cy="6610"/>
                            <a:chOff x="51045" y="4990"/>
                            <a:chExt cx="45245" cy="8813"/>
                          </a:xfrm>
                        </wpg:grpSpPr>
                        <wpg:grpSp>
                          <wpg:cNvPr id="1632" name="Google Shape;1584;p34"/>
                          <wpg:cNvGrpSpPr>
                            <a:grpSpLocks/>
                          </wpg:cNvGrpSpPr>
                          <wpg:grpSpPr bwMode="auto">
                            <a:xfrm rot="10800000" flipH="1">
                              <a:off x="51045" y="8351"/>
                              <a:ext cx="19103" cy="5452"/>
                              <a:chOff x="51045" y="8351"/>
                              <a:chExt cx="17385" cy="4962"/>
                            </a:xfrm>
                          </wpg:grpSpPr>
                          <wps:wsp>
                            <wps:cNvPr id="1633" name="Google Shape;1585;p34"/>
                            <wps:cNvSpPr>
                              <a:spLocks/>
                            </wps:cNvSpPr>
                            <wps:spPr bwMode="auto">
                              <a:xfrm rot="10800000">
                                <a:off x="51045" y="8351"/>
                                <a:ext cx="4962" cy="4962"/>
                              </a:xfrm>
                              <a:custGeom>
                                <a:avLst/>
                                <a:gdLst>
                                  <a:gd name="T0" fmla="*/ 248100 w 496200"/>
                                  <a:gd name="T1" fmla="*/ 0 h 496200"/>
                                  <a:gd name="T2" fmla="*/ 496200 w 496200"/>
                                  <a:gd name="T3" fmla="*/ 248100 h 496200"/>
                                  <a:gd name="T4" fmla="*/ 0 60000 65536"/>
                                  <a:gd name="T5" fmla="*/ 0 60000 65536"/>
                                </a:gdLst>
                                <a:ahLst/>
                                <a:cxnLst>
                                  <a:cxn ang="T4">
                                    <a:pos x="T0" y="T1"/>
                                  </a:cxn>
                                  <a:cxn ang="T5">
                                    <a:pos x="T2" y="T3"/>
                                  </a:cxn>
                                </a:cxnLst>
                                <a:rect l="0" t="0" r="r" b="b"/>
                                <a:pathLst>
                                  <a:path w="496200" h="496200" stroke="0">
                                    <a:moveTo>
                                      <a:pt x="248100" y="0"/>
                                    </a:moveTo>
                                    <a:cubicBezTo>
                                      <a:pt x="385122" y="0"/>
                                      <a:pt x="496200" y="111078"/>
                                      <a:pt x="496200" y="248100"/>
                                    </a:cubicBezTo>
                                    <a:lnTo>
                                      <a:pt x="248100" y="248100"/>
                                    </a:lnTo>
                                    <a:lnTo>
                                      <a:pt x="248100" y="0"/>
                                    </a:lnTo>
                                    <a:close/>
                                  </a:path>
                                  <a:path w="496200" h="496200" fill="none">
                                    <a:moveTo>
                                      <a:pt x="248100" y="0"/>
                                    </a:moveTo>
                                    <a:cubicBezTo>
                                      <a:pt x="385122" y="0"/>
                                      <a:pt x="496200" y="111078"/>
                                      <a:pt x="496200" y="248100"/>
                                    </a:cubicBezTo>
                                  </a:path>
                                </a:pathLst>
                              </a:custGeom>
                              <a:noFill/>
                              <a:ln w="28575">
                                <a:solidFill>
                                  <a:srgbClr val="000000"/>
                                </a:solidFill>
                                <a:round/>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634" name="Google Shape;1586;p34"/>
                            <wps:cNvCnPr>
                              <a:cxnSpLocks noChangeShapeType="1"/>
                            </wps:cNvCnPr>
                            <wps:spPr bwMode="auto">
                              <a:xfrm>
                                <a:off x="53526" y="13313"/>
                                <a:ext cx="14904"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635" name="Google Shape;1587;p34"/>
                            <wps:cNvCnPr>
                              <a:cxnSpLocks noChangeShapeType="1"/>
                            </wps:cNvCnPr>
                            <wps:spPr bwMode="auto">
                              <a:xfrm rot="10800000">
                                <a:off x="51045" y="8792"/>
                                <a:ext cx="0" cy="204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s:wsp>
                          <wps:cNvPr id="1636" name="Google Shape;1588;p34"/>
                          <wps:cNvSpPr>
                            <a:spLocks/>
                          </wps:cNvSpPr>
                          <wps:spPr bwMode="auto">
                            <a:xfrm>
                              <a:off x="54992" y="6511"/>
                              <a:ext cx="7912" cy="4570"/>
                            </a:xfrm>
                            <a:custGeom>
                              <a:avLst/>
                              <a:gdLst>
                                <a:gd name="T0" fmla="*/ 4215 w 31648"/>
                                <a:gd name="T1" fmla="*/ 1 h 18277"/>
                                <a:gd name="T2" fmla="*/ 1 w 31648"/>
                                <a:gd name="T3" fmla="*/ 5096 h 18277"/>
                                <a:gd name="T4" fmla="*/ 1 w 31648"/>
                                <a:gd name="T5" fmla="*/ 13181 h 18277"/>
                                <a:gd name="T6" fmla="*/ 4215 w 31648"/>
                                <a:gd name="T7" fmla="*/ 18277 h 18277"/>
                                <a:gd name="T8" fmla="*/ 27421 w 31648"/>
                                <a:gd name="T9" fmla="*/ 18277 h 18277"/>
                                <a:gd name="T10" fmla="*/ 31647 w 31648"/>
                                <a:gd name="T11" fmla="*/ 13181 h 18277"/>
                                <a:gd name="T12" fmla="*/ 31647 w 31648"/>
                                <a:gd name="T13" fmla="*/ 5096 h 18277"/>
                                <a:gd name="T14" fmla="*/ 27421 w 31648"/>
                                <a:gd name="T15" fmla="*/ 1 h 18277"/>
                                <a:gd name="T16" fmla="*/ 4215 w 31648"/>
                                <a:gd name="T17" fmla="*/ 1 h 18277"/>
                                <a:gd name="T18" fmla="*/ 0 w 31648"/>
                                <a:gd name="T19" fmla="*/ 0 h 18277"/>
                                <a:gd name="T20" fmla="*/ 31648 w 31648"/>
                                <a:gd name="T21" fmla="*/ 18277 h 182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T18" t="T19" r="T20" b="T21"/>
                              <a:pathLst>
                                <a:path w="31648" h="18277" extrusionOk="0">
                                  <a:moveTo>
                                    <a:pt x="4215" y="1"/>
                                  </a:moveTo>
                                  <a:cubicBezTo>
                                    <a:pt x="1894" y="1"/>
                                    <a:pt x="1" y="2287"/>
                                    <a:pt x="1" y="5096"/>
                                  </a:cubicBezTo>
                                  <a:lnTo>
                                    <a:pt x="1" y="13181"/>
                                  </a:lnTo>
                                  <a:cubicBezTo>
                                    <a:pt x="1" y="16003"/>
                                    <a:pt x="1894" y="18277"/>
                                    <a:pt x="4215" y="18277"/>
                                  </a:cubicBezTo>
                                  <a:lnTo>
                                    <a:pt x="27421" y="18277"/>
                                  </a:lnTo>
                                  <a:cubicBezTo>
                                    <a:pt x="29754" y="18277"/>
                                    <a:pt x="31647" y="16003"/>
                                    <a:pt x="31647" y="13181"/>
                                  </a:cubicBezTo>
                                  <a:lnTo>
                                    <a:pt x="31647" y="5096"/>
                                  </a:lnTo>
                                  <a:cubicBezTo>
                                    <a:pt x="31647" y="2287"/>
                                    <a:pt x="29754" y="1"/>
                                    <a:pt x="27421" y="1"/>
                                  </a:cubicBezTo>
                                  <a:lnTo>
                                    <a:pt x="4215" y="1"/>
                                  </a:lnTo>
                                  <a:close/>
                                </a:path>
                              </a:pathLst>
                            </a:custGeom>
                            <a:solidFill>
                              <a:srgbClr val="69E781"/>
                            </a:solidFill>
                            <a:ln w="12500">
                              <a:solidFill>
                                <a:srgbClr val="000000"/>
                              </a:solidFill>
                              <a:miter lim="11906"/>
                              <a:headEnd type="none" w="sm" len="sm"/>
                              <a:tailEnd type="none" w="sm" len="sm"/>
                            </a:ln>
                          </wps:spPr>
                          <wps:txbx>
                            <w:txbxContent>
                              <w:p w:rsidR="00FC7E58" w:rsidRDefault="00FC7E58" w:rsidP="000D0CA1">
                                <w:pPr>
                                  <w:bidi w:val="0"/>
                                  <w:jc w:val="center"/>
                                  <w:rPr>
                                    <w:rFonts w:ascii="Fira Sans Extra Condensed" w:eastAsia="Fira Sans Extra Condensed" w:hAnsi="Fira Sans Extra Condensed" w:cs="Fira Sans Extra Condensed"/>
                                    <w:color w:val="FFFFFF"/>
                                    <w:sz w:val="29"/>
                                    <w:szCs w:val="29"/>
                                  </w:rPr>
                                </w:pPr>
                                <w:r>
                                  <w:rPr>
                                    <w:rFonts w:ascii="Fira Sans Extra Condensed" w:eastAsia="Fira Sans Extra Condensed" w:hAnsi="Fira Sans Extra Condensed" w:cs="Fira Sans Extra Condensed"/>
                                    <w:color w:val="FFFFFF"/>
                                    <w:sz w:val="29"/>
                                    <w:szCs w:val="29"/>
                                  </w:rPr>
                                  <w:t>02</w:t>
                                </w:r>
                              </w:p>
                            </w:txbxContent>
                          </wps:txbx>
                          <wps:bodyPr rot="0" vert="horz" wrap="square" lIns="68569" tIns="36000" rIns="68569" bIns="0" anchor="ctr" anchorCtr="0" upright="1">
                            <a:noAutofit/>
                          </wps:bodyPr>
                        </wps:wsp>
                        <wps:wsp>
                          <wps:cNvPr id="1637" name="Google Shape;1589;p34"/>
                          <wps:cNvSpPr>
                            <a:spLocks/>
                          </wps:cNvSpPr>
                          <wps:spPr bwMode="auto">
                            <a:xfrm>
                              <a:off x="69857" y="7702"/>
                              <a:ext cx="1140" cy="1140"/>
                            </a:xfrm>
                            <a:custGeom>
                              <a:avLst/>
                              <a:gdLst>
                                <a:gd name="T0" fmla="*/ 2275 w 4561"/>
                                <a:gd name="T1" fmla="*/ 0 h 4561"/>
                                <a:gd name="T2" fmla="*/ 0 w 4561"/>
                                <a:gd name="T3" fmla="*/ 2274 h 4561"/>
                                <a:gd name="T4" fmla="*/ 2275 w 4561"/>
                                <a:gd name="T5" fmla="*/ 4560 h 4561"/>
                                <a:gd name="T6" fmla="*/ 4561 w 4561"/>
                                <a:gd name="T7" fmla="*/ 2274 h 4561"/>
                                <a:gd name="T8" fmla="*/ 2275 w 4561"/>
                                <a:gd name="T9" fmla="*/ 0 h 4561"/>
                              </a:gdLst>
                              <a:ahLst/>
                              <a:cxnLst>
                                <a:cxn ang="0">
                                  <a:pos x="T0" y="T1"/>
                                </a:cxn>
                                <a:cxn ang="0">
                                  <a:pos x="T2" y="T3"/>
                                </a:cxn>
                                <a:cxn ang="0">
                                  <a:pos x="T4" y="T5"/>
                                </a:cxn>
                                <a:cxn ang="0">
                                  <a:pos x="T6" y="T7"/>
                                </a:cxn>
                                <a:cxn ang="0">
                                  <a:pos x="T8" y="T9"/>
                                </a:cxn>
                              </a:cxnLst>
                              <a:rect l="0" t="0" r="r" b="b"/>
                              <a:pathLst>
                                <a:path w="4561" h="4561" extrusionOk="0">
                                  <a:moveTo>
                                    <a:pt x="2275" y="0"/>
                                  </a:moveTo>
                                  <a:cubicBezTo>
                                    <a:pt x="1013" y="0"/>
                                    <a:pt x="0" y="1024"/>
                                    <a:pt x="0" y="2274"/>
                                  </a:cubicBezTo>
                                  <a:cubicBezTo>
                                    <a:pt x="0" y="3536"/>
                                    <a:pt x="1013" y="4560"/>
                                    <a:pt x="2275" y="4560"/>
                                  </a:cubicBezTo>
                                  <a:cubicBezTo>
                                    <a:pt x="3537" y="4560"/>
                                    <a:pt x="4561" y="3536"/>
                                    <a:pt x="4561" y="2274"/>
                                  </a:cubicBezTo>
                                  <a:cubicBezTo>
                                    <a:pt x="4561" y="1024"/>
                                    <a:pt x="3537" y="0"/>
                                    <a:pt x="2275" y="0"/>
                                  </a:cubicBezTo>
                                  <a:close/>
                                </a:path>
                              </a:pathLst>
                            </a:custGeom>
                            <a:solidFill>
                              <a:srgbClr val="69E78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38" name="Google Shape;1590;p34"/>
                          <wps:cNvSpPr txBox="1">
                            <a:spLocks noChangeArrowheads="1"/>
                          </wps:cNvSpPr>
                          <wps:spPr bwMode="auto">
                            <a:xfrm>
                              <a:off x="70956" y="4990"/>
                              <a:ext cx="25335" cy="6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F564BE" w:rsidRDefault="00FC7E58" w:rsidP="000D0CA1">
                                <w:pPr>
                                  <w:spacing w:line="240" w:lineRule="auto"/>
                                  <w:jc w:val="center"/>
                                  <w:rPr>
                                    <w:rFonts w:ascii="Sakkal Majalla" w:eastAsia="Fira Sans Extra Condensed" w:hAnsi="Sakkal Majalla"/>
                                    <w:b/>
                                    <w:bCs/>
                                    <w:color w:val="66FF66"/>
                                    <w:sz w:val="34"/>
                                    <w:lang w:bidi="ar-SY"/>
                                  </w:rPr>
                                </w:pPr>
                                <w:r w:rsidRPr="00F564BE">
                                  <w:rPr>
                                    <w:rFonts w:ascii="Sakkal Majalla" w:eastAsia="Fira Sans Extra Condensed" w:hAnsi="Sakkal Majalla" w:hint="cs"/>
                                    <w:b/>
                                    <w:bCs/>
                                    <w:color w:val="66FF66"/>
                                    <w:sz w:val="34"/>
                                    <w:rtl/>
                                    <w:lang w:bidi="ar-SY"/>
                                  </w:rPr>
                                  <w:t>صعوبات نفسية</w:t>
                                </w:r>
                              </w:p>
                            </w:txbxContent>
                          </wps:txbx>
                          <wps:bodyPr rot="0" vert="horz" wrap="square" lIns="0" tIns="0" rIns="0" bIns="0" anchor="ctr" anchorCtr="0" upright="1">
                            <a:noAutofit/>
                          </wps:bodyPr>
                        </wps:wsp>
                      </wpg:grpSp>
                      <wpg:grpSp>
                        <wpg:cNvPr id="1639" name="Google Shape;1591;p34"/>
                        <wpg:cNvGrpSpPr>
                          <a:grpSpLocks/>
                        </wpg:cNvGrpSpPr>
                        <wpg:grpSpPr bwMode="auto">
                          <a:xfrm>
                            <a:off x="51045" y="11083"/>
                            <a:ext cx="34651" cy="8428"/>
                            <a:chOff x="51045" y="11083"/>
                            <a:chExt cx="46200" cy="11237"/>
                          </a:xfrm>
                        </wpg:grpSpPr>
                        <wpg:grpSp>
                          <wpg:cNvPr id="1640" name="Google Shape;1592;p34"/>
                          <wpg:cNvGrpSpPr>
                            <a:grpSpLocks/>
                          </wpg:cNvGrpSpPr>
                          <wpg:grpSpPr bwMode="auto">
                            <a:xfrm>
                              <a:off x="51045" y="11083"/>
                              <a:ext cx="19103" cy="5452"/>
                              <a:chOff x="51045" y="11083"/>
                              <a:chExt cx="17385" cy="4962"/>
                            </a:xfrm>
                          </wpg:grpSpPr>
                          <wps:wsp>
                            <wps:cNvPr id="1641" name="Google Shape;1593;p34"/>
                            <wps:cNvSpPr>
                              <a:spLocks/>
                            </wps:cNvSpPr>
                            <wps:spPr bwMode="auto">
                              <a:xfrm rot="10800000">
                                <a:off x="51045" y="11083"/>
                                <a:ext cx="4962" cy="4962"/>
                              </a:xfrm>
                              <a:custGeom>
                                <a:avLst/>
                                <a:gdLst>
                                  <a:gd name="T0" fmla="*/ 248100 w 496200"/>
                                  <a:gd name="T1" fmla="*/ 0 h 496200"/>
                                  <a:gd name="T2" fmla="*/ 496200 w 496200"/>
                                  <a:gd name="T3" fmla="*/ 248100 h 496200"/>
                                  <a:gd name="T4" fmla="*/ 0 60000 65536"/>
                                  <a:gd name="T5" fmla="*/ 0 60000 65536"/>
                                </a:gdLst>
                                <a:ahLst/>
                                <a:cxnLst>
                                  <a:cxn ang="T4">
                                    <a:pos x="T0" y="T1"/>
                                  </a:cxn>
                                  <a:cxn ang="T5">
                                    <a:pos x="T2" y="T3"/>
                                  </a:cxn>
                                </a:cxnLst>
                                <a:rect l="0" t="0" r="r" b="b"/>
                                <a:pathLst>
                                  <a:path w="496200" h="496200" stroke="0">
                                    <a:moveTo>
                                      <a:pt x="248100" y="0"/>
                                    </a:moveTo>
                                    <a:cubicBezTo>
                                      <a:pt x="385122" y="0"/>
                                      <a:pt x="496200" y="111078"/>
                                      <a:pt x="496200" y="248100"/>
                                    </a:cubicBezTo>
                                    <a:lnTo>
                                      <a:pt x="248100" y="248100"/>
                                    </a:lnTo>
                                    <a:lnTo>
                                      <a:pt x="248100" y="0"/>
                                    </a:lnTo>
                                    <a:close/>
                                  </a:path>
                                  <a:path w="496200" h="496200" fill="none">
                                    <a:moveTo>
                                      <a:pt x="248100" y="0"/>
                                    </a:moveTo>
                                    <a:cubicBezTo>
                                      <a:pt x="385122" y="0"/>
                                      <a:pt x="496200" y="111078"/>
                                      <a:pt x="496200" y="248100"/>
                                    </a:cubicBezTo>
                                  </a:path>
                                </a:pathLst>
                              </a:custGeom>
                              <a:noFill/>
                              <a:ln w="28575">
                                <a:solidFill>
                                  <a:srgbClr val="000000"/>
                                </a:solidFill>
                                <a:round/>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642" name="Google Shape;1594;p34"/>
                            <wps:cNvCnPr>
                              <a:cxnSpLocks noChangeShapeType="1"/>
                            </wps:cNvCnPr>
                            <wps:spPr bwMode="auto">
                              <a:xfrm>
                                <a:off x="53526" y="16045"/>
                                <a:ext cx="14904"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643" name="Google Shape;1595;p34"/>
                            <wps:cNvCnPr>
                              <a:cxnSpLocks noChangeShapeType="1"/>
                            </wps:cNvCnPr>
                            <wps:spPr bwMode="auto">
                              <a:xfrm rot="10800000">
                                <a:off x="51045" y="11524"/>
                                <a:ext cx="0" cy="204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s:wsp>
                          <wps:cNvPr id="1644" name="Google Shape;1596;p34"/>
                          <wps:cNvSpPr>
                            <a:spLocks/>
                          </wps:cNvSpPr>
                          <wps:spPr bwMode="auto">
                            <a:xfrm>
                              <a:off x="55013" y="13858"/>
                              <a:ext cx="7912" cy="4572"/>
                            </a:xfrm>
                            <a:custGeom>
                              <a:avLst/>
                              <a:gdLst>
                                <a:gd name="T0" fmla="*/ 4227 w 31647"/>
                                <a:gd name="T1" fmla="*/ 0 h 18289"/>
                                <a:gd name="T2" fmla="*/ 0 w 31647"/>
                                <a:gd name="T3" fmla="*/ 5108 h 18289"/>
                                <a:gd name="T4" fmla="*/ 0 w 31647"/>
                                <a:gd name="T5" fmla="*/ 13180 h 18289"/>
                                <a:gd name="T6" fmla="*/ 4227 w 31647"/>
                                <a:gd name="T7" fmla="*/ 18288 h 18289"/>
                                <a:gd name="T8" fmla="*/ 27432 w 31647"/>
                                <a:gd name="T9" fmla="*/ 18288 h 18289"/>
                                <a:gd name="T10" fmla="*/ 31647 w 31647"/>
                                <a:gd name="T11" fmla="*/ 13180 h 18289"/>
                                <a:gd name="T12" fmla="*/ 31647 w 31647"/>
                                <a:gd name="T13" fmla="*/ 5108 h 18289"/>
                                <a:gd name="T14" fmla="*/ 27432 w 31647"/>
                                <a:gd name="T15" fmla="*/ 0 h 18289"/>
                                <a:gd name="T16" fmla="*/ 4227 w 31647"/>
                                <a:gd name="T17" fmla="*/ 0 h 18289"/>
                                <a:gd name="T18" fmla="*/ 0 w 31647"/>
                                <a:gd name="T19" fmla="*/ 0 h 18289"/>
                                <a:gd name="T20" fmla="*/ 31647 w 31647"/>
                                <a:gd name="T21" fmla="*/ 18289 h 1828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T18" t="T19" r="T20" b="T21"/>
                              <a:pathLst>
                                <a:path w="31647" h="18289" extrusionOk="0">
                                  <a:moveTo>
                                    <a:pt x="4227" y="0"/>
                                  </a:moveTo>
                                  <a:cubicBezTo>
                                    <a:pt x="1893" y="0"/>
                                    <a:pt x="0" y="2286"/>
                                    <a:pt x="0" y="5108"/>
                                  </a:cubicBezTo>
                                  <a:lnTo>
                                    <a:pt x="0" y="13180"/>
                                  </a:lnTo>
                                  <a:cubicBezTo>
                                    <a:pt x="0" y="16002"/>
                                    <a:pt x="1893" y="18288"/>
                                    <a:pt x="4227" y="18288"/>
                                  </a:cubicBezTo>
                                  <a:lnTo>
                                    <a:pt x="27432" y="18288"/>
                                  </a:lnTo>
                                  <a:cubicBezTo>
                                    <a:pt x="29754" y="18288"/>
                                    <a:pt x="31647" y="16002"/>
                                    <a:pt x="31647" y="13180"/>
                                  </a:cubicBezTo>
                                  <a:lnTo>
                                    <a:pt x="31647" y="5108"/>
                                  </a:lnTo>
                                  <a:cubicBezTo>
                                    <a:pt x="31647" y="2286"/>
                                    <a:pt x="29754" y="0"/>
                                    <a:pt x="27432" y="0"/>
                                  </a:cubicBezTo>
                                  <a:lnTo>
                                    <a:pt x="4227" y="0"/>
                                  </a:lnTo>
                                  <a:close/>
                                </a:path>
                              </a:pathLst>
                            </a:custGeom>
                            <a:solidFill>
                              <a:srgbClr val="FCBD24"/>
                            </a:solidFill>
                            <a:ln w="12500">
                              <a:solidFill>
                                <a:srgbClr val="000000"/>
                              </a:solidFill>
                              <a:miter lim="11906"/>
                              <a:headEnd type="none" w="sm" len="sm"/>
                              <a:tailEnd type="none" w="sm" len="sm"/>
                            </a:ln>
                          </wps:spPr>
                          <wps:txbx>
                            <w:txbxContent>
                              <w:p w:rsidR="00FC7E58" w:rsidRDefault="00FC7E58" w:rsidP="000D0CA1">
                                <w:pPr>
                                  <w:bidi w:val="0"/>
                                  <w:jc w:val="center"/>
                                  <w:rPr>
                                    <w:rFonts w:ascii="Fira Sans Extra Condensed" w:eastAsia="Fira Sans Extra Condensed" w:hAnsi="Fira Sans Extra Condensed" w:cs="Fira Sans Extra Condensed"/>
                                    <w:color w:val="FFFFFF"/>
                                    <w:sz w:val="29"/>
                                    <w:szCs w:val="29"/>
                                  </w:rPr>
                                </w:pPr>
                                <w:r>
                                  <w:rPr>
                                    <w:rFonts w:ascii="Fira Sans Extra Condensed" w:eastAsia="Fira Sans Extra Condensed" w:hAnsi="Fira Sans Extra Condensed" w:cs="Fira Sans Extra Condensed"/>
                                    <w:color w:val="FFFFFF"/>
                                    <w:sz w:val="29"/>
                                    <w:szCs w:val="29"/>
                                  </w:rPr>
                                  <w:t>03</w:t>
                                </w:r>
                              </w:p>
                            </w:txbxContent>
                          </wps:txbx>
                          <wps:bodyPr rot="0" vert="horz" wrap="square" lIns="68569" tIns="36000" rIns="68569" bIns="36000" anchor="ctr" anchorCtr="0" upright="1">
                            <a:noAutofit/>
                          </wps:bodyPr>
                        </wps:wsp>
                        <wps:wsp>
                          <wps:cNvPr id="1645" name="Google Shape;1597;p34"/>
                          <wps:cNvSpPr>
                            <a:spLocks/>
                          </wps:cNvSpPr>
                          <wps:spPr bwMode="auto">
                            <a:xfrm>
                              <a:off x="69857" y="15840"/>
                              <a:ext cx="1140" cy="1140"/>
                            </a:xfrm>
                            <a:custGeom>
                              <a:avLst/>
                              <a:gdLst>
                                <a:gd name="T0" fmla="*/ 2275 w 4561"/>
                                <a:gd name="T1" fmla="*/ 1 h 4561"/>
                                <a:gd name="T2" fmla="*/ 0 w 4561"/>
                                <a:gd name="T3" fmla="*/ 2287 h 4561"/>
                                <a:gd name="T4" fmla="*/ 2275 w 4561"/>
                                <a:gd name="T5" fmla="*/ 4561 h 4561"/>
                                <a:gd name="T6" fmla="*/ 4561 w 4561"/>
                                <a:gd name="T7" fmla="*/ 2287 h 4561"/>
                                <a:gd name="T8" fmla="*/ 2275 w 4561"/>
                                <a:gd name="T9" fmla="*/ 1 h 4561"/>
                              </a:gdLst>
                              <a:ahLst/>
                              <a:cxnLst>
                                <a:cxn ang="0">
                                  <a:pos x="T0" y="T1"/>
                                </a:cxn>
                                <a:cxn ang="0">
                                  <a:pos x="T2" y="T3"/>
                                </a:cxn>
                                <a:cxn ang="0">
                                  <a:pos x="T4" y="T5"/>
                                </a:cxn>
                                <a:cxn ang="0">
                                  <a:pos x="T6" y="T7"/>
                                </a:cxn>
                                <a:cxn ang="0">
                                  <a:pos x="T8" y="T9"/>
                                </a:cxn>
                              </a:cxnLst>
                              <a:rect l="0" t="0" r="r" b="b"/>
                              <a:pathLst>
                                <a:path w="4561" h="4561" extrusionOk="0">
                                  <a:moveTo>
                                    <a:pt x="2275" y="1"/>
                                  </a:moveTo>
                                  <a:cubicBezTo>
                                    <a:pt x="1013" y="1"/>
                                    <a:pt x="0" y="1025"/>
                                    <a:pt x="0" y="2287"/>
                                  </a:cubicBezTo>
                                  <a:cubicBezTo>
                                    <a:pt x="0" y="3549"/>
                                    <a:pt x="1013" y="4561"/>
                                    <a:pt x="2275" y="4561"/>
                                  </a:cubicBezTo>
                                  <a:cubicBezTo>
                                    <a:pt x="3537" y="4561"/>
                                    <a:pt x="4561" y="3549"/>
                                    <a:pt x="4561" y="2287"/>
                                  </a:cubicBezTo>
                                  <a:cubicBezTo>
                                    <a:pt x="4561" y="1025"/>
                                    <a:pt x="3537" y="1"/>
                                    <a:pt x="2275" y="1"/>
                                  </a:cubicBezTo>
                                  <a:close/>
                                </a:path>
                              </a:pathLst>
                            </a:custGeom>
                            <a:solidFill>
                              <a:srgbClr val="FCBD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46" name="Google Shape;1598;p34"/>
                          <wps:cNvSpPr txBox="1">
                            <a:spLocks noChangeArrowheads="1"/>
                          </wps:cNvSpPr>
                          <wps:spPr bwMode="auto">
                            <a:xfrm>
                              <a:off x="71892" y="11083"/>
                              <a:ext cx="25353" cy="11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F564BE" w:rsidRDefault="00FC7E58" w:rsidP="000D0CA1">
                                <w:pPr>
                                  <w:spacing w:line="240" w:lineRule="auto"/>
                                  <w:jc w:val="center"/>
                                  <w:rPr>
                                    <w:rFonts w:ascii="Sakkal Majalla" w:eastAsia="Fira Sans Extra Condensed" w:hAnsi="Sakkal Majalla"/>
                                    <w:b/>
                                    <w:bCs/>
                                    <w:color w:val="FFC000"/>
                                    <w:sz w:val="34"/>
                                    <w:lang w:bidi="ar-SY"/>
                                  </w:rPr>
                                </w:pPr>
                                <w:r w:rsidRPr="00F564BE">
                                  <w:rPr>
                                    <w:rFonts w:ascii="Sakkal Majalla" w:eastAsia="Fira Sans Extra Condensed" w:hAnsi="Sakkal Majalla" w:hint="cs"/>
                                    <w:b/>
                                    <w:bCs/>
                                    <w:color w:val="FFC000"/>
                                    <w:sz w:val="34"/>
                                    <w:rtl/>
                                    <w:lang w:bidi="ar-SY"/>
                                  </w:rPr>
                                  <w:t>معوقات ناشئة عن الفروق الفردية</w:t>
                                </w:r>
                              </w:p>
                            </w:txbxContent>
                          </wps:txbx>
                          <wps:bodyPr rot="0" vert="horz" wrap="square" lIns="0" tIns="0" rIns="0" bIns="0" anchor="ctr" anchorCtr="0" upright="1">
                            <a:noAutofit/>
                          </wps:bodyPr>
                        </wps:wsp>
                      </wpg:grpSp>
                      <wpg:grpSp>
                        <wpg:cNvPr id="1647" name="Google Shape;1599;p34"/>
                        <wpg:cNvGrpSpPr>
                          <a:grpSpLocks/>
                        </wpg:cNvGrpSpPr>
                        <wpg:grpSpPr bwMode="auto">
                          <a:xfrm>
                            <a:off x="-1377" y="-1740"/>
                            <a:ext cx="41178" cy="9631"/>
                            <a:chOff x="-3118" y="-2320"/>
                            <a:chExt cx="54904" cy="12842"/>
                          </a:xfrm>
                        </wpg:grpSpPr>
                        <wps:wsp>
                          <wps:cNvPr id="1648" name="Google Shape;1600;p34"/>
                          <wps:cNvSpPr>
                            <a:spLocks/>
                          </wps:cNvSpPr>
                          <wps:spPr bwMode="auto">
                            <a:xfrm>
                              <a:off x="44231" y="2241"/>
                              <a:ext cx="7555" cy="8281"/>
                            </a:xfrm>
                            <a:custGeom>
                              <a:avLst/>
                              <a:gdLst>
                                <a:gd name="T0" fmla="*/ 0 w 30219"/>
                                <a:gd name="T1" fmla="*/ 1 h 33124"/>
                                <a:gd name="T2" fmla="*/ 14942 w 30219"/>
                                <a:gd name="T3" fmla="*/ 1 h 33124"/>
                                <a:gd name="T4" fmla="*/ 18110 w 30219"/>
                                <a:gd name="T5" fmla="*/ 2953 h 33124"/>
                                <a:gd name="T6" fmla="*/ 18110 w 30219"/>
                                <a:gd name="T7" fmla="*/ 22551 h 33124"/>
                                <a:gd name="T8" fmla="*/ 30218 w 30219"/>
                                <a:gd name="T9" fmla="*/ 22551 h 33124"/>
                                <a:gd name="T10" fmla="*/ 30218 w 30219"/>
                                <a:gd name="T11" fmla="*/ 33124 h 33124"/>
                              </a:gdLst>
                              <a:ahLst/>
                              <a:cxnLst>
                                <a:cxn ang="0">
                                  <a:pos x="T0" y="T1"/>
                                </a:cxn>
                                <a:cxn ang="0">
                                  <a:pos x="T2" y="T3"/>
                                </a:cxn>
                                <a:cxn ang="0">
                                  <a:pos x="T4" y="T5"/>
                                </a:cxn>
                                <a:cxn ang="0">
                                  <a:pos x="T6" y="T7"/>
                                </a:cxn>
                                <a:cxn ang="0">
                                  <a:pos x="T8" y="T9"/>
                                </a:cxn>
                                <a:cxn ang="0">
                                  <a:pos x="T10" y="T11"/>
                                </a:cxn>
                              </a:cxnLst>
                              <a:rect l="0" t="0" r="r" b="b"/>
                              <a:pathLst>
                                <a:path w="30219" h="33124" fill="none" extrusionOk="0">
                                  <a:moveTo>
                                    <a:pt x="0" y="1"/>
                                  </a:moveTo>
                                  <a:lnTo>
                                    <a:pt x="14942" y="1"/>
                                  </a:lnTo>
                                  <a:cubicBezTo>
                                    <a:pt x="17574" y="1"/>
                                    <a:pt x="18110" y="2953"/>
                                    <a:pt x="18110" y="2953"/>
                                  </a:cubicBezTo>
                                  <a:lnTo>
                                    <a:pt x="18110" y="22551"/>
                                  </a:lnTo>
                                  <a:lnTo>
                                    <a:pt x="30218" y="22551"/>
                                  </a:lnTo>
                                  <a:lnTo>
                                    <a:pt x="30218" y="33124"/>
                                  </a:lnTo>
                                </a:path>
                              </a:pathLst>
                            </a:custGeom>
                            <a:noFill/>
                            <a:ln w="25300" cap="rnd">
                              <a:solidFill>
                                <a:srgbClr val="000000"/>
                              </a:solidFill>
                              <a:round/>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649" name="Google Shape;1601;p34"/>
                          <wps:cNvSpPr>
                            <a:spLocks/>
                          </wps:cNvSpPr>
                          <wps:spPr bwMode="auto">
                            <a:xfrm>
                              <a:off x="29551" y="2241"/>
                              <a:ext cx="16127" cy="0"/>
                            </a:xfrm>
                            <a:custGeom>
                              <a:avLst/>
                              <a:gdLst>
                                <a:gd name="T0" fmla="*/ 64509 w 64509"/>
                                <a:gd name="T1" fmla="*/ 1 h 1"/>
                                <a:gd name="T2" fmla="*/ 0 w 64509"/>
                                <a:gd name="T3" fmla="*/ 1 h 1"/>
                              </a:gdLst>
                              <a:ahLst/>
                              <a:cxnLst>
                                <a:cxn ang="0">
                                  <a:pos x="T0" y="T1"/>
                                </a:cxn>
                                <a:cxn ang="0">
                                  <a:pos x="T2" y="T3"/>
                                </a:cxn>
                              </a:cxnLst>
                              <a:rect l="0" t="0" r="r" b="b"/>
                              <a:pathLst>
                                <a:path w="64509" h="1" fill="none" extrusionOk="0">
                                  <a:moveTo>
                                    <a:pt x="64509" y="1"/>
                                  </a:moveTo>
                                  <a:lnTo>
                                    <a:pt x="0" y="1"/>
                                  </a:lnTo>
                                </a:path>
                              </a:pathLst>
                            </a:custGeom>
                            <a:noFill/>
                            <a:ln w="25300" cap="rnd">
                              <a:solidFill>
                                <a:srgbClr val="000000"/>
                              </a:solidFill>
                              <a:round/>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650" name="Google Shape;1602;p34"/>
                          <wps:cNvSpPr>
                            <a:spLocks/>
                          </wps:cNvSpPr>
                          <wps:spPr bwMode="auto">
                            <a:xfrm>
                              <a:off x="28545" y="1708"/>
                              <a:ext cx="1140" cy="1140"/>
                            </a:xfrm>
                            <a:custGeom>
                              <a:avLst/>
                              <a:gdLst>
                                <a:gd name="T0" fmla="*/ 2274 w 4561"/>
                                <a:gd name="T1" fmla="*/ 0 h 4561"/>
                                <a:gd name="T2" fmla="*/ 0 w 4561"/>
                                <a:gd name="T3" fmla="*/ 2274 h 4561"/>
                                <a:gd name="T4" fmla="*/ 2274 w 4561"/>
                                <a:gd name="T5" fmla="*/ 4560 h 4561"/>
                                <a:gd name="T6" fmla="*/ 4560 w 4561"/>
                                <a:gd name="T7" fmla="*/ 2274 h 4561"/>
                                <a:gd name="T8" fmla="*/ 2274 w 4561"/>
                                <a:gd name="T9" fmla="*/ 0 h 4561"/>
                              </a:gdLst>
                              <a:ahLst/>
                              <a:cxnLst>
                                <a:cxn ang="0">
                                  <a:pos x="T0" y="T1"/>
                                </a:cxn>
                                <a:cxn ang="0">
                                  <a:pos x="T2" y="T3"/>
                                </a:cxn>
                                <a:cxn ang="0">
                                  <a:pos x="T4" y="T5"/>
                                </a:cxn>
                                <a:cxn ang="0">
                                  <a:pos x="T6" y="T7"/>
                                </a:cxn>
                                <a:cxn ang="0">
                                  <a:pos x="T8" y="T9"/>
                                </a:cxn>
                              </a:cxnLst>
                              <a:rect l="0" t="0" r="r" b="b"/>
                              <a:pathLst>
                                <a:path w="4561" h="4561" extrusionOk="0">
                                  <a:moveTo>
                                    <a:pt x="2274" y="0"/>
                                  </a:moveTo>
                                  <a:cubicBezTo>
                                    <a:pt x="1012" y="0"/>
                                    <a:pt x="0" y="1024"/>
                                    <a:pt x="0" y="2274"/>
                                  </a:cubicBezTo>
                                  <a:cubicBezTo>
                                    <a:pt x="0" y="3536"/>
                                    <a:pt x="1012" y="4560"/>
                                    <a:pt x="2274" y="4560"/>
                                  </a:cubicBezTo>
                                  <a:cubicBezTo>
                                    <a:pt x="3536" y="4560"/>
                                    <a:pt x="4560" y="3536"/>
                                    <a:pt x="4560" y="2274"/>
                                  </a:cubicBezTo>
                                  <a:cubicBezTo>
                                    <a:pt x="4560" y="1024"/>
                                    <a:pt x="3536" y="0"/>
                                    <a:pt x="2274" y="0"/>
                                  </a:cubicBezTo>
                                  <a:close/>
                                </a:path>
                              </a:pathLst>
                            </a:custGeom>
                            <a:solidFill>
                              <a:srgbClr val="5EB2F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51" name="Google Shape;1603;p34"/>
                          <wps:cNvSpPr>
                            <a:spLocks/>
                          </wps:cNvSpPr>
                          <wps:spPr bwMode="auto">
                            <a:xfrm>
                              <a:off x="37364" y="0"/>
                              <a:ext cx="7909" cy="4572"/>
                            </a:xfrm>
                            <a:custGeom>
                              <a:avLst/>
                              <a:gdLst>
                                <a:gd name="T0" fmla="*/ 4215 w 31636"/>
                                <a:gd name="T1" fmla="*/ 0 h 18289"/>
                                <a:gd name="T2" fmla="*/ 0 w 31636"/>
                                <a:gd name="T3" fmla="*/ 5108 h 18289"/>
                                <a:gd name="T4" fmla="*/ 0 w 31636"/>
                                <a:gd name="T5" fmla="*/ 13180 h 18289"/>
                                <a:gd name="T6" fmla="*/ 4215 w 31636"/>
                                <a:gd name="T7" fmla="*/ 18288 h 18289"/>
                                <a:gd name="T8" fmla="*/ 27420 w 31636"/>
                                <a:gd name="T9" fmla="*/ 18288 h 18289"/>
                                <a:gd name="T10" fmla="*/ 31635 w 31636"/>
                                <a:gd name="T11" fmla="*/ 13180 h 18289"/>
                                <a:gd name="T12" fmla="*/ 31635 w 31636"/>
                                <a:gd name="T13" fmla="*/ 5108 h 18289"/>
                                <a:gd name="T14" fmla="*/ 27420 w 31636"/>
                                <a:gd name="T15" fmla="*/ 0 h 18289"/>
                                <a:gd name="T16" fmla="*/ 4215 w 31636"/>
                                <a:gd name="T17" fmla="*/ 0 h 18289"/>
                                <a:gd name="T18" fmla="*/ 0 w 31636"/>
                                <a:gd name="T19" fmla="*/ 0 h 18289"/>
                                <a:gd name="T20" fmla="*/ 31636 w 31636"/>
                                <a:gd name="T21" fmla="*/ 18289 h 1828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T18" t="T19" r="T20" b="T21"/>
                              <a:pathLst>
                                <a:path w="31636" h="18289" extrusionOk="0">
                                  <a:moveTo>
                                    <a:pt x="4215" y="0"/>
                                  </a:moveTo>
                                  <a:cubicBezTo>
                                    <a:pt x="1882" y="0"/>
                                    <a:pt x="0" y="2286"/>
                                    <a:pt x="0" y="5108"/>
                                  </a:cubicBezTo>
                                  <a:lnTo>
                                    <a:pt x="0" y="13180"/>
                                  </a:lnTo>
                                  <a:cubicBezTo>
                                    <a:pt x="0" y="16002"/>
                                    <a:pt x="1882" y="18288"/>
                                    <a:pt x="4215" y="18288"/>
                                  </a:cubicBezTo>
                                  <a:lnTo>
                                    <a:pt x="27420" y="18288"/>
                                  </a:lnTo>
                                  <a:cubicBezTo>
                                    <a:pt x="29754" y="18288"/>
                                    <a:pt x="31635" y="16002"/>
                                    <a:pt x="31635" y="13180"/>
                                  </a:cubicBezTo>
                                  <a:lnTo>
                                    <a:pt x="31635" y="5108"/>
                                  </a:lnTo>
                                  <a:cubicBezTo>
                                    <a:pt x="31635" y="2286"/>
                                    <a:pt x="29754" y="0"/>
                                    <a:pt x="27420" y="0"/>
                                  </a:cubicBezTo>
                                  <a:lnTo>
                                    <a:pt x="4215" y="0"/>
                                  </a:lnTo>
                                  <a:close/>
                                </a:path>
                              </a:pathLst>
                            </a:custGeom>
                            <a:solidFill>
                              <a:srgbClr val="5EB2FC"/>
                            </a:solidFill>
                            <a:ln w="12500">
                              <a:solidFill>
                                <a:srgbClr val="000000"/>
                              </a:solidFill>
                              <a:miter lim="11906"/>
                              <a:headEnd type="none" w="sm" len="sm"/>
                              <a:tailEnd type="none" w="sm" len="sm"/>
                            </a:ln>
                          </wps:spPr>
                          <wps:txbx>
                            <w:txbxContent>
                              <w:p w:rsidR="00FC7E58" w:rsidRDefault="00FC7E58" w:rsidP="000D0CA1">
                                <w:pPr>
                                  <w:bidi w:val="0"/>
                                  <w:jc w:val="center"/>
                                  <w:rPr>
                                    <w:rFonts w:ascii="Fira Sans Extra Condensed" w:eastAsia="Fira Sans Extra Condensed" w:hAnsi="Fira Sans Extra Condensed" w:cs="Fira Sans Extra Condensed"/>
                                    <w:color w:val="FFFFFF"/>
                                    <w:sz w:val="29"/>
                                    <w:szCs w:val="29"/>
                                    <w:lang w:bidi="ar-SY"/>
                                  </w:rPr>
                                </w:pPr>
                                <w:r>
                                  <w:rPr>
                                    <w:rFonts w:ascii="Fira Sans Extra Condensed" w:eastAsia="Fira Sans Extra Condensed" w:hAnsi="Fira Sans Extra Condensed" w:cs="Times New Roman" w:hint="cs"/>
                                    <w:color w:val="FFFFFF"/>
                                    <w:sz w:val="29"/>
                                    <w:szCs w:val="29"/>
                                    <w:rtl/>
                                    <w:lang w:bidi="ar-SY"/>
                                  </w:rPr>
                                  <w:t>05</w:t>
                                </w:r>
                              </w:p>
                            </w:txbxContent>
                          </wps:txbx>
                          <wps:bodyPr rot="0" vert="horz" wrap="square" lIns="68569" tIns="36000" rIns="68569" bIns="36000" anchor="ctr" anchorCtr="0" upright="1">
                            <a:noAutofit/>
                          </wps:bodyPr>
                        </wps:wsp>
                        <wps:wsp>
                          <wps:cNvPr id="1652" name="Google Shape;1604;p34"/>
                          <wps:cNvSpPr txBox="1">
                            <a:spLocks noChangeArrowheads="1"/>
                          </wps:cNvSpPr>
                          <wps:spPr bwMode="auto">
                            <a:xfrm>
                              <a:off x="-3118" y="-2320"/>
                              <a:ext cx="31654" cy="90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F564BE" w:rsidRDefault="00FC7E58" w:rsidP="000D0CA1">
                                <w:pPr>
                                  <w:spacing w:line="240" w:lineRule="auto"/>
                                  <w:jc w:val="left"/>
                                  <w:rPr>
                                    <w:rFonts w:ascii="Sakkal Majalla" w:eastAsia="Fira Sans Extra Condensed" w:hAnsi="Sakkal Majalla"/>
                                    <w:b/>
                                    <w:bCs/>
                                    <w:color w:val="4472C4" w:themeColor="accent1"/>
                                    <w:sz w:val="34"/>
                                    <w:lang w:bidi="ar-SY"/>
                                  </w:rPr>
                                </w:pPr>
                                <w:r w:rsidRPr="00F564BE">
                                  <w:rPr>
                                    <w:rFonts w:ascii="Sakkal Majalla" w:eastAsia="Fira Sans Extra Condensed" w:hAnsi="Sakkal Majalla" w:hint="cs"/>
                                    <w:b/>
                                    <w:bCs/>
                                    <w:color w:val="4472C4" w:themeColor="accent1"/>
                                    <w:sz w:val="34"/>
                                    <w:rtl/>
                                    <w:lang w:bidi="ar-SY"/>
                                  </w:rPr>
                                  <w:t>إساءة استعمال أدوات الاتصال</w:t>
                                </w:r>
                              </w:p>
                            </w:txbxContent>
                          </wps:txbx>
                          <wps:bodyPr rot="0" vert="horz" wrap="square" lIns="0" tIns="0" rIns="0" bIns="0" anchor="ctr" anchorCtr="0" upright="1">
                            <a:noAutofit/>
                          </wps:bodyPr>
                        </wps:wsp>
                      </wpg:grpSp>
                      <wpg:grpSp>
                        <wpg:cNvPr id="1653" name="Google Shape;1605;p34"/>
                        <wpg:cNvGrpSpPr>
                          <a:grpSpLocks/>
                        </wpg:cNvGrpSpPr>
                        <wpg:grpSpPr bwMode="auto">
                          <a:xfrm>
                            <a:off x="-466" y="15611"/>
                            <a:ext cx="40267" cy="11948"/>
                            <a:chOff x="-621" y="15611"/>
                            <a:chExt cx="53689" cy="15930"/>
                          </a:xfrm>
                        </wpg:grpSpPr>
                        <wps:wsp>
                          <wps:cNvPr id="1654" name="Google Shape;1606;p34"/>
                          <wps:cNvSpPr>
                            <a:spLocks/>
                          </wps:cNvSpPr>
                          <wps:spPr bwMode="auto">
                            <a:xfrm>
                              <a:off x="45513" y="15611"/>
                              <a:ext cx="7555" cy="7331"/>
                            </a:xfrm>
                            <a:custGeom>
                              <a:avLst/>
                              <a:gdLst>
                                <a:gd name="T0" fmla="*/ 0 w 30219"/>
                                <a:gd name="T1" fmla="*/ 29325 h 29326"/>
                                <a:gd name="T2" fmla="*/ 14942 w 30219"/>
                                <a:gd name="T3" fmla="*/ 29325 h 29326"/>
                                <a:gd name="T4" fmla="*/ 18110 w 30219"/>
                                <a:gd name="T5" fmla="*/ 26373 h 29326"/>
                                <a:gd name="T6" fmla="*/ 18110 w 30219"/>
                                <a:gd name="T7" fmla="*/ 6775 h 29326"/>
                                <a:gd name="T8" fmla="*/ 30218 w 30219"/>
                                <a:gd name="T9" fmla="*/ 6775 h 29326"/>
                                <a:gd name="T10" fmla="*/ 30218 w 30219"/>
                                <a:gd name="T11" fmla="*/ 0 h 29326"/>
                              </a:gdLst>
                              <a:ahLst/>
                              <a:cxnLst>
                                <a:cxn ang="0">
                                  <a:pos x="T0" y="T1"/>
                                </a:cxn>
                                <a:cxn ang="0">
                                  <a:pos x="T2" y="T3"/>
                                </a:cxn>
                                <a:cxn ang="0">
                                  <a:pos x="T4" y="T5"/>
                                </a:cxn>
                                <a:cxn ang="0">
                                  <a:pos x="T6" y="T7"/>
                                </a:cxn>
                                <a:cxn ang="0">
                                  <a:pos x="T8" y="T9"/>
                                </a:cxn>
                                <a:cxn ang="0">
                                  <a:pos x="T10" y="T11"/>
                                </a:cxn>
                              </a:cxnLst>
                              <a:rect l="0" t="0" r="r" b="b"/>
                              <a:pathLst>
                                <a:path w="30219" h="29326" fill="none" extrusionOk="0">
                                  <a:moveTo>
                                    <a:pt x="0" y="29325"/>
                                  </a:moveTo>
                                  <a:lnTo>
                                    <a:pt x="14942" y="29325"/>
                                  </a:lnTo>
                                  <a:cubicBezTo>
                                    <a:pt x="17574" y="29325"/>
                                    <a:pt x="18110" y="26373"/>
                                    <a:pt x="18110" y="26373"/>
                                  </a:cubicBezTo>
                                  <a:lnTo>
                                    <a:pt x="18110" y="6775"/>
                                  </a:lnTo>
                                  <a:lnTo>
                                    <a:pt x="30218" y="6775"/>
                                  </a:lnTo>
                                  <a:lnTo>
                                    <a:pt x="30218" y="0"/>
                                  </a:lnTo>
                                </a:path>
                              </a:pathLst>
                            </a:custGeom>
                            <a:noFill/>
                            <a:ln w="26500" cap="rnd">
                              <a:solidFill>
                                <a:srgbClr val="000000"/>
                              </a:solidFill>
                              <a:round/>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655" name="Google Shape;1607;p34"/>
                          <wps:cNvSpPr>
                            <a:spLocks/>
                          </wps:cNvSpPr>
                          <wps:spPr bwMode="auto">
                            <a:xfrm>
                              <a:off x="30833" y="22942"/>
                              <a:ext cx="16130" cy="0"/>
                            </a:xfrm>
                            <a:custGeom>
                              <a:avLst/>
                              <a:gdLst>
                                <a:gd name="T0" fmla="*/ 64520 w 64521"/>
                                <a:gd name="T1" fmla="*/ 0 h 1"/>
                                <a:gd name="T2" fmla="*/ 0 w 64521"/>
                                <a:gd name="T3" fmla="*/ 0 h 1"/>
                              </a:gdLst>
                              <a:ahLst/>
                              <a:cxnLst>
                                <a:cxn ang="0">
                                  <a:pos x="T0" y="T1"/>
                                </a:cxn>
                                <a:cxn ang="0">
                                  <a:pos x="T2" y="T3"/>
                                </a:cxn>
                              </a:cxnLst>
                              <a:rect l="0" t="0" r="r" b="b"/>
                              <a:pathLst>
                                <a:path w="64521" h="1" fill="none" extrusionOk="0">
                                  <a:moveTo>
                                    <a:pt x="64520" y="0"/>
                                  </a:moveTo>
                                  <a:lnTo>
                                    <a:pt x="0" y="0"/>
                                  </a:lnTo>
                                </a:path>
                              </a:pathLst>
                            </a:custGeom>
                            <a:noFill/>
                            <a:ln w="24700" cap="rnd">
                              <a:solidFill>
                                <a:srgbClr val="000000"/>
                              </a:solidFill>
                              <a:round/>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656" name="Google Shape;1608;p34"/>
                          <wps:cNvSpPr>
                            <a:spLocks/>
                          </wps:cNvSpPr>
                          <wps:spPr bwMode="auto">
                            <a:xfrm>
                              <a:off x="38646" y="20611"/>
                              <a:ext cx="7909" cy="4573"/>
                            </a:xfrm>
                            <a:custGeom>
                              <a:avLst/>
                              <a:gdLst>
                                <a:gd name="T0" fmla="*/ 4215 w 31636"/>
                                <a:gd name="T1" fmla="*/ 1 h 18289"/>
                                <a:gd name="T2" fmla="*/ 0 w 31636"/>
                                <a:gd name="T3" fmla="*/ 5109 h 18289"/>
                                <a:gd name="T4" fmla="*/ 0 w 31636"/>
                                <a:gd name="T5" fmla="*/ 13181 h 18289"/>
                                <a:gd name="T6" fmla="*/ 4215 w 31636"/>
                                <a:gd name="T7" fmla="*/ 18289 h 18289"/>
                                <a:gd name="T8" fmla="*/ 27420 w 31636"/>
                                <a:gd name="T9" fmla="*/ 18289 h 18289"/>
                                <a:gd name="T10" fmla="*/ 31635 w 31636"/>
                                <a:gd name="T11" fmla="*/ 13181 h 18289"/>
                                <a:gd name="T12" fmla="*/ 31635 w 31636"/>
                                <a:gd name="T13" fmla="*/ 5109 h 18289"/>
                                <a:gd name="T14" fmla="*/ 27420 w 31636"/>
                                <a:gd name="T15" fmla="*/ 1 h 18289"/>
                                <a:gd name="T16" fmla="*/ 4215 w 31636"/>
                                <a:gd name="T17" fmla="*/ 1 h 18289"/>
                                <a:gd name="T18" fmla="*/ 0 w 31636"/>
                                <a:gd name="T19" fmla="*/ 0 h 18289"/>
                                <a:gd name="T20" fmla="*/ 31636 w 31636"/>
                                <a:gd name="T21" fmla="*/ 18289 h 1828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T18" t="T19" r="T20" b="T21"/>
                              <a:pathLst>
                                <a:path w="31636" h="18289" extrusionOk="0">
                                  <a:moveTo>
                                    <a:pt x="4215" y="1"/>
                                  </a:moveTo>
                                  <a:cubicBezTo>
                                    <a:pt x="1882" y="1"/>
                                    <a:pt x="0" y="2287"/>
                                    <a:pt x="0" y="5109"/>
                                  </a:cubicBezTo>
                                  <a:lnTo>
                                    <a:pt x="0" y="13181"/>
                                  </a:lnTo>
                                  <a:cubicBezTo>
                                    <a:pt x="0" y="16003"/>
                                    <a:pt x="1882" y="18289"/>
                                    <a:pt x="4215" y="18289"/>
                                  </a:cubicBezTo>
                                  <a:lnTo>
                                    <a:pt x="27420" y="18289"/>
                                  </a:lnTo>
                                  <a:cubicBezTo>
                                    <a:pt x="29754" y="18289"/>
                                    <a:pt x="31635" y="16003"/>
                                    <a:pt x="31635" y="13181"/>
                                  </a:cubicBezTo>
                                  <a:lnTo>
                                    <a:pt x="31635" y="5109"/>
                                  </a:lnTo>
                                  <a:cubicBezTo>
                                    <a:pt x="31635" y="2287"/>
                                    <a:pt x="29754" y="1"/>
                                    <a:pt x="27420" y="1"/>
                                  </a:cubicBezTo>
                                  <a:lnTo>
                                    <a:pt x="4215" y="1"/>
                                  </a:lnTo>
                                  <a:close/>
                                </a:path>
                              </a:pathLst>
                            </a:custGeom>
                            <a:solidFill>
                              <a:srgbClr val="EC3A3B"/>
                            </a:solidFill>
                            <a:ln w="12500">
                              <a:solidFill>
                                <a:srgbClr val="000000"/>
                              </a:solidFill>
                              <a:miter lim="11906"/>
                              <a:headEnd type="none" w="sm" len="sm"/>
                              <a:tailEnd type="none" w="sm" len="sm"/>
                            </a:ln>
                          </wps:spPr>
                          <wps:txbx>
                            <w:txbxContent>
                              <w:p w:rsidR="00FC7E58" w:rsidRDefault="00FC7E58" w:rsidP="000D0CA1">
                                <w:pPr>
                                  <w:bidi w:val="0"/>
                                  <w:jc w:val="center"/>
                                  <w:rPr>
                                    <w:rFonts w:ascii="Fira Sans Extra Condensed" w:eastAsia="Fira Sans Extra Condensed" w:hAnsi="Fira Sans Extra Condensed" w:cs="Fira Sans Extra Condensed"/>
                                    <w:color w:val="FFFFFF"/>
                                    <w:sz w:val="29"/>
                                    <w:szCs w:val="29"/>
                                    <w:lang w:bidi="ar-SY"/>
                                  </w:rPr>
                                </w:pPr>
                                <w:r>
                                  <w:rPr>
                                    <w:rFonts w:ascii="Fira Sans Extra Condensed" w:eastAsia="Fira Sans Extra Condensed" w:hAnsi="Fira Sans Extra Condensed" w:cs="Times New Roman" w:hint="cs"/>
                                    <w:color w:val="FFFFFF"/>
                                    <w:sz w:val="29"/>
                                    <w:szCs w:val="29"/>
                                    <w:rtl/>
                                    <w:lang w:bidi="ar-SY"/>
                                  </w:rPr>
                                  <w:t>08</w:t>
                                </w:r>
                              </w:p>
                            </w:txbxContent>
                          </wps:txbx>
                          <wps:bodyPr rot="0" vert="horz" wrap="square" lIns="68569" tIns="36000" rIns="68569" bIns="36000" anchor="ctr" anchorCtr="0" upright="1">
                            <a:noAutofit/>
                          </wps:bodyPr>
                        </wps:wsp>
                        <wps:wsp>
                          <wps:cNvPr id="1657" name="Google Shape;1609;p34"/>
                          <wps:cNvSpPr>
                            <a:spLocks/>
                          </wps:cNvSpPr>
                          <wps:spPr bwMode="auto">
                            <a:xfrm>
                              <a:off x="29827" y="22335"/>
                              <a:ext cx="1140" cy="1140"/>
                            </a:xfrm>
                            <a:custGeom>
                              <a:avLst/>
                              <a:gdLst>
                                <a:gd name="T0" fmla="*/ 2274 w 4561"/>
                                <a:gd name="T1" fmla="*/ 1 h 4561"/>
                                <a:gd name="T2" fmla="*/ 0 w 4561"/>
                                <a:gd name="T3" fmla="*/ 2287 h 4561"/>
                                <a:gd name="T4" fmla="*/ 2274 w 4561"/>
                                <a:gd name="T5" fmla="*/ 4561 h 4561"/>
                                <a:gd name="T6" fmla="*/ 4560 w 4561"/>
                                <a:gd name="T7" fmla="*/ 2287 h 4561"/>
                                <a:gd name="T8" fmla="*/ 2274 w 4561"/>
                                <a:gd name="T9" fmla="*/ 1 h 4561"/>
                              </a:gdLst>
                              <a:ahLst/>
                              <a:cxnLst>
                                <a:cxn ang="0">
                                  <a:pos x="T0" y="T1"/>
                                </a:cxn>
                                <a:cxn ang="0">
                                  <a:pos x="T2" y="T3"/>
                                </a:cxn>
                                <a:cxn ang="0">
                                  <a:pos x="T4" y="T5"/>
                                </a:cxn>
                                <a:cxn ang="0">
                                  <a:pos x="T6" y="T7"/>
                                </a:cxn>
                                <a:cxn ang="0">
                                  <a:pos x="T8" y="T9"/>
                                </a:cxn>
                              </a:cxnLst>
                              <a:rect l="0" t="0" r="r" b="b"/>
                              <a:pathLst>
                                <a:path w="4561" h="4561" extrusionOk="0">
                                  <a:moveTo>
                                    <a:pt x="2274" y="1"/>
                                  </a:moveTo>
                                  <a:cubicBezTo>
                                    <a:pt x="1012" y="1"/>
                                    <a:pt x="0" y="1024"/>
                                    <a:pt x="0" y="2287"/>
                                  </a:cubicBezTo>
                                  <a:cubicBezTo>
                                    <a:pt x="0" y="3549"/>
                                    <a:pt x="1012" y="4561"/>
                                    <a:pt x="2274" y="4561"/>
                                  </a:cubicBezTo>
                                  <a:cubicBezTo>
                                    <a:pt x="3536" y="4561"/>
                                    <a:pt x="4560" y="3549"/>
                                    <a:pt x="4560" y="2287"/>
                                  </a:cubicBezTo>
                                  <a:cubicBezTo>
                                    <a:pt x="4560" y="1024"/>
                                    <a:pt x="3536" y="1"/>
                                    <a:pt x="2274" y="1"/>
                                  </a:cubicBezTo>
                                  <a:close/>
                                </a:path>
                              </a:pathLst>
                            </a:custGeom>
                            <a:solidFill>
                              <a:srgbClr val="EC3A3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58" name="Google Shape;1610;p34"/>
                          <wps:cNvSpPr txBox="1">
                            <a:spLocks noChangeArrowheads="1"/>
                          </wps:cNvSpPr>
                          <wps:spPr bwMode="auto">
                            <a:xfrm>
                              <a:off x="-621" y="21160"/>
                              <a:ext cx="28542" cy="10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F564BE" w:rsidRDefault="00FC7E58" w:rsidP="000D0CA1">
                                <w:pPr>
                                  <w:spacing w:line="240" w:lineRule="auto"/>
                                  <w:jc w:val="center"/>
                                  <w:rPr>
                                    <w:rFonts w:ascii="Sakkal Majalla" w:eastAsia="Fira Sans Extra Condensed" w:hAnsi="Sakkal Majalla"/>
                                    <w:b/>
                                    <w:bCs/>
                                    <w:color w:val="FF0000"/>
                                    <w:sz w:val="34"/>
                                    <w:lang w:bidi="ar-SY"/>
                                  </w:rPr>
                                </w:pPr>
                                <w:r>
                                  <w:rPr>
                                    <w:rFonts w:ascii="Sakkal Majalla" w:eastAsia="Fira Sans Extra Condensed" w:hAnsi="Sakkal Majalla" w:hint="cs"/>
                                    <w:b/>
                                    <w:bCs/>
                                    <w:color w:val="FF0000"/>
                                    <w:sz w:val="34"/>
                                    <w:rtl/>
                                    <w:lang w:bidi="ar-SY"/>
                                  </w:rPr>
                                  <w:t>غياب المعلومات المرتدة</w:t>
                                </w:r>
                              </w:p>
                            </w:txbxContent>
                          </wps:txbx>
                          <wps:bodyPr rot="0" vert="horz" wrap="square" lIns="0" tIns="0" rIns="0" bIns="0" anchor="ctr" anchorCtr="0" upright="1">
                            <a:noAutofit/>
                          </wps:bodyPr>
                        </wps:wsp>
                      </wpg:grpSp>
                      <wpg:grpSp>
                        <wpg:cNvPr id="1659" name="Google Shape;1611;p34"/>
                        <wpg:cNvGrpSpPr>
                          <a:grpSpLocks/>
                        </wpg:cNvGrpSpPr>
                        <wpg:grpSpPr bwMode="auto">
                          <a:xfrm>
                            <a:off x="-1925" y="5515"/>
                            <a:ext cx="37145" cy="6972"/>
                            <a:chOff x="-3849" y="5182"/>
                            <a:chExt cx="49527" cy="9296"/>
                          </a:xfrm>
                        </wpg:grpSpPr>
                        <wpg:grpSp>
                          <wpg:cNvPr id="1660" name="Google Shape;1612;p34"/>
                          <wpg:cNvGrpSpPr>
                            <a:grpSpLocks/>
                          </wpg:cNvGrpSpPr>
                          <wpg:grpSpPr bwMode="auto">
                            <a:xfrm rot="10800000">
                              <a:off x="26575" y="8351"/>
                              <a:ext cx="19103" cy="5452"/>
                              <a:chOff x="26575" y="8351"/>
                              <a:chExt cx="17385" cy="4962"/>
                            </a:xfrm>
                          </wpg:grpSpPr>
                          <wps:wsp>
                            <wps:cNvPr id="1661" name="Google Shape;1613;p34"/>
                            <wps:cNvSpPr>
                              <a:spLocks/>
                            </wps:cNvSpPr>
                            <wps:spPr bwMode="auto">
                              <a:xfrm rot="10800000">
                                <a:off x="26575" y="8351"/>
                                <a:ext cx="4962" cy="4962"/>
                              </a:xfrm>
                              <a:custGeom>
                                <a:avLst/>
                                <a:gdLst>
                                  <a:gd name="T0" fmla="*/ 248100 w 496200"/>
                                  <a:gd name="T1" fmla="*/ 0 h 496200"/>
                                  <a:gd name="T2" fmla="*/ 496200 w 496200"/>
                                  <a:gd name="T3" fmla="*/ 248100 h 496200"/>
                                  <a:gd name="T4" fmla="*/ 0 60000 65536"/>
                                  <a:gd name="T5" fmla="*/ 0 60000 65536"/>
                                </a:gdLst>
                                <a:ahLst/>
                                <a:cxnLst>
                                  <a:cxn ang="T4">
                                    <a:pos x="T0" y="T1"/>
                                  </a:cxn>
                                  <a:cxn ang="T5">
                                    <a:pos x="T2" y="T3"/>
                                  </a:cxn>
                                </a:cxnLst>
                                <a:rect l="0" t="0" r="r" b="b"/>
                                <a:pathLst>
                                  <a:path w="496200" h="496200" stroke="0">
                                    <a:moveTo>
                                      <a:pt x="248100" y="0"/>
                                    </a:moveTo>
                                    <a:cubicBezTo>
                                      <a:pt x="385122" y="0"/>
                                      <a:pt x="496200" y="111078"/>
                                      <a:pt x="496200" y="248100"/>
                                    </a:cubicBezTo>
                                    <a:lnTo>
                                      <a:pt x="248100" y="248100"/>
                                    </a:lnTo>
                                    <a:lnTo>
                                      <a:pt x="248100" y="0"/>
                                    </a:lnTo>
                                    <a:close/>
                                  </a:path>
                                  <a:path w="496200" h="496200" fill="none">
                                    <a:moveTo>
                                      <a:pt x="248100" y="0"/>
                                    </a:moveTo>
                                    <a:cubicBezTo>
                                      <a:pt x="385122" y="0"/>
                                      <a:pt x="496200" y="111078"/>
                                      <a:pt x="496200" y="248100"/>
                                    </a:cubicBezTo>
                                  </a:path>
                                </a:pathLst>
                              </a:custGeom>
                              <a:noFill/>
                              <a:ln w="28575">
                                <a:solidFill>
                                  <a:srgbClr val="000000"/>
                                </a:solidFill>
                                <a:round/>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662" name="Google Shape;1614;p34"/>
                            <wps:cNvCnPr>
                              <a:cxnSpLocks noChangeShapeType="1"/>
                            </wps:cNvCnPr>
                            <wps:spPr bwMode="auto">
                              <a:xfrm>
                                <a:off x="29056" y="13313"/>
                                <a:ext cx="14904"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663" name="Google Shape;1615;p34"/>
                            <wps:cNvCnPr>
                              <a:cxnSpLocks noChangeShapeType="1"/>
                            </wps:cNvCnPr>
                            <wps:spPr bwMode="auto">
                              <a:xfrm rot="10800000">
                                <a:off x="26575" y="8792"/>
                                <a:ext cx="0" cy="204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s:wsp>
                          <wps:cNvPr id="1664" name="Google Shape;1616;p34"/>
                          <wps:cNvSpPr>
                            <a:spLocks/>
                          </wps:cNvSpPr>
                          <wps:spPr bwMode="auto">
                            <a:xfrm>
                              <a:off x="34289" y="6511"/>
                              <a:ext cx="7909" cy="4570"/>
                            </a:xfrm>
                            <a:custGeom>
                              <a:avLst/>
                              <a:gdLst>
                                <a:gd name="T0" fmla="*/ 4215 w 31636"/>
                                <a:gd name="T1" fmla="*/ 1 h 18277"/>
                                <a:gd name="T2" fmla="*/ 0 w 31636"/>
                                <a:gd name="T3" fmla="*/ 5096 h 18277"/>
                                <a:gd name="T4" fmla="*/ 0 w 31636"/>
                                <a:gd name="T5" fmla="*/ 13181 h 18277"/>
                                <a:gd name="T6" fmla="*/ 4215 w 31636"/>
                                <a:gd name="T7" fmla="*/ 18277 h 18277"/>
                                <a:gd name="T8" fmla="*/ 27420 w 31636"/>
                                <a:gd name="T9" fmla="*/ 18277 h 18277"/>
                                <a:gd name="T10" fmla="*/ 31635 w 31636"/>
                                <a:gd name="T11" fmla="*/ 13181 h 18277"/>
                                <a:gd name="T12" fmla="*/ 31635 w 31636"/>
                                <a:gd name="T13" fmla="*/ 5096 h 18277"/>
                                <a:gd name="T14" fmla="*/ 27420 w 31636"/>
                                <a:gd name="T15" fmla="*/ 1 h 18277"/>
                                <a:gd name="T16" fmla="*/ 4215 w 31636"/>
                                <a:gd name="T17" fmla="*/ 1 h 18277"/>
                                <a:gd name="T18" fmla="*/ 0 w 31636"/>
                                <a:gd name="T19" fmla="*/ 0 h 18277"/>
                                <a:gd name="T20" fmla="*/ 31636 w 31636"/>
                                <a:gd name="T21" fmla="*/ 18277 h 182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T18" t="T19" r="T20" b="T21"/>
                              <a:pathLst>
                                <a:path w="31636" h="18277" extrusionOk="0">
                                  <a:moveTo>
                                    <a:pt x="4215" y="1"/>
                                  </a:moveTo>
                                  <a:cubicBezTo>
                                    <a:pt x="1881" y="1"/>
                                    <a:pt x="0" y="2287"/>
                                    <a:pt x="0" y="5096"/>
                                  </a:cubicBezTo>
                                  <a:lnTo>
                                    <a:pt x="0" y="13181"/>
                                  </a:lnTo>
                                  <a:cubicBezTo>
                                    <a:pt x="0" y="16003"/>
                                    <a:pt x="1881" y="18277"/>
                                    <a:pt x="4215" y="18277"/>
                                  </a:cubicBezTo>
                                  <a:lnTo>
                                    <a:pt x="27420" y="18277"/>
                                  </a:lnTo>
                                  <a:cubicBezTo>
                                    <a:pt x="29754" y="18277"/>
                                    <a:pt x="31635" y="16003"/>
                                    <a:pt x="31635" y="13181"/>
                                  </a:cubicBezTo>
                                  <a:lnTo>
                                    <a:pt x="31635" y="5096"/>
                                  </a:lnTo>
                                  <a:cubicBezTo>
                                    <a:pt x="31635" y="2287"/>
                                    <a:pt x="29754" y="1"/>
                                    <a:pt x="27420" y="1"/>
                                  </a:cubicBezTo>
                                  <a:lnTo>
                                    <a:pt x="4215" y="1"/>
                                  </a:lnTo>
                                  <a:close/>
                                </a:path>
                              </a:pathLst>
                            </a:custGeom>
                            <a:solidFill>
                              <a:srgbClr val="69E781"/>
                            </a:solidFill>
                            <a:ln w="12500">
                              <a:solidFill>
                                <a:srgbClr val="000000"/>
                              </a:solidFill>
                              <a:miter lim="11906"/>
                              <a:headEnd type="none" w="sm" len="sm"/>
                              <a:tailEnd type="none" w="sm" len="sm"/>
                            </a:ln>
                          </wps:spPr>
                          <wps:txbx>
                            <w:txbxContent>
                              <w:p w:rsidR="00FC7E58" w:rsidRDefault="00FC7E58" w:rsidP="000D0CA1">
                                <w:pPr>
                                  <w:bidi w:val="0"/>
                                  <w:jc w:val="center"/>
                                  <w:rPr>
                                    <w:rFonts w:ascii="Fira Sans Extra Condensed" w:eastAsia="Fira Sans Extra Condensed" w:hAnsi="Fira Sans Extra Condensed" w:cs="Fira Sans Extra Condensed"/>
                                    <w:color w:val="FFFFFF"/>
                                    <w:sz w:val="29"/>
                                    <w:szCs w:val="29"/>
                                    <w:lang w:bidi="ar-SY"/>
                                  </w:rPr>
                                </w:pPr>
                                <w:r>
                                  <w:rPr>
                                    <w:rFonts w:ascii="Fira Sans Extra Condensed" w:eastAsia="Fira Sans Extra Condensed" w:hAnsi="Fira Sans Extra Condensed" w:cs="Times New Roman" w:hint="cs"/>
                                    <w:color w:val="FFFFFF"/>
                                    <w:sz w:val="29"/>
                                    <w:szCs w:val="29"/>
                                    <w:rtl/>
                                    <w:lang w:bidi="ar-SY"/>
                                  </w:rPr>
                                  <w:t>06</w:t>
                                </w:r>
                              </w:p>
                            </w:txbxContent>
                          </wps:txbx>
                          <wps:bodyPr rot="0" vert="horz" wrap="square" lIns="68569" tIns="36000" rIns="68569" bIns="36000" anchor="ctr" anchorCtr="0" upright="1">
                            <a:noAutofit/>
                          </wps:bodyPr>
                        </wps:wsp>
                        <wps:wsp>
                          <wps:cNvPr id="1665" name="Google Shape;1617;p34"/>
                          <wps:cNvSpPr>
                            <a:spLocks/>
                          </wps:cNvSpPr>
                          <wps:spPr bwMode="auto">
                            <a:xfrm>
                              <a:off x="25860" y="7827"/>
                              <a:ext cx="1140" cy="1140"/>
                            </a:xfrm>
                            <a:custGeom>
                              <a:avLst/>
                              <a:gdLst>
                                <a:gd name="T0" fmla="*/ 2275 w 4561"/>
                                <a:gd name="T1" fmla="*/ 0 h 4561"/>
                                <a:gd name="T2" fmla="*/ 1 w 4561"/>
                                <a:gd name="T3" fmla="*/ 2286 h 4561"/>
                                <a:gd name="T4" fmla="*/ 2275 w 4561"/>
                                <a:gd name="T5" fmla="*/ 4560 h 4561"/>
                                <a:gd name="T6" fmla="*/ 4561 w 4561"/>
                                <a:gd name="T7" fmla="*/ 2286 h 4561"/>
                                <a:gd name="T8" fmla="*/ 2275 w 4561"/>
                                <a:gd name="T9" fmla="*/ 0 h 4561"/>
                              </a:gdLst>
                              <a:ahLst/>
                              <a:cxnLst>
                                <a:cxn ang="0">
                                  <a:pos x="T0" y="T1"/>
                                </a:cxn>
                                <a:cxn ang="0">
                                  <a:pos x="T2" y="T3"/>
                                </a:cxn>
                                <a:cxn ang="0">
                                  <a:pos x="T4" y="T5"/>
                                </a:cxn>
                                <a:cxn ang="0">
                                  <a:pos x="T6" y="T7"/>
                                </a:cxn>
                                <a:cxn ang="0">
                                  <a:pos x="T8" y="T9"/>
                                </a:cxn>
                              </a:cxnLst>
                              <a:rect l="0" t="0" r="r" b="b"/>
                              <a:pathLst>
                                <a:path w="4561" h="4561" extrusionOk="0">
                                  <a:moveTo>
                                    <a:pt x="2275" y="0"/>
                                  </a:moveTo>
                                  <a:cubicBezTo>
                                    <a:pt x="1025" y="0"/>
                                    <a:pt x="1" y="1024"/>
                                    <a:pt x="1" y="2286"/>
                                  </a:cubicBezTo>
                                  <a:cubicBezTo>
                                    <a:pt x="1" y="3548"/>
                                    <a:pt x="1025" y="4560"/>
                                    <a:pt x="2275" y="4560"/>
                                  </a:cubicBezTo>
                                  <a:cubicBezTo>
                                    <a:pt x="3537" y="4560"/>
                                    <a:pt x="4561" y="3548"/>
                                    <a:pt x="4561" y="2286"/>
                                  </a:cubicBezTo>
                                  <a:cubicBezTo>
                                    <a:pt x="4561" y="1024"/>
                                    <a:pt x="3537" y="0"/>
                                    <a:pt x="2275" y="0"/>
                                  </a:cubicBezTo>
                                  <a:close/>
                                </a:path>
                              </a:pathLst>
                            </a:custGeom>
                            <a:solidFill>
                              <a:srgbClr val="69E78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66" name="Google Shape;1618;p34"/>
                          <wps:cNvSpPr txBox="1">
                            <a:spLocks noChangeArrowheads="1"/>
                          </wps:cNvSpPr>
                          <wps:spPr bwMode="auto">
                            <a:xfrm>
                              <a:off x="-3849" y="5182"/>
                              <a:ext cx="29709" cy="92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F564BE" w:rsidRDefault="00FC7E58" w:rsidP="000D0CA1">
                                <w:pPr>
                                  <w:spacing w:line="240" w:lineRule="auto"/>
                                  <w:jc w:val="center"/>
                                  <w:rPr>
                                    <w:rFonts w:ascii="Sakkal Majalla" w:eastAsia="Fira Sans Extra Condensed" w:hAnsi="Sakkal Majalla"/>
                                    <w:b/>
                                    <w:bCs/>
                                    <w:color w:val="66FF66"/>
                                    <w:sz w:val="34"/>
                                    <w:lang w:bidi="ar-SY"/>
                                  </w:rPr>
                                </w:pPr>
                                <w:r>
                                  <w:rPr>
                                    <w:rFonts w:ascii="Sakkal Majalla" w:eastAsia="Fira Sans Extra Condensed" w:hAnsi="Sakkal Majalla" w:hint="cs"/>
                                    <w:b/>
                                    <w:bCs/>
                                    <w:color w:val="66FF66"/>
                                    <w:sz w:val="34"/>
                                    <w:rtl/>
                                    <w:lang w:bidi="ar-SY"/>
                                  </w:rPr>
                                  <w:t>المقاطعة المادية للاتصال</w:t>
                                </w:r>
                              </w:p>
                            </w:txbxContent>
                          </wps:txbx>
                          <wps:bodyPr rot="0" vert="horz" wrap="square" lIns="0" tIns="0" rIns="0" bIns="0" anchor="ctr" anchorCtr="0" upright="1">
                            <a:noAutofit/>
                          </wps:bodyPr>
                        </wps:wsp>
                      </wpg:grpSp>
                      <wpg:grpSp>
                        <wpg:cNvPr id="1667" name="Google Shape;1619;p34"/>
                        <wpg:cNvGrpSpPr>
                          <a:grpSpLocks/>
                        </wpg:cNvGrpSpPr>
                        <wpg:grpSpPr bwMode="auto">
                          <a:xfrm>
                            <a:off x="-1375" y="11083"/>
                            <a:ext cx="36595" cy="8690"/>
                            <a:chOff x="-2444" y="11083"/>
                            <a:chExt cx="48793" cy="11587"/>
                          </a:xfrm>
                        </wpg:grpSpPr>
                        <wpg:grpSp>
                          <wpg:cNvPr id="1668" name="Google Shape;1620;p34"/>
                          <wpg:cNvGrpSpPr>
                            <a:grpSpLocks/>
                          </wpg:cNvGrpSpPr>
                          <wpg:grpSpPr bwMode="auto">
                            <a:xfrm flipH="1">
                              <a:off x="27246" y="11083"/>
                              <a:ext cx="19103" cy="5452"/>
                              <a:chOff x="27246" y="11083"/>
                              <a:chExt cx="17385" cy="4962"/>
                            </a:xfrm>
                          </wpg:grpSpPr>
                          <wps:wsp>
                            <wps:cNvPr id="1669" name="Google Shape;1621;p34"/>
                            <wps:cNvSpPr>
                              <a:spLocks/>
                            </wps:cNvSpPr>
                            <wps:spPr bwMode="auto">
                              <a:xfrm rot="10800000">
                                <a:off x="27246" y="11083"/>
                                <a:ext cx="4962" cy="4962"/>
                              </a:xfrm>
                              <a:custGeom>
                                <a:avLst/>
                                <a:gdLst>
                                  <a:gd name="T0" fmla="*/ 248100 w 496200"/>
                                  <a:gd name="T1" fmla="*/ 0 h 496200"/>
                                  <a:gd name="T2" fmla="*/ 496200 w 496200"/>
                                  <a:gd name="T3" fmla="*/ 248100 h 496200"/>
                                  <a:gd name="T4" fmla="*/ 0 60000 65536"/>
                                  <a:gd name="T5" fmla="*/ 0 60000 65536"/>
                                </a:gdLst>
                                <a:ahLst/>
                                <a:cxnLst>
                                  <a:cxn ang="T4">
                                    <a:pos x="T0" y="T1"/>
                                  </a:cxn>
                                  <a:cxn ang="T5">
                                    <a:pos x="T2" y="T3"/>
                                  </a:cxn>
                                </a:cxnLst>
                                <a:rect l="0" t="0" r="r" b="b"/>
                                <a:pathLst>
                                  <a:path w="496200" h="496200" stroke="0">
                                    <a:moveTo>
                                      <a:pt x="248100" y="0"/>
                                    </a:moveTo>
                                    <a:cubicBezTo>
                                      <a:pt x="385122" y="0"/>
                                      <a:pt x="496200" y="111078"/>
                                      <a:pt x="496200" y="248100"/>
                                    </a:cubicBezTo>
                                    <a:lnTo>
                                      <a:pt x="248100" y="248100"/>
                                    </a:lnTo>
                                    <a:lnTo>
                                      <a:pt x="248100" y="0"/>
                                    </a:lnTo>
                                    <a:close/>
                                  </a:path>
                                  <a:path w="496200" h="496200" fill="none">
                                    <a:moveTo>
                                      <a:pt x="248100" y="0"/>
                                    </a:moveTo>
                                    <a:cubicBezTo>
                                      <a:pt x="385122" y="0"/>
                                      <a:pt x="496200" y="111078"/>
                                      <a:pt x="496200" y="248100"/>
                                    </a:cubicBezTo>
                                  </a:path>
                                </a:pathLst>
                              </a:custGeom>
                              <a:noFill/>
                              <a:ln w="28575">
                                <a:solidFill>
                                  <a:srgbClr val="000000"/>
                                </a:solidFill>
                                <a:round/>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670" name="Google Shape;1622;p34"/>
                            <wps:cNvCnPr>
                              <a:cxnSpLocks noChangeShapeType="1"/>
                            </wps:cNvCnPr>
                            <wps:spPr bwMode="auto">
                              <a:xfrm>
                                <a:off x="29727" y="16045"/>
                                <a:ext cx="14904"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671" name="Google Shape;1623;p34"/>
                            <wps:cNvCnPr>
                              <a:cxnSpLocks noChangeShapeType="1"/>
                            </wps:cNvCnPr>
                            <wps:spPr bwMode="auto">
                              <a:xfrm rot="10800000">
                                <a:off x="27246" y="11524"/>
                                <a:ext cx="0" cy="204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s:wsp>
                          <wps:cNvPr id="1672" name="Google Shape;1624;p34"/>
                          <wps:cNvSpPr>
                            <a:spLocks/>
                          </wps:cNvSpPr>
                          <wps:spPr bwMode="auto">
                            <a:xfrm>
                              <a:off x="34594" y="13858"/>
                              <a:ext cx="7909" cy="4572"/>
                            </a:xfrm>
                            <a:custGeom>
                              <a:avLst/>
                              <a:gdLst>
                                <a:gd name="T0" fmla="*/ 4216 w 31636"/>
                                <a:gd name="T1" fmla="*/ 0 h 18289"/>
                                <a:gd name="T2" fmla="*/ 1 w 31636"/>
                                <a:gd name="T3" fmla="*/ 5108 h 18289"/>
                                <a:gd name="T4" fmla="*/ 1 w 31636"/>
                                <a:gd name="T5" fmla="*/ 13180 h 18289"/>
                                <a:gd name="T6" fmla="*/ 4216 w 31636"/>
                                <a:gd name="T7" fmla="*/ 18288 h 18289"/>
                                <a:gd name="T8" fmla="*/ 27421 w 31636"/>
                                <a:gd name="T9" fmla="*/ 18288 h 18289"/>
                                <a:gd name="T10" fmla="*/ 31636 w 31636"/>
                                <a:gd name="T11" fmla="*/ 13180 h 18289"/>
                                <a:gd name="T12" fmla="*/ 31636 w 31636"/>
                                <a:gd name="T13" fmla="*/ 5108 h 18289"/>
                                <a:gd name="T14" fmla="*/ 27421 w 31636"/>
                                <a:gd name="T15" fmla="*/ 0 h 18289"/>
                                <a:gd name="T16" fmla="*/ 4216 w 31636"/>
                                <a:gd name="T17" fmla="*/ 0 h 18289"/>
                                <a:gd name="T18" fmla="*/ 0 w 31636"/>
                                <a:gd name="T19" fmla="*/ 0 h 18289"/>
                                <a:gd name="T20" fmla="*/ 31636 w 31636"/>
                                <a:gd name="T21" fmla="*/ 18289 h 1828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T18" t="T19" r="T20" b="T21"/>
                              <a:pathLst>
                                <a:path w="31636" h="18289" extrusionOk="0">
                                  <a:moveTo>
                                    <a:pt x="4216" y="0"/>
                                  </a:moveTo>
                                  <a:cubicBezTo>
                                    <a:pt x="1882" y="0"/>
                                    <a:pt x="1" y="2286"/>
                                    <a:pt x="1" y="5108"/>
                                  </a:cubicBezTo>
                                  <a:lnTo>
                                    <a:pt x="1" y="13180"/>
                                  </a:lnTo>
                                  <a:cubicBezTo>
                                    <a:pt x="1" y="16002"/>
                                    <a:pt x="1882" y="18288"/>
                                    <a:pt x="4216" y="18288"/>
                                  </a:cubicBezTo>
                                  <a:lnTo>
                                    <a:pt x="27421" y="18288"/>
                                  </a:lnTo>
                                  <a:cubicBezTo>
                                    <a:pt x="29754" y="18288"/>
                                    <a:pt x="31636" y="16002"/>
                                    <a:pt x="31636" y="13180"/>
                                  </a:cubicBezTo>
                                  <a:lnTo>
                                    <a:pt x="31636" y="5108"/>
                                  </a:lnTo>
                                  <a:cubicBezTo>
                                    <a:pt x="31636" y="2286"/>
                                    <a:pt x="29754" y="0"/>
                                    <a:pt x="27421" y="0"/>
                                  </a:cubicBezTo>
                                  <a:lnTo>
                                    <a:pt x="4216" y="0"/>
                                  </a:lnTo>
                                  <a:close/>
                                </a:path>
                              </a:pathLst>
                            </a:custGeom>
                            <a:solidFill>
                              <a:srgbClr val="FCBD24"/>
                            </a:solidFill>
                            <a:ln w="12500">
                              <a:solidFill>
                                <a:srgbClr val="000000"/>
                              </a:solidFill>
                              <a:miter lim="11906"/>
                              <a:headEnd type="none" w="sm" len="sm"/>
                              <a:tailEnd type="none" w="sm" len="sm"/>
                            </a:ln>
                          </wps:spPr>
                          <wps:txbx>
                            <w:txbxContent>
                              <w:p w:rsidR="00FC7E58" w:rsidRDefault="00FC7E58" w:rsidP="000D0CA1">
                                <w:pPr>
                                  <w:bidi w:val="0"/>
                                  <w:jc w:val="center"/>
                                  <w:rPr>
                                    <w:rFonts w:ascii="Fira Sans Extra Condensed" w:eastAsia="Fira Sans Extra Condensed" w:hAnsi="Fira Sans Extra Condensed" w:cs="Fira Sans Extra Condensed"/>
                                    <w:color w:val="FFFFFF"/>
                                    <w:sz w:val="29"/>
                                    <w:szCs w:val="29"/>
                                    <w:lang w:bidi="ar-SY"/>
                                  </w:rPr>
                                </w:pPr>
                                <w:r>
                                  <w:rPr>
                                    <w:rFonts w:ascii="Fira Sans Extra Condensed" w:eastAsia="Fira Sans Extra Condensed" w:hAnsi="Fira Sans Extra Condensed" w:cs="Times New Roman" w:hint="cs"/>
                                    <w:color w:val="FFFFFF"/>
                                    <w:sz w:val="29"/>
                                    <w:szCs w:val="29"/>
                                    <w:rtl/>
                                    <w:lang w:bidi="ar-SY"/>
                                  </w:rPr>
                                  <w:t>07</w:t>
                                </w:r>
                              </w:p>
                            </w:txbxContent>
                          </wps:txbx>
                          <wps:bodyPr rot="0" vert="horz" wrap="square" lIns="68569" tIns="36000" rIns="68569" bIns="36000" anchor="ctr" anchorCtr="0" upright="1">
                            <a:noAutofit/>
                          </wps:bodyPr>
                        </wps:wsp>
                        <wps:wsp>
                          <wps:cNvPr id="1673" name="Google Shape;1625;p34"/>
                          <wps:cNvSpPr>
                            <a:spLocks/>
                          </wps:cNvSpPr>
                          <wps:spPr bwMode="auto">
                            <a:xfrm>
                              <a:off x="26531" y="15834"/>
                              <a:ext cx="1140" cy="1140"/>
                            </a:xfrm>
                            <a:custGeom>
                              <a:avLst/>
                              <a:gdLst>
                                <a:gd name="T0" fmla="*/ 2275 w 4561"/>
                                <a:gd name="T1" fmla="*/ 1 h 4561"/>
                                <a:gd name="T2" fmla="*/ 1 w 4561"/>
                                <a:gd name="T3" fmla="*/ 2287 h 4561"/>
                                <a:gd name="T4" fmla="*/ 2275 w 4561"/>
                                <a:gd name="T5" fmla="*/ 4561 h 4561"/>
                                <a:gd name="T6" fmla="*/ 4561 w 4561"/>
                                <a:gd name="T7" fmla="*/ 2287 h 4561"/>
                                <a:gd name="T8" fmla="*/ 2275 w 4561"/>
                                <a:gd name="T9" fmla="*/ 1 h 4561"/>
                              </a:gdLst>
                              <a:ahLst/>
                              <a:cxnLst>
                                <a:cxn ang="0">
                                  <a:pos x="T0" y="T1"/>
                                </a:cxn>
                                <a:cxn ang="0">
                                  <a:pos x="T2" y="T3"/>
                                </a:cxn>
                                <a:cxn ang="0">
                                  <a:pos x="T4" y="T5"/>
                                </a:cxn>
                                <a:cxn ang="0">
                                  <a:pos x="T6" y="T7"/>
                                </a:cxn>
                                <a:cxn ang="0">
                                  <a:pos x="T8" y="T9"/>
                                </a:cxn>
                              </a:cxnLst>
                              <a:rect l="0" t="0" r="r" b="b"/>
                              <a:pathLst>
                                <a:path w="4561" h="4561" extrusionOk="0">
                                  <a:moveTo>
                                    <a:pt x="2275" y="1"/>
                                  </a:moveTo>
                                  <a:cubicBezTo>
                                    <a:pt x="1025" y="1"/>
                                    <a:pt x="1" y="1025"/>
                                    <a:pt x="1" y="2287"/>
                                  </a:cubicBezTo>
                                  <a:cubicBezTo>
                                    <a:pt x="1" y="3549"/>
                                    <a:pt x="1025" y="4561"/>
                                    <a:pt x="2275" y="4561"/>
                                  </a:cubicBezTo>
                                  <a:cubicBezTo>
                                    <a:pt x="3537" y="4561"/>
                                    <a:pt x="4561" y="3549"/>
                                    <a:pt x="4561" y="2287"/>
                                  </a:cubicBezTo>
                                  <a:cubicBezTo>
                                    <a:pt x="4561" y="1025"/>
                                    <a:pt x="3537" y="1"/>
                                    <a:pt x="2275" y="1"/>
                                  </a:cubicBezTo>
                                  <a:close/>
                                </a:path>
                              </a:pathLst>
                            </a:custGeom>
                            <a:solidFill>
                              <a:srgbClr val="FCBD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74" name="Google Shape;1626;p34"/>
                          <wps:cNvSpPr txBox="1">
                            <a:spLocks noChangeArrowheads="1"/>
                          </wps:cNvSpPr>
                          <wps:spPr bwMode="auto">
                            <a:xfrm>
                              <a:off x="-2444" y="12784"/>
                              <a:ext cx="28975" cy="98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F564BE" w:rsidRDefault="00FC7E58" w:rsidP="000D0CA1">
                                <w:pPr>
                                  <w:jc w:val="center"/>
                                  <w:rPr>
                                    <w:rFonts w:ascii="Sakkal Majalla" w:eastAsia="Fira Sans Extra Condensed" w:hAnsi="Sakkal Majalla"/>
                                    <w:b/>
                                    <w:bCs/>
                                    <w:color w:val="FFC000"/>
                                    <w:sz w:val="34"/>
                                    <w:lang w:bidi="ar-SY"/>
                                  </w:rPr>
                                </w:pPr>
                                <w:r>
                                  <w:rPr>
                                    <w:rFonts w:ascii="Sakkal Majalla" w:eastAsia="Fira Sans Extra Condensed" w:hAnsi="Sakkal Majalla" w:hint="cs"/>
                                    <w:b/>
                                    <w:bCs/>
                                    <w:color w:val="FFC000"/>
                                    <w:sz w:val="34"/>
                                    <w:rtl/>
                                    <w:lang w:bidi="ar-SY"/>
                                  </w:rPr>
                                  <w:t xml:space="preserve">الاختيار </w:t>
                                </w:r>
                                <w:r w:rsidRPr="00F564BE">
                                  <w:rPr>
                                    <w:rFonts w:ascii="Sakkal Majalla" w:eastAsia="Fira Sans Extra Condensed" w:hAnsi="Sakkal Majalla" w:hint="cs"/>
                                    <w:b/>
                                    <w:bCs/>
                                    <w:color w:val="FFC000"/>
                                    <w:sz w:val="34"/>
                                    <w:rtl/>
                                    <w:lang w:bidi="ar-SY"/>
                                  </w:rPr>
                                  <w:t>الخاطئ لوسي</w:t>
                                </w:r>
                                <w:r>
                                  <w:rPr>
                                    <w:rFonts w:ascii="Sakkal Majalla" w:eastAsia="Fira Sans Extra Condensed" w:hAnsi="Sakkal Majalla" w:hint="cs"/>
                                    <w:b/>
                                    <w:bCs/>
                                    <w:color w:val="FFC000"/>
                                    <w:sz w:val="34"/>
                                    <w:rtl/>
                                    <w:lang w:bidi="ar-SY"/>
                                  </w:rPr>
                                  <w:t>لة الا</w:t>
                                </w:r>
                                <w:r w:rsidRPr="00F564BE">
                                  <w:rPr>
                                    <w:rFonts w:ascii="Sakkal Majalla" w:eastAsia="Fira Sans Extra Condensed" w:hAnsi="Sakkal Majalla" w:hint="cs"/>
                                    <w:b/>
                                    <w:bCs/>
                                    <w:color w:val="FFC000"/>
                                    <w:sz w:val="34"/>
                                    <w:rtl/>
                                    <w:lang w:bidi="ar-SY"/>
                                  </w:rPr>
                                  <w:t>تصال</w:t>
                                </w:r>
                              </w:p>
                            </w:txbxContent>
                          </wps:txbx>
                          <wps:bodyPr rot="0" vert="horz" wrap="square" lIns="0" tIns="0" rIns="0" bIns="0" anchor="ctr" anchorCtr="0" upright="1">
                            <a:noAutofit/>
                          </wps:bodyPr>
                        </wps:wsp>
                      </wpg:grpSp>
                      <wps:wsp>
                        <wps:cNvPr id="1675" name="TextBox 3"/>
                        <wps:cNvSpPr txBox="1">
                          <a:spLocks noChangeArrowheads="1"/>
                        </wps:cNvSpPr>
                        <wps:spPr bwMode="auto">
                          <a:xfrm>
                            <a:off x="37992" y="7901"/>
                            <a:ext cx="10528" cy="69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AF035F" w:rsidRDefault="00FC7E58" w:rsidP="000D0CA1">
                              <w:pPr>
                                <w:jc w:val="center"/>
                                <w:rPr>
                                  <w:rFonts w:ascii="Adobe Arabic" w:eastAsia="Arial" w:hAnsi="Adobe Arabic" w:cs="Adobe Arabic"/>
                                  <w:b/>
                                  <w:bCs/>
                                  <w:color w:val="000000"/>
                                  <w:sz w:val="32"/>
                                  <w:szCs w:val="32"/>
                                  <w:lang w:bidi="ar-SY"/>
                                </w:rPr>
                              </w:pPr>
                              <w:r>
                                <w:rPr>
                                  <w:rFonts w:ascii="Adobe Arabic" w:eastAsia="Arial" w:hAnsi="Adobe Arabic" w:cs="Adobe Arabic" w:hint="cs"/>
                                  <w:b/>
                                  <w:bCs/>
                                  <w:color w:val="000000"/>
                                  <w:sz w:val="32"/>
                                  <w:szCs w:val="32"/>
                                  <w:rtl/>
                                  <w:lang w:bidi="ar-SY"/>
                                </w:rPr>
                                <w:t>معوقات الاتصال</w:t>
                              </w:r>
                            </w:p>
                          </w:txbxContent>
                        </wps:txbx>
                        <wps:bodyPr rot="0" vert="horz" wrap="square" lIns="91440" tIns="45720" rIns="91440" bIns="45720" anchor="t" anchorCtr="0" upright="1">
                          <a:noAutofit/>
                        </wps:bodyPr>
                      </wps:wsp>
                    </wpg:wgp>
                  </a:graphicData>
                </a:graphic>
              </wp:inline>
            </w:drawing>
          </mc:Choice>
          <mc:Fallback>
            <w:pict>
              <v:group id="Group 645" o:spid="_x0000_s1959" style="width:453.65pt;height:187.1pt;mso-position-horizontal-relative:char;mso-position-vertical-relative:line" coordorigin="-1925,-1740" coordsize="87621,292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">
                <v:group id="Google Shape;1535;p34" o:spid="_x0000_s1960" style="position:absolute;left:34795;top:4818;width:16677;height:13311" coordorigin="34795,4818" coordsize="22235,177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6ennccAAADd&#10;AAAADwAAAAAAAAAAAAAAAACqAgAAZHJzL2Rvd25yZXYueG1sUEsFBgAAAAAEAAQA+gAAAJ4DAAAA&#10;AA==&#10;">
                  <v:shape id="Google Shape;1536;p34" o:spid="_x0000_s1961" style="position:absolute;left:37123;top:4818;width:17752;height:17748;visibility:visible;mso-wrap-style:square;v-text-anchor:middle" coordsize="71009,709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mZ3MUA&#10;AADdAAAADwAAAGRycy9kb3ducmV2LnhtbERPS2vCQBC+F/wPyxR6000rpjV1FasIRfBg0ktv0+yY&#10;BLOzIbvN4993BaG3+fies9oMphYdta6yrOB5FoEgzq2uuFDwlR2mbyCcR9ZYWyYFIznYrCcPK0y0&#10;7flMXeoLEULYJaig9L5JpHR5SQbdzDbEgbvY1qAPsC2kbrEP4aaWL1EUS4MVh4YSG9qVlF/TX6Ng&#10;T5fXbvm92I8/su7nx2w4XbsPpZ4eh+07CE+D/xff3Z86zI+jJdy+CSf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ZncxQAAAN0AAAAPAAAAAAAAAAAAAAAAAJgCAABkcnMv&#10;ZG93bnJldi54bWxQSwUGAAAAAAQABAD1AAAAigMAAAAA&#10;" path="m35440,1v-337,,-674,6,-1007,18l34445,519v333,-12,667,-18,1000,-18c35778,501,36112,507,36445,519r12,-500c36118,7,35778,1,35440,1xm38481,126r-36,500c39100,685,39767,757,40422,852r71,-500c39826,257,39160,185,38481,126xm32409,138v-667,59,-1346,131,-2012,226l30468,864v655,-95,1322,-167,1988,-226l32409,138xm42493,685r-95,500c43041,1316,43708,1459,44339,1626r131,-488c43815,971,43160,816,42493,685xm28396,709v-654,143,-1321,298,-1976,464l26551,1662v643,-167,1298,-322,1953,-453l28396,709xm46423,1709r-155,477c46899,2388,47530,2614,48149,2864r179,-476c47708,2150,47054,1912,46423,1709xm24479,1745v-643,214,-1286,441,-1905,691l22753,2900v619,-238,1250,-464,1881,-679l24479,1745xm50209,3174r-215,464c50602,3912,51209,4210,51792,4519r238,-452c51435,3757,50816,3459,50209,3174xm20705,3221v-607,286,-1214,584,-1810,893l19133,4567v584,-310,1179,-607,1786,-893l20705,3221xm53793,5067r-262,428c54102,5841,54674,6210,55221,6579r274,-417c54947,5781,54364,5412,53793,5067xm17133,5114v-571,358,-1143,727,-1702,1108l15716,6627v548,-370,1108,-739,1679,-1084l17133,5114xm57138,7353r-297,405c57364,8162,57888,8579,58388,9020r322,-381c58210,8198,57674,7770,57138,7353xm13799,7412v-535,405,-1059,846,-1571,1286l12561,9079v500,-440,1012,-869,1536,-1274l13799,7412xm60210,10008r-357,357c60341,10829,60805,11306,61258,11794r369,-334c61162,10960,60698,10472,60210,10008xm10739,10067v-488,477,-964,965,-1416,1453l9692,11865v452,-488,917,-976,1393,-1440l10739,10067xm62948,12984r-381,322c62984,13818,63401,14354,63794,14889r405,-297c63794,14044,63377,13508,62948,12984xm8001,13056v-429,524,-845,1060,-1238,1607l7168,14961v393,-536,797,-1072,1214,-1584l8001,13056xm65342,16259r-417,274c65282,17092,65627,17664,65961,18235r428,-250c66056,17402,65711,16818,65342,16259xm5620,16342v-369,560,-726,1143,-1048,1738l5001,18318v333,-571,678,-1154,1036,-1714l5620,16342xm67342,19783r-453,214c67187,20593,67461,21200,67723,21819r464,-203c67925,20997,67639,20378,67342,19783xm3620,19866v-298,607,-584,1227,-846,1858l3239,21914v261,-607,535,-1226,833,-1822l3620,19866xm68925,23498r-476,166c68675,24295,68890,24938,69068,25569r488,-143c69366,24784,69152,24129,68925,23498xm2048,23617v-226,631,-441,1274,-631,1929l1905,25677v179,-632,393,-1274,607,-1894l2048,23617xm70080,27391r-500,107c69735,28141,69866,28808,69985,29463r500,-96c70366,28713,70223,28046,70080,27391xm905,27498v-143,655,-286,1334,-393,1988l1012,29570v107,-655,238,-1310,381,-1953l905,27498xm70771,31380r-500,59c70342,32094,70402,32761,70437,33427r512,-35c70902,32725,70842,32046,70771,31380xm226,31499c155,32165,95,32844,60,33511r500,36c595,32880,655,32213,726,31558r-500,-59xm70509,35428r,71c70509,36166,70485,36845,70449,37499r500,24c70985,36856,71009,36178,71009,35499r,-71l70509,35428xm,35547v,667,24,1345,60,2024l560,37535v-36,-655,-48,-1333,-60,-1988l,35547xm70283,39488v-84,666,-179,1333,-286,1976l70497,41559v107,-666,202,-1345,286,-2012l70283,39488xm738,39535r-500,48c310,40262,405,40928,524,41595r500,-83c905,40857,810,40190,738,39535xm69604,43429v-155,643,-321,1297,-512,1928l69580,45500v191,-643,357,-1297,512,-1952l69604,43429xm1417,43464r-488,119c1084,44238,1250,44893,1441,45536r488,-143c1738,44762,1572,44107,1417,43464xm68485,47262v-226,620,-476,1251,-738,1870l68211,49322v262,-619,512,-1262,738,-1893l68485,47262xm2548,47298r-476,167c2298,48096,2548,48739,2810,49358r464,-202c3012,48548,2762,47917,2548,47298xm66925,50942v-298,595,-607,1190,-940,1774l66425,52966v333,-584,655,-1191,941,-1798l66925,50942xm4096,50965r-453,227c3941,51799,4262,52394,4596,52977r440,-250c4703,52156,4393,51561,4096,50965xm64949,54430v-358,560,-739,1107,-1131,1643l64222,56371v405,-536,786,-1108,1155,-1667l64949,54430xm6072,54442r-428,274c6013,55275,6394,55847,6787,56383r416,-298c6810,55549,6429,55002,6072,54442xm8418,57669r-393,321c8453,58514,8906,59026,9358,59514r369,-333c9275,58692,8834,58180,8418,57669xm62603,57657v-428,512,-869,1024,-1321,1512l61663,59514v452,-500,893,-1012,1321,-1536l62603,57657xm59889,60597v-477,465,-965,917,-1465,1358l58757,62336v500,-441,1001,-905,1489,-1369l59889,60597xm11120,60609r-345,358c11251,61443,11752,61907,12263,62348r334,-381c12097,61526,11597,61074,11120,60609xm56876,63217v-524,405,-1071,798,-1619,1179l55543,64812v559,-381,1107,-786,1643,-1190l56876,63217xm14145,63229r-310,393c14371,64038,14919,64443,15478,64824r286,-417c15216,64026,14669,63634,14145,63229xm53578,65479v-559,345,-1143,667,-1738,976l52078,66908v595,-322,1191,-655,1762,-1000l53578,65479xm17443,65491r-262,429c17764,66265,18348,66598,18943,66920r238,-453c18598,66158,18014,65824,17443,65491xm50054,67336v-595,286,-1214,548,-1834,786l48399,68587v631,-239,1250,-512,1869,-786l50054,67336xm20979,67348r-214,465c21384,68086,22015,68360,22646,68598r178,-464c22205,67896,21586,67634,20979,67348xm46339,68789v-631,202,-1274,393,-1917,571l44541,69837v655,-167,1310,-357,1953,-572l46339,68789xm24706,68801r-155,476c25194,69491,25849,69682,26503,69849r119,-489c25991,69194,25337,69003,24706,68801xm28575,69813r-95,500c29135,70444,29801,70551,30468,70646r72,-500c29885,70063,29218,69944,28575,69813xm42470,69801v-643,131,-1310,250,-1965,345l40577,70646v666,-95,1333,-214,2000,-345l42470,69801xm32528,70372r-36,501c33159,70932,33838,70968,34516,70992r12,-500c33861,70468,33183,70432,32528,70372xm38517,70372v-655,60,-1334,96,-1989,108l36540,70992v667,-24,1358,-60,2024,-119l38517,70372xe" fillcolor="black" stroked="f">
                    <v:path arrowok="t" o:extrusionok="f" o:connecttype="custom" o:connectlocs="9111,130;10105,213;7617,216;11085,407;6638,416;12037,716;5688,725;12948,1130;4783,1142;13805,1645;3929,1657;14597,2255;3140,2270;15314,2949;2423,2966;15948,3722;1792,3740;16490,4559;1250,4580;16931,5455;810,5479;17267,6392;476,6419;17496,7366;253,7393;17609,8357;140,8387;17612,9375;0,8887;17571,9872;184,9884;17401,10857;354,10866;17121,11816;637,11825;16731,12736;1024,12741;16237,13608;1518,13611;2104,14417;15651,14414;14972,15149;2780,15152;14219,15804;3536,15807;13394,16370;4361,16373;12513,16834;5245,16837;11585,17197;6176,17200;7144,17453;10617,17450;8132,17593;9629,17593" o:connectangles="0,0,0,0,0,0,0,0,0,0,0,0,0,0,0,0,0,0,0,0,0,0,0,0,0,0,0,0,0,0,0,0,0,0,0,0,0,0,0,0,0,0,0,0,0,0,0,0,0,0,0,0,0,0,0"/>
                  </v:shape>
                  <v:shape id="Google Shape;1537;p34" o:spid="_x0000_s1962" style="position:absolute;left:49976;top:18068;width:1140;height:1141;visibility:visible;mso-wrap-style:square;v-text-anchor:middle" coordsize="4561,45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AeEcUA&#10;AADdAAAADwAAAGRycy9kb3ducmV2LnhtbESPT2sCMRDF70K/Q5hCb5q1B5HVKMW2KPTkH7DHYTNN&#10;lm4myyau23565yB4m+G9ee83y/UQGtVTl+rIBqaTAhRxFW3NzsDp+Dmeg0oZ2WITmQz8UYL16mm0&#10;xNLGK++pP2SnJIRTiQZ8zm2pdao8BUyT2BKL9hO7gFnWzmnb4VXCQ6Nfi2KmA9YsDR5b2niqfg+X&#10;YODf7d/D8XTx56KPbrP156/vDzbm5Xl4W4DKNOSH+X69s4I/mwq/fCMj6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MB4RxQAAAN0AAAAPAAAAAAAAAAAAAAAAAJgCAABkcnMv&#10;ZG93bnJldi54bWxQSwUGAAAAAAQABAD1AAAAigMAAAAA&#10;" path="m2286,c1024,,,1024,,2274,,3536,1024,4560,2286,4560v1250,,2274,-1024,2274,-2286c4560,1024,3536,,2286,xe" fillcolor="black" stroked="f">
                    <v:path arrowok="t" o:extrusionok="f" o:connecttype="custom" o:connectlocs="571,0;0,569;571,1141;1140,569;571,0" o:connectangles="0,0,0,0,0"/>
                  </v:shape>
                  <v:shape id="Google Shape;1538;p34" o:spid="_x0000_s1963" style="position:absolute;left:34795;top:13124;width:1141;height:1141;visibility:visible;mso-wrap-style:square;v-text-anchor:middle" coordsize="4561,45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y7isIA&#10;AADdAAAADwAAAGRycy9kb3ducmV2LnhtbERPS4vCMBC+L+x/CLOwtzWtB5FqFPGBC558gB6HZjYp&#10;20xKE2v11xthYW/z8T1nOu9dLTpqQ+VZQT7IQBCXXldsFJyOm68xiBCRNdaeScGdAsxn729TLLS/&#10;8Z66QzQihXAoUIGNsSmkDKUlh2HgG+LE/fjWYUywNVK3eEvhrpbDLBtJhxWnBosNLS2Vv4erU/Aw&#10;+5U7nq72nHXeLLf2vLusWanPj34xARGpj//iP/e3TvNHeQ6vb9IJcvY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fLuKwgAAAN0AAAAPAAAAAAAAAAAAAAAAAJgCAABkcnMvZG93&#10;bnJldi54bWxQSwUGAAAAAAQABAD1AAAAhwMAAAAA&#10;" path="m2274,c1012,,,1024,,2274,,3536,1012,4560,2274,4560v1263,,2286,-1024,2286,-2286c4560,1024,3537,,2274,xe" fillcolor="black" stroked="f">
                    <v:path arrowok="t" o:extrusionok="f" o:connecttype="custom" o:connectlocs="569,0;0,569;569,1141;1141,569;569,0" o:connectangles="0,0,0,0,0"/>
                  </v:shape>
                  <v:shape id="Google Shape;1539;p34" o:spid="_x0000_s1964" style="position:absolute;left:35495;top:13788;width:3751;height:0;visibility:visible;mso-wrap-style:square;v-text-anchor:middle" coordsize="1500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bN8sMA&#10;AADdAAAADwAAAGRycy9kb3ducmV2LnhtbERPTWvCQBC9C/0PyxR6kbpRVCS6SiktBIqHxPY+ZqdJ&#10;anY27G6T9N+7gtDbPN7n7A6jaUVPzjeWFcxnCQji0uqGKwWfp/fnDQgfkDW2lknBH3k47B8mO0y1&#10;HTinvgiViCHsU1RQh9ClUvqyJoN+ZjviyH1bZzBE6CqpHQ4x3LRykSRrabDh2FBjR681lZfi1ygw&#10;wZ2XX1lLm4/8eFnJ6c8b5Selnh7Hly2IQGP4F9/dmY7z1/MF3L6JJ8j9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7bN8sMAAADdAAAADwAAAAAAAAAAAAAAAACYAgAAZHJzL2Rv&#10;d25yZXYueG1sUEsFBgAAAAAEAAQA9QAAAIgDAAAAAA==&#10;" path="m15002,nfl,e" filled="f" strokeweight=".68611mm">
                    <v:stroke startarrowwidth="narrow" startarrowlength="short" endarrowwidth="narrow" endarrowlength="short" endcap="round"/>
                    <v:path arrowok="t" o:extrusionok="f" o:connecttype="custom" o:connectlocs="3751,0;0,0" o:connectangles="0,0"/>
                  </v:shape>
                  <v:shape id="Google Shape;1540;p34" o:spid="_x0000_s1965" style="position:absolute;left:52711;top:13788;width:3751;height:0;visibility:visible;mso-wrap-style:square;v-text-anchor:middle" coordsize="150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rGwsIA&#10;AADdAAAADwAAAGRycy9kb3ducmV2LnhtbERPyWrDMBC9F/oPYgq5NbIbMMGxHEqgpZBTFgK5DdZU&#10;cmuNjCUnzt9HhUJu83jrVOvJdeJCQ2g9K8jnGQjixuuWjYLj4eN1CSJEZI2dZ1JwowDr+vmpwlL7&#10;K+/oso9GpBAOJSqwMfallKGx5DDMfU+cuG8/OIwJDkbqAa8p3HXyLcsK6bDl1GCxp42l5nc/OgU/&#10;p9vBfC70WGwzNpGX7TkfN0rNXqb3FYhIU3yI/91fOs0v8gX8fZNOkP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SsbCwgAAAN0AAAAPAAAAAAAAAAAAAAAAAJgCAABkcnMvZG93&#10;bnJldi54bWxQSwUGAAAAAAQABAD1AAAAhwMAAAAA&#10;" path="m,nfl15002,e" filled="f" strokeweight=".68611mm">
                    <v:stroke startarrowwidth="narrow" startarrowlength="short" endarrowwidth="narrow" endarrowlength="short" endcap="round"/>
                    <v:path arrowok="t" o:extrusionok="f" o:connecttype="custom" o:connectlocs="0,0;3751,0" o:connectangles="0,0"/>
                  </v:shape>
                  <v:shape id="Google Shape;1541;p34" o:spid="_x0000_s1966" style="position:absolute;left:55890;top:13124;width:1140;height:1141;visibility:visible;mso-wrap-style:square;v-text-anchor:middle" coordsize="4561,45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sYEsIA&#10;AADdAAAADwAAAGRycy9kb3ducmV2LnhtbERPS2sCMRC+F/wPYYTealYRkdUo4gMLPfkAPQ6bMVnc&#10;TJZNXLf99U2h4G0+vufMl52rREtNKD0rGA4yEMSF1yUbBefT7mMKIkRkjZVnUvBNAZaL3tscc+2f&#10;fKD2GI1IIRxyVGBjrHMpQ2HJYRj4mjhxN984jAk2RuoGnyncVXKUZRPpsOTUYLGmtaXifnw4BT/m&#10;sHGn88Nestab9d5evq5bVuq9361mICJ18SX+d3/qNH8yHMPfN+kEufg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CxgSwgAAAN0AAAAPAAAAAAAAAAAAAAAAAJgCAABkcnMvZG93&#10;bnJldi54bWxQSwUGAAAAAAQABAD1AAAAhwMAAAAA&#10;" path="m2287,c1025,,1,1024,1,2274v,1262,1024,2286,2286,2286c3549,4560,4561,3536,4561,2274,4561,1024,3549,,2287,xe" fillcolor="black" stroked="f">
                    <v:path arrowok="t" o:extrusionok="f" o:connecttype="custom" o:connectlocs="572,0;0,569;572,1141;1140,569;572,0" o:connectangles="0,0,0,0,0"/>
                  </v:shape>
                  <v:shape id="Google Shape;1542;p34" o:spid="_x0000_s1967" style="position:absolute;left:39269;top:6963;width:13460;height:13463;visibility:visible;mso-wrap-style:square;v-text-anchor:middle" coordsize="53841,538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NTZsMA&#10;AADdAAAADwAAAGRycy9kb3ducmV2LnhtbERPTWvCQBC9F/wPywje6kbbRomuIhZBL6VVL96G7JiN&#10;ZmdDdtXk33eFQm/zeJ8zX7a2EndqfOlYwWiYgCDOnS65UHA8bF6nIHxA1lg5JgUdeVguei9zzLR7&#10;8A/d96EQMYR9hgpMCHUmpc8NWfRDVxNH7uwaiyHCppC6wUcMt5UcJ0kqLZYcGwzWtDaUX/c3q+B7&#10;fOq+vHkrd9RdPtN3KuwkWSk16LerGYhAbfgX/7m3Os5PRx/w/Cae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NTZsMAAADdAAAADwAAAAAAAAAAAAAAAACYAgAAZHJzL2Rv&#10;d25yZXYueG1sUEsFBgAAAAAEAAQA9QAAAIgDAAAAAA==&#10;" path="m26920,c12050,,,12049,,26920,,41791,12050,53852,26920,53852v14871,,26921,-12061,26921,-26932c53841,12049,41791,,26920,xe" fillcolor="#eee" strokeweight=".66181mm">
                    <v:stroke startarrowwidth="narrow" startarrowlength="short" endarrowwidth="narrow" endarrowlength="short" miterlimit="7803f" joinstyle="miter"/>
                    <v:path arrowok="t" o:extrusionok="f" o:connecttype="custom" o:connectlocs="6730,0;0,6730;6730,13463;13460,6730;6730,0" o:connectangles="0,0,0,0,0"/>
                  </v:shape>
                  <v:shape id="Google Shape;1568;p34" o:spid="_x0000_s1968" style="position:absolute;left:40894;top:8344;width:1141;height:1140;visibility:visible;mso-wrap-style:square;v-text-anchor:middle" coordsize="4561,45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Uj/sIA&#10;AADdAAAADwAAAGRycy9kb3ducmV2LnhtbERPS4vCMBC+L+x/CLPgbU31UJZqFPGBgicfoMehmU3K&#10;NpPSxNrdX28WBG/z8T1nOu9dLTpqQ+VZwWiYgSAuva7YKDifNp9fIEJE1lh7JgW/FGA+e3+bYqH9&#10;nQ/UHaMRKYRDgQpsjE0hZSgtOQxD3xAn7tu3DmOCrZG6xXsKd7UcZ1kuHVacGiw2tLRU/hxvTsGf&#10;Oazc6Xyzl6zzZrm1l/11zUoNPvrFBESkPr7ET/dOp/n5KIf/b9IJcvY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lSP+wgAAAN0AAAAPAAAAAAAAAAAAAAAAAJgCAABkcnMvZG93&#10;bnJldi54bWxQSwUGAAAAAAQABAD1AAAAhwMAAAAA&#10;" path="m2274,1c1024,1,,1025,,2287,,3537,1024,4561,2274,4561v1262,,2286,-1024,2286,-2274c4560,1025,3536,1,2274,1xe" fillcolor="black" stroked="f">
                    <v:path arrowok="t" o:extrusionok="f" o:connecttype="custom" o:connectlocs="569,0;0,572;569,1140;1141,572;569,0" o:connectangles="0,0,0,0,0"/>
                  </v:shape>
                  <v:shape id="Google Shape;1569;p34" o:spid="_x0000_s1969" style="position:absolute;left:40894;top:18068;width:1141;height:1141;visibility:visible;mso-wrap-style:square;v-text-anchor:middle" coordsize="4561,45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mGZcIA&#10;AADdAAAADwAAAGRycy9kb3ducmV2LnhtbERPS2sCMRC+C/6HMII3zerBltUo4gMLPfkAPQ6bMVnc&#10;TJZNXLf99U2h0Nt8fM9ZrDpXiZaaUHpWMBlnIIgLr0s2Ci7n/egdRIjIGivPpOCLAqyW/d4Cc+1f&#10;fKT2FI1IIRxyVGBjrHMpQ2HJYRj7mjhxd984jAk2RuoGXyncVXKaZTPpsOTUYLGmjaXicXo6Bd/m&#10;uHXny9Nes9abzcFeP287Vmo46NZzEJG6+C/+c3/oNH82eYPfb9IJcv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2YZlwgAAAN0AAAAPAAAAAAAAAAAAAAAAAJgCAABkcnMvZG93&#10;bnJldi54bWxQSwUGAAAAAAQABAD1AAAAhwMAAAAA&#10;" path="m2274,c1024,,,1024,,2274,,3536,1024,4560,2274,4560v1262,,2286,-1024,2286,-2286c4560,1024,3536,,2274,xe" fillcolor="black" stroked="f">
                    <v:path arrowok="t" o:extrusionok="f" o:connecttype="custom" o:connectlocs="569,0;0,569;569,1141;1141,569;569,0" o:connectangles="0,0,0,0,0"/>
                  </v:shape>
                  <v:shape id="Google Shape;1570;p34" o:spid="_x0000_s1970" style="position:absolute;left:50101;top:8344;width:1140;height:1140;visibility:visible;mso-wrap-style:square;v-text-anchor:middle" coordsize="4561,45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YSF8UA&#10;AADdAAAADwAAAGRycy9kb3ducmV2LnhtbESPT2sCMRDF70K/Q5hCb5q1B5HVKMW2KPTkH7DHYTNN&#10;lm4myyau23565yB4m+G9ee83y/UQGtVTl+rIBqaTAhRxFW3NzsDp+Dmeg0oZ2WITmQz8UYL16mm0&#10;xNLGK++pP2SnJIRTiQZ8zm2pdao8BUyT2BKL9hO7gFnWzmnb4VXCQ6Nfi2KmA9YsDR5b2niqfg+X&#10;YODf7d/D8XTx56KPbrP156/vDzbm5Xl4W4DKNOSH+X69s4I/mwqufCMj6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RhIXxQAAAN0AAAAPAAAAAAAAAAAAAAAAAJgCAABkcnMv&#10;ZG93bnJldi54bWxQSwUGAAAAAAQABAD1AAAAigMAAAAA&#10;" path="m2286,1c1024,1,,1025,,2287,,3537,1024,4561,2286,4561v1262,,2274,-1024,2274,-2274c4560,1025,3548,1,2286,1xe" fillcolor="black" stroked="f">
                    <v:path arrowok="t" o:extrusionok="f" o:connecttype="custom" o:connectlocs="571,0;0,572;571,1140;1140,572;571,0" o:connectangles="0,0,0,0,0"/>
                  </v:shape>
                </v:group>
                <v:group id="Google Shape;1571;p34" o:spid="_x0000_s1971" style="position:absolute;left:46752;top:-1102;width:38487;height:8993" coordorigin="46752,-1469" coordsize="51315,119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TKU28MAAADdAAAADwAAAGRycy9kb3ducmV2LnhtbERPS4vCMBC+C/6HMIK3&#10;Na2y4naNIqLiQRZ8wLK3oRnbYjMpTWzrv98Igrf5+J4zX3amFA3VrrCsIB5FIIhTqwvOFFzO248Z&#10;COeRNZaWScGDHCwX/d4cE21bPlJz8pkIIewSVJB7XyVSujQng25kK+LAXW1t0AdYZ1LX2IZwU8px&#10;FE2lwYJDQ44VrXNKb6e7UbBrsV1N4k1zuF3Xj7/z58/vISalhoNu9Q3CU+ff4pd7r8P8afwF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MpTbwwAAAN0AAAAP&#10;AAAAAAAAAAAAAAAAAKoCAABkcnMvZG93bnJldi54bWxQSwUGAAAAAAQABAD6AAAAmgMAAAAA&#10;">
                  <v:shape id="Google Shape;1572;p34" o:spid="_x0000_s1972" style="position:absolute;left:46752;top:2241;width:7555;height:8281;visibility:visible;mso-wrap-style:square;v-text-anchor:middle" coordsize="30219,3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05/MMA&#10;AADdAAAADwAAAGRycy9kb3ducmV2LnhtbESPTW/CMAyG75P4D5GRuI0UDmgUAgK0SeyEgB12tBrT&#10;VjROlQRa9uvxYRI3W34/Hi/XvWvUnUKsPRuYjDNQxIW3NZcGfs5f7x+gYkK22HgmAw+KsF4N3paY&#10;W9/xke6nVCoJ4ZijgSqlNtc6FhU5jGPfEsvt4oPDJGsotQ3YSbhr9DTLZtphzdJQYUu7iorr6eak&#10;dzvHM9+034b9rz4e/rrPb+yMGQ37zQJUoj69xP/uvRX82VT45RsZQa+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s05/MMAAADdAAAADwAAAAAAAAAAAAAAAACYAgAAZHJzL2Rv&#10;d25yZXYueG1sUEsFBgAAAAAEAAQA9QAAAIgDAAAAAA==&#10;" path="m30218,1nfl15276,1v-2631,,-3167,2952,-3167,2952l12109,22551,,22551,,33124e" filled="f" strokeweight=".73611mm">
                    <v:stroke startarrowwidth="narrow" startarrowlength="short" endarrowwidth="narrow" endarrowlength="short" endcap="round"/>
                    <v:path arrowok="t" o:extrusionok="f" o:connecttype="custom" o:connectlocs="7555,0;3819,0;3027,738;3027,5638;0,5638;0,8281" o:connectangles="0,0,0,0,0,0"/>
                  </v:shape>
                  <v:shape id="Google Shape;1573;p34" o:spid="_x0000_s1973" style="position:absolute;left:52604;top:2241;width:15735;height:0;visibility:visible;mso-wrap-style:square;v-text-anchor:middle" coordsize="6293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xf8UA&#10;AADdAAAADwAAAGRycy9kb3ducmV2LnhtbERP22rCQBB9F/yHZYS+SN1E0ZbUVUQQWpDipRT6NmTH&#10;bGh2NmS3Jvl7Vyj4NodzneW6s5W4UuNLxwrSSQKCOHe65ELB13n3/ArCB2SNlWNS0JOH9Wo4WGKm&#10;XctHup5CIWII+wwVmBDqTEqfG7LoJ64mjtzFNRZDhE0hdYNtDLeVnCbJQlosOTYYrGlrKP89/VkF&#10;41zPLt33z75PP8Yvh96088/DRqmnUbd5AxGoCw/xv/tdx/mLaQr3b+IJc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X/F/xQAAAN0AAAAPAAAAAAAAAAAAAAAAAJgCAABkcnMv&#10;ZG93bnJldi54bWxQSwUGAAAAAAQABAD1AAAAigMAAAAA&#10;" path="m1,1nfl62937,1e" filled="f" strokeweight=".68611mm">
                    <v:stroke startarrowwidth="narrow" startarrowlength="short" endarrowwidth="narrow" endarrowlength="short" endcap="round"/>
                    <v:path arrowok="t" o:extrusionok="f" o:connecttype="custom" o:connectlocs="0,1;15735,1" o:connectangles="0,0"/>
                  </v:shape>
                  <v:shape id="Google Shape;1574;p34" o:spid="_x0000_s1974" style="position:absolute;left:68338;top:1708;width:1141;height:1140;visibility:visible;mso-wrap-style:square;v-text-anchor:middle" coordsize="4561,45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HMOMEA&#10;AADdAAAADwAAAGRycy9kb3ducmV2LnhtbERPzUoDMRC+C75DGMGbzZpDkW3TImKhBw9t9QGGzXR3&#10;7WayZuI2fXtTKHibj+93luvsBzVRlD6whedZBYq4Ca7n1sLX5+bpBZQkZIdDYLJwIYH16v5uibUL&#10;Z97TdEitKiEsNVroUhprraXpyKPMwkhcuGOIHlOBsdUu4rmE+0Gbqpprjz2Xhg5HeuuoOR1+vYXv&#10;XSQjm/f8c3JbkY98NPtqsvbxIb8uQCXK6V98c29dmT83Bq7flBP06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sBzDjBAAAA3QAAAA8AAAAAAAAAAAAAAAAAmAIAAGRycy9kb3du&#10;cmV2LnhtbFBLBQYAAAAABAAEAPUAAACGAwAAAAA=&#10;" path="m2286,c1024,,,1024,,2274,,3536,1024,4560,2286,4560v1262,,2274,-1024,2274,-2286c4560,1024,3548,,2286,xe" fillcolor="#5eb2fc" stroked="f">
                    <v:path arrowok="t" o:extrusionok="f" o:connecttype="custom" o:connectlocs="572,0;0,568;572,1140;1141,568;572,0" o:connectangles="0,0,0,0,0"/>
                  </v:shape>
                  <v:shape id="Google Shape;1575;p34" o:spid="_x0000_s1975" style="position:absolute;left:52976;width:7912;height:4572;visibility:visible;mso-wrap-style:square;v-text-anchor:middle" coordsize="31647,1828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HZ8IA&#10;AADdAAAADwAAAGRycy9kb3ducmV2LnhtbERPTYvCMBC9C/6HMII3TVUoSzWKCAt7WWTr4nlsxqbY&#10;TGqTre3++s2C4G0e73M2u97WoqPWV44VLOYJCOLC6YpLBd+n99kbCB+QNdaOScFAHnbb8WiDmXYP&#10;/qIuD6WIIewzVGBCaDIpfWHIop+7hjhyV9daDBG2pdQtPmK4reUySVJpseLYYLChg6Hilv9YBafV&#10;8HuurE7NvUvyz/5wvNBwVWo66fdrEIH68BI/3R86zk+XK/j/Jp4gt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b8dnwgAAAN0AAAAPAAAAAAAAAAAAAAAAAJgCAABkcnMvZG93&#10;bnJldi54bWxQSwUGAAAAAAQABAD1AAAAhwMAAAAA&#10;" adj="-11796480,,5400" path="m4227,c1893,,,2286,,5108r,8072c,16002,1893,18288,4227,18288r23205,c29754,18288,31647,16002,31647,13180r,-8072c31647,2286,29754,,27432,l4227,xe" fillcolor="#5eb2fc" strokeweight=".34722mm">
                    <v:stroke startarrowwidth="narrow" startarrowlength="short" endarrowwidth="narrow" endarrowlength="short" miterlimit="7803f" joinstyle="miter"/>
                    <v:formulas/>
                    <v:path arrowok="t" o:extrusionok="f" o:connecttype="custom" o:connectlocs="1057,0;0,1277;0,3295;1057,4572;6858,4572;7912,3295;7912,1277;6858,0;1057,0" o:connectangles="0,0,0,0,0,0,0,0,0" textboxrect="0,0,31647,18289"/>
                    <v:textbox inset="1.90469mm,1mm,1.90469mm,0">
                      <w:txbxContent>
                        <w:p w:rsidR="00FC7E58" w:rsidRPr="00AF035F" w:rsidRDefault="00FC7E58" w:rsidP="000D0CA1">
                          <w:pPr>
                            <w:bidi w:val="0"/>
                            <w:jc w:val="center"/>
                            <w:rPr>
                              <w:rFonts w:asciiTheme="majorBidi" w:eastAsia="Fira Sans Extra Condensed" w:hAnsiTheme="majorBidi" w:cstheme="majorBidi"/>
                              <w:color w:val="FFFFFF"/>
                              <w:sz w:val="29"/>
                              <w:szCs w:val="29"/>
                            </w:rPr>
                          </w:pPr>
                          <w:r w:rsidRPr="00AF035F">
                            <w:rPr>
                              <w:rFonts w:asciiTheme="majorBidi" w:eastAsia="Fira Sans Extra Condensed" w:hAnsiTheme="majorBidi" w:cstheme="majorBidi"/>
                              <w:color w:val="FFFFFF"/>
                              <w:sz w:val="29"/>
                              <w:szCs w:val="29"/>
                            </w:rPr>
                            <w:t>01</w:t>
                          </w:r>
                        </w:p>
                      </w:txbxContent>
                    </v:textbox>
                  </v:shape>
                  <v:shape id="Google Shape;1576;p34" o:spid="_x0000_s1976" type="#_x0000_t202" style="position:absolute;left:69411;top:-1469;width:28657;height:69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SkecMA&#10;AADdAAAADwAAAGRycy9kb3ducmV2LnhtbERPzWrCQBC+F/oOyxR6KWZjEJGYVdTS6KWHRB9gyI5J&#10;MDsbsltN+/SuIPQ2H9/vZOvRdOJKg2stK5hGMQjiyuqWawWn49dkAcJ5ZI2dZVLwSw7Wq9eXDFNt&#10;b1zQtfS1CCHsUlTQeN+nUrqqIYMusj1x4M52MOgDHGqpB7yFcNPJJI7n0mDLoaHBnnYNVZfyxyig&#10;TWH/vi8uN8X2c5efW6YPuVfq/W3cLEF4Gv2/+Ok+6DB/nszg8U04Qa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YSkecMAAADdAAAADwAAAAAAAAAAAAAAAACYAgAAZHJzL2Rv&#10;d25yZXYueG1sUEsFBgAAAAAEAAQA9QAAAIgDAAAAAA==&#10;" filled="f" stroked="f">
                    <v:textbox inset="0,0,0,0">
                      <w:txbxContent>
                        <w:p w:rsidR="00FC7E58" w:rsidRPr="00F564BE" w:rsidRDefault="00FC7E58" w:rsidP="000D0CA1">
                          <w:pPr>
                            <w:spacing w:line="240" w:lineRule="auto"/>
                            <w:jc w:val="center"/>
                            <w:rPr>
                              <w:rFonts w:ascii="Sakkal Majalla" w:eastAsia="Fira Sans Extra Condensed" w:hAnsi="Sakkal Majalla"/>
                              <w:b/>
                              <w:bCs/>
                              <w:color w:val="4472C4" w:themeColor="accent1"/>
                              <w:sz w:val="34"/>
                              <w:lang w:bidi="ar-SY"/>
                            </w:rPr>
                          </w:pPr>
                          <w:r w:rsidRPr="00F564BE">
                            <w:rPr>
                              <w:rFonts w:ascii="Sakkal Majalla" w:eastAsia="Fira Sans Extra Condensed" w:hAnsi="Sakkal Majalla" w:hint="cs"/>
                              <w:b/>
                              <w:bCs/>
                              <w:color w:val="4472C4" w:themeColor="accent1"/>
                              <w:sz w:val="34"/>
                              <w:rtl/>
                              <w:lang w:bidi="ar-SY"/>
                            </w:rPr>
                            <w:t>معوقات لغوية</w:t>
                          </w:r>
                        </w:p>
                      </w:txbxContent>
                    </v:textbox>
                  </v:shape>
                </v:group>
                <v:group id="Google Shape;1577;p34" o:spid="_x0000_s1977" style="position:absolute;left:46563;top:15182;width:36901;height:11963" coordorigin="46563,15182" coordsize="49202,159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hNUY8QAAADdAAAA&#10;DwAAAAAAAAAAAAAAAACqAgAAZHJzL2Rvd25yZXYueG1sUEsFBgAAAAAEAAQA+gAAAJsDAAAAAA==&#10;">
                  <v:shape id="Google Shape;1578;p34" o:spid="_x0000_s1978" style="position:absolute;left:46563;top:15182;width:7557;height:7903;visibility:visible;mso-wrap-style:square;v-text-anchor:middle" coordsize="30231,31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5y4cQA&#10;AADdAAAADwAAAGRycy9kb3ducmV2LnhtbERP22rCQBB9L/gPywi+1Y0Bg6SuIoIgpdLWG32cZqdJ&#10;MDsbdleT/n23IPg2h3Od+bI3jbiR87VlBZNxAoK4sLrmUsHxsHmegfABWWNjmRT8koflYvA0x1zb&#10;jj/ptg+liCHsc1RQhdDmUvqiIoN+bFviyP1YZzBE6EqpHXYx3DQyTZJMGqw5NlTY0rqi4rK/GgWz&#10;9HX3fticu+nq+8u9uaw8Hc8fSo2G/eoFRKA+PMR391bH+Vmawf838QS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cuHEAAAA3QAAAA8AAAAAAAAAAAAAAAAAmAIAAGRycy9k&#10;b3ducmV2LnhtbFBLBQYAAAAABAAEAPUAAACJAwAAAAA=&#10;" path="m30230,31611nfl15288,31611v-2643,,-3167,-2952,-3167,-2952l12121,9061,,9061,,e" filled="f" strokeweight=".73611mm">
                    <v:stroke startarrowwidth="narrow" startarrowlength="short" endarrowwidth="narrow" endarrowlength="short" endcap="round"/>
                    <v:path arrowok="t" o:extrusionok="f" o:connecttype="custom" o:connectlocs="7557,7903;3822,7903;3030,7165;3030,2265;0,2265;0,0" o:connectangles="0,0,0,0,0,0"/>
                  </v:shape>
                  <v:shape id="Google Shape;1579;p34" o:spid="_x0000_s1979" style="position:absolute;left:56745;top:23085;width:11657;height:0;visibility:visible;mso-wrap-style:square;v-text-anchor:middle" coordsize="466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c80MQA&#10;AADdAAAADwAAAGRycy9kb3ducmV2LnhtbERPS2vCQBC+F/oflin0ppsGjJK6EWst9BLB2EKPQ3by&#10;wOxszG41/feuIPQ2H99zlqvRdOJMg2stK3iZRiCIS6tbrhV8HT4mCxDOI2vsLJOCP3Kwyh4flphq&#10;e+E9nQtfixDCLkUFjfd9KqUrGzLoprYnDlxlB4M+wKGWesBLCDedjKMokQZbDg0N9rRpqDwWv0bB&#10;W7k95dVs1s+3799JnLtd/oM7pZ6fxvUrCE+j/xff3Z86zE/iOdy+CSfI7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HPNDEAAAA3QAAAA8AAAAAAAAAAAAAAAAAmAIAAGRycy9k&#10;b3ducmV2LnhtbFBLBQYAAAAABAAEAPUAAACJAwAAAAA=&#10;" path="m1,nfl46625,e" filled="f" strokeweight=".58681mm">
                    <v:stroke startarrowwidth="narrow" startarrowlength="short" endarrowwidth="narrow" endarrowlength="short" endcap="round"/>
                    <v:path arrowok="t" o:extrusionok="f" o:connecttype="custom" o:connectlocs="0,0;11657,0" o:connectangles="0,0"/>
                  </v:shape>
                  <v:shape id="Google Shape;1580;p34" o:spid="_x0000_s1980" style="position:absolute;left:68402;top:22478;width:1140;height:1140;visibility:visible;mso-wrap-style:square;v-text-anchor:middle" coordsize="4561,45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8XvMQA&#10;AADdAAAADwAAAGRycy9kb3ducmV2LnhtbESPQWvDMAyF74P9B6PBbqvTsIaS1S1pIWzXdoXSm4i1&#10;ODSWQ+w12b+fDoPdJN7Te582u9n36k5j7AIbWC4yUMRNsB23Bs6f9csaVEzIFvvAZOCHIuy2jw8b&#10;LG2Y+Ej3U2qVhHAs0YBLaSi1jo0jj3ERBmLRvsLoMck6ttqOOEm473WeZYX22LE0OBzo4Ki5nb69&#10;gbppJ86vqVq/X4pqtcrca70/GvP8NFdvoBLN6d/8d/1hBb/IBVe+kRH0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F7zEAAAA3QAAAA8AAAAAAAAAAAAAAAAAmAIAAGRycy9k&#10;b3ducmV2LnhtbFBLBQYAAAAABAAEAPUAAACJAwAAAAA=&#10;" path="m2286,1c1024,1,,1024,,2287,,3549,1024,4561,2286,4561v1262,,2274,-1012,2274,-2274c4560,1024,3548,1,2286,1xe" fillcolor="#ec3a3b" stroked="f">
                    <v:path arrowok="t" o:extrusionok="f" o:connecttype="custom" o:connectlocs="571,0;0,572;571,1140;1140,572;571,0" o:connectangles="0,0,0,0,0"/>
                  </v:shape>
                  <v:shape id="Google Shape;1581;p34" o:spid="_x0000_s1981" style="position:absolute;left:52706;top:20754;width:7909;height:4572;visibility:visible;mso-wrap-style:square;v-text-anchor:middle" coordsize="31636,1828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OmF8QA&#10;AADdAAAADwAAAGRycy9kb3ducmV2LnhtbERPTWvCQBC9F/oflil4KboxB2mjq4SCqJeCWgq9Ddlp&#10;Nm12NuyuSfz3bkHobR7vc1ab0baiJx8axwrmswwEceV0w7WCj/N2+gIiRGSNrWNScKUAm/XjwwoL&#10;7QY+Un+KtUghHApUYGLsCilDZchimLmOOHHfzluMCfpaao9DCretzLNsIS02nBoMdvRmqPo9XayC&#10;87zZXa6Bh9Kb/P355/NQyv5LqcnTWC5BRBrjv/ju3us0f5G/wt836QS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DphfEAAAA3QAAAA8AAAAAAAAAAAAAAAAAmAIAAGRycy9k&#10;b3ducmV2LnhtbFBLBQYAAAAABAAEAPUAAACJAwAAAAA=&#10;" adj="-11796480,,5400" path="m4216,1c1882,1,1,2287,1,5109r,8072c1,16003,1882,18289,4216,18289r23205,c29754,18289,31636,16003,31636,13181r,-8072c31636,2287,29754,1,27421,1l4216,1xe" fillcolor="#ec3a3b" strokeweight=".34722mm">
                    <v:stroke startarrowwidth="narrow" startarrowlength="short" endarrowwidth="narrow" endarrowlength="short" miterlimit="7803f" joinstyle="miter"/>
                    <v:formulas/>
                    <v:path arrowok="t" o:extrusionok="f" o:connecttype="custom" o:connectlocs="1054,0;0,1277;0,3295;1054,4572;6855,4572;7909,3295;7909,1277;6855,0;1054,0" o:connectangles="0,0,0,0,0,0,0,0,0" textboxrect="0,0,31636,18289"/>
                    <v:textbox inset="1.90469mm,1mm,1.90469mm,1mm">
                      <w:txbxContent>
                        <w:p w:rsidR="00FC7E58" w:rsidRDefault="00FC7E58" w:rsidP="000D0CA1">
                          <w:pPr>
                            <w:bidi w:val="0"/>
                            <w:jc w:val="center"/>
                            <w:rPr>
                              <w:rFonts w:ascii="Fira Sans Extra Condensed" w:eastAsia="Fira Sans Extra Condensed" w:hAnsi="Fira Sans Extra Condensed" w:cs="Fira Sans Extra Condensed"/>
                              <w:color w:val="FFFFFF"/>
                              <w:sz w:val="29"/>
                              <w:szCs w:val="29"/>
                            </w:rPr>
                          </w:pPr>
                          <w:r>
                            <w:rPr>
                              <w:rFonts w:ascii="Fira Sans Extra Condensed" w:eastAsia="Fira Sans Extra Condensed" w:hAnsi="Fira Sans Extra Condensed" w:cs="Fira Sans Extra Condensed"/>
                              <w:color w:val="FFFFFF"/>
                              <w:sz w:val="29"/>
                              <w:szCs w:val="29"/>
                            </w:rPr>
                            <w:t>04</w:t>
                          </w:r>
                        </w:p>
                      </w:txbxContent>
                    </v:textbox>
                  </v:shape>
                  <v:shape id="Google Shape;1582;p34" o:spid="_x0000_s1982" type="#_x0000_t202" style="position:absolute;left:66763;top:21663;width:29002;height:94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Y0p8QA&#10;AADdAAAADwAAAGRycy9kb3ducmV2LnhtbESPQYvCQAyF78L+hyELXkSnu4JIdRRXWfXioe7+gNCJ&#10;bbGTKZ1Rq7/eHARvCe/lvS/zZedqdaU2VJ4NfI0SUMS5txUXBv7/fodTUCEiW6w9k4E7BVguPnpz&#10;TK2/cUbXYyyUhHBI0UAZY5NqHfKSHIaRb4hFO/nWYZS1LbRt8SbhrtbfSTLRDiuWhhIbWpeUn48X&#10;Z4BWmX8czmHrsp/NenuqmAZ6Z0z/s1vNQEXq4tv8ut5bwZ+MhV++kRH04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mNKfEAAAA3QAAAA8AAAAAAAAAAAAAAAAAmAIAAGRycy9k&#10;b3ducmV2LnhtbFBLBQYAAAAABAAEAPUAAACJAwAAAAA=&#10;" filled="f" stroked="f">
                    <v:textbox inset="0,0,0,0">
                      <w:txbxContent>
                        <w:p w:rsidR="00FC7E58" w:rsidRPr="00F564BE" w:rsidRDefault="00FC7E58" w:rsidP="000D0CA1">
                          <w:pPr>
                            <w:bidi w:val="0"/>
                            <w:spacing w:line="240" w:lineRule="auto"/>
                            <w:jc w:val="right"/>
                            <w:rPr>
                              <w:rFonts w:ascii="Sakkal Majalla" w:eastAsia="Fira Sans Extra Condensed" w:hAnsi="Sakkal Majalla"/>
                              <w:b/>
                              <w:bCs/>
                              <w:color w:val="FF0000"/>
                              <w:sz w:val="34"/>
                              <w:lang w:bidi="ar-SY"/>
                            </w:rPr>
                          </w:pPr>
                          <w:r w:rsidRPr="00F564BE">
                            <w:rPr>
                              <w:rFonts w:ascii="Sakkal Majalla" w:eastAsia="Fira Sans Extra Condensed" w:hAnsi="Sakkal Majalla" w:hint="cs"/>
                              <w:b/>
                              <w:bCs/>
                              <w:color w:val="FF0000"/>
                              <w:sz w:val="34"/>
                              <w:rtl/>
                              <w:lang w:bidi="ar-SY"/>
                            </w:rPr>
                            <w:t>معوقات تنظيمية</w:t>
                          </w:r>
                        </w:p>
                      </w:txbxContent>
                    </v:textbox>
                  </v:shape>
                </v:group>
                <v:group id="Google Shape;1583;p34" o:spid="_x0000_s1983" style="position:absolute;left:51045;top:5370;width:33934;height:6610" coordorigin="51045,4990" coordsize="45245,88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PHEvcIAAADdAAAADwAAAGRycy9kb3ducmV2LnhtbERPTYvCMBC9L/gfwgje&#10;1rTKilSjiKh4EGFVEG9DM7bFZlKa2NZ/bxaEvc3jfc582ZlSNFS7wrKCeBiBIE6tLjhTcDlvv6cg&#10;nEfWWFomBS9ysFz0vuaYaNvyLzUnn4kQwi5BBbn3VSKlS3My6Ia2Ig7c3dYGfYB1JnWNbQg3pRxF&#10;0UQaLDg05FjROqf0cXoaBbsW29U43jSHx339up1/jtdDTEoN+t1qBsJT5//FH/deh/mTcQx/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jxxL3CAAAA3QAAAA8A&#10;AAAAAAAAAAAAAAAAqgIAAGRycy9kb3ducmV2LnhtbFBLBQYAAAAABAAEAPoAAACZAwAAAAA=&#10;">
                  <v:group id="Google Shape;1584;p34" o:spid="_x0000_s1984" style="position:absolute;left:51045;top:8351;width:19103;height:5452;rotation:180;flip:x" coordorigin="51045,8351" coordsize="17385,49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vkyetwwAAAN0AAAAP&#10;AAAAAAAAAAAAAAAAAKoCAABkcnMvZG93bnJldi54bWxQSwUGAAAAAAQABAD6AAAAmgMAAAAA&#10;">
                    <v:shape id="Google Shape;1585;p34" o:spid="_x0000_s1985" style="position:absolute;left:51045;top:8351;width:4962;height:4962;rotation:180;visibility:visible;mso-wrap-style:square;v-text-anchor:middle" coordsize="496200,496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MCmsQA&#10;AADdAAAADwAAAGRycy9kb3ducmV2LnhtbERPTWvCQBC9F/wPywi91U0UQkhdpWqF6qFQlXodsmMS&#10;mp0Nu1uN/npXKPQ2j/c503lvWnEm5xvLCtJRAoK4tLrhSsFhv37JQfiArLG1TAqu5GE+GzxNsdD2&#10;wl903oVKxBD2BSqoQ+gKKX1Zk0E/sh1x5E7WGQwRukpqh5cYblo5TpJMGmw4NtTY0bKm8mf3axTk&#10;WZJvU7ylR+n04nP/fVitN+9KPQ/7t1cQgfrwL/5zf+g4P5tM4PFNPEHO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3DAprEAAAA3QAAAA8AAAAAAAAAAAAAAAAAmAIAAGRycy9k&#10;b3ducmV2LnhtbFBLBQYAAAAABAAEAPUAAACJAwAAAAA=&#10;" path="m248100,nsc385122,,496200,111078,496200,248100r-248100,l248100,xem248100,nfc385122,,496200,111078,496200,248100e" filled="f" strokeweight="2.25pt">
                      <v:stroke startarrowwidth="narrow" startarrowlength="short" endarrowwidth="narrow" endarrowlength="short"/>
                      <v:path arrowok="t" o:connecttype="custom" o:connectlocs="2481,0;4962,2481" o:connectangles="0,0"/>
                    </v:shape>
                    <v:shapetype id="_x0000_t32" coordsize="21600,21600" o:spt="32" o:oned="t" path="m,l21600,21600e" filled="f">
                      <v:path arrowok="t" fillok="f" o:connecttype="none"/>
                      <o:lock v:ext="edit" shapetype="t"/>
                    </v:shapetype>
                    <v:shape id="Google Shape;1586;p34" o:spid="_x0000_s1986" type="#_x0000_t32" style="position:absolute;left:53526;top:13313;width:1490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YJsQAAADdAAAADwAAAGRycy9kb3ducmV2LnhtbERPS2vCQBC+F/wPywheim5sikh0FS0o&#10;FnqoL7wO2TEbzM6G7Brjv+8WCr3Nx/ec+bKzlWip8aVjBeNRAoI4d7rkQsHpuBlOQfiArLFyTAqe&#10;5GG56L3MMdPuwXtqD6EQMYR9hgpMCHUmpc8NWfQjVxNH7uoaiyHCppC6wUcMt5V8S5KJtFhybDBY&#10;04eh/Ha4WwWhTVL/Oj3t12ezvX1d0tXnc/Ot1KDfrWYgAnXhX/zn3uk4f5K+w+838QS5+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85gmxAAAAN0AAAAPAAAAAAAAAAAA&#10;AAAAAKECAABkcnMvZG93bnJldi54bWxQSwUGAAAAAAQABAD5AAAAkgMAAAAA&#10;" strokeweight="2.25pt"/>
                    <v:shape id="Google Shape;1587;p34" o:spid="_x0000_s1987" type="#_x0000_t32" style="position:absolute;left:51045;top:8792;width:0;height:2040;rotation:1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JM/sIAAADdAAAADwAAAGRycy9kb3ducmV2LnhtbERPTWvCQBC9C/0PyxS86aYWY5u6SlMR&#10;9GYSex+y0yQ0Oxuyq8Z/7wqCt3m8z1muB9OKM/WusazgbRqBIC6tbrhScCy2kw8QziNrbC2Tgis5&#10;WK9eRktMtL1wRufcVyKEsEtQQe19l0jpypoMuqntiAP3Z3uDPsC+krrHSwg3rZxFUSwNNhwaauzo&#10;p6byPz8ZBV28LdLFIV/sr+nx03Ka/habTKnx6/D9BcLT4J/ih3unw/z4fQ73b8IJc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fJM/sIAAADdAAAADwAAAAAAAAAAAAAA&#10;AAChAgAAZHJzL2Rvd25yZXYueG1sUEsFBgAAAAAEAAQA+QAAAJADAAAAAA==&#10;" strokeweight="2.25pt"/>
                  </v:group>
                  <v:shape id="Google Shape;1588;p34" o:spid="_x0000_s1988" style="position:absolute;left:54992;top:6511;width:7912;height:4570;visibility:visible;mso-wrap-style:square;v-text-anchor:middle" coordsize="31648,1827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kmTcQA&#10;AADdAAAADwAAAGRycy9kb3ducmV2LnhtbESP0YrCMBBF3wX/IcyCb5qusmWppkUEQVBY7foBQzPb&#10;lm0mtYm1/r0RBN9muHfuubPKBtOInjpXW1bwOYtAEBdW11wqOP9up98gnEfW2FgmBXdykKXj0QoT&#10;bW98oj73pQgh7BJUUHnfJlK6oiKDbmZb4qD92c6gD2tXSt3hLYSbRs6jKJYGaw6EClvaVFT851cT&#10;uOaw3s/7Y376stvdz/1yJZ2TUpOPYb0E4Wnwb/PreqdD/XgRw/ObMIJM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JJk3EAAAA3QAAAA8AAAAAAAAAAAAAAAAAmAIAAGRycy9k&#10;b3ducmV2LnhtbFBLBQYAAAAABAAEAPUAAACJAwAAAAA=&#10;" adj="-11796480,,5400" path="m4215,1c1894,1,1,2287,1,5096r,8085c1,16003,1894,18277,4215,18277r23206,c29754,18277,31647,16003,31647,13181r,-8085c31647,2287,29754,1,27421,1l4215,1xe" fillcolor="#69e781" strokeweight=".34722mm">
                    <v:stroke startarrowwidth="narrow" startarrowlength="short" endarrowwidth="narrow" endarrowlength="short" miterlimit="7803f" joinstyle="miter"/>
                    <v:formulas/>
                    <v:path arrowok="t" o:extrusionok="f" o:connecttype="custom" o:connectlocs="1054,0;0,1274;0,3296;1054,4570;6855,4570;7912,3296;7912,1274;6855,0;1054,0" o:connectangles="0,0,0,0,0,0,0,0,0" textboxrect="0,0,31648,18277"/>
                    <v:textbox inset="1.90469mm,1mm,1.90469mm,0">
                      <w:txbxContent>
                        <w:p w:rsidR="00FC7E58" w:rsidRDefault="00FC7E58" w:rsidP="000D0CA1">
                          <w:pPr>
                            <w:bidi w:val="0"/>
                            <w:jc w:val="center"/>
                            <w:rPr>
                              <w:rFonts w:ascii="Fira Sans Extra Condensed" w:eastAsia="Fira Sans Extra Condensed" w:hAnsi="Fira Sans Extra Condensed" w:cs="Fira Sans Extra Condensed"/>
                              <w:color w:val="FFFFFF"/>
                              <w:sz w:val="29"/>
                              <w:szCs w:val="29"/>
                            </w:rPr>
                          </w:pPr>
                          <w:r>
                            <w:rPr>
                              <w:rFonts w:ascii="Fira Sans Extra Condensed" w:eastAsia="Fira Sans Extra Condensed" w:hAnsi="Fira Sans Extra Condensed" w:cs="Fira Sans Extra Condensed"/>
                              <w:color w:val="FFFFFF"/>
                              <w:sz w:val="29"/>
                              <w:szCs w:val="29"/>
                            </w:rPr>
                            <w:t>02</w:t>
                          </w:r>
                        </w:p>
                      </w:txbxContent>
                    </v:textbox>
                  </v:shape>
                  <v:shape id="Google Shape;1589;p34" o:spid="_x0000_s1989" style="position:absolute;left:69857;top:7702;width:1140;height:1140;visibility:visible;mso-wrap-style:square;v-text-anchor:middle" coordsize="4561,45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vDCMUA&#10;AADdAAAADwAAAGRycy9kb3ducmV2LnhtbERPTWvCQBC9C/6HZQQvUjdqUYmuYlsLReihqeB1yI7Z&#10;YHY2ZleT/vtuoeBtHu9z1tvOVuJOjS8dK5iMExDEudMlFwqO3+9PSxA+IGusHJOCH/Kw3fR7a0y1&#10;a/mL7lkoRAxhn6ICE0KdSulzQxb92NXEkTu7xmKIsCmkbrCN4baS0ySZS4slxwaDNb0ayi/ZzSpY&#10;PI/2L2/Lsv0Mpr4ebrNjdrrslRoOut0KRKAuPMT/7g8d589nC/j7Jp4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C8MIxQAAAN0AAAAPAAAAAAAAAAAAAAAAAJgCAABkcnMv&#10;ZG93bnJldi54bWxQSwUGAAAAAAQABAD1AAAAigMAAAAA&#10;" path="m2275,c1013,,,1024,,2274,,3536,1013,4560,2275,4560v1262,,2286,-1024,2286,-2286c4561,1024,3537,,2275,xe" fillcolor="#69e781" stroked="f">
                    <v:path arrowok="t" o:extrusionok="f" o:connecttype="custom" o:connectlocs="569,0;0,568;569,1140;1140,568;569,0" o:connectangles="0,0,0,0,0"/>
                  </v:shape>
                  <v:shape id="Google Shape;1590;p34" o:spid="_x0000_s1990" type="#_x0000_t202" style="position:absolute;left:70956;top:4990;width:25335;height:69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A4ocQA&#10;AADdAAAADwAAAGRycy9kb3ducmV2LnhtbESPQYvCQAyF78L+hyELXkSnu4JIdRRXWfXioe7+gNCJ&#10;bbGTKZ1Rq7/eHARvCe/lvS/zZedqdaU2VJ4NfI0SUMS5txUXBv7/fodTUCEiW6w9k4E7BVguPnpz&#10;TK2/cUbXYyyUhHBI0UAZY5NqHfKSHIaRb4hFO/nWYZS1LbRt8SbhrtbfSTLRDiuWhhIbWpeUn48X&#10;Z4BWmX8czmHrsp/NenuqmAZ6Z0z/s1vNQEXq4tv8ut5bwZ+MBVe+kRH04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QOKHEAAAA3QAAAA8AAAAAAAAAAAAAAAAAmAIAAGRycy9k&#10;b3ducmV2LnhtbFBLBQYAAAAABAAEAPUAAACJAwAAAAA=&#10;" filled="f" stroked="f">
                    <v:textbox inset="0,0,0,0">
                      <w:txbxContent>
                        <w:p w:rsidR="00FC7E58" w:rsidRPr="00F564BE" w:rsidRDefault="00FC7E58" w:rsidP="000D0CA1">
                          <w:pPr>
                            <w:spacing w:line="240" w:lineRule="auto"/>
                            <w:jc w:val="center"/>
                            <w:rPr>
                              <w:rFonts w:ascii="Sakkal Majalla" w:eastAsia="Fira Sans Extra Condensed" w:hAnsi="Sakkal Majalla"/>
                              <w:b/>
                              <w:bCs/>
                              <w:color w:val="66FF66"/>
                              <w:sz w:val="34"/>
                              <w:lang w:bidi="ar-SY"/>
                            </w:rPr>
                          </w:pPr>
                          <w:r w:rsidRPr="00F564BE">
                            <w:rPr>
                              <w:rFonts w:ascii="Sakkal Majalla" w:eastAsia="Fira Sans Extra Condensed" w:hAnsi="Sakkal Majalla" w:hint="cs"/>
                              <w:b/>
                              <w:bCs/>
                              <w:color w:val="66FF66"/>
                              <w:sz w:val="34"/>
                              <w:rtl/>
                              <w:lang w:bidi="ar-SY"/>
                            </w:rPr>
                            <w:t>صعوبات نفسية</w:t>
                          </w:r>
                        </w:p>
                      </w:txbxContent>
                    </v:textbox>
                  </v:shape>
                </v:group>
                <v:group id="Google Shape;1591;p34" o:spid="_x0000_s1991" style="position:absolute;left:51045;top:11083;width:34651;height:8428" coordorigin="51045,11083" coordsize="46200,112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ofIu8UAAADdAAAADwAAAGRycy9kb3ducmV2LnhtbERPTWvCQBC9F/wPyxS8&#10;NZsoDTXNKiJVPIRCVSi9DdkxCWZnQ3abxH/fLRR6m8f7nHwzmVYM1LvGsoIkikEQl1Y3XCm4nPdP&#10;LyCcR9bYWiYFd3KwWc8ecsy0HfmDhpOvRAhhl6GC2vsuk9KVNRl0ke2IA3e1vUEfYF9J3eMYwk0r&#10;F3GcSoMNh4YaO9rVVN5O30bBYcRxu0zehuJ23d2/zs/vn0VCSs0fp+0rCE+T/xf/uY86zE+XK/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aHyLvFAAAA3QAA&#10;AA8AAAAAAAAAAAAAAAAAqgIAAGRycy9kb3ducmV2LnhtbFBLBQYAAAAABAAEAPoAAACcAwAAAAA=&#10;">
                  <v:group id="Google Shape;1592;p34" o:spid="_x0000_s1992" style="position:absolute;left:51045;top:11083;width:19103;height:5452" coordorigin="51045,11083" coordsize="17385,49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7ElvIAAAA&#10;3QAAAA8AAAAAAAAAAAAAAAAAqgIAAGRycy9kb3ducmV2LnhtbFBLBQYAAAAABAAEAPoAAACfAwAA&#10;AAA=&#10;">
                    <v:shape id="Google Shape;1593;p34" o:spid="_x0000_s1993" style="position:absolute;left:51045;top:11083;width:4962;height:4962;rotation:180;visibility:visible;mso-wrap-style:square;v-text-anchor:middle" coordsize="496200,496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tKC8QA&#10;AADdAAAADwAAAGRycy9kb3ducmV2LnhtbERPS2vCQBC+F/wPywje6iZFQoiuYrWC9lDwQXsdsmMS&#10;mp0Nu6vG/vpuoeBtPr7nzBa9acWVnG8sK0jHCQji0uqGKwWn4+Y5B+EDssbWMim4k4fFfPA0w0Lb&#10;G+/pegiViCHsC1RQh9AVUvqyJoN+bDviyJ2tMxgidJXUDm8x3LTyJUkyabDh2FBjR6uayu/DxSjI&#10;syR/T/En/ZJOv34cP0/rze5NqdGwX05BBOrDQ/zv3uo4P5uk8PdNPEHO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bSgvEAAAA3QAAAA8AAAAAAAAAAAAAAAAAmAIAAGRycy9k&#10;b3ducmV2LnhtbFBLBQYAAAAABAAEAPUAAACJAwAAAAA=&#10;" path="m248100,nsc385122,,496200,111078,496200,248100r-248100,l248100,xem248100,nfc385122,,496200,111078,496200,248100e" filled="f" strokeweight="2.25pt">
                      <v:stroke startarrowwidth="narrow" startarrowlength="short" endarrowwidth="narrow" endarrowlength="short"/>
                      <v:path arrowok="t" o:connecttype="custom" o:connectlocs="2481,0;4962,2481" o:connectangles="0,0"/>
                    </v:shape>
                    <v:shape id="Google Shape;1594;p34" o:spid="_x0000_s1994" type="#_x0000_t32" style="position:absolute;left:53526;top:16045;width:1490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1DWtMUAAADdAAAADwAAAGRycy9kb3ducmV2LnhtbERPTWvCQBC9F/oflin0UupGLSIxG7GC&#10;pUIPRi1eh+w0G8zOhuw2xn/vFgre5vE+J1sOthE9db52rGA8SkAQl07XXCk4HjavcxA+IGtsHJOC&#10;K3lY5o8PGabaXbigfh8qEUPYp6jAhNCmUvrSkEU/ci1x5H5cZzFE2FVSd3iJ4baRkySZSYs1xwaD&#10;La0Nlef9r1UQ+mTqX+bH4v3bfJy/TtPV9rrZKfX8NKwWIAIN4S7+d3/qOH/2NoG/b+IJMr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1DWtMUAAADdAAAADwAAAAAAAAAA&#10;AAAAAAChAgAAZHJzL2Rvd25yZXYueG1sUEsFBgAAAAAEAAQA+QAAAJMDAAAAAA==&#10;" strokeweight="2.25pt"/>
                    <v:shape id="Google Shape;1595;p34" o:spid="_x0000_s1995" type="#_x0000_t32" style="position:absolute;left:51045;top:11524;width:0;height:2040;rotation:1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ECbMIAAADdAAAADwAAAGRycy9kb3ducmV2LnhtbERPTWvCQBC9C/0PyxS86aZWYpu6SlMR&#10;9GYSex+y0yQ0Oxuyq8Z/7wqCt3m8z1muB9OKM/WusazgbRqBIC6tbrhScCy2kw8QziNrbC2Tgis5&#10;WK9eRktMtL1wRufcVyKEsEtQQe19l0jpypoMuqntiAP3Z3uDPsC+krrHSwg3rZxFUSwNNhwaauzo&#10;p6byPz8ZBV28LdLFIV/sr+nx03Ka/habTKnx6/D9BcLT4J/ih3unw/x4/g73b8IJc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VECbMIAAADdAAAADwAAAAAAAAAAAAAA&#10;AAChAgAAZHJzL2Rvd25yZXYueG1sUEsFBgAAAAAEAAQA+QAAAJADAAAAAA==&#10;" strokeweight="2.25pt"/>
                  </v:group>
                  <v:shape id="Google Shape;1596;p34" o:spid="_x0000_s1996" style="position:absolute;left:55013;top:13858;width:7912;height:4572;visibility:visible;mso-wrap-style:square;v-text-anchor:middle" coordsize="31647,1828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FR2MMA&#10;AADdAAAADwAAAGRycy9kb3ducmV2LnhtbERP3WrCMBS+H+wdwhnsbqYOKaMziu4HBC+kugc4Nsem&#10;mJzUJrbd2y+CsLvz8f2e+XJ0VvTUhcazgukkA0Fced1wreDn8P3yBiJEZI3WMyn4pQDLxePDHAvt&#10;By6p38dapBAOBSowMbaFlKEy5DBMfEucuJPvHMYEu1rqDocU7qx8zbJcOmw4NRhs6cNQdd5fnYJN&#10;vysvhteXVXk+5Hb4Ol4/7Vap56dx9Q4i0hj/xXf3Rqf5+WwGt2/SCXL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2FR2MMAAADdAAAADwAAAAAAAAAAAAAAAACYAgAAZHJzL2Rv&#10;d25yZXYueG1sUEsFBgAAAAAEAAQA9QAAAIgDAAAAAA==&#10;" adj="-11796480,,5400" path="m4227,c1893,,,2286,,5108r,8072c,16002,1893,18288,4227,18288r23205,c29754,18288,31647,16002,31647,13180r,-8072c31647,2286,29754,,27432,l4227,xe" fillcolor="#fcbd24" strokeweight=".34722mm">
                    <v:stroke startarrowwidth="narrow" startarrowlength="short" endarrowwidth="narrow" endarrowlength="short" miterlimit="7803f" joinstyle="miter"/>
                    <v:formulas/>
                    <v:path arrowok="t" o:extrusionok="f" o:connecttype="custom" o:connectlocs="1057,0;0,1277;0,3295;1057,4572;6858,4572;7912,3295;7912,1277;6858,0;1057,0" o:connectangles="0,0,0,0,0,0,0,0,0" textboxrect="0,0,31647,18289"/>
                    <v:textbox inset="1.90469mm,1mm,1.90469mm,1mm">
                      <w:txbxContent>
                        <w:p w:rsidR="00FC7E58" w:rsidRDefault="00FC7E58" w:rsidP="000D0CA1">
                          <w:pPr>
                            <w:bidi w:val="0"/>
                            <w:jc w:val="center"/>
                            <w:rPr>
                              <w:rFonts w:ascii="Fira Sans Extra Condensed" w:eastAsia="Fira Sans Extra Condensed" w:hAnsi="Fira Sans Extra Condensed" w:cs="Fira Sans Extra Condensed"/>
                              <w:color w:val="FFFFFF"/>
                              <w:sz w:val="29"/>
                              <w:szCs w:val="29"/>
                            </w:rPr>
                          </w:pPr>
                          <w:r>
                            <w:rPr>
                              <w:rFonts w:ascii="Fira Sans Extra Condensed" w:eastAsia="Fira Sans Extra Condensed" w:hAnsi="Fira Sans Extra Condensed" w:cs="Fira Sans Extra Condensed"/>
                              <w:color w:val="FFFFFF"/>
                              <w:sz w:val="29"/>
                              <w:szCs w:val="29"/>
                            </w:rPr>
                            <w:t>03</w:t>
                          </w:r>
                        </w:p>
                      </w:txbxContent>
                    </v:textbox>
                  </v:shape>
                  <v:shape id="Google Shape;1597;p34" o:spid="_x0000_s1997" style="position:absolute;left:69857;top:15840;width:1140;height:1140;visibility:visible;mso-wrap-style:square;v-text-anchor:middle" coordsize="4561,45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S978MA&#10;AADdAAAADwAAAGRycy9kb3ducmV2LnhtbERPTYvCMBC9C/6HMMJeRFNFq3SNsgiKlz3o7kFvYzM2&#10;ZZtJaaLWf28WBG/zeJ+zWLW2EjdqfOlYwWiYgCDOnS65UPD7sxnMQfiArLFyTAoe5GG17HYWmGl3&#10;5z3dDqEQMYR9hgpMCHUmpc8NWfRDVxNH7uIaiyHCppC6wXsMt5UcJ0kqLZYcGwzWtDaU/x2uVoEb&#10;2Wv/mM7YXM7r08buw3Y3/lbqo9d+fYII1Ia3+OXe6Tg/nUzh/5t4gl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QS978MAAADdAAAADwAAAAAAAAAAAAAAAACYAgAAZHJzL2Rv&#10;d25yZXYueG1sUEsFBgAAAAAEAAQA9QAAAIgDAAAAAA==&#10;" path="m2275,1c1013,1,,1025,,2287,,3549,1013,4561,2275,4561v1262,,2286,-1012,2286,-2274c4561,1025,3537,1,2275,1xe" fillcolor="#fcbd24" stroked="f">
                    <v:path arrowok="t" o:extrusionok="f" o:connecttype="custom" o:connectlocs="569,0;0,572;569,1140;1140,572;569,0" o:connectangles="0,0,0,0,0"/>
                  </v:shape>
                  <v:shape id="Google Shape;1598;p34" o:spid="_x0000_s1998" type="#_x0000_t202" style="position:absolute;left:71892;top:11083;width:25353;height:112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V6NcIA&#10;AADdAAAADwAAAGRycy9kb3ducmV2LnhtbERPzYrCMBC+C75DGMGLaLqyFKmm4g/qXvZQ9QGGZmxL&#10;m0lpslp9erOwsLf5+H5nte5NI+7Uucqygo9ZBII4t7riQsH1cpguQDiPrLGxTAqe5GCdDgcrTLR9&#10;cEb3sy9ECGGXoILS+zaR0uUlGXQz2xIH7mY7gz7ArpC6w0cIN42cR1EsDVYcGkpsaVdSXp9/jALa&#10;ZPb1Xbujybb73fFWMU3kSanxqN8sQXjq/b/4z/2lw/z4M4bfb8IJMn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xXo1wgAAAN0AAAAPAAAAAAAAAAAAAAAAAJgCAABkcnMvZG93&#10;bnJldi54bWxQSwUGAAAAAAQABAD1AAAAhwMAAAAA&#10;" filled="f" stroked="f">
                    <v:textbox inset="0,0,0,0">
                      <w:txbxContent>
                        <w:p w:rsidR="00FC7E58" w:rsidRPr="00F564BE" w:rsidRDefault="00FC7E58" w:rsidP="000D0CA1">
                          <w:pPr>
                            <w:spacing w:line="240" w:lineRule="auto"/>
                            <w:jc w:val="center"/>
                            <w:rPr>
                              <w:rFonts w:ascii="Sakkal Majalla" w:eastAsia="Fira Sans Extra Condensed" w:hAnsi="Sakkal Majalla"/>
                              <w:b/>
                              <w:bCs/>
                              <w:color w:val="FFC000"/>
                              <w:sz w:val="34"/>
                              <w:lang w:bidi="ar-SY"/>
                            </w:rPr>
                          </w:pPr>
                          <w:r w:rsidRPr="00F564BE">
                            <w:rPr>
                              <w:rFonts w:ascii="Sakkal Majalla" w:eastAsia="Fira Sans Extra Condensed" w:hAnsi="Sakkal Majalla" w:hint="cs"/>
                              <w:b/>
                              <w:bCs/>
                              <w:color w:val="FFC000"/>
                              <w:sz w:val="34"/>
                              <w:rtl/>
                              <w:lang w:bidi="ar-SY"/>
                            </w:rPr>
                            <w:t>معوقات ناشئة عن الفروق الفردية</w:t>
                          </w:r>
                        </w:p>
                      </w:txbxContent>
                    </v:textbox>
                  </v:shape>
                </v:group>
                <v:group id="Google Shape;1599;p34" o:spid="_x0000_s1999" style="position:absolute;left:-1377;top:-1740;width:41178;height:9631" coordorigin="-3118,-2320" coordsize="54904,128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FKKL8QAAADdAAAADwAAAGRycy9kb3ducmV2LnhtbERPS2vCQBC+F/oflil4&#10;001qjZK6ikhbPIjgA6S3ITsmwexsyG6T+O9dQehtPr7nzJe9qURLjSstK4hHEQjizOqScwWn4/dw&#10;BsJ5ZI2VZVJwIwfLxevLHFNtO95Te/C5CCHsUlRQeF+nUrqsIINuZGviwF1sY9AH2ORSN9iFcFPJ&#10;9yhKpMGSQ0OBNa0Lyq6HP6Pgp8NuNY6/2u31sr79Hie78zYmpQZv/eoThKfe/4uf7o0O85OPK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FKKL8QAAADdAAAA&#10;DwAAAAAAAAAAAAAAAACqAgAAZHJzL2Rvd25yZXYueG1sUEsFBgAAAAAEAAQA+gAAAJsDAAAAAA==&#10;">
                  <v:shape id="Google Shape;1600;p34" o:spid="_x0000_s2000" style="position:absolute;left:44231;top:2241;width:7555;height:8281;visibility:visible;mso-wrap-style:square;v-text-anchor:middle" coordsize="30219,33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H+5ccA&#10;AADdAAAADwAAAGRycy9kb3ducmV2LnhtbESPQWvCQBCF70L/wzIFb3XTUoxEVymFgtQKai3Y25Cd&#10;ZoPZ2TS7avrvnUPB2wzvzXvfzBa9b9SZulgHNvA4ykARl8HWXBnYf749TEDFhGyxCUwG/ijCYn43&#10;mGFhw4W3dN6lSkkIxwINuJTaQutYOvIYR6ElFu0ndB6TrF2lbYcXCfeNfsqysfZYszQ4bOnVUXnc&#10;nbyBTb52+vh1+F5+vPf578qu3HqfGzO871+moBL16Wb+v15awR8/C658IyPo+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kx/uXHAAAA3QAAAA8AAAAAAAAAAAAAAAAAmAIAAGRy&#10;cy9kb3ducmV2LnhtbFBLBQYAAAAABAAEAPUAAACMAwAAAAA=&#10;" path="m,1nfl14942,1v2632,,3168,2952,3168,2952l18110,22551r12108,l30218,33124e" filled="f" strokeweight=".70278mm">
                    <v:stroke startarrowwidth="narrow" startarrowlength="short" endarrowwidth="narrow" endarrowlength="short" endcap="round"/>
                    <v:path arrowok="t" o:extrusionok="f" o:connecttype="custom" o:connectlocs="0,0;3736,0;4528,738;4528,5638;7555,5638;7555,8281" o:connectangles="0,0,0,0,0,0"/>
                  </v:shape>
                  <v:shape id="Google Shape;1601;p34" o:spid="_x0000_s2001" style="position:absolute;left:29551;top:2241;width:16127;height:0;visibility:visible;mso-wrap-style:square;v-text-anchor:middle" coordsize="6450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wSCsYA&#10;AADdAAAADwAAAGRycy9kb3ducmV2LnhtbERPS2vCQBC+F/oflin01mx8VG10FbEqPZSCiWCPY3aa&#10;hGZnQ3bV+O9dodDbfHzPmS06U4szta6yrKAXxSCIc6srLhTss83LBITzyBpry6TgSg4W88eHGSba&#10;XnhH59QXIoSwS1BB6X2TSOnykgy6yDbEgfuxrUEfYFtI3eIlhJta9uN4JA1WHBpKbGhVUv6bnoyC&#10;8WuFn/3v9ba33u6/uvd4cDxkA6Wen7rlFISnzv+L/9wfOswfDd/g/k04Qc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VwSCsYAAADdAAAADwAAAAAAAAAAAAAAAACYAgAAZHJz&#10;L2Rvd25yZXYueG1sUEsFBgAAAAAEAAQA9QAAAIsDAAAAAA==&#10;" path="m64509,1nfl,1e" filled="f" strokeweight=".70278mm">
                    <v:stroke startarrowwidth="narrow" startarrowlength="short" endarrowwidth="narrow" endarrowlength="short" endcap="round"/>
                    <v:path arrowok="t" o:extrusionok="f" o:connecttype="custom" o:connectlocs="16127,1;0,1" o:connectangles="0,0"/>
                  </v:shape>
                  <v:shape id="Google Shape;1602;p34" o:spid="_x0000_s2002" style="position:absolute;left:28545;top:1708;width:1140;height:1140;visibility:visible;mso-wrap-style:square;v-text-anchor:middle" coordsize="4561,45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mEqcQA&#10;AADdAAAADwAAAGRycy9kb3ducmV2LnhtbESPQU/DMAyF70j8h8hI3FhKJSZUlk0IMWkHDmzsB1iN&#10;15Y1TolDF/49PiBxs/We3/u82pQwmpmSDJEd3C8qMMRt9AN3Do4f27tHMJKRPY6RycEPCWzW11cr&#10;bHy88J7mQ+6MhrA06KDPeWqslbangLKIE7Fqp5gCZl1TZ33Ci4aH0dZVtbQBB9aGHid66ak9H76D&#10;g8/3RLVsX8vX2e9E3sqp3lezc7c35fkJTKaS/81/1zuv+MsH5ddvdAS7/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ZhKnEAAAA3QAAAA8AAAAAAAAAAAAAAAAAmAIAAGRycy9k&#10;b3ducmV2LnhtbFBLBQYAAAAABAAEAPUAAACJAwAAAAA=&#10;" path="m2274,c1012,,,1024,,2274,,3536,1012,4560,2274,4560v1262,,2286,-1024,2286,-2286c4560,1024,3536,,2274,xe" fillcolor="#5eb2fc" stroked="f">
                    <v:path arrowok="t" o:extrusionok="f" o:connecttype="custom" o:connectlocs="568,0;0,568;568,1140;1140,568;568,0" o:connectangles="0,0,0,0,0"/>
                  </v:shape>
                  <v:shape id="Google Shape;1603;p34" o:spid="_x0000_s2003" style="position:absolute;left:37364;width:7909;height:4572;visibility:visible;mso-wrap-style:square;v-text-anchor:middle" coordsize="31636,1828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gTUsYA&#10;AADdAAAADwAAAGRycy9kb3ducmV2LnhtbESPQWuDQBCF74X8h2UCvdU1pdpg3Ig0DfTYJjn0OLgT&#10;lbizxt0Y/ffdQqG3Gd6b973Ji8l0YqTBtZYVrKIYBHFldcu1gtNx/7QG4Tyyxs4yKZjJQbFdPOSY&#10;aXvnLxoPvhYhhF2GChrv+0xKVzVk0EW2Jw7a2Q4GfViHWuoB7yHcdPI5jlNpsOVAaLCnt4aqy+Fm&#10;AuQ0vSQuHs11/Vq/f8/7z3l3LJV6XE7lBoSnyf+b/64/dKifJiv4/SaMIL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ngTUsYAAADdAAAADwAAAAAAAAAAAAAAAACYAgAAZHJz&#10;L2Rvd25yZXYueG1sUEsFBgAAAAAEAAQA9QAAAIsDAAAAAA==&#10;" adj="-11796480,,5400" path="m4215,c1882,,,2286,,5108r,8072c,16002,1882,18288,4215,18288r23205,c29754,18288,31635,16002,31635,13180r,-8072c31635,2286,29754,,27420,l4215,xe" fillcolor="#5eb2fc" strokeweight=".34722mm">
                    <v:stroke startarrowwidth="narrow" startarrowlength="short" endarrowwidth="narrow" endarrowlength="short" miterlimit="7803f" joinstyle="miter"/>
                    <v:formulas/>
                    <v:path arrowok="t" o:extrusionok="f" o:connecttype="custom" o:connectlocs="1054,0;0,1277;0,3295;1054,4572;6855,4572;7909,3295;7909,1277;6855,0;1054,0" o:connectangles="0,0,0,0,0,0,0,0,0" textboxrect="0,0,31636,18289"/>
                    <v:textbox inset="1.90469mm,1mm,1.90469mm,1mm">
                      <w:txbxContent>
                        <w:p w:rsidR="00FC7E58" w:rsidRDefault="00FC7E58" w:rsidP="000D0CA1">
                          <w:pPr>
                            <w:bidi w:val="0"/>
                            <w:jc w:val="center"/>
                            <w:rPr>
                              <w:rFonts w:ascii="Fira Sans Extra Condensed" w:eastAsia="Fira Sans Extra Condensed" w:hAnsi="Fira Sans Extra Condensed" w:cs="Fira Sans Extra Condensed"/>
                              <w:color w:val="FFFFFF"/>
                              <w:sz w:val="29"/>
                              <w:szCs w:val="29"/>
                              <w:lang w:bidi="ar-SY"/>
                            </w:rPr>
                          </w:pPr>
                          <w:r>
                            <w:rPr>
                              <w:rFonts w:ascii="Fira Sans Extra Condensed" w:eastAsia="Fira Sans Extra Condensed" w:hAnsi="Fira Sans Extra Condensed" w:cs="Times New Roman" w:hint="cs"/>
                              <w:color w:val="FFFFFF"/>
                              <w:sz w:val="29"/>
                              <w:szCs w:val="29"/>
                              <w:rtl/>
                              <w:lang w:bidi="ar-SY"/>
                            </w:rPr>
                            <w:t>05</w:t>
                          </w:r>
                        </w:p>
                      </w:txbxContent>
                    </v:textbox>
                  </v:shape>
                  <v:shape id="Google Shape;1604;p34" o:spid="_x0000_s2004" type="#_x0000_t202" style="position:absolute;left:-3118;top:-2320;width:31654;height:9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fq68MA&#10;AADdAAAADwAAAGRycy9kb3ducmV2LnhtbERPzWrCQBC+F/oOyxR6KWZjQJGYVdTS6KWHRB9gyI5J&#10;MDsbsltN+/SuIPQ2H9/vZOvRdOJKg2stK5hGMQjiyuqWawWn49dkAcJ5ZI2dZVLwSw7Wq9eXDFNt&#10;b1zQtfS1CCHsUlTQeN+nUrqqIYMusj1x4M52MOgDHGqpB7yFcNPJJI7n0mDLoaHBnnYNVZfyxyig&#10;TWH/vi8uN8X2c5efW6YPuVfq/W3cLEF4Gv2/+Ok+6DB/Pkvg8U04Qa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fq68MAAADdAAAADwAAAAAAAAAAAAAAAACYAgAAZHJzL2Rv&#10;d25yZXYueG1sUEsFBgAAAAAEAAQA9QAAAIgDAAAAAA==&#10;" filled="f" stroked="f">
                    <v:textbox inset="0,0,0,0">
                      <w:txbxContent>
                        <w:p w:rsidR="00FC7E58" w:rsidRPr="00F564BE" w:rsidRDefault="00FC7E58" w:rsidP="000D0CA1">
                          <w:pPr>
                            <w:spacing w:line="240" w:lineRule="auto"/>
                            <w:jc w:val="left"/>
                            <w:rPr>
                              <w:rFonts w:ascii="Sakkal Majalla" w:eastAsia="Fira Sans Extra Condensed" w:hAnsi="Sakkal Majalla"/>
                              <w:b/>
                              <w:bCs/>
                              <w:color w:val="4472C4" w:themeColor="accent1"/>
                              <w:sz w:val="34"/>
                              <w:lang w:bidi="ar-SY"/>
                            </w:rPr>
                          </w:pPr>
                          <w:r w:rsidRPr="00F564BE">
                            <w:rPr>
                              <w:rFonts w:ascii="Sakkal Majalla" w:eastAsia="Fira Sans Extra Condensed" w:hAnsi="Sakkal Majalla" w:hint="cs"/>
                              <w:b/>
                              <w:bCs/>
                              <w:color w:val="4472C4" w:themeColor="accent1"/>
                              <w:sz w:val="34"/>
                              <w:rtl/>
                              <w:lang w:bidi="ar-SY"/>
                            </w:rPr>
                            <w:t>إساءة استعمال أدوات الاتصال</w:t>
                          </w:r>
                        </w:p>
                      </w:txbxContent>
                    </v:textbox>
                  </v:shape>
                </v:group>
                <v:group id="Google Shape;1605;p34" o:spid="_x0000_s2005" style="position:absolute;left:-466;top:15611;width:40267;height:11948" coordorigin="-621,15611" coordsize="53689,159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rAa8cQAAADdAAAA&#10;DwAAAAAAAAAAAAAAAACqAgAAZHJzL2Rvd25yZXYueG1sUEsFBgAAAAAEAAQA+gAAAJsDAAAAAA==&#10;">
                  <v:shape id="Google Shape;1606;p34" o:spid="_x0000_s2006" style="position:absolute;left:45513;top:15611;width:7555;height:7331;visibility:visible;mso-wrap-style:square;v-text-anchor:middle" coordsize="30219,293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J82sIA&#10;AADdAAAADwAAAGRycy9kb3ducmV2LnhtbERPTYvCMBC9C/sfwix403RFpXRNiwiKB0Gs631oxrbY&#10;TEqT1W5//UYQvM3jfc4q600j7tS52rKCr2kEgriwuuZSwc95O4lBOI+ssbFMCv7IQZZ+jFaYaPvg&#10;E91zX4oQwi5BBZX3bSKlKyoy6Ka2JQ7c1XYGfYBdKXWHjxBuGjmLoqU0WHNoqLClTUXFLf81Cnbb&#10;w+wib66JBhziQ3vcXOIhV2r82a+/QXjq/Vv8cu91mL9czOH5TThBp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cnzawgAAAN0AAAAPAAAAAAAAAAAAAAAAAJgCAABkcnMvZG93&#10;bnJldi54bWxQSwUGAAAAAAQABAD1AAAAhwMAAAAA&#10;" path="m,29325nfl14942,29325v2632,,3168,-2952,3168,-2952l18110,6775r12108,l30218,e" filled="f" strokeweight=".73611mm">
                    <v:stroke startarrowwidth="narrow" startarrowlength="short" endarrowwidth="narrow" endarrowlength="short" endcap="round"/>
                    <v:path arrowok="t" o:extrusionok="f" o:connecttype="custom" o:connectlocs="0,7331;3736,7331;4528,6593;4528,1694;7555,1694;7555,0" o:connectangles="0,0,0,0,0,0"/>
                  </v:shape>
                  <v:shape id="Google Shape;1607;p34" o:spid="_x0000_s2007" style="position:absolute;left:30833;top:22942;width:16130;height:0;visibility:visible;mso-wrap-style:square;v-text-anchor:middle" coordsize="645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4HA8UA&#10;AADdAAAADwAAAGRycy9kb3ducmV2LnhtbERPS2vCQBC+F/wPywheSt00oC2pq6i10FurfWBvQ3aa&#10;DWZnQ3aq6b93hUJv8/E9Z7bofaOO1MU6sIHbcQaKuAy25srA+9vTzT2oKMgWm8Bk4JciLOaDqxkW&#10;Npx4S8edVCqFcCzQgBNpC61j6chjHIeWOHHfofMoCXaVth2eUrhvdJ5lU+2x5tTgsKW1o/Kw+/EG&#10;vMOXzer1Q74O+/WjbO8+r/d5bsxo2C8fQAn18i/+cz/bNH86mcDlm3SC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gcDxQAAAN0AAAAPAAAAAAAAAAAAAAAAAJgCAABkcnMv&#10;ZG93bnJldi54bWxQSwUGAAAAAAQABAD1AAAAigMAAAAA&#10;" path="m64520,nfl,e" filled="f" strokeweight=".68611mm">
                    <v:stroke startarrowwidth="narrow" startarrowlength="short" endarrowwidth="narrow" endarrowlength="short" endcap="round"/>
                    <v:path arrowok="t" o:extrusionok="f" o:connecttype="custom" o:connectlocs="16130,0;0,0" o:connectangles="0,0"/>
                  </v:shape>
                  <v:shape id="Google Shape;1608;p34" o:spid="_x0000_s2008" style="position:absolute;left:38646;top:20611;width:7909;height:4573;visibility:visible;mso-wrap-style:square;v-text-anchor:middle" coordsize="31636,1828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pBGMQA&#10;AADdAAAADwAAAGRycy9kb3ducmV2LnhtbERP32vCMBB+H+x/CDfwZWiqsDKqUcpgTF8G6hjs7Whu&#10;TbfmUpLY1v/eCIJv9/H9vNVmtK3oyYfGsYL5LANBXDndcK3g6/g+fQURIrLG1jEpOFOAzfrxYYWF&#10;dgPvqT/EWqQQDgUqMDF2hZShMmQxzFxHnLhf5y3GBH0ttcchhdtWLrIslxYbTg0GO3ozVP0fTlbB&#10;cd58nM6Bh9Kbxefz3/eulP2PUpOnsVyCiDTGu/jm3uo0P3/J4fpNOkGu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aQRjEAAAA3QAAAA8AAAAAAAAAAAAAAAAAmAIAAGRycy9k&#10;b3ducmV2LnhtbFBLBQYAAAAABAAEAPUAAACJAwAAAAA=&#10;" adj="-11796480,,5400" path="m4215,1c1882,1,,2287,,5109r,8072c,16003,1882,18289,4215,18289r23205,c29754,18289,31635,16003,31635,13181r,-8072c31635,2287,29754,1,27420,1l4215,1xe" fillcolor="#ec3a3b" strokeweight=".34722mm">
                    <v:stroke startarrowwidth="narrow" startarrowlength="short" endarrowwidth="narrow" endarrowlength="short" miterlimit="7803f" joinstyle="miter"/>
                    <v:formulas/>
                    <v:path arrowok="t" o:extrusionok="f" o:connecttype="custom" o:connectlocs="1054,0;0,1277;0,3296;1054,4573;6855,4573;7909,3296;7909,1277;6855,0;1054,0" o:connectangles="0,0,0,0,0,0,0,0,0" textboxrect="0,0,31636,18289"/>
                    <v:textbox inset="1.90469mm,1mm,1.90469mm,1mm">
                      <w:txbxContent>
                        <w:p w:rsidR="00FC7E58" w:rsidRDefault="00FC7E58" w:rsidP="000D0CA1">
                          <w:pPr>
                            <w:bidi w:val="0"/>
                            <w:jc w:val="center"/>
                            <w:rPr>
                              <w:rFonts w:ascii="Fira Sans Extra Condensed" w:eastAsia="Fira Sans Extra Condensed" w:hAnsi="Fira Sans Extra Condensed" w:cs="Fira Sans Extra Condensed"/>
                              <w:color w:val="FFFFFF"/>
                              <w:sz w:val="29"/>
                              <w:szCs w:val="29"/>
                              <w:lang w:bidi="ar-SY"/>
                            </w:rPr>
                          </w:pPr>
                          <w:r>
                            <w:rPr>
                              <w:rFonts w:ascii="Fira Sans Extra Condensed" w:eastAsia="Fira Sans Extra Condensed" w:hAnsi="Fira Sans Extra Condensed" w:cs="Times New Roman" w:hint="cs"/>
                              <w:color w:val="FFFFFF"/>
                              <w:sz w:val="29"/>
                              <w:szCs w:val="29"/>
                              <w:rtl/>
                              <w:lang w:bidi="ar-SY"/>
                            </w:rPr>
                            <w:t>08</w:t>
                          </w:r>
                        </w:p>
                      </w:txbxContent>
                    </v:textbox>
                  </v:shape>
                  <v:shape id="Google Shape;1609;p34" o:spid="_x0000_s2009" style="position:absolute;left:29827;top:22335;width:1140;height:1140;visibility:visible;mso-wrap-style:square;v-text-anchor:middle" coordsize="4561,45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bws8IA&#10;AADdAAAADwAAAGRycy9kb3ducmV2LnhtbERPS2vCQBC+C/0PyxR6003FREldJQqhXn1A6W3ITrOh&#10;2dmQXU3677uC4G0+vuest6NtxY163zhW8D5LQBBXTjdcK7icy+kKhA/IGlvHpOCPPGw3L5M15toN&#10;fKTbKdQihrDPUYEJocul9JUhi37mOuLI/bjeYoiwr6XucYjhtpXzJMmkxYZjg8GO9oaq39PVKiir&#10;euD5dyhWn19ZkaaJWZS7o1Jvr2PxASLQGJ7ih/ug4/wsXcL9m3iC3P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pvCzwgAAAN0AAAAPAAAAAAAAAAAAAAAAAJgCAABkcnMvZG93&#10;bnJldi54bWxQSwUGAAAAAAQABAD1AAAAhwMAAAAA&#10;" path="m2274,1c1012,1,,1024,,2287,,3549,1012,4561,2274,4561v1262,,2286,-1012,2286,-2274c4560,1024,3536,1,2274,1xe" fillcolor="#ec3a3b" stroked="f">
                    <v:path arrowok="t" o:extrusionok="f" o:connecttype="custom" o:connectlocs="568,0;0,572;568,1140;1140,572;568,0" o:connectangles="0,0,0,0,0"/>
                  </v:shape>
                  <v:shape id="Google Shape;1610;p34" o:spid="_x0000_s2010" type="#_x0000_t202" style="position:absolute;left:-621;top:21160;width:28542;height:103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dAcQA&#10;AADdAAAADwAAAGRycy9kb3ducmV2LnhtbESPQYvCQAyF78L+hyELXkSnu6BIdRRXWfXioe7+gNCJ&#10;bbGTKZ1Rq7/eHARvCe/lvS/zZedqdaU2VJ4NfI0SUMS5txUXBv7/fodTUCEiW6w9k4E7BVguPnpz&#10;TK2/cUbXYyyUhHBI0UAZY5NqHfKSHIaRb4hFO/nWYZS1LbRt8SbhrtbfSTLRDiuWhhIbWpeUn48X&#10;Z4BWmX8czmHrsp/NenuqmAZ6Z0z/s1vNQEXq4tv8ut5bwZ+MBVe+kRH04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P3QHEAAAA3QAAAA8AAAAAAAAAAAAAAAAAmAIAAGRycy9k&#10;b3ducmV2LnhtbFBLBQYAAAAABAAEAPUAAACJAwAAAAA=&#10;" filled="f" stroked="f">
                    <v:textbox inset="0,0,0,0">
                      <w:txbxContent>
                        <w:p w:rsidR="00FC7E58" w:rsidRPr="00F564BE" w:rsidRDefault="00FC7E58" w:rsidP="000D0CA1">
                          <w:pPr>
                            <w:spacing w:line="240" w:lineRule="auto"/>
                            <w:jc w:val="center"/>
                            <w:rPr>
                              <w:rFonts w:ascii="Sakkal Majalla" w:eastAsia="Fira Sans Extra Condensed" w:hAnsi="Sakkal Majalla"/>
                              <w:b/>
                              <w:bCs/>
                              <w:color w:val="FF0000"/>
                              <w:sz w:val="34"/>
                              <w:lang w:bidi="ar-SY"/>
                            </w:rPr>
                          </w:pPr>
                          <w:r>
                            <w:rPr>
                              <w:rFonts w:ascii="Sakkal Majalla" w:eastAsia="Fira Sans Extra Condensed" w:hAnsi="Sakkal Majalla" w:hint="cs"/>
                              <w:b/>
                              <w:bCs/>
                              <w:color w:val="FF0000"/>
                              <w:sz w:val="34"/>
                              <w:rtl/>
                              <w:lang w:bidi="ar-SY"/>
                            </w:rPr>
                            <w:t>غياب المعلومات المرتدة</w:t>
                          </w:r>
                        </w:p>
                      </w:txbxContent>
                    </v:textbox>
                  </v:shape>
                </v:group>
                <v:group id="Google Shape;1611;p34" o:spid="_x0000_s2011" style="position:absolute;left:-1925;top:5515;width:37145;height:6972" coordorigin="-3849,5182" coordsize="49527,92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1gtG8UAAADdAAAADwAAAGRycy9kb3ducmV2LnhtbERPS2vCQBC+F/wPyxS8&#10;1U2UhJq6ikiVHkKhKpTehuyYBLOzIbvN4993C4Xe5uN7zmY3mkb01LnasoJ4EYEgLqyuuVRwvRyf&#10;nkE4j6yxsUwKJnKw284eNphpO/AH9WdfihDCLkMFlfdtJqUrKjLoFrYlDtzNdgZ9gF0pdYdDCDeN&#10;XEZRKg3WHBoqbOlQUXE/fxsFpwGH/Sp+7fP77TB9XZL3zzwmpeaP4/4FhKfR/4v/3G86zE+TN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tYLRvFAAAA3QAA&#10;AA8AAAAAAAAAAAAAAAAAqgIAAGRycy9kb3ducmV2LnhtbFBLBQYAAAAABAAEAPoAAACcAwAAAAA=&#10;">
                  <v:group id="Google Shape;1612;p34" o:spid="_x0000_s2012" style="position:absolute;left:26575;top:8351;width:19103;height:5452;rotation:180" coordorigin="26575,8351" coordsize="17385,49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JnqC3FAAAA3QAA&#10;AA8AAAAAAAAAAAAAAAAAqgIAAGRycy9kb3ducmV2LnhtbFBLBQYAAAAABAAEAPoAAACcAwAAAAA=&#10;">
                    <v:shape id="Google Shape;1613;p34" o:spid="_x0000_s2013" style="position:absolute;left:26575;top:8351;width:4962;height:4962;rotation:180;visibility:visible;mso-wrap-style:square;v-text-anchor:middle" coordsize="496200,496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4Wa8QA&#10;AADdAAAADwAAAGRycy9kb3ducmV2LnhtbERPS2vCQBC+F/wPywje6iY9hJC6CT4q1B4KVdHrkB2T&#10;YHY27G417a/vFgq9zcf3nEU1ml7cyPnOsoJ0noAgrq3uuFFwPGwfcxA+IGvsLZOCL/JQlZOHBRba&#10;3vmDbvvQiBjCvkAFbQhDIaWvWzLo53YgjtzFOoMhQtdI7fAew00vn5IkkwY7jg0tDrRuqb7uP42C&#10;PEvytxS/07N0evV+OB03292LUrPpuHwGEWgM/+I/96uO87Mshd9v4gmy/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uFmvEAAAA3QAAAA8AAAAAAAAAAAAAAAAAmAIAAGRycy9k&#10;b3ducmV2LnhtbFBLBQYAAAAABAAEAPUAAACJAwAAAAA=&#10;" path="m248100,nsc385122,,496200,111078,496200,248100r-248100,l248100,xem248100,nfc385122,,496200,111078,496200,248100e" filled="f" strokeweight="2.25pt">
                      <v:stroke startarrowwidth="narrow" startarrowlength="short" endarrowwidth="narrow" endarrowlength="short"/>
                      <v:path arrowok="t" o:connecttype="custom" o:connectlocs="2481,0;4962,2481" o:connectangles="0,0"/>
                    </v:shape>
                    <v:shape id="Google Shape;1614;p34" o:spid="_x0000_s2014" type="#_x0000_t32" style="position:absolute;left:29056;top:13313;width:1490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OWK1MQAAADdAAAADwAAAGRycy9kb3ducmV2LnhtbERPTYvCMBC9C/6HMMJeRFMVilSjqOCy&#10;Cx5WV/E6NGNTbCalydb67zfCwt7m8T5nue5sJVpqfOlYwWScgCDOnS65UHD+3o/mIHxA1lg5JgVP&#10;8rBe9XtLzLR78JHaUyhEDGGfoQITQp1J6XNDFv3Y1cSRu7nGYoiwKaRu8BHDbSWnSZJKiyXHBoM1&#10;7Qzl99OPVRDaZOaH8/NxezHv98N1tvl87r+Ueht0mwWIQF34F/+5P3Scn6ZTeH0TT5Cr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5YrUxAAAAN0AAAAPAAAAAAAAAAAA&#10;AAAAAKECAABkcnMvZG93bnJldi54bWxQSwUGAAAAAAQABAD5AAAAkgMAAAAA&#10;" strokeweight="2.25pt"/>
                    <v:shape id="Google Shape;1615;p34" o:spid="_x0000_s2015" type="#_x0000_t32" style="position:absolute;left:26575;top:8792;width:0;height:2040;rotation:1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ReDMIAAADdAAAADwAAAGRycy9kb3ducmV2LnhtbERPTWuDQBC9F/Iflgn0VtcmoIl1E2JD&#10;oL01mtwHd6pSd1bcbaL/vlso9DaP9zn5fjK9uNHoOssKnqMYBHFtdceNgkt1etqAcB5ZY2+ZFMzk&#10;YL9bPOSYaXvnM91K34gQwi5DBa33Qyalq1sy6CI7EAfu044GfYBjI/WI9xBuermK40Qa7Dg0tDjQ&#10;a0v1V/ltFAzJqSrSjzJ9n4vL1nJRXKvjWanH5XR4AeFp8v/iP/ebDvOTZA2/34QT5O4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uReDMIAAADdAAAADwAAAAAAAAAAAAAA&#10;AAChAgAAZHJzL2Rvd25yZXYueG1sUEsFBgAAAAAEAAQA+QAAAJADAAAAAA==&#10;" strokeweight="2.25pt"/>
                  </v:group>
                  <v:shape id="Google Shape;1616;p34" o:spid="_x0000_s2016" style="position:absolute;left:34289;top:6511;width:7909;height:4570;visibility:visible;mso-wrap-style:square;v-text-anchor:middle" coordsize="31636,1827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4lEcMA&#10;AADdAAAADwAAAGRycy9kb3ducmV2LnhtbERPTWvCQBC9F/wPywheSt0oJZboKiKU2qO2KN6G7DSb&#10;mp2N2dVEf70rFHqbx/uc2aKzlbhQ40vHCkbDBARx7nTJhYLvr/eXNxA+IGusHJOCK3lYzHtPM8y0&#10;a3lDl20oRAxhn6ECE0KdSelzQxb90NXEkftxjcUQYVNI3WAbw20lx0mSSoslxwaDNa0M5cft2Sqo&#10;drfC7PD4KZ8Pp0krP8L+96qVGvS75RREoC78i//cax3np+krPL6JJ8j5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r4lEcMAAADdAAAADwAAAAAAAAAAAAAAAACYAgAAZHJzL2Rv&#10;d25yZXYueG1sUEsFBgAAAAAEAAQA9QAAAIgDAAAAAA==&#10;" adj="-11796480,,5400" path="m4215,1c1881,1,,2287,,5096r,8085c,16003,1881,18277,4215,18277r23205,c29754,18277,31635,16003,31635,13181r,-8085c31635,2287,29754,1,27420,1l4215,1xe" fillcolor="#69e781" strokeweight=".34722mm">
                    <v:stroke startarrowwidth="narrow" startarrowlength="short" endarrowwidth="narrow" endarrowlength="short" miterlimit="7803f" joinstyle="miter"/>
                    <v:formulas/>
                    <v:path arrowok="t" o:extrusionok="f" o:connecttype="custom" o:connectlocs="1054,0;0,1274;0,3296;1054,4570;6855,4570;7909,3296;7909,1274;6855,0;1054,0" o:connectangles="0,0,0,0,0,0,0,0,0" textboxrect="0,0,31636,18277"/>
                    <v:textbox inset="1.90469mm,1mm,1.90469mm,1mm">
                      <w:txbxContent>
                        <w:p w:rsidR="00FC7E58" w:rsidRDefault="00FC7E58" w:rsidP="000D0CA1">
                          <w:pPr>
                            <w:bidi w:val="0"/>
                            <w:jc w:val="center"/>
                            <w:rPr>
                              <w:rFonts w:ascii="Fira Sans Extra Condensed" w:eastAsia="Fira Sans Extra Condensed" w:hAnsi="Fira Sans Extra Condensed" w:cs="Fira Sans Extra Condensed"/>
                              <w:color w:val="FFFFFF"/>
                              <w:sz w:val="29"/>
                              <w:szCs w:val="29"/>
                              <w:lang w:bidi="ar-SY"/>
                            </w:rPr>
                          </w:pPr>
                          <w:r>
                            <w:rPr>
                              <w:rFonts w:ascii="Fira Sans Extra Condensed" w:eastAsia="Fira Sans Extra Condensed" w:hAnsi="Fira Sans Extra Condensed" w:cs="Times New Roman" w:hint="cs"/>
                              <w:color w:val="FFFFFF"/>
                              <w:sz w:val="29"/>
                              <w:szCs w:val="29"/>
                              <w:rtl/>
                              <w:lang w:bidi="ar-SY"/>
                            </w:rPr>
                            <w:t>06</w:t>
                          </w:r>
                        </w:p>
                      </w:txbxContent>
                    </v:textbox>
                  </v:shape>
                  <v:shape id="Google Shape;1617;p34" o:spid="_x0000_s2017" style="position:absolute;left:25860;top:7827;width:1140;height:1140;visibility:visible;mso-wrap-style:square;v-text-anchor:middle" coordsize="4561,45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bX+cUA&#10;AADdAAAADwAAAGRycy9kb3ducmV2LnhtbERPS2vCQBC+C/0PyxR6KbqxjyjRVWxrQQoejILXITtm&#10;g9nZNLua9N93CwVv8/E9Z77sbS2u1PrKsYLxKAFBXDhdcangsP8cTkH4gKyxdkwKfsjDcnE3mGOm&#10;Xcc7uuahFDGEfYYKTAhNJqUvDFn0I9cQR+7kWoshwraUusUuhttaPiVJKi1WHBsMNvRuqDjnF6tg&#10;8vK4fvuYVt02mOb76/J8yI/ntVIP9/1qBiJQH27if/dGx/lp+gp/38QT5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Jtf5xQAAAN0AAAAPAAAAAAAAAAAAAAAAAJgCAABkcnMv&#10;ZG93bnJldi54bWxQSwUGAAAAAAQABAD1AAAAigMAAAAA&#10;" path="m2275,c1025,,1,1024,1,2286v,1262,1024,2274,2274,2274c3537,4560,4561,3548,4561,2286,4561,1024,3537,,2275,xe" fillcolor="#69e781" stroked="f">
                    <v:path arrowok="t" o:extrusionok="f" o:connecttype="custom" o:connectlocs="569,0;0,571;569,1140;1140,571;569,0" o:connectangles="0,0,0,0,0"/>
                  </v:shape>
                  <v:shape id="Google Shape;1618;p34" o:spid="_x0000_s2018" type="#_x0000_t202" style="position:absolute;left:-3849;top:5182;width:29709;height:92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AmVcMA&#10;AADdAAAADwAAAGRycy9kb3ducmV2LnhtbERPzWqDQBC+B/oOyxRyCXFNDhJs1mAMTXvpwaQPMLgT&#10;lbiz4m7V9um7hUJu8/H9zv4wm06MNLjWsoJNFIMgrqxuuVbweX1d70A4j6yxs0wKvsnBIXta7DHV&#10;duKSxouvRQhhl6KCxvs+ldJVDRl0ke2JA3ezg0Ef4FBLPeAUwk0nt3GcSIMth4YGeyoaqu6XL6OA&#10;8tL+fNzd2ZTHU3G+tUwr+abU8nnOX0B4mv1D/O9+12F+kiTw9004QW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HAmVcMAAADdAAAADwAAAAAAAAAAAAAAAACYAgAAZHJzL2Rv&#10;d25yZXYueG1sUEsFBgAAAAAEAAQA9QAAAIgDAAAAAA==&#10;" filled="f" stroked="f">
                    <v:textbox inset="0,0,0,0">
                      <w:txbxContent>
                        <w:p w:rsidR="00FC7E58" w:rsidRPr="00F564BE" w:rsidRDefault="00FC7E58" w:rsidP="000D0CA1">
                          <w:pPr>
                            <w:spacing w:line="240" w:lineRule="auto"/>
                            <w:jc w:val="center"/>
                            <w:rPr>
                              <w:rFonts w:ascii="Sakkal Majalla" w:eastAsia="Fira Sans Extra Condensed" w:hAnsi="Sakkal Majalla"/>
                              <w:b/>
                              <w:bCs/>
                              <w:color w:val="66FF66"/>
                              <w:sz w:val="34"/>
                              <w:lang w:bidi="ar-SY"/>
                            </w:rPr>
                          </w:pPr>
                          <w:r>
                            <w:rPr>
                              <w:rFonts w:ascii="Sakkal Majalla" w:eastAsia="Fira Sans Extra Condensed" w:hAnsi="Sakkal Majalla" w:hint="cs"/>
                              <w:b/>
                              <w:bCs/>
                              <w:color w:val="66FF66"/>
                              <w:sz w:val="34"/>
                              <w:rtl/>
                              <w:lang w:bidi="ar-SY"/>
                            </w:rPr>
                            <w:t>المقاطعة المادية للاتصال</w:t>
                          </w:r>
                        </w:p>
                      </w:txbxContent>
                    </v:textbox>
                  </v:shape>
                </v:group>
                <v:group id="Google Shape;1619;p34" o:spid="_x0000_s2019" style="position:absolute;left:-1375;top:11083;width:36595;height:8690" coordorigin="-2444,11083" coordsize="48793,115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WT8QAAADdAAAADwAAAGRycy9kb3ducmV2LnhtbERPS2vCQBC+F/wPywi9&#10;1U0sjRJdRUTFgxR8gHgbsmMSzM6G7JrEf98tFHqbj+8582VvKtFS40rLCuJRBII4s7rkXMHlvP2Y&#10;gnAeWWNlmRS8yMFyMXibY6ptx0dqTz4XIYRdigoK7+tUSpcVZNCNbE0cuLttDPoAm1zqBrsQbio5&#10;jqJEGiw5NBRY07qg7HF6GgW7DrvVZ7xpD4/7+nU7f31fDzEp9T7sVzMQnnr/L/5z73WYnyQT+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fWT8QAAADdAAAA&#10;DwAAAAAAAAAAAAAAAACqAgAAZHJzL2Rvd25yZXYueG1sUEsFBgAAAAAEAAQA+gAAAJsDAAAAAA==&#10;">
                  <v:group id="Google Shape;1620;p34" o:spid="_x0000_s2020" style="position:absolute;left:27246;top:11083;width:19103;height:5452;flip:x" coordorigin="27246,11083" coordsize="17385,49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svEucQAAADdAAAA&#10;DwAAAAAAAAAAAAAAAACqAgAAZHJzL2Rvd25yZXYueG1sUEsFBgAAAAAEAAQA+gAAAJsDAAAAAA==&#10;">
                    <v:shape id="Google Shape;1621;p34" o:spid="_x0000_s2021" style="position:absolute;left:27246;top:11083;width:4962;height:4962;rotation:180;visibility:visible;mso-wrap-style:square;v-text-anchor:middle" coordsize="496200,496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gabcQA&#10;AADdAAAADwAAAGRycy9kb3ducmV2LnhtbERPTWvCQBC9F/oflin0VjfpIcToKlYr2B4Eo7TXITsm&#10;odnZsLvV2F/fFQRv83ifM50PphMncr61rCAdJSCIK6tbrhUc9uuXHIQPyBo7y6TgQh7ms8eHKRba&#10;nnlHpzLUIoawL1BBE0JfSOmrhgz6ke2JI3e0zmCI0NVSOzzHcNPJ1yTJpMGWY0ODPS0bqn7KX6Mg&#10;z5L8M8W/9Fs6/bbdfx1W6493pZ6fhsUERKAh3MU390bH+Vk2hus38QQ5+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Gm3EAAAA3QAAAA8AAAAAAAAAAAAAAAAAmAIAAGRycy9k&#10;b3ducmV2LnhtbFBLBQYAAAAABAAEAPUAAACJAwAAAAA=&#10;" path="m248100,nsc385122,,496200,111078,496200,248100r-248100,l248100,xem248100,nfc385122,,496200,111078,496200,248100e" filled="f" strokeweight="2.25pt">
                      <v:stroke startarrowwidth="narrow" startarrowlength="short" endarrowwidth="narrow" endarrowlength="short"/>
                      <v:path arrowok="t" o:connecttype="custom" o:connectlocs="2481,0;4962,2481" o:connectangles="0,0"/>
                    </v:shape>
                    <v:shape id="Google Shape;1622;p34" o:spid="_x0000_s2022" type="#_x0000_t32" style="position:absolute;left:29727;top:16045;width:1490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qIn5ccAAADdAAAADwAAAGRycy9kb3ducmV2LnhtbESPQWvCQBCF7wX/wzIFL1I3KlhJXUUF&#10;Swse1Fp6HbLTbDA7G7LbGP9951DobYb35r1vluve16qjNlaBDUzGGSjiItiKSwOXj/3TAlRMyBbr&#10;wGTgThHWq8HDEnMbbnyi7pxKJSEcczTgUmpyrWPhyGMch4ZYtO/QekyytqW2Ld4k3Nd6mmVz7bFi&#10;aXDY0M5RcT3/eAOpy2ZxtLictp/u9Xr4mm3e7/ujMcPHfvMCKlGf/s1/129W8OfPwi/fyAh69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2oiflxwAAAN0AAAAPAAAAAAAA&#10;AAAAAAAAAKECAABkcnMvZG93bnJldi54bWxQSwUGAAAAAAQABAD5AAAAlQMAAAAA&#10;" strokeweight="2.25pt"/>
                    <v:shape id="Google Shape;1623;p34" o:spid="_x0000_s2023" type="#_x0000_t32" style="position:absolute;left:27246;top:11524;width:0;height:2040;rotation:1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PzPcEAAADdAAAADwAAAGRycy9kb3ducmV2LnhtbERPTYvCMBC9L/gfwgje1tQ9tGs1ilUE&#10;96at3odmbIvNpDRZrf/eLAh7m8f7nOV6MK24U+8aywpm0wgEcWl1w5WCc7H//AbhPLLG1jIpeJKD&#10;9Wr0scRU2wef6J77SoQQdikqqL3vUildWZNBN7UdceCutjfoA+wrqXt8hHDTyq8oiqXBhkNDjR1t&#10;aypv+a9R0MX7IkuOefLzzM5zy1l2KXYnpSbjYbMA4Wnw/+K3+6DD/DiZwd834QS5e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Uo/M9wQAAAN0AAAAPAAAAAAAAAAAAAAAA&#10;AKECAABkcnMvZG93bnJldi54bWxQSwUGAAAAAAQABAD5AAAAjwMAAAAA&#10;" strokeweight="2.25pt"/>
                  </v:group>
                  <v:shape id="Google Shape;1624;p34" o:spid="_x0000_s2024" style="position:absolute;left:34594;top:13858;width:7909;height:4572;visibility:visible;mso-wrap-style:square;v-text-anchor:middle" coordsize="31636,1828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SBssQA&#10;AADdAAAADwAAAGRycy9kb3ducmV2LnhtbERPTWvCQBC9F/wPyxR6azYNNG1jVhHFkosHtZQch+yY&#10;pM3Ohuyqqb/eFQre5vE+J5+PphMnGlxrWcFLFIMgrqxuuVbwtV8/v4NwHlljZ5kU/JGD+WzykGOm&#10;7Zm3dNr5WoQQdhkqaLzvMyld1ZBBF9meOHAHOxj0AQ611AOeQ7jpZBLHqTTYcmhosKdlQ9Xv7mgU&#10;fJTlcuvbepNgXKy+Xz9XF80/Sj09jospCE+jv4v/3YUO89O3BG7fhBPk7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40gbLEAAAA3QAAAA8AAAAAAAAAAAAAAAAAmAIAAGRycy9k&#10;b3ducmV2LnhtbFBLBQYAAAAABAAEAPUAAACJAwAAAAA=&#10;" adj="-11796480,,5400" path="m4216,c1882,,1,2286,1,5108r,8072c1,16002,1882,18288,4216,18288r23205,c29754,18288,31636,16002,31636,13180r,-8072c31636,2286,29754,,27421,l4216,xe" fillcolor="#fcbd24" strokeweight=".34722mm">
                    <v:stroke startarrowwidth="narrow" startarrowlength="short" endarrowwidth="narrow" endarrowlength="short" miterlimit="7803f" joinstyle="miter"/>
                    <v:formulas/>
                    <v:path arrowok="t" o:extrusionok="f" o:connecttype="custom" o:connectlocs="1054,0;0,1277;0,3295;1054,4572;6855,4572;7909,3295;7909,1277;6855,0;1054,0" o:connectangles="0,0,0,0,0,0,0,0,0" textboxrect="0,0,31636,18289"/>
                    <v:textbox inset="1.90469mm,1mm,1.90469mm,1mm">
                      <w:txbxContent>
                        <w:p w:rsidR="00FC7E58" w:rsidRDefault="00FC7E58" w:rsidP="000D0CA1">
                          <w:pPr>
                            <w:bidi w:val="0"/>
                            <w:jc w:val="center"/>
                            <w:rPr>
                              <w:rFonts w:ascii="Fira Sans Extra Condensed" w:eastAsia="Fira Sans Extra Condensed" w:hAnsi="Fira Sans Extra Condensed" w:cs="Fira Sans Extra Condensed"/>
                              <w:color w:val="FFFFFF"/>
                              <w:sz w:val="29"/>
                              <w:szCs w:val="29"/>
                              <w:lang w:bidi="ar-SY"/>
                            </w:rPr>
                          </w:pPr>
                          <w:r>
                            <w:rPr>
                              <w:rFonts w:ascii="Fira Sans Extra Condensed" w:eastAsia="Fira Sans Extra Condensed" w:hAnsi="Fira Sans Extra Condensed" w:cs="Times New Roman" w:hint="cs"/>
                              <w:color w:val="FFFFFF"/>
                              <w:sz w:val="29"/>
                              <w:szCs w:val="29"/>
                              <w:rtl/>
                              <w:lang w:bidi="ar-SY"/>
                            </w:rPr>
                            <w:t>07</w:t>
                          </w:r>
                        </w:p>
                      </w:txbxContent>
                    </v:textbox>
                  </v:shape>
                  <v:shape id="Google Shape;1625;p34" o:spid="_x0000_s2025" style="position:absolute;left:26531;top:15834;width:1140;height:1140;visibility:visible;mso-wrap-style:square;v-text-anchor:middle" coordsize="4561,45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1KvcMA&#10;AADdAAAADwAAAGRycy9kb3ducmV2LnhtbERPTYvCMBC9C/6HMIIX0VQXWqlGEUHxsgd1D+ttbMam&#10;2ExKE7X++83Cwt7m8T5nue5sLZ7U+sqxgukkAUFcOF1xqeDrvBvPQfiArLF2TAre5GG96veWmGv3&#10;4iM9T6EUMYR9jgpMCE0upS8MWfQT1xBH7uZaiyHCtpS6xVcMt7WcJUkqLVYcGww2tDVU3E8Pq8BN&#10;7WP0nWZsbtftZWePYX+YfSo1HHSbBYhAXfgX/7kPOs5Psw/4/SaeI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81KvcMAAADdAAAADwAAAAAAAAAAAAAAAACYAgAAZHJzL2Rv&#10;d25yZXYueG1sUEsFBgAAAAAEAAQA9QAAAIgDAAAAAA==&#10;" path="m2275,1c1025,1,1,1025,1,2287v,1262,1024,2274,2274,2274c3537,4561,4561,3549,4561,2287,4561,1025,3537,1,2275,1xe" fillcolor="#fcbd24" stroked="f">
                    <v:path arrowok="t" o:extrusionok="f" o:connecttype="custom" o:connectlocs="569,0;0,572;569,1140;1140,572;569,0" o:connectangles="0,0,0,0,0"/>
                  </v:shape>
                  <v:shape id="Google Shape;1626;p34" o:spid="_x0000_s2026" type="#_x0000_t202" style="position:absolute;left:-2444;top:12784;width:28975;height:98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eLZMIA&#10;AADdAAAADwAAAGRycy9kb3ducmV2LnhtbERPzYrCMBC+C/sOYRa8yJquiC61UVxl1YuHqg8wNNMf&#10;bCalidr16Y0geJuP73eSRWdqcaXWVZYVfA8jEMSZ1RUXCk7Hv68fEM4ja6wtk4J/crCYf/QSjLW9&#10;cUrXgy9ECGEXo4LS+yaW0mUlGXRD2xAHLretQR9gW0jd4i2Em1qOomgiDVYcGkpsaFVSdj5cjAJa&#10;pva+P7uNSX/Xq01eMQ3kVqn+Z7ecgfDU+bf45d7pMH8yHcPzm3CC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N4tkwgAAAN0AAAAPAAAAAAAAAAAAAAAAAJgCAABkcnMvZG93&#10;bnJldi54bWxQSwUGAAAAAAQABAD1AAAAhwMAAAAA&#10;" filled="f" stroked="f">
                    <v:textbox inset="0,0,0,0">
                      <w:txbxContent>
                        <w:p w:rsidR="00FC7E58" w:rsidRPr="00F564BE" w:rsidRDefault="00FC7E58" w:rsidP="000D0CA1">
                          <w:pPr>
                            <w:jc w:val="center"/>
                            <w:rPr>
                              <w:rFonts w:ascii="Sakkal Majalla" w:eastAsia="Fira Sans Extra Condensed" w:hAnsi="Sakkal Majalla"/>
                              <w:b/>
                              <w:bCs/>
                              <w:color w:val="FFC000"/>
                              <w:sz w:val="34"/>
                              <w:lang w:bidi="ar-SY"/>
                            </w:rPr>
                          </w:pPr>
                          <w:r>
                            <w:rPr>
                              <w:rFonts w:ascii="Sakkal Majalla" w:eastAsia="Fira Sans Extra Condensed" w:hAnsi="Sakkal Majalla" w:hint="cs"/>
                              <w:b/>
                              <w:bCs/>
                              <w:color w:val="FFC000"/>
                              <w:sz w:val="34"/>
                              <w:rtl/>
                              <w:lang w:bidi="ar-SY"/>
                            </w:rPr>
                            <w:t xml:space="preserve">الاختيار </w:t>
                          </w:r>
                          <w:r w:rsidRPr="00F564BE">
                            <w:rPr>
                              <w:rFonts w:ascii="Sakkal Majalla" w:eastAsia="Fira Sans Extra Condensed" w:hAnsi="Sakkal Majalla" w:hint="cs"/>
                              <w:b/>
                              <w:bCs/>
                              <w:color w:val="FFC000"/>
                              <w:sz w:val="34"/>
                              <w:rtl/>
                              <w:lang w:bidi="ar-SY"/>
                            </w:rPr>
                            <w:t>الخاطئ لوسي</w:t>
                          </w:r>
                          <w:r>
                            <w:rPr>
                              <w:rFonts w:ascii="Sakkal Majalla" w:eastAsia="Fira Sans Extra Condensed" w:hAnsi="Sakkal Majalla" w:hint="cs"/>
                              <w:b/>
                              <w:bCs/>
                              <w:color w:val="FFC000"/>
                              <w:sz w:val="34"/>
                              <w:rtl/>
                              <w:lang w:bidi="ar-SY"/>
                            </w:rPr>
                            <w:t>لة الا</w:t>
                          </w:r>
                          <w:r w:rsidRPr="00F564BE">
                            <w:rPr>
                              <w:rFonts w:ascii="Sakkal Majalla" w:eastAsia="Fira Sans Extra Condensed" w:hAnsi="Sakkal Majalla" w:hint="cs"/>
                              <w:b/>
                              <w:bCs/>
                              <w:color w:val="FFC000"/>
                              <w:sz w:val="34"/>
                              <w:rtl/>
                              <w:lang w:bidi="ar-SY"/>
                            </w:rPr>
                            <w:t>تصال</w:t>
                          </w:r>
                        </w:p>
                      </w:txbxContent>
                    </v:textbox>
                  </v:shape>
                </v:group>
                <v:shape id="TextBox 3" o:spid="_x0000_s2027" type="#_x0000_t202" style="position:absolute;left:37992;top:7901;width:10528;height:69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rsidR="00FC7E58" w:rsidRPr="00AF035F" w:rsidRDefault="00FC7E58" w:rsidP="000D0CA1">
                        <w:pPr>
                          <w:jc w:val="center"/>
                          <w:rPr>
                            <w:rFonts w:ascii="Adobe Arabic" w:eastAsia="Arial" w:hAnsi="Adobe Arabic" w:cs="Adobe Arabic"/>
                            <w:b/>
                            <w:bCs/>
                            <w:color w:val="000000"/>
                            <w:sz w:val="32"/>
                            <w:szCs w:val="32"/>
                            <w:lang w:bidi="ar-SY"/>
                          </w:rPr>
                        </w:pPr>
                        <w:r>
                          <w:rPr>
                            <w:rFonts w:ascii="Adobe Arabic" w:eastAsia="Arial" w:hAnsi="Adobe Arabic" w:cs="Adobe Arabic" w:hint="cs"/>
                            <w:b/>
                            <w:bCs/>
                            <w:color w:val="000000"/>
                            <w:sz w:val="32"/>
                            <w:szCs w:val="32"/>
                            <w:rtl/>
                            <w:lang w:bidi="ar-SY"/>
                          </w:rPr>
                          <w:t>معوقات الاتصال</w:t>
                        </w:r>
                      </w:p>
                    </w:txbxContent>
                  </v:textbox>
                </v:shape>
                <w10:wrap anchorx="page"/>
                <w10:anchorlock/>
              </v:group>
            </w:pict>
          </mc:Fallback>
        </mc:AlternateContent>
      </w:r>
    </w:p>
    <w:p w:rsidR="000D0CA1" w:rsidRDefault="000D0CA1" w:rsidP="000D0CA1">
      <w:pPr>
        <w:rPr>
          <w:rtl/>
        </w:rPr>
      </w:pPr>
      <w:r>
        <w:rPr>
          <w:noProof/>
        </w:rPr>
        <mc:AlternateContent>
          <mc:Choice Requires="wpg">
            <w:drawing>
              <wp:inline distT="0" distB="0" distL="0" distR="0" wp14:anchorId="2F41A06F" wp14:editId="03B48D42">
                <wp:extent cx="5731510" cy="474980"/>
                <wp:effectExtent l="0" t="0" r="2540" b="1270"/>
                <wp:docPr id="1021" name="Group 32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474980"/>
                          <a:chOff x="0" y="0"/>
                          <a:chExt cx="60883" cy="5050"/>
                        </a:xfrm>
                      </wpg:grpSpPr>
                      <wpg:grpSp>
                        <wpg:cNvPr id="3584" name="Group 256587"/>
                        <wpg:cNvGrpSpPr>
                          <a:grpSpLocks/>
                        </wpg:cNvGrpSpPr>
                        <wpg:grpSpPr bwMode="auto">
                          <a:xfrm>
                            <a:off x="0" y="0"/>
                            <a:ext cx="60883" cy="5050"/>
                            <a:chOff x="0" y="159"/>
                            <a:chExt cx="60891" cy="5058"/>
                          </a:xfrm>
                        </wpg:grpSpPr>
                        <wpg:grpSp>
                          <wpg:cNvPr id="3585" name="Group 256588"/>
                          <wpg:cNvGrpSpPr>
                            <a:grpSpLocks/>
                          </wpg:cNvGrpSpPr>
                          <wpg:grpSpPr bwMode="auto">
                            <a:xfrm>
                              <a:off x="48488" y="159"/>
                              <a:ext cx="12403" cy="5058"/>
                              <a:chOff x="42218" y="223"/>
                              <a:chExt cx="18094" cy="7110"/>
                            </a:xfrm>
                          </wpg:grpSpPr>
                          <wps:wsp>
                            <wps:cNvPr id="3586"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42218" y="223"/>
                                <a:ext cx="18095" cy="7110"/>
                              </a:xfrm>
                              <a:prstGeom prst="roundRect">
                                <a:avLst>
                                  <a:gd name="adj" fmla="val 50000"/>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FC7E58" w:rsidRPr="00BB0D09" w:rsidRDefault="00FC7E58" w:rsidP="000D0CA1">
                                  <w:pPr>
                                    <w:pStyle w:val="NoSpacing"/>
                                    <w:keepNext/>
                                    <w:rPr>
                                      <w:color w:val="FFFFFF" w:themeColor="background1"/>
                                      <w:lang w:bidi="ar-SY"/>
                                    </w:rPr>
                                  </w:pPr>
                                  <w:r>
                                    <w:rPr>
                                      <w:rFonts w:hint="cs"/>
                                      <w:rtl/>
                                      <w:lang w:bidi="ar-SY"/>
                                    </w:rPr>
                                    <w:t xml:space="preserve">       </w:t>
                                  </w:r>
                                  <w:r w:rsidRPr="00BB0D09">
                                    <w:rPr>
                                      <w:rFonts w:hint="cs"/>
                                      <w:color w:val="FFFFFF" w:themeColor="background1"/>
                                      <w:rtl/>
                                      <w:lang w:bidi="ar-SY"/>
                                    </w:rPr>
                                    <w:t>تمرين:</w:t>
                                  </w:r>
                                </w:p>
                                <w:p w:rsidR="00FC7E58" w:rsidRDefault="00FC7E58" w:rsidP="000D0CA1">
                                  <w:pPr>
                                    <w:pStyle w:val="NoSpacing"/>
                                    <w:keepNext/>
                                    <w:rPr>
                                      <w:rtl/>
                                      <w:lang w:bidi="ar-SY"/>
                                    </w:rPr>
                                  </w:pPr>
                                </w:p>
                                <w:p w:rsidR="00FC7E58" w:rsidRDefault="00FC7E58" w:rsidP="000D0CA1">
                                  <w:pPr>
                                    <w:jc w:val="left"/>
                                    <w:rPr>
                                      <w:b/>
                                      <w:bCs/>
                                      <w:rtl/>
                                    </w:rPr>
                                  </w:pPr>
                                </w:p>
                              </w:txbxContent>
                            </wps:txbx>
                            <wps:bodyPr rot="0" vert="horz" wrap="square" lIns="91440" tIns="45720" rIns="91440" bIns="45720" anchor="ctr" anchorCtr="0" upright="1">
                              <a:noAutofit/>
                            </wps:bodyPr>
                          </wps:wsp>
                          <wps:wsp>
                            <wps:cNvPr id="3587"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53438" y="734"/>
                                <a:ext cx="5715" cy="5715"/>
                              </a:xfrm>
                              <a:prstGeom prst="ellipse">
                                <a:avLst/>
                              </a:prstGeom>
                              <a:solidFill>
                                <a:schemeClr val="tx1">
                                  <a:lumMod val="85000"/>
                                  <a:lumOff val="15000"/>
                                </a:schemeClr>
                              </a:solidFill>
                              <a:ln>
                                <a:noFill/>
                              </a:ln>
                              <a:effectLst>
                                <a:outerShdw dist="38100" dir="5400000" algn="t"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3588" name="Rectangle 256591"/>
                          <wps:cNvSpPr>
                            <a:spLocks noChangeArrowheads="1"/>
                          </wps:cNvSpPr>
                          <wps:spPr bwMode="auto">
                            <a:xfrm>
                              <a:off x="0" y="4929"/>
                              <a:ext cx="52002" cy="288"/>
                            </a:xfrm>
                            <a:prstGeom prst="rect">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3589" name="Group 227"/>
                        <wpg:cNvGrpSpPr>
                          <a:grpSpLocks/>
                        </wpg:cNvGrpSpPr>
                        <wpg:grpSpPr bwMode="auto">
                          <a:xfrm>
                            <a:off x="56772" y="1605"/>
                            <a:ext cx="2465" cy="1976"/>
                            <a:chOff x="15206" y="34439"/>
                            <a:chExt cx="10267" cy="8230"/>
                          </a:xfrm>
                        </wpg:grpSpPr>
                        <wps:wsp>
                          <wps:cNvPr id="3590" name="Freeform: Shape 256593"/>
                          <wps:cNvSpPr>
                            <a:spLocks/>
                          </wps:cNvSpPr>
                          <wps:spPr bwMode="auto">
                            <a:xfrm>
                              <a:off x="15206" y="34439"/>
                              <a:ext cx="10267" cy="8231"/>
                            </a:xfrm>
                            <a:custGeom>
                              <a:avLst/>
                              <a:gdLst>
                                <a:gd name="T0" fmla="*/ 120289 w 896698"/>
                                <a:gd name="T1" fmla="*/ 40017 h 718843"/>
                                <a:gd name="T2" fmla="*/ 38358 w 896698"/>
                                <a:gd name="T3" fmla="*/ 121947 h 718843"/>
                                <a:gd name="T4" fmla="*/ 38358 w 896698"/>
                                <a:gd name="T5" fmla="*/ 479501 h 718843"/>
                                <a:gd name="T6" fmla="*/ 120289 w 896698"/>
                                <a:gd name="T7" fmla="*/ 561432 h 718843"/>
                                <a:gd name="T8" fmla="*/ 635075 w 896698"/>
                                <a:gd name="T9" fmla="*/ 561432 h 718843"/>
                                <a:gd name="T10" fmla="*/ 633552 w 896698"/>
                                <a:gd name="T11" fmla="*/ 559909 h 718843"/>
                                <a:gd name="T12" fmla="*/ 701008 w 896698"/>
                                <a:gd name="T13" fmla="*/ 559909 h 718843"/>
                                <a:gd name="T14" fmla="*/ 741193 w 896698"/>
                                <a:gd name="T15" fmla="*/ 601028 h 718843"/>
                                <a:gd name="T16" fmla="*/ 740463 w 896698"/>
                                <a:gd name="T17" fmla="*/ 601028 h 718843"/>
                                <a:gd name="T18" fmla="*/ 772564 w 896698"/>
                                <a:gd name="T19" fmla="*/ 633128 h 718843"/>
                                <a:gd name="T20" fmla="*/ 788929 w 896698"/>
                                <a:gd name="T21" fmla="*/ 649874 h 718843"/>
                                <a:gd name="T22" fmla="*/ 789121 w 896698"/>
                                <a:gd name="T23" fmla="*/ 649686 h 718843"/>
                                <a:gd name="T24" fmla="*/ 852611 w 896698"/>
                                <a:gd name="T25" fmla="*/ 713175 h 718843"/>
                                <a:gd name="T26" fmla="*/ 852611 w 896698"/>
                                <a:gd name="T27" fmla="*/ 616016 h 718843"/>
                                <a:gd name="T28" fmla="*/ 852635 w 896698"/>
                                <a:gd name="T29" fmla="*/ 616016 h 718843"/>
                                <a:gd name="T30" fmla="*/ 852635 w 896698"/>
                                <a:gd name="T31" fmla="*/ 559909 h 718843"/>
                                <a:gd name="T32" fmla="*/ 896721 w 896698"/>
                                <a:gd name="T33" fmla="*/ 559909 h 718843"/>
                                <a:gd name="T34" fmla="*/ 896721 w 896698"/>
                                <a:gd name="T35" fmla="*/ 561432 h 718843"/>
                                <a:gd name="T36" fmla="*/ 906434 w 896698"/>
                                <a:gd name="T37" fmla="*/ 561432 h 718843"/>
                                <a:gd name="T38" fmla="*/ 988364 w 896698"/>
                                <a:gd name="T39" fmla="*/ 479501 h 718843"/>
                                <a:gd name="T40" fmla="*/ 988364 w 896698"/>
                                <a:gd name="T41" fmla="*/ 121947 h 718843"/>
                                <a:gd name="T42" fmla="*/ 906434 w 896698"/>
                                <a:gd name="T43" fmla="*/ 40017 h 718843"/>
                                <a:gd name="T44" fmla="*/ 100245 w 896698"/>
                                <a:gd name="T45" fmla="*/ 0 h 718843"/>
                                <a:gd name="T46" fmla="*/ 926476 w 896698"/>
                                <a:gd name="T47" fmla="*/ 0 h 718843"/>
                                <a:gd name="T48" fmla="*/ 1026720 w 896698"/>
                                <a:gd name="T49" fmla="*/ 100244 h 718843"/>
                                <a:gd name="T50" fmla="*/ 1026720 w 896698"/>
                                <a:gd name="T51" fmla="*/ 501205 h 718843"/>
                                <a:gd name="T52" fmla="*/ 926476 w 896698"/>
                                <a:gd name="T53" fmla="*/ 601447 h 718843"/>
                                <a:gd name="T54" fmla="*/ 896721 w 896698"/>
                                <a:gd name="T55" fmla="*/ 601447 h 718843"/>
                                <a:gd name="T56" fmla="*/ 896721 w 896698"/>
                                <a:gd name="T57" fmla="*/ 823076 h 718843"/>
                                <a:gd name="T58" fmla="*/ 675091 w 896698"/>
                                <a:gd name="T59" fmla="*/ 601447 h 718843"/>
                                <a:gd name="T60" fmla="*/ 100245 w 896698"/>
                                <a:gd name="T61" fmla="*/ 601447 h 718843"/>
                                <a:gd name="T62" fmla="*/ 0 w 896698"/>
                                <a:gd name="T63" fmla="*/ 501205 h 718843"/>
                                <a:gd name="T64" fmla="*/ 0 w 896698"/>
                                <a:gd name="T65" fmla="*/ 100244 h 718843"/>
                                <a:gd name="T66" fmla="*/ 100245 w 896698"/>
                                <a:gd name="T67" fmla="*/ 0 h 718843"/>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Lst>
                              <a:ahLst/>
                              <a:cxnLst>
                                <a:cxn ang="T68">
                                  <a:pos x="T0" y="T1"/>
                                </a:cxn>
                                <a:cxn ang="T69">
                                  <a:pos x="T2" y="T3"/>
                                </a:cxn>
                                <a:cxn ang="T70">
                                  <a:pos x="T4" y="T5"/>
                                </a:cxn>
                                <a:cxn ang="T71">
                                  <a:pos x="T6" y="T7"/>
                                </a:cxn>
                                <a:cxn ang="T72">
                                  <a:pos x="T8" y="T9"/>
                                </a:cxn>
                                <a:cxn ang="T73">
                                  <a:pos x="T10" y="T11"/>
                                </a:cxn>
                                <a:cxn ang="T74">
                                  <a:pos x="T12" y="T13"/>
                                </a:cxn>
                                <a:cxn ang="T75">
                                  <a:pos x="T14" y="T15"/>
                                </a:cxn>
                                <a:cxn ang="T76">
                                  <a:pos x="T16" y="T17"/>
                                </a:cxn>
                                <a:cxn ang="T77">
                                  <a:pos x="T18" y="T19"/>
                                </a:cxn>
                                <a:cxn ang="T78">
                                  <a:pos x="T20" y="T21"/>
                                </a:cxn>
                                <a:cxn ang="T79">
                                  <a:pos x="T22" y="T23"/>
                                </a:cxn>
                                <a:cxn ang="T80">
                                  <a:pos x="T24" y="T25"/>
                                </a:cxn>
                                <a:cxn ang="T81">
                                  <a:pos x="T26" y="T27"/>
                                </a:cxn>
                                <a:cxn ang="T82">
                                  <a:pos x="T28" y="T29"/>
                                </a:cxn>
                                <a:cxn ang="T83">
                                  <a:pos x="T30" y="T31"/>
                                </a:cxn>
                                <a:cxn ang="T84">
                                  <a:pos x="T32" y="T33"/>
                                </a:cxn>
                                <a:cxn ang="T85">
                                  <a:pos x="T34" y="T35"/>
                                </a:cxn>
                                <a:cxn ang="T86">
                                  <a:pos x="T36" y="T37"/>
                                </a:cxn>
                                <a:cxn ang="T87">
                                  <a:pos x="T38" y="T39"/>
                                </a:cxn>
                                <a:cxn ang="T88">
                                  <a:pos x="T40" y="T41"/>
                                </a:cxn>
                                <a:cxn ang="T89">
                                  <a:pos x="T42" y="T43"/>
                                </a:cxn>
                                <a:cxn ang="T90">
                                  <a:pos x="T44" y="T45"/>
                                </a:cxn>
                                <a:cxn ang="T91">
                                  <a:pos x="T46" y="T47"/>
                                </a:cxn>
                                <a:cxn ang="T92">
                                  <a:pos x="T48" y="T49"/>
                                </a:cxn>
                                <a:cxn ang="T93">
                                  <a:pos x="T50" y="T51"/>
                                </a:cxn>
                                <a:cxn ang="T94">
                                  <a:pos x="T52" y="T53"/>
                                </a:cxn>
                                <a:cxn ang="T95">
                                  <a:pos x="T54" y="T55"/>
                                </a:cxn>
                                <a:cxn ang="T96">
                                  <a:pos x="T56" y="T57"/>
                                </a:cxn>
                                <a:cxn ang="T97">
                                  <a:pos x="T58" y="T59"/>
                                </a:cxn>
                                <a:cxn ang="T98">
                                  <a:pos x="T60" y="T61"/>
                                </a:cxn>
                                <a:cxn ang="T99">
                                  <a:pos x="T62" y="T63"/>
                                </a:cxn>
                                <a:cxn ang="T100">
                                  <a:pos x="T64" y="T65"/>
                                </a:cxn>
                                <a:cxn ang="T101">
                                  <a:pos x="T66" y="T67"/>
                                </a:cxn>
                              </a:cxnLst>
                              <a:rect l="0" t="0" r="r" b="b"/>
                              <a:pathLst>
                                <a:path w="896698" h="718843">
                                  <a:moveTo>
                                    <a:pt x="105056" y="34949"/>
                                  </a:moveTo>
                                  <a:cubicBezTo>
                                    <a:pt x="65536" y="34949"/>
                                    <a:pt x="33500" y="66985"/>
                                    <a:pt x="33500" y="106504"/>
                                  </a:cubicBezTo>
                                  <a:lnTo>
                                    <a:pt x="33500" y="418778"/>
                                  </a:lnTo>
                                  <a:cubicBezTo>
                                    <a:pt x="33500" y="458296"/>
                                    <a:pt x="65536" y="490333"/>
                                    <a:pt x="105056" y="490333"/>
                                  </a:cubicBezTo>
                                  <a:lnTo>
                                    <a:pt x="554650" y="490333"/>
                                  </a:lnTo>
                                  <a:lnTo>
                                    <a:pt x="553320" y="489003"/>
                                  </a:lnTo>
                                  <a:lnTo>
                                    <a:pt x="612234" y="489003"/>
                                  </a:lnTo>
                                  <a:lnTo>
                                    <a:pt x="647330" y="524915"/>
                                  </a:lnTo>
                                  <a:lnTo>
                                    <a:pt x="646692" y="524915"/>
                                  </a:lnTo>
                                  <a:lnTo>
                                    <a:pt x="674728" y="552950"/>
                                  </a:lnTo>
                                  <a:lnTo>
                                    <a:pt x="689020" y="567575"/>
                                  </a:lnTo>
                                  <a:lnTo>
                                    <a:pt x="689188" y="567411"/>
                                  </a:lnTo>
                                  <a:lnTo>
                                    <a:pt x="744638" y="622860"/>
                                  </a:lnTo>
                                  <a:lnTo>
                                    <a:pt x="744638" y="538005"/>
                                  </a:lnTo>
                                  <a:lnTo>
                                    <a:pt x="744659" y="538005"/>
                                  </a:lnTo>
                                  <a:lnTo>
                                    <a:pt x="744659" y="489003"/>
                                  </a:lnTo>
                                  <a:lnTo>
                                    <a:pt x="783162" y="489003"/>
                                  </a:lnTo>
                                  <a:lnTo>
                                    <a:pt x="783162" y="490333"/>
                                  </a:lnTo>
                                  <a:lnTo>
                                    <a:pt x="791645" y="490333"/>
                                  </a:lnTo>
                                  <a:cubicBezTo>
                                    <a:pt x="831163" y="490333"/>
                                    <a:pt x="863199" y="458296"/>
                                    <a:pt x="863199" y="418778"/>
                                  </a:cubicBezTo>
                                  <a:lnTo>
                                    <a:pt x="863199" y="106504"/>
                                  </a:lnTo>
                                  <a:cubicBezTo>
                                    <a:pt x="863199" y="66985"/>
                                    <a:pt x="831163" y="34949"/>
                                    <a:pt x="791645" y="34949"/>
                                  </a:cubicBezTo>
                                  <a:lnTo>
                                    <a:pt x="105056" y="34949"/>
                                  </a:lnTo>
                                  <a:close/>
                                  <a:moveTo>
                                    <a:pt x="87550" y="0"/>
                                  </a:moveTo>
                                  <a:lnTo>
                                    <a:pt x="809149" y="0"/>
                                  </a:lnTo>
                                  <a:cubicBezTo>
                                    <a:pt x="857502" y="0"/>
                                    <a:pt x="896698" y="39197"/>
                                    <a:pt x="896698" y="87549"/>
                                  </a:cubicBezTo>
                                  <a:lnTo>
                                    <a:pt x="896698" y="437733"/>
                                  </a:lnTo>
                                  <a:cubicBezTo>
                                    <a:pt x="896698" y="486085"/>
                                    <a:pt x="857502" y="525281"/>
                                    <a:pt x="809149" y="525281"/>
                                  </a:cubicBezTo>
                                  <a:lnTo>
                                    <a:pt x="783162" y="525281"/>
                                  </a:lnTo>
                                  <a:lnTo>
                                    <a:pt x="783162" y="718843"/>
                                  </a:lnTo>
                                  <a:lnTo>
                                    <a:pt x="589599" y="525281"/>
                                  </a:lnTo>
                                  <a:lnTo>
                                    <a:pt x="87550" y="525281"/>
                                  </a:lnTo>
                                  <a:cubicBezTo>
                                    <a:pt x="39198" y="525281"/>
                                    <a:pt x="0" y="486085"/>
                                    <a:pt x="0" y="437733"/>
                                  </a:cubicBezTo>
                                  <a:lnTo>
                                    <a:pt x="0" y="87549"/>
                                  </a:lnTo>
                                  <a:cubicBezTo>
                                    <a:pt x="0" y="39197"/>
                                    <a:pt x="39198" y="0"/>
                                    <a:pt x="87550" y="0"/>
                                  </a:cubicBezTo>
                                  <a:close/>
                                </a:path>
                              </a:pathLst>
                            </a:cu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591" name="Rectangle: Rounded Corners 256594"/>
                          <wps:cNvSpPr>
                            <a:spLocks noChangeArrowheads="1"/>
                          </wps:cNvSpPr>
                          <wps:spPr bwMode="auto">
                            <a:xfrm rot="5400000">
                              <a:off x="18939" y="33239"/>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592" name="Rectangle: Rounded Corners 256595"/>
                          <wps:cNvSpPr>
                            <a:spLocks noChangeArrowheads="1"/>
                          </wps:cNvSpPr>
                          <wps:spPr bwMode="auto">
                            <a:xfrm rot="5400000">
                              <a:off x="23239" y="35143"/>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593" name="Rectangle: Rounded Corners 256596"/>
                          <wps:cNvSpPr>
                            <a:spLocks noChangeArrowheads="1"/>
                          </wps:cNvSpPr>
                          <wps:spPr bwMode="auto">
                            <a:xfrm rot="5400000">
                              <a:off x="17034" y="36042"/>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594" name="Rectangle: Rounded Corners 256597"/>
                          <wps:cNvSpPr>
                            <a:spLocks noChangeArrowheads="1"/>
                          </wps:cNvSpPr>
                          <wps:spPr bwMode="auto">
                            <a:xfrm rot="5400000">
                              <a:off x="18938" y="36518"/>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595" name="Rectangle: Rounded Corners 256598"/>
                          <wps:cNvSpPr>
                            <a:spLocks noChangeArrowheads="1"/>
                          </wps:cNvSpPr>
                          <wps:spPr bwMode="auto">
                            <a:xfrm rot="5400000">
                              <a:off x="22038" y="34847"/>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596" name="Rectangle: Rounded Corners 256599"/>
                          <wps:cNvSpPr>
                            <a:spLocks noChangeArrowheads="1"/>
                          </wps:cNvSpPr>
                          <wps:spPr bwMode="auto">
                            <a:xfrm rot="5400000">
                              <a:off x="18939" y="34991"/>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597" name="Rectangle: Rounded Corners 256600"/>
                          <wps:cNvSpPr>
                            <a:spLocks noChangeArrowheads="1"/>
                          </wps:cNvSpPr>
                          <wps:spPr bwMode="auto">
                            <a:xfrm rot="5400000">
                              <a:off x="23239" y="36895"/>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598" name="Rectangle: Rounded Corners 256601"/>
                          <wps:cNvSpPr>
                            <a:spLocks noChangeArrowheads="1"/>
                          </wps:cNvSpPr>
                          <wps:spPr bwMode="auto">
                            <a:xfrm rot="5400000">
                              <a:off x="17034" y="37771"/>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599" name="Rectangle: Rounded Corners 256602"/>
                          <wps:cNvSpPr>
                            <a:spLocks noChangeArrowheads="1"/>
                          </wps:cNvSpPr>
                          <wps:spPr bwMode="auto">
                            <a:xfrm rot="5400000">
                              <a:off x="18938" y="38247"/>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600" name="Rectangle: Rounded Corners 256603"/>
                          <wps:cNvSpPr>
                            <a:spLocks noChangeArrowheads="1"/>
                          </wps:cNvSpPr>
                          <wps:spPr bwMode="auto">
                            <a:xfrm rot="5400000">
                              <a:off x="22038" y="36576"/>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wgp>
                  </a:graphicData>
                </a:graphic>
              </wp:inline>
            </w:drawing>
          </mc:Choice>
          <mc:Fallback>
            <w:pict>
              <v:group id="_x0000_s2028" style="width:451.3pt;height:37.4pt;mso-position-horizontal-relative:char;mso-position-vertical-relative:line" coordsize="60883,5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">
                <v:group id="Group 256587" o:spid="_x0000_s2029" style="position:absolute;width:60883;height:5050" coordorigin=",159" coordsize="60891,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rUkWxgAAAN0A&#10;AAAPAAAAAAAAAAAAAAAAAKoCAABkcnMvZG93bnJldi54bWxQSwUGAAAAAAQABAD6AAAAnQMAAAAA&#10;">
                  <v:group id="Group 256588" o:spid="_x0000_s2030" style="position:absolute;left:48488;top:159;width:12403;height:5058" coordorigin="42218,223" coordsize="18094,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uHsjcUAAADdAAAADwAAAGRycy9kb3ducmV2LnhtbESPQYvCMBSE7wv+h/AE&#10;b2tapYtUo4ioeJCF1YXF26N5tsXmpTSxrf/eLAgeh5n5hlmselOJlhpXWlYQjyMQxJnVJecKfs+7&#10;zxkI55E1VpZJwYMcrJaDjwWm2nb8Q+3J5yJA2KWooPC+TqV0WUEG3djWxMG72sagD7LJpW6wC3BT&#10;yUkUfUmDJYeFAmvaFJTdTnejYN9ht57G2/Z4u24el3Py/XeMSanRsF/PQXjq/Tv8ah+0gmkyS+D/&#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7h7I3FAAAA3QAA&#10;AA8AAAAAAAAAAAAAAAAAqgIAAGRycy9kb3ducmV2LnhtbFBLBQYAAAAABAAEAPoAAACcAwAAAAA=&#10;">
                    <v:roundrect id="Rectangle: Rounded Corners 55" o:spid="_x0000_s2031" style="position:absolute;left:42218;top:223;width:18095;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S67McA&#10;AADdAAAADwAAAGRycy9kb3ducmV2LnhtbESPQWvCQBSE74L/YXmF3nTTasWmriItipeijS30+Mg+&#10;k2D2bdhdY/TXd4WCx2FmvmFmi87UoiXnK8sKnoYJCOLc6ooLBd/71WAKwgdkjbVlUnAhD4t5vzfD&#10;VNszf1GbhUJECPsUFZQhNKmUPi/JoB/ahjh6B+sMhihdIbXDc4SbWj4nyUQarDgulNjQe0n5MTsZ&#10;Be64/x3ttutuXfxk7cf4+nng7atSjw/d8g1EoC7cw//tjVYweplO4PYmPgE5/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YkuuzHAAAA3QAAAA8AAAAAAAAAAAAAAAAAmAIAAGRy&#10;cy9kb3ducmV2LnhtbFBLBQYAAAAABAAEAPUAAACMAwAAAAA=&#10;" fillcolor="#00b050" stroked="f" strokeweight="1pt">
                      <v:stroke joinstyle="miter"/>
                      <v:textbox>
                        <w:txbxContent>
                          <w:p w:rsidR="00FC7E58" w:rsidRPr="00BB0D09" w:rsidRDefault="00FC7E58" w:rsidP="000D0CA1">
                            <w:pPr>
                              <w:pStyle w:val="NoSpacing"/>
                              <w:keepNext/>
                              <w:rPr>
                                <w:color w:val="FFFFFF" w:themeColor="background1"/>
                                <w:lang w:bidi="ar-SY"/>
                              </w:rPr>
                            </w:pPr>
                            <w:r>
                              <w:rPr>
                                <w:rFonts w:hint="cs"/>
                                <w:rtl/>
                                <w:lang w:bidi="ar-SY"/>
                              </w:rPr>
                              <w:t xml:space="preserve">       </w:t>
                            </w:r>
                            <w:r w:rsidRPr="00BB0D09">
                              <w:rPr>
                                <w:rFonts w:hint="cs"/>
                                <w:color w:val="FFFFFF" w:themeColor="background1"/>
                                <w:rtl/>
                                <w:lang w:bidi="ar-SY"/>
                              </w:rPr>
                              <w:t>تمرين:</w:t>
                            </w:r>
                          </w:p>
                          <w:p w:rsidR="00FC7E58" w:rsidRDefault="00FC7E58" w:rsidP="000D0CA1">
                            <w:pPr>
                              <w:pStyle w:val="NoSpacing"/>
                              <w:keepNext/>
                              <w:rPr>
                                <w:rtl/>
                                <w:lang w:bidi="ar-SY"/>
                              </w:rPr>
                            </w:pPr>
                          </w:p>
                          <w:p w:rsidR="00FC7E58" w:rsidRDefault="00FC7E58" w:rsidP="000D0CA1">
                            <w:pPr>
                              <w:jc w:val="left"/>
                              <w:rPr>
                                <w:b/>
                                <w:bCs/>
                                <w:rtl/>
                              </w:rPr>
                            </w:pPr>
                          </w:p>
                        </w:txbxContent>
                      </v:textbox>
                    </v:roundrect>
                    <v:oval id="Oval 61" o:spid="_x0000_s2032" style="position:absolute;left:53438;top:734;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q9NMUA&#10;AADdAAAADwAAAGRycy9kb3ducmV2LnhtbESPT4vCMBTE74LfITxhb5q6S/1TjSLLLnjpQa0Hb4/m&#10;2Rabl9Jkbf32G0HwOMzMb5j1tje1uFPrKssKppMIBHFudcWFguz0O16AcB5ZY22ZFDzIwXYzHKwx&#10;0bbjA92PvhABwi5BBaX3TSKly0sy6Ca2IQ7e1bYGfZBtIXWLXYCbWn5G0UwarDgslNjQd0n57fhn&#10;FOhoXsU6i9NrtuvSR3xZyp9zqtTHqN+tQHjq/Tv8au+1gq94MYfnm/AE5O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Cr00xQAAAN0AAAAPAAAAAAAAAAAAAAAAAJgCAABkcnMv&#10;ZG93bnJldi54bWxQSwUGAAAAAAQABAD1AAAAigMAAAAA&#10;" fillcolor="#272727 [2749]" stroked="f" strokeweight="1pt">
                      <v:stroke joinstyle="miter"/>
                      <v:shadow on="t" color="black" opacity="26213f" origin=",-.5" offset="0,3pt"/>
                    </v:oval>
                  </v:group>
                  <v:rect id="Rectangle 256591" o:spid="_x0000_s2033" style="position:absolute;top:4929;width:52002;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bygsIA&#10;AADdAAAADwAAAGRycy9kb3ducmV2LnhtbERPy4rCMBTdC/MP4Q7MTtPxRalGGR0GdCFo9QMuzbUt&#10;Njclibb+/WQhuDyc93Ldm0Y8yPnasoLvUQKCuLC65lLB5fw3TEH4gKyxsUwKnuRhvfoYLDHTtuMT&#10;PfJQihjCPkMFVQhtJqUvKjLoR7YljtzVOoMhQldK7bCL4aaR4ySZS4M1x4YKW9pWVNzyu1EwTuty&#10;47rN9EiH7rRPf5+T/TFX6uuz/1mACNSHt/jl3mkFk1ka58Y38QnI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JvKCwgAAAN0AAAAPAAAAAAAAAAAAAAAAAJgCAABkcnMvZG93&#10;bnJldi54bWxQSwUGAAAAAAQABAD1AAAAhwMAAAAA&#10;" fillcolor="#00b050" stroked="f" strokeweight="1pt"/>
                </v:group>
                <v:group id="Group 227" o:spid="_x0000_s2034" style="position:absolute;left:56772;top:1605;width:2465;height:1976" coordorigin="15206,34439" coordsize="10267,8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6zmiMYAAADdAAAADwAAAGRycy9kb3ducmV2LnhtbESPT4vCMBTE7wt+h/AE&#10;b2taxcWtRhFR2YMs+AcWb4/m2Rabl9LEtn77jSB4HGbmN8x82ZlSNFS7wrKCeBiBIE6tLjhTcD5t&#10;P6cgnEfWWFomBQ9ysFz0PuaYaNvygZqjz0SAsEtQQe59lUjp0pwMuqGtiIN3tbVBH2SdSV1jG+Cm&#10;lKMo+pIGCw4LOVa0zim9He9Gwa7FdjWON83+dl0/LqfJ798+JqUG/W41A+Gp8+/wq/2jFYwn029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rOaIxgAAAN0A&#10;AAAPAAAAAAAAAAAAAAAAAKoCAABkcnMvZG93bnJldi54bWxQSwUGAAAAAAQABAD6AAAAnQMAAAAA&#10;">
                  <v:shape id="Freeform: Shape 256593" o:spid="_x0000_s2035" style="position:absolute;left:15206;top:34439;width:10267;height:8231;visibility:visible;mso-wrap-style:square;v-text-anchor:middle" coordsize="896698,7188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ZXKsMA&#10;AADdAAAADwAAAGRycy9kb3ducmV2LnhtbERPz2vCMBS+D/Y/hDfwNtNNJlqbytgQdiloFdHbo3m2&#10;Yc1LaWKt/705DHb8+H5n69G2YqDeG8cK3qYJCOLKacO1gsN+87oA4QOyxtYxKbiTh3X+/JRhqt2N&#10;dzSUoRYxhH2KCpoQulRKXzVk0U9dRxy5i+sthgj7WuoebzHctvI9SebSouHY0GBHXw1Vv+XVKiiH&#10;03FfFGE7Oxtb382xGDffWqnJy/i5AhFoDP/iP/ePVjD7WMb98U18AjJ/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CZXKsMAAADdAAAADwAAAAAAAAAAAAAAAACYAgAAZHJzL2Rv&#10;d25yZXYueG1sUEsFBgAAAAAEAAQA9QAAAIgDAAAAAA==&#10;" path="m105056,34949v-39520,,-71556,32036,-71556,71555l33500,418778v,39518,32036,71555,71556,71555l554650,490333r-1330,-1330l612234,489003r35096,35912l646692,524915r28036,28035l689020,567575r168,-164l744638,622860r,-84855l744659,538005r,-49002l783162,489003r,1330l791645,490333v39518,,71554,-32037,71554,-71555l863199,106504v,-39519,-32036,-71555,-71554,-71555l105056,34949xm87550,l809149,v48353,,87549,39197,87549,87549l896698,437733v,48352,-39196,87548,-87549,87548l783162,525281r,193562l589599,525281r-502049,c39198,525281,,486085,,437733l,87549c,39197,39198,,87550,xe" fillcolor="white [3212]" stroked="f" strokeweight="1pt">
                    <v:stroke joinstyle="miter"/>
                    <v:path arrowok="t" o:connecttype="custom" o:connectlocs="1377,458;439,1396;439,5490;1377,6429;7271,6429;7254,6411;8026,6411;8487,6882;8478,6882;8846,7250;9033,7441;9035,7439;9762,8166;9762,7054;9762,7054;9762,6411;10267,6411;10267,6429;10378,6429;11317,5490;11317,1396;10378,458;1148,0;10608,0;11756,1148;11756,5739;10608,6887;10267,6887;10267,9425;7730,6887;1148,6887;0,5739;0,1148;1148,0" o:connectangles="0,0,0,0,0,0,0,0,0,0,0,0,0,0,0,0,0,0,0,0,0,0,0,0,0,0,0,0,0,0,0,0,0,0"/>
                  </v:shape>
                  <v:roundrect id="Rectangle: Rounded Corners 256594" o:spid="_x0000_s2036" style="position:absolute;left:18939;top:33239;width:375;height:5713;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EyHMQA&#10;AADdAAAADwAAAGRycy9kb3ducmV2LnhtbESP0WrCQBRE3wv+w3KFvtWNEYtGVxFBEXwy9QNus9dN&#10;MHs3ZNck7dd3BaGPw8ycYdbbwdaio9ZXjhVMJwkI4sLpio2C69fhYwHCB2SNtWNS8EMetpvR2xoz&#10;7Xq+UJcHIyKEfYYKyhCaTEpflGTRT1xDHL2bay2GKFsjdYt9hNtapknyKS1WHBdKbGhfUnHPH1aB&#10;v17M4tCnR9PvKM1Pv+eu9t9KvY+H3QpEoCH8h1/tk1Ywmy+n8HwTn4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RMhzEAAAA3QAAAA8AAAAAAAAAAAAAAAAAmAIAAGRycy9k&#10;b3ducmV2LnhtbFBLBQYAAAAABAAEAPUAAACJAwAAAAA=&#10;" fillcolor="white [3212]" stroked="f" strokeweight="1pt">
                    <v:stroke joinstyle="miter"/>
                  </v:roundrect>
                  <v:roundrect id="Rectangle: Rounded Corners 256595" o:spid="_x0000_s2037" style="position:absolute;left:23239;top:35143;width:375;height:1905;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Osa8QA&#10;AADdAAAADwAAAGRycy9kb3ducmV2LnhtbESP0WrCQBRE3wv+w3IF3+rGlBaNriKCReiT0Q+4Zq+b&#10;YPZuyK5J7Nd3BaGPw8ycYVabwdaio9ZXjhXMpgkI4sLpio2C82n/PgfhA7LG2jEpeJCHzXr0tsJM&#10;u56P1OXBiAhhn6GCMoQmk9IXJVn0U9cQR+/qWoshytZI3WIf4baWaZJ8SYsVx4USG9qVVNzyu1Xg&#10;z0cz3/fpt+m3lOaH35+u9helJuNhuwQRaAj/4Vf7oBV8fC5SeL6JT0C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DrGvEAAAA3QAAAA8AAAAAAAAAAAAAAAAAmAIAAGRycy9k&#10;b3ducmV2LnhtbFBLBQYAAAAABAAEAPUAAACJAwAAAAA=&#10;" fillcolor="white [3212]" stroked="f" strokeweight="1pt">
                    <v:stroke joinstyle="miter"/>
                  </v:roundrect>
                  <v:roundrect id="Rectangle: Rounded Corners 256596" o:spid="_x0000_s2038" style="position:absolute;left:17034;top:36042;width:375;height:1904;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8J8MQA&#10;AADdAAAADwAAAGRycy9kb3ducmV2LnhtbESP0WrCQBRE3wv9h+UWfKubRpSYuooULIJPRj/gmr1u&#10;QrN3Q3abxH59VxB8HGbmDLPajLYRPXW+dqzgY5qAIC6drtkoOJ927xkIH5A1No5JwY08bNavLyvM&#10;tRv4SH0RjIgQ9jkqqEJocyl9WZFFP3UtcfSurrMYouyM1B0OEW4bmSbJQlqsOS5U2NJXReVP8WsV&#10;+PPRZLsh/TbDltJi/3foG39RavI2bj9BBBrDM/xo77WC2Xw5g/ub+AT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PCfDEAAAA3QAAAA8AAAAAAAAAAAAAAAAAmAIAAGRycy9k&#10;b3ducmV2LnhtbFBLBQYAAAAABAAEAPUAAACJAwAAAAA=&#10;" fillcolor="white [3212]" stroked="f" strokeweight="1pt">
                    <v:stroke joinstyle="miter"/>
                  </v:roundrect>
                  <v:roundrect id="Rectangle: Rounded Corners 256597" o:spid="_x0000_s2039" style="position:absolute;left:18938;top:36518;width:375;height:952;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RhMUA&#10;AADdAAAADwAAAGRycy9kb3ducmV2LnhtbESP0WrCQBRE3wv9h+UW+lY3plZsdBURLIJPRj/gNnvd&#10;BLN3Q3ZNUr/eFYQ+DjNzhlmsBluLjlpfOVYwHiUgiAunKzYKTsftxwyED8gaa8ek4I88rJavLwvM&#10;tOv5QF0ejIgQ9hkqKENoMil9UZJFP3INcfTOrrUYomyN1C32EW5rmSbJVFqsOC6U2NCmpOKSX60C&#10;fzqY2bZPf0y/pjTf3fZd7X+Ven8b1nMQgYbwH362d1rB59f3BB5v4hOQy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ZpGExQAAAN0AAAAPAAAAAAAAAAAAAAAAAJgCAABkcnMv&#10;ZG93bnJldi54bWxQSwUGAAAAAAQABAD1AAAAigMAAAAA&#10;" fillcolor="white [3212]" stroked="f" strokeweight="1pt">
                    <v:stroke joinstyle="miter"/>
                  </v:roundrect>
                  <v:roundrect id="Rectangle: Rounded Corners 256598" o:spid="_x0000_s2040" style="position:absolute;left:22038;top:34847;width:381;height:4300;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o0H8QA&#10;AADdAAAADwAAAGRycy9kb3ducmV2LnhtbESP0WrCQBRE3wX/YbkF33TTiCWmriKCRfDJ6Adcs9dN&#10;aPZuyG6TtF/vFgp9HGbmDLPZjbYRPXW+dqzgdZGAIC6drtkouF2P8wyED8gaG8ek4Js87LbTyQZz&#10;7Qa+UF8EIyKEfY4KqhDaXEpfVmTRL1xLHL2H6yyGKDsjdYdDhNtGpknyJi3WHBcqbOlQUflZfFkF&#10;/nYx2XFIP8ywp7Q4/Zz7xt+Vmr2M+3cQgcbwH/5rn7SC5Wq9gt838QnI7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qNB/EAAAA3QAAAA8AAAAAAAAAAAAAAAAAmAIAAGRycy9k&#10;b3ducmV2LnhtbFBLBQYAAAAABAAEAPUAAACJAwAAAAA=&#10;" fillcolor="white [3212]" stroked="f" strokeweight="1pt">
                    <v:stroke joinstyle="miter"/>
                  </v:roundrect>
                  <v:roundrect id="Rectangle: Rounded Corners 256599" o:spid="_x0000_s2041" style="position:absolute;left:18939;top:34991;width:375;height:5713;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iqaMQA&#10;AADdAAAADwAAAGRycy9kb3ducmV2LnhtbESP0WrCQBRE3wX/YbkF33TTiKKpq4hgEXwy9QNus9dN&#10;aPZuyG6T6Ne7QqGPw8ycYTa7wdaio9ZXjhW8zxIQxIXTFRsF16/jdAXCB2SNtWNScCcPu+14tMFM&#10;u54v1OXBiAhhn6GCMoQmk9IXJVn0M9cQR+/mWoshytZI3WIf4baWaZIspcWK40KJDR1KKn7yX6vA&#10;Xy9mdezTT9PvKc1Pj3NX+2+lJm/D/gNEoCH8h//aJ61gvlgv4fUmPgG5f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4qmjEAAAA3QAAAA8AAAAAAAAAAAAAAAAAmAIAAGRycy9k&#10;b3ducmV2LnhtbFBLBQYAAAAABAAEAPUAAACJAwAAAAA=&#10;" fillcolor="white [3212]" stroked="f" strokeweight="1pt">
                    <v:stroke joinstyle="miter"/>
                  </v:roundrect>
                  <v:roundrect id="Rectangle: Rounded Corners 256600" o:spid="_x0000_s2042" style="position:absolute;left:23239;top:36895;width:375;height:1905;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QP88UA&#10;AADdAAAADwAAAGRycy9kb3ducmV2LnhtbESP0WrCQBRE3wv9h+UW+lY3plhtdBURLIJPRj/gNnvd&#10;BLN3Q3ZNUr/eFYQ+DjNzhlmsBluLjlpfOVYwHiUgiAunKzYKTsftxwyED8gaa8ek4I88rJavLwvM&#10;tOv5QF0ejIgQ9hkqKENoMil9UZJFP3INcfTOrrUYomyN1C32EW5rmSbJl7RYcVwosaFNScUlv1oF&#10;/nQws22f/ph+TWm+u+272v8q9f42rOcgAg3hP/xs77SCz8n3FB5v4hOQy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tA/zxQAAAN0AAAAPAAAAAAAAAAAAAAAAAJgCAABkcnMv&#10;ZG93bnJldi54bWxQSwUGAAAAAAQABAD1AAAAigMAAAAA&#10;" fillcolor="white [3212]" stroked="f" strokeweight="1pt">
                    <v:stroke joinstyle="miter"/>
                  </v:roundrect>
                  <v:roundrect id="Rectangle: Rounded Corners 256601" o:spid="_x0000_s2043" style="position:absolute;left:17034;top:37771;width:375;height:1904;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ubgcIA&#10;AADdAAAADwAAAGRycy9kb3ducmV2LnhtbERP3WqDMBS+L+wdwhnsro1zbDjXtJRBi9ArrQ9was6i&#10;zJyISdXt6ZuLwS4/vv/tfrG9mGj0nWMFz5sEBHHjdMdGQX05rjMQPiBr7B2Tgh/ysN89rLaYazdz&#10;SVMVjIgh7HNU0IYw5FL6piWLfuMG4sh9udFiiHA0Uo84x3DbyzRJ3qTFjmNDiwN9ttR8VzerwNel&#10;yY5zejLzgdKq+D1Pvb8q9fS4HD5ABFrCv/jPXWgFL6/vcW58E5+A3N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K5uBwgAAAN0AAAAPAAAAAAAAAAAAAAAAAJgCAABkcnMvZG93&#10;bnJldi54bWxQSwUGAAAAAAQABAD1AAAAhwMAAAAA&#10;" fillcolor="white [3212]" stroked="f" strokeweight="1pt">
                    <v:stroke joinstyle="miter"/>
                  </v:roundrect>
                  <v:roundrect id="Rectangle: Rounded Corners 256602" o:spid="_x0000_s2044" style="position:absolute;left:18938;top:38247;width:375;height:952;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c+GsQA&#10;AADdAAAADwAAAGRycy9kb3ducmV2LnhtbESP0WrCQBRE3wv+w3KFvtWNEYtGVxFBEXwy9QNus9dN&#10;MHs3ZNck7dd3BaGPw8ycYdbbwdaio9ZXjhVMJwkI4sLpio2C69fhYwHCB2SNtWNS8EMetpvR2xoz&#10;7Xq+UJcHIyKEfYYKyhCaTEpflGTRT1xDHL2bay2GKFsjdYt9hNtapknyKS1WHBdKbGhfUnHPH1aB&#10;v17M4tCnR9PvKM1Pv+eu9t9KvY+H3QpEoCH8h1/tk1Ywmy+X8HwTn4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nPhrEAAAA3QAAAA8AAAAAAAAAAAAAAAAAmAIAAGRycy9k&#10;b3ducmV2LnhtbFBLBQYAAAAABAAEAPUAAACJAwAAAAA=&#10;" fillcolor="white [3212]" stroked="f" strokeweight="1pt">
                    <v:stroke joinstyle="miter"/>
                  </v:roundrect>
                  <v:roundrect id="Rectangle: Rounded Corners 256603" o:spid="_x0000_s2045" style="position:absolute;left:22038;top:36576;width:381;height:4300;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JjfMAA&#10;AADdAAAADwAAAGRycy9kb3ducmV2LnhtbERPzYrCMBC+C/sOYRb2pul2QaSaFhEUYU9WH2BsxrTY&#10;TEqTbes+vTkIHj++/00x2VYM1PvGsYLvRQKCuHK6YaPgct7PVyB8QNbYOiYFD/JQ5B+zDWbajXyi&#10;oQxGxBD2GSqoQ+gyKX1Vk0W/cB1x5G6utxgi7I3UPY4x3LYyTZKltNhwbKixo11N1b38swr85WRW&#10;+zE9mHFLaXn8/x1af1Xq63ParkEEmsJb/HIftYKfZRL3xzfxCcj8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3JjfMAAAADdAAAADwAAAAAAAAAAAAAAAACYAgAAZHJzL2Rvd25y&#10;ZXYueG1sUEsFBgAAAAAEAAQA9QAAAIUDAAAAAA==&#10;" fillcolor="white [3212]" stroked="f" strokeweight="1pt">
                    <v:stroke joinstyle="miter"/>
                  </v:roundrect>
                </v:group>
                <w10:wrap anchorx="page"/>
                <w10:anchorlock/>
              </v:group>
            </w:pict>
          </mc:Fallback>
        </mc:AlternateContent>
      </w:r>
    </w:p>
    <w:p w:rsidR="000D0CA1" w:rsidRDefault="000D0CA1" w:rsidP="000D0CA1">
      <w:pPr>
        <w:rPr>
          <w:rtl/>
        </w:rPr>
      </w:pPr>
      <w:r>
        <w:rPr>
          <w:rFonts w:hint="cs"/>
          <w:rtl/>
        </w:rPr>
        <w:t xml:space="preserve">عزيزي المتدرب </w:t>
      </w:r>
      <w:r>
        <w:rPr>
          <w:rtl/>
        </w:rPr>
        <w:t>هل أنت ماهر في الاتصال بالآخرين</w:t>
      </w:r>
    </w:p>
    <w:p w:rsidR="000D0CA1" w:rsidRDefault="000D0CA1" w:rsidP="000D0CA1">
      <w:pPr>
        <w:rPr>
          <w:rtl/>
        </w:rPr>
      </w:pPr>
      <w:r>
        <w:rPr>
          <w:rtl/>
        </w:rPr>
        <w:t>ي</w:t>
      </w:r>
      <w:r>
        <w:rPr>
          <w:rFonts w:hint="cs"/>
          <w:rtl/>
        </w:rPr>
        <w:t>م</w:t>
      </w:r>
      <w:r>
        <w:rPr>
          <w:rtl/>
        </w:rPr>
        <w:t xml:space="preserve">كنك تحديد مهاراتك الشخصية في الاتصـال بـالآخرين مـن خـلال الإجابـة عـلى الأسـئلة التالية: </w:t>
      </w:r>
    </w:p>
    <w:p w:rsidR="000D0CA1" w:rsidRDefault="000D0CA1" w:rsidP="000D0CA1">
      <w:pPr>
        <w:rPr>
          <w:rtl/>
        </w:rPr>
      </w:pPr>
    </w:p>
    <w:p w:rsidR="000D0CA1" w:rsidRPr="00B032FC" w:rsidRDefault="000D0CA1" w:rsidP="000D0CA1">
      <w:pPr>
        <w:rPr>
          <w:rtl/>
        </w:rPr>
      </w:pPr>
    </w:p>
    <w:tbl>
      <w:tblPr>
        <w:tblpPr w:leftFromText="180" w:rightFromText="180" w:vertAnchor="page" w:horzAnchor="margin" w:tblpXSpec="center" w:tblpY="2430"/>
        <w:bidiVisual/>
        <w:tblW w:w="10065" w:type="dxa"/>
        <w:tblBorders>
          <w:top w:val="double" w:sz="12" w:space="0" w:color="00B050"/>
          <w:left w:val="double" w:sz="12" w:space="0" w:color="00B050"/>
          <w:bottom w:val="double" w:sz="12" w:space="0" w:color="00B050"/>
          <w:right w:val="double" w:sz="12" w:space="0" w:color="00B050"/>
          <w:insideH w:val="single" w:sz="4" w:space="0" w:color="00B050"/>
          <w:insideV w:val="single" w:sz="4" w:space="0" w:color="00B050"/>
        </w:tblBorders>
        <w:tblCellMar>
          <w:left w:w="0" w:type="dxa"/>
          <w:right w:w="0" w:type="dxa"/>
        </w:tblCellMar>
        <w:tblLook w:val="04A0" w:firstRow="1" w:lastRow="0" w:firstColumn="1" w:lastColumn="0" w:noHBand="0" w:noVBand="1"/>
      </w:tblPr>
      <w:tblGrid>
        <w:gridCol w:w="6117"/>
        <w:gridCol w:w="1316"/>
        <w:gridCol w:w="1316"/>
        <w:gridCol w:w="1316"/>
      </w:tblGrid>
      <w:tr w:rsidR="000D0CA1" w:rsidRPr="00B032FC" w:rsidTr="00FC7E58">
        <w:trPr>
          <w:trHeight w:val="540"/>
        </w:trPr>
        <w:tc>
          <w:tcPr>
            <w:tcW w:w="6117" w:type="dxa"/>
            <w:shd w:val="clear" w:color="auto" w:fill="F2F2F2" w:themeFill="background1" w:themeFillShade="F2"/>
            <w:tcMar>
              <w:top w:w="15" w:type="dxa"/>
              <w:left w:w="134" w:type="dxa"/>
              <w:bottom w:w="0" w:type="dxa"/>
              <w:right w:w="134" w:type="dxa"/>
            </w:tcMar>
            <w:vAlign w:val="center"/>
          </w:tcPr>
          <w:p w:rsidR="000D0CA1" w:rsidRPr="002563F8" w:rsidRDefault="000D0CA1" w:rsidP="00FC7E58">
            <w:pPr>
              <w:pageBreakBefore/>
              <w:jc w:val="center"/>
              <w:rPr>
                <w:rFonts w:ascii="Adobe Arabic" w:hAnsi="Adobe Arabic" w:cs="Adobe Arabic"/>
                <w:b/>
                <w:bCs/>
                <w:sz w:val="32"/>
                <w:szCs w:val="36"/>
                <w:rtl/>
              </w:rPr>
            </w:pPr>
            <w:r w:rsidRPr="002563F8">
              <w:rPr>
                <w:rFonts w:ascii="Adobe Arabic" w:hAnsi="Adobe Arabic" w:cs="Adobe Arabic"/>
                <w:b/>
                <w:bCs/>
                <w:color w:val="C00000"/>
                <w:sz w:val="32"/>
                <w:szCs w:val="36"/>
                <w:rtl/>
              </w:rPr>
              <w:lastRenderedPageBreak/>
              <w:t>الأسئلة</w:t>
            </w:r>
          </w:p>
        </w:tc>
        <w:tc>
          <w:tcPr>
            <w:tcW w:w="1316" w:type="dxa"/>
            <w:shd w:val="clear" w:color="auto" w:fill="F2F2F2" w:themeFill="background1" w:themeFillShade="F2"/>
            <w:tcMar>
              <w:top w:w="15" w:type="dxa"/>
              <w:left w:w="134" w:type="dxa"/>
              <w:bottom w:w="0" w:type="dxa"/>
              <w:right w:w="134" w:type="dxa"/>
            </w:tcMar>
            <w:vAlign w:val="center"/>
          </w:tcPr>
          <w:p w:rsidR="000D0CA1" w:rsidRPr="002563F8" w:rsidRDefault="000D0CA1" w:rsidP="00FC7E58">
            <w:pPr>
              <w:pageBreakBefore/>
              <w:jc w:val="center"/>
              <w:rPr>
                <w:rFonts w:ascii="Adobe Arabic" w:hAnsi="Adobe Arabic" w:cs="Adobe Arabic"/>
                <w:b/>
                <w:bCs/>
                <w:sz w:val="32"/>
                <w:szCs w:val="36"/>
                <w:rtl/>
                <w:lang w:bidi="ar-SY"/>
              </w:rPr>
            </w:pPr>
            <w:r w:rsidRPr="002563F8">
              <w:rPr>
                <w:rFonts w:ascii="Adobe Arabic" w:hAnsi="Adobe Arabic" w:cs="Adobe Arabic"/>
                <w:b/>
                <w:bCs/>
                <w:color w:val="C00000"/>
                <w:sz w:val="32"/>
                <w:szCs w:val="36"/>
                <w:rtl/>
                <w:lang w:bidi="ar-SY"/>
              </w:rPr>
              <w:t>نعم</w:t>
            </w:r>
          </w:p>
        </w:tc>
        <w:tc>
          <w:tcPr>
            <w:tcW w:w="1316" w:type="dxa"/>
            <w:shd w:val="clear" w:color="auto" w:fill="F2F2F2" w:themeFill="background1" w:themeFillShade="F2"/>
            <w:vAlign w:val="center"/>
          </w:tcPr>
          <w:p w:rsidR="000D0CA1" w:rsidRPr="002563F8" w:rsidRDefault="000D0CA1" w:rsidP="00FC7E58">
            <w:pPr>
              <w:pageBreakBefore/>
              <w:jc w:val="center"/>
              <w:rPr>
                <w:rFonts w:ascii="Adobe Arabic" w:hAnsi="Adobe Arabic" w:cs="Adobe Arabic"/>
                <w:b/>
                <w:bCs/>
                <w:color w:val="C00000"/>
                <w:sz w:val="32"/>
                <w:szCs w:val="36"/>
                <w:rtl/>
                <w:lang w:bidi="ar-SY"/>
              </w:rPr>
            </w:pPr>
            <w:r w:rsidRPr="002563F8">
              <w:rPr>
                <w:rFonts w:ascii="Adobe Arabic" w:hAnsi="Adobe Arabic" w:cs="Adobe Arabic"/>
                <w:b/>
                <w:bCs/>
                <w:color w:val="C00000"/>
                <w:sz w:val="32"/>
                <w:szCs w:val="36"/>
                <w:rtl/>
                <w:lang w:bidi="ar-SY"/>
              </w:rPr>
              <w:t>إلى حد ما</w:t>
            </w:r>
          </w:p>
        </w:tc>
        <w:tc>
          <w:tcPr>
            <w:tcW w:w="1316" w:type="dxa"/>
            <w:shd w:val="clear" w:color="auto" w:fill="F2F2F2" w:themeFill="background1" w:themeFillShade="F2"/>
            <w:vAlign w:val="center"/>
          </w:tcPr>
          <w:p w:rsidR="000D0CA1" w:rsidRPr="002563F8" w:rsidRDefault="000D0CA1" w:rsidP="00FC7E58">
            <w:pPr>
              <w:pageBreakBefore/>
              <w:jc w:val="center"/>
              <w:rPr>
                <w:rFonts w:ascii="Adobe Arabic" w:hAnsi="Adobe Arabic" w:cs="Adobe Arabic"/>
                <w:b/>
                <w:bCs/>
                <w:sz w:val="32"/>
                <w:szCs w:val="36"/>
                <w:rtl/>
                <w:lang w:bidi="ar-SY"/>
              </w:rPr>
            </w:pPr>
            <w:r w:rsidRPr="002563F8">
              <w:rPr>
                <w:rFonts w:ascii="Adobe Arabic" w:hAnsi="Adobe Arabic" w:cs="Adobe Arabic"/>
                <w:b/>
                <w:bCs/>
                <w:color w:val="C00000"/>
                <w:sz w:val="32"/>
                <w:szCs w:val="36"/>
                <w:rtl/>
                <w:lang w:bidi="ar-SY"/>
              </w:rPr>
              <w:t>لا</w:t>
            </w:r>
          </w:p>
        </w:tc>
      </w:tr>
      <w:tr w:rsidR="000D0CA1" w:rsidRPr="00B032FC" w:rsidTr="00FC7E58">
        <w:trPr>
          <w:trHeight w:val="540"/>
        </w:trPr>
        <w:tc>
          <w:tcPr>
            <w:tcW w:w="6117" w:type="dxa"/>
            <w:shd w:val="clear" w:color="auto" w:fill="auto"/>
            <w:tcMar>
              <w:top w:w="15" w:type="dxa"/>
              <w:left w:w="134" w:type="dxa"/>
              <w:bottom w:w="0" w:type="dxa"/>
              <w:right w:w="134" w:type="dxa"/>
            </w:tcMar>
            <w:vAlign w:val="center"/>
          </w:tcPr>
          <w:p w:rsidR="000D0CA1" w:rsidRPr="002563F8" w:rsidRDefault="000D0CA1" w:rsidP="00FC7E58">
            <w:pPr>
              <w:rPr>
                <w:color w:val="002060"/>
                <w:sz w:val="34"/>
                <w:rtl/>
              </w:rPr>
            </w:pPr>
            <w:r w:rsidRPr="002563F8">
              <w:rPr>
                <w:color w:val="002060"/>
                <w:sz w:val="34"/>
                <w:rtl/>
              </w:rPr>
              <w:t>1 -هل تستطيع أن تحدد أهداف اتصالك مع الآخرين بسهولة؟</w:t>
            </w:r>
          </w:p>
        </w:tc>
        <w:tc>
          <w:tcPr>
            <w:tcW w:w="1316" w:type="dxa"/>
            <w:shd w:val="clear" w:color="auto" w:fill="auto"/>
            <w:tcMar>
              <w:top w:w="89" w:type="dxa"/>
              <w:left w:w="178" w:type="dxa"/>
              <w:bottom w:w="89" w:type="dxa"/>
              <w:right w:w="178" w:type="dxa"/>
            </w:tcMar>
            <w:vAlign w:val="center"/>
          </w:tcPr>
          <w:p w:rsidR="000D0CA1" w:rsidRPr="00B032FC" w:rsidRDefault="000D0CA1" w:rsidP="00FC7E58">
            <w:pPr>
              <w:jc w:val="center"/>
              <w:rPr>
                <w:rtl/>
                <w:lang w:bidi="ar-SY"/>
              </w:rPr>
            </w:pPr>
          </w:p>
        </w:tc>
        <w:tc>
          <w:tcPr>
            <w:tcW w:w="1316" w:type="dxa"/>
          </w:tcPr>
          <w:p w:rsidR="000D0CA1" w:rsidRPr="00B032FC" w:rsidRDefault="000D0CA1" w:rsidP="00FC7E58">
            <w:pPr>
              <w:jc w:val="center"/>
              <w:rPr>
                <w:rtl/>
                <w:lang w:bidi="ar-SY"/>
              </w:rPr>
            </w:pPr>
          </w:p>
        </w:tc>
        <w:tc>
          <w:tcPr>
            <w:tcW w:w="1316" w:type="dxa"/>
          </w:tcPr>
          <w:p w:rsidR="000D0CA1" w:rsidRPr="00B032FC" w:rsidRDefault="000D0CA1" w:rsidP="00FC7E58">
            <w:pPr>
              <w:jc w:val="center"/>
              <w:rPr>
                <w:rtl/>
                <w:lang w:bidi="ar-SY"/>
              </w:rPr>
            </w:pPr>
          </w:p>
        </w:tc>
      </w:tr>
      <w:tr w:rsidR="000D0CA1" w:rsidRPr="00B032FC" w:rsidTr="00FC7E58">
        <w:trPr>
          <w:trHeight w:val="540"/>
        </w:trPr>
        <w:tc>
          <w:tcPr>
            <w:tcW w:w="6117" w:type="dxa"/>
            <w:shd w:val="clear" w:color="auto" w:fill="auto"/>
            <w:tcMar>
              <w:top w:w="15" w:type="dxa"/>
              <w:left w:w="134" w:type="dxa"/>
              <w:bottom w:w="0" w:type="dxa"/>
              <w:right w:w="134" w:type="dxa"/>
            </w:tcMar>
            <w:vAlign w:val="center"/>
          </w:tcPr>
          <w:p w:rsidR="000D0CA1" w:rsidRPr="002563F8" w:rsidRDefault="000D0CA1" w:rsidP="00FC7E58">
            <w:pPr>
              <w:rPr>
                <w:color w:val="002060"/>
                <w:sz w:val="34"/>
                <w:rtl/>
              </w:rPr>
            </w:pPr>
            <w:r w:rsidRPr="002563F8">
              <w:rPr>
                <w:color w:val="002060"/>
                <w:sz w:val="34"/>
                <w:rtl/>
              </w:rPr>
              <w:t>2 -هل لديك المهارة الكافية لتحليل شخصية الآخرين؟</w:t>
            </w:r>
          </w:p>
        </w:tc>
        <w:tc>
          <w:tcPr>
            <w:tcW w:w="1316" w:type="dxa"/>
            <w:shd w:val="clear" w:color="auto" w:fill="auto"/>
            <w:tcMar>
              <w:top w:w="89" w:type="dxa"/>
              <w:left w:w="178" w:type="dxa"/>
              <w:bottom w:w="89" w:type="dxa"/>
              <w:right w:w="178" w:type="dxa"/>
            </w:tcMar>
            <w:vAlign w:val="center"/>
          </w:tcPr>
          <w:p w:rsidR="000D0CA1" w:rsidRPr="00B032FC" w:rsidRDefault="000D0CA1" w:rsidP="00FC7E58">
            <w:pPr>
              <w:jc w:val="center"/>
              <w:rPr>
                <w:rtl/>
                <w:lang w:bidi="ar-SY"/>
              </w:rPr>
            </w:pPr>
          </w:p>
        </w:tc>
        <w:tc>
          <w:tcPr>
            <w:tcW w:w="1316" w:type="dxa"/>
          </w:tcPr>
          <w:p w:rsidR="000D0CA1" w:rsidRPr="00B032FC" w:rsidRDefault="000D0CA1" w:rsidP="00FC7E58">
            <w:pPr>
              <w:jc w:val="center"/>
              <w:rPr>
                <w:rtl/>
                <w:lang w:bidi="ar-SY"/>
              </w:rPr>
            </w:pPr>
          </w:p>
        </w:tc>
        <w:tc>
          <w:tcPr>
            <w:tcW w:w="1316" w:type="dxa"/>
          </w:tcPr>
          <w:p w:rsidR="000D0CA1" w:rsidRPr="00B032FC" w:rsidRDefault="000D0CA1" w:rsidP="00FC7E58">
            <w:pPr>
              <w:jc w:val="center"/>
              <w:rPr>
                <w:rtl/>
                <w:lang w:bidi="ar-SY"/>
              </w:rPr>
            </w:pPr>
          </w:p>
        </w:tc>
      </w:tr>
      <w:tr w:rsidR="000D0CA1" w:rsidRPr="00B032FC" w:rsidTr="00FC7E58">
        <w:trPr>
          <w:trHeight w:val="540"/>
        </w:trPr>
        <w:tc>
          <w:tcPr>
            <w:tcW w:w="6117" w:type="dxa"/>
            <w:shd w:val="clear" w:color="auto" w:fill="auto"/>
            <w:tcMar>
              <w:top w:w="15" w:type="dxa"/>
              <w:left w:w="134" w:type="dxa"/>
              <w:bottom w:w="0" w:type="dxa"/>
              <w:right w:w="134" w:type="dxa"/>
            </w:tcMar>
            <w:vAlign w:val="center"/>
          </w:tcPr>
          <w:p w:rsidR="000D0CA1" w:rsidRPr="002563F8" w:rsidRDefault="000D0CA1" w:rsidP="00FC7E58">
            <w:pPr>
              <w:rPr>
                <w:color w:val="002060"/>
                <w:sz w:val="34"/>
                <w:rtl/>
              </w:rPr>
            </w:pPr>
            <w:r w:rsidRPr="002563F8">
              <w:rPr>
                <w:color w:val="002060"/>
                <w:sz w:val="34"/>
                <w:rtl/>
              </w:rPr>
              <w:t>3 -هل ت</w:t>
            </w:r>
            <w:r w:rsidRPr="002563F8">
              <w:rPr>
                <w:rFonts w:hint="cs"/>
                <w:color w:val="002060"/>
                <w:sz w:val="34"/>
                <w:rtl/>
              </w:rPr>
              <w:t>م</w:t>
            </w:r>
            <w:r w:rsidRPr="002563F8">
              <w:rPr>
                <w:color w:val="002060"/>
                <w:sz w:val="34"/>
                <w:rtl/>
              </w:rPr>
              <w:t>لك أساليب مختلفة لإعداد وكتابة المراسلات؟</w:t>
            </w:r>
          </w:p>
        </w:tc>
        <w:tc>
          <w:tcPr>
            <w:tcW w:w="1316" w:type="dxa"/>
            <w:shd w:val="clear" w:color="auto" w:fill="auto"/>
            <w:vAlign w:val="center"/>
          </w:tcPr>
          <w:p w:rsidR="000D0CA1" w:rsidRPr="00B032FC" w:rsidRDefault="000D0CA1" w:rsidP="00FC7E58">
            <w:pPr>
              <w:jc w:val="center"/>
            </w:pPr>
          </w:p>
        </w:tc>
        <w:tc>
          <w:tcPr>
            <w:tcW w:w="1316" w:type="dxa"/>
          </w:tcPr>
          <w:p w:rsidR="000D0CA1" w:rsidRPr="00B032FC" w:rsidRDefault="000D0CA1" w:rsidP="00FC7E58">
            <w:pPr>
              <w:jc w:val="center"/>
            </w:pPr>
          </w:p>
        </w:tc>
        <w:tc>
          <w:tcPr>
            <w:tcW w:w="1316" w:type="dxa"/>
          </w:tcPr>
          <w:p w:rsidR="000D0CA1" w:rsidRPr="00B032FC" w:rsidRDefault="000D0CA1" w:rsidP="00FC7E58">
            <w:pPr>
              <w:jc w:val="center"/>
            </w:pPr>
          </w:p>
        </w:tc>
      </w:tr>
      <w:tr w:rsidR="000D0CA1" w:rsidRPr="00B032FC" w:rsidTr="00FC7E58">
        <w:trPr>
          <w:trHeight w:val="540"/>
        </w:trPr>
        <w:tc>
          <w:tcPr>
            <w:tcW w:w="6117" w:type="dxa"/>
            <w:shd w:val="clear" w:color="auto" w:fill="auto"/>
            <w:tcMar>
              <w:top w:w="15" w:type="dxa"/>
              <w:left w:w="134" w:type="dxa"/>
              <w:bottom w:w="0" w:type="dxa"/>
              <w:right w:w="134" w:type="dxa"/>
            </w:tcMar>
            <w:vAlign w:val="center"/>
          </w:tcPr>
          <w:p w:rsidR="000D0CA1" w:rsidRPr="002563F8" w:rsidRDefault="000D0CA1" w:rsidP="00FC7E58">
            <w:pPr>
              <w:rPr>
                <w:color w:val="002060"/>
                <w:sz w:val="34"/>
                <w:rtl/>
              </w:rPr>
            </w:pPr>
            <w:r w:rsidRPr="002563F8">
              <w:rPr>
                <w:color w:val="002060"/>
                <w:sz w:val="34"/>
                <w:rtl/>
              </w:rPr>
              <w:t>4 -هل بإمكانك اختيار الوسيلة المناسبة للاتصال بالآخرين.</w:t>
            </w:r>
          </w:p>
        </w:tc>
        <w:tc>
          <w:tcPr>
            <w:tcW w:w="1316" w:type="dxa"/>
            <w:shd w:val="clear" w:color="auto" w:fill="auto"/>
            <w:vAlign w:val="center"/>
          </w:tcPr>
          <w:p w:rsidR="000D0CA1" w:rsidRPr="00B032FC" w:rsidRDefault="000D0CA1" w:rsidP="00FC7E58">
            <w:pPr>
              <w:jc w:val="center"/>
            </w:pPr>
          </w:p>
        </w:tc>
        <w:tc>
          <w:tcPr>
            <w:tcW w:w="1316" w:type="dxa"/>
          </w:tcPr>
          <w:p w:rsidR="000D0CA1" w:rsidRPr="00B032FC" w:rsidRDefault="000D0CA1" w:rsidP="00FC7E58">
            <w:pPr>
              <w:jc w:val="center"/>
            </w:pPr>
          </w:p>
        </w:tc>
        <w:tc>
          <w:tcPr>
            <w:tcW w:w="1316" w:type="dxa"/>
          </w:tcPr>
          <w:p w:rsidR="000D0CA1" w:rsidRPr="00B032FC" w:rsidRDefault="000D0CA1" w:rsidP="00FC7E58">
            <w:pPr>
              <w:jc w:val="center"/>
            </w:pPr>
          </w:p>
        </w:tc>
      </w:tr>
      <w:tr w:rsidR="000D0CA1" w:rsidRPr="00B032FC" w:rsidTr="00FC7E58">
        <w:trPr>
          <w:trHeight w:val="540"/>
        </w:trPr>
        <w:tc>
          <w:tcPr>
            <w:tcW w:w="6117" w:type="dxa"/>
            <w:shd w:val="clear" w:color="auto" w:fill="auto"/>
            <w:tcMar>
              <w:top w:w="15" w:type="dxa"/>
              <w:left w:w="134" w:type="dxa"/>
              <w:bottom w:w="0" w:type="dxa"/>
              <w:right w:w="134" w:type="dxa"/>
            </w:tcMar>
            <w:vAlign w:val="center"/>
          </w:tcPr>
          <w:p w:rsidR="000D0CA1" w:rsidRPr="002563F8" w:rsidRDefault="000D0CA1" w:rsidP="00FC7E58">
            <w:pPr>
              <w:rPr>
                <w:color w:val="002060"/>
                <w:sz w:val="34"/>
                <w:rtl/>
              </w:rPr>
            </w:pPr>
            <w:r w:rsidRPr="002563F8">
              <w:rPr>
                <w:color w:val="002060"/>
                <w:sz w:val="34"/>
                <w:rtl/>
              </w:rPr>
              <w:t>5 -هل تتحدث مع الآخرين بلباقة وثقة؟</w:t>
            </w:r>
          </w:p>
        </w:tc>
        <w:tc>
          <w:tcPr>
            <w:tcW w:w="1316" w:type="dxa"/>
            <w:shd w:val="clear" w:color="auto" w:fill="auto"/>
            <w:tcMar>
              <w:top w:w="89" w:type="dxa"/>
              <w:left w:w="178" w:type="dxa"/>
              <w:bottom w:w="89" w:type="dxa"/>
              <w:right w:w="178" w:type="dxa"/>
            </w:tcMar>
            <w:vAlign w:val="center"/>
          </w:tcPr>
          <w:p w:rsidR="000D0CA1" w:rsidRPr="00B032FC" w:rsidRDefault="000D0CA1" w:rsidP="00FC7E58">
            <w:pPr>
              <w:jc w:val="center"/>
              <w:rPr>
                <w:rtl/>
                <w:lang w:bidi="ar-SY"/>
              </w:rPr>
            </w:pPr>
          </w:p>
        </w:tc>
        <w:tc>
          <w:tcPr>
            <w:tcW w:w="1316" w:type="dxa"/>
          </w:tcPr>
          <w:p w:rsidR="000D0CA1" w:rsidRPr="00B032FC" w:rsidRDefault="000D0CA1" w:rsidP="00FC7E58">
            <w:pPr>
              <w:jc w:val="center"/>
              <w:rPr>
                <w:rtl/>
                <w:lang w:bidi="ar-SY"/>
              </w:rPr>
            </w:pPr>
          </w:p>
        </w:tc>
        <w:tc>
          <w:tcPr>
            <w:tcW w:w="1316" w:type="dxa"/>
          </w:tcPr>
          <w:p w:rsidR="000D0CA1" w:rsidRPr="00B032FC" w:rsidRDefault="000D0CA1" w:rsidP="00FC7E58">
            <w:pPr>
              <w:jc w:val="center"/>
              <w:rPr>
                <w:rtl/>
                <w:lang w:bidi="ar-SY"/>
              </w:rPr>
            </w:pPr>
          </w:p>
        </w:tc>
      </w:tr>
      <w:tr w:rsidR="000D0CA1" w:rsidRPr="00B032FC" w:rsidTr="00FC7E58">
        <w:trPr>
          <w:trHeight w:val="665"/>
        </w:trPr>
        <w:tc>
          <w:tcPr>
            <w:tcW w:w="6117" w:type="dxa"/>
            <w:shd w:val="clear" w:color="auto" w:fill="auto"/>
            <w:tcMar>
              <w:top w:w="15" w:type="dxa"/>
              <w:left w:w="134" w:type="dxa"/>
              <w:bottom w:w="0" w:type="dxa"/>
              <w:right w:w="134" w:type="dxa"/>
            </w:tcMar>
            <w:vAlign w:val="center"/>
          </w:tcPr>
          <w:p w:rsidR="000D0CA1" w:rsidRPr="002563F8" w:rsidRDefault="000D0CA1" w:rsidP="00FC7E58">
            <w:pPr>
              <w:rPr>
                <w:color w:val="002060"/>
                <w:sz w:val="34"/>
                <w:rtl/>
              </w:rPr>
            </w:pPr>
            <w:r w:rsidRPr="002563F8">
              <w:rPr>
                <w:color w:val="002060"/>
                <w:sz w:val="34"/>
                <w:rtl/>
              </w:rPr>
              <w:t>6 -هل ترحب بتساؤلات واستفسارات زملائك؟</w:t>
            </w:r>
          </w:p>
        </w:tc>
        <w:tc>
          <w:tcPr>
            <w:tcW w:w="1316" w:type="dxa"/>
            <w:shd w:val="clear" w:color="auto" w:fill="auto"/>
            <w:vAlign w:val="center"/>
          </w:tcPr>
          <w:p w:rsidR="000D0CA1" w:rsidRPr="00B032FC" w:rsidRDefault="000D0CA1" w:rsidP="00FC7E58">
            <w:pPr>
              <w:jc w:val="center"/>
            </w:pPr>
          </w:p>
        </w:tc>
        <w:tc>
          <w:tcPr>
            <w:tcW w:w="1316" w:type="dxa"/>
          </w:tcPr>
          <w:p w:rsidR="000D0CA1" w:rsidRPr="00B032FC" w:rsidRDefault="000D0CA1" w:rsidP="00FC7E58">
            <w:pPr>
              <w:jc w:val="center"/>
            </w:pPr>
          </w:p>
        </w:tc>
        <w:tc>
          <w:tcPr>
            <w:tcW w:w="1316" w:type="dxa"/>
          </w:tcPr>
          <w:p w:rsidR="000D0CA1" w:rsidRPr="00B032FC" w:rsidRDefault="000D0CA1" w:rsidP="00FC7E58">
            <w:pPr>
              <w:jc w:val="center"/>
            </w:pPr>
          </w:p>
        </w:tc>
      </w:tr>
      <w:tr w:rsidR="000D0CA1" w:rsidRPr="00B032FC" w:rsidTr="00FC7E58">
        <w:trPr>
          <w:trHeight w:val="665"/>
        </w:trPr>
        <w:tc>
          <w:tcPr>
            <w:tcW w:w="6117" w:type="dxa"/>
            <w:shd w:val="clear" w:color="auto" w:fill="auto"/>
            <w:tcMar>
              <w:top w:w="15" w:type="dxa"/>
              <w:left w:w="134" w:type="dxa"/>
              <w:bottom w:w="0" w:type="dxa"/>
              <w:right w:w="134" w:type="dxa"/>
            </w:tcMar>
            <w:vAlign w:val="center"/>
          </w:tcPr>
          <w:p w:rsidR="000D0CA1" w:rsidRPr="002563F8" w:rsidRDefault="000D0CA1" w:rsidP="00FC7E58">
            <w:pPr>
              <w:rPr>
                <w:color w:val="002060"/>
                <w:sz w:val="34"/>
                <w:rtl/>
              </w:rPr>
            </w:pPr>
            <w:r w:rsidRPr="002563F8">
              <w:rPr>
                <w:color w:val="002060"/>
                <w:sz w:val="34"/>
                <w:rtl/>
              </w:rPr>
              <w:t>7 -هل تهتم بردود أفعال من تتحدث معه؟</w:t>
            </w:r>
          </w:p>
        </w:tc>
        <w:tc>
          <w:tcPr>
            <w:tcW w:w="1316" w:type="dxa"/>
            <w:vAlign w:val="center"/>
          </w:tcPr>
          <w:p w:rsidR="000D0CA1" w:rsidRPr="00B032FC" w:rsidRDefault="000D0CA1" w:rsidP="00FC7E58">
            <w:pPr>
              <w:jc w:val="center"/>
            </w:pPr>
          </w:p>
        </w:tc>
        <w:tc>
          <w:tcPr>
            <w:tcW w:w="1316" w:type="dxa"/>
          </w:tcPr>
          <w:p w:rsidR="000D0CA1" w:rsidRPr="00B032FC" w:rsidRDefault="000D0CA1" w:rsidP="00FC7E58">
            <w:pPr>
              <w:jc w:val="center"/>
            </w:pPr>
          </w:p>
        </w:tc>
        <w:tc>
          <w:tcPr>
            <w:tcW w:w="1316" w:type="dxa"/>
          </w:tcPr>
          <w:p w:rsidR="000D0CA1" w:rsidRPr="00B032FC" w:rsidRDefault="000D0CA1" w:rsidP="00FC7E58">
            <w:pPr>
              <w:jc w:val="center"/>
            </w:pPr>
          </w:p>
        </w:tc>
      </w:tr>
      <w:tr w:rsidR="000D0CA1" w:rsidRPr="00B032FC" w:rsidTr="00FC7E58">
        <w:trPr>
          <w:trHeight w:val="665"/>
        </w:trPr>
        <w:tc>
          <w:tcPr>
            <w:tcW w:w="6117" w:type="dxa"/>
            <w:shd w:val="clear" w:color="auto" w:fill="auto"/>
            <w:tcMar>
              <w:top w:w="15" w:type="dxa"/>
              <w:left w:w="134" w:type="dxa"/>
              <w:bottom w:w="0" w:type="dxa"/>
              <w:right w:w="134" w:type="dxa"/>
            </w:tcMar>
            <w:vAlign w:val="center"/>
          </w:tcPr>
          <w:p w:rsidR="000D0CA1" w:rsidRPr="002563F8" w:rsidRDefault="000D0CA1" w:rsidP="00FC7E58">
            <w:pPr>
              <w:rPr>
                <w:color w:val="002060"/>
                <w:sz w:val="34"/>
                <w:rtl/>
              </w:rPr>
            </w:pPr>
            <w:r w:rsidRPr="002563F8">
              <w:rPr>
                <w:color w:val="002060"/>
                <w:sz w:val="34"/>
                <w:rtl/>
              </w:rPr>
              <w:t>8 -هل تراعي قواعد الكتابة الجيدة عند إعداد التقارير؟</w:t>
            </w:r>
          </w:p>
        </w:tc>
        <w:tc>
          <w:tcPr>
            <w:tcW w:w="1316" w:type="dxa"/>
            <w:vAlign w:val="center"/>
          </w:tcPr>
          <w:p w:rsidR="000D0CA1" w:rsidRPr="00B032FC" w:rsidRDefault="000D0CA1" w:rsidP="00FC7E58">
            <w:pPr>
              <w:jc w:val="center"/>
            </w:pPr>
          </w:p>
        </w:tc>
        <w:tc>
          <w:tcPr>
            <w:tcW w:w="1316" w:type="dxa"/>
          </w:tcPr>
          <w:p w:rsidR="000D0CA1" w:rsidRPr="00B032FC" w:rsidRDefault="000D0CA1" w:rsidP="00FC7E58">
            <w:pPr>
              <w:jc w:val="center"/>
            </w:pPr>
          </w:p>
        </w:tc>
        <w:tc>
          <w:tcPr>
            <w:tcW w:w="1316" w:type="dxa"/>
          </w:tcPr>
          <w:p w:rsidR="000D0CA1" w:rsidRPr="00B032FC" w:rsidRDefault="000D0CA1" w:rsidP="00FC7E58">
            <w:pPr>
              <w:jc w:val="center"/>
            </w:pPr>
          </w:p>
        </w:tc>
      </w:tr>
      <w:tr w:rsidR="000D0CA1" w:rsidRPr="00B032FC" w:rsidTr="00FC7E58">
        <w:trPr>
          <w:trHeight w:val="665"/>
        </w:trPr>
        <w:tc>
          <w:tcPr>
            <w:tcW w:w="6117" w:type="dxa"/>
            <w:shd w:val="clear" w:color="auto" w:fill="auto"/>
            <w:tcMar>
              <w:top w:w="15" w:type="dxa"/>
              <w:left w:w="134" w:type="dxa"/>
              <w:bottom w:w="0" w:type="dxa"/>
              <w:right w:w="134" w:type="dxa"/>
            </w:tcMar>
            <w:vAlign w:val="center"/>
          </w:tcPr>
          <w:p w:rsidR="000D0CA1" w:rsidRPr="002563F8" w:rsidRDefault="000D0CA1" w:rsidP="00FC7E58">
            <w:pPr>
              <w:rPr>
                <w:color w:val="002060"/>
                <w:sz w:val="34"/>
                <w:rtl/>
              </w:rPr>
            </w:pPr>
            <w:r w:rsidRPr="002563F8">
              <w:rPr>
                <w:color w:val="002060"/>
                <w:sz w:val="34"/>
                <w:rtl/>
              </w:rPr>
              <w:t>9 -هل تسجل الملاحظات المهمة عند مناقشة الموضوعات المتعلقة بالعمل مع الآخرين؟</w:t>
            </w:r>
          </w:p>
        </w:tc>
        <w:tc>
          <w:tcPr>
            <w:tcW w:w="1316" w:type="dxa"/>
            <w:vAlign w:val="center"/>
          </w:tcPr>
          <w:p w:rsidR="000D0CA1" w:rsidRPr="00B032FC" w:rsidRDefault="000D0CA1" w:rsidP="00FC7E58">
            <w:pPr>
              <w:jc w:val="center"/>
            </w:pPr>
          </w:p>
        </w:tc>
        <w:tc>
          <w:tcPr>
            <w:tcW w:w="1316" w:type="dxa"/>
          </w:tcPr>
          <w:p w:rsidR="000D0CA1" w:rsidRPr="00B032FC" w:rsidRDefault="000D0CA1" w:rsidP="00FC7E58">
            <w:pPr>
              <w:jc w:val="center"/>
            </w:pPr>
          </w:p>
        </w:tc>
        <w:tc>
          <w:tcPr>
            <w:tcW w:w="1316" w:type="dxa"/>
          </w:tcPr>
          <w:p w:rsidR="000D0CA1" w:rsidRPr="00B032FC" w:rsidRDefault="000D0CA1" w:rsidP="00FC7E58">
            <w:pPr>
              <w:jc w:val="center"/>
            </w:pPr>
          </w:p>
        </w:tc>
      </w:tr>
    </w:tbl>
    <w:p w:rsidR="000D0CA1" w:rsidRDefault="000D0CA1" w:rsidP="000D0CA1">
      <w:pPr>
        <w:jc w:val="left"/>
        <w:rPr>
          <w:rtl/>
        </w:rPr>
      </w:pPr>
      <w:r>
        <w:rPr>
          <w:noProof/>
        </w:rPr>
        <mc:AlternateContent>
          <mc:Choice Requires="wpg">
            <w:drawing>
              <wp:inline distT="0" distB="0" distL="0" distR="0" wp14:anchorId="409BC2AA" wp14:editId="3287DB9C">
                <wp:extent cx="5731510" cy="462280"/>
                <wp:effectExtent l="0" t="0" r="2540" b="0"/>
                <wp:docPr id="3603" name="Group 32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462280"/>
                          <a:chOff x="-1619" y="0"/>
                          <a:chExt cx="61055" cy="4927"/>
                        </a:xfrm>
                      </wpg:grpSpPr>
                      <wpg:grpSp>
                        <wpg:cNvPr id="3604" name="Group 256605"/>
                        <wpg:cNvGrpSpPr>
                          <a:grpSpLocks/>
                        </wpg:cNvGrpSpPr>
                        <wpg:grpSpPr bwMode="auto">
                          <a:xfrm>
                            <a:off x="-1619" y="0"/>
                            <a:ext cx="61055" cy="4927"/>
                            <a:chOff x="-1658" y="159"/>
                            <a:chExt cx="62550" cy="5058"/>
                          </a:xfrm>
                        </wpg:grpSpPr>
                        <wpg:grpSp>
                          <wpg:cNvPr id="3605" name="Group 256606"/>
                          <wpg:cNvGrpSpPr>
                            <a:grpSpLocks/>
                          </wpg:cNvGrpSpPr>
                          <wpg:grpSpPr bwMode="auto">
                            <a:xfrm>
                              <a:off x="44009" y="159"/>
                              <a:ext cx="16882" cy="5058"/>
                              <a:chOff x="35684" y="223"/>
                              <a:chExt cx="24628" cy="7110"/>
                            </a:xfrm>
                          </wpg:grpSpPr>
                          <wps:wsp>
                            <wps:cNvPr id="3606"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35684" y="223"/>
                                <a:ext cx="24629" cy="7110"/>
                              </a:xfrm>
                              <a:prstGeom prst="roundRect">
                                <a:avLst>
                                  <a:gd name="adj" fmla="val 50000"/>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FC7E58" w:rsidRPr="00BB0D09" w:rsidRDefault="00FC7E58" w:rsidP="000D0CA1">
                                  <w:pPr>
                                    <w:pStyle w:val="NoSpacing"/>
                                    <w:rPr>
                                      <w:b/>
                                      <w:color w:val="FFFFFF" w:themeColor="background1"/>
                                    </w:rPr>
                                  </w:pPr>
                                  <w:r>
                                    <w:rPr>
                                      <w:rFonts w:hint="cs"/>
                                      <w:rtl/>
                                      <w:lang w:bidi="ar-SY"/>
                                    </w:rPr>
                                    <w:t xml:space="preserve">       </w:t>
                                  </w:r>
                                  <w:r w:rsidRPr="00BB0D09">
                                    <w:rPr>
                                      <w:rFonts w:hint="cs"/>
                                      <w:color w:val="FFFFFF" w:themeColor="background1"/>
                                      <w:rtl/>
                                      <w:lang w:bidi="ar-SY"/>
                                    </w:rPr>
                                    <w:t>عزيزي المدرّب:</w:t>
                                  </w:r>
                                </w:p>
                              </w:txbxContent>
                            </wps:txbx>
                            <wps:bodyPr rot="0" vert="horz" wrap="square" lIns="91440" tIns="0" rIns="91440" bIns="45720" anchor="ctr" anchorCtr="0" upright="1">
                              <a:noAutofit/>
                            </wps:bodyPr>
                          </wps:wsp>
                          <wps:wsp>
                            <wps:cNvPr id="3607"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53438" y="734"/>
                                <a:ext cx="5715" cy="5715"/>
                              </a:xfrm>
                              <a:prstGeom prst="ellipse">
                                <a:avLst/>
                              </a:prstGeom>
                              <a:solidFill>
                                <a:schemeClr val="tx1">
                                  <a:lumMod val="85000"/>
                                  <a:lumOff val="15000"/>
                                </a:schemeClr>
                              </a:solidFill>
                              <a:ln>
                                <a:noFill/>
                              </a:ln>
                              <a:effectLst>
                                <a:outerShdw dist="38100" dir="5400000" algn="t"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3608" name="Rectangle 256609"/>
                          <wps:cNvSpPr>
                            <a:spLocks noChangeArrowheads="1"/>
                          </wps:cNvSpPr>
                          <wps:spPr bwMode="auto">
                            <a:xfrm>
                              <a:off x="-1658" y="4929"/>
                              <a:ext cx="50526" cy="288"/>
                            </a:xfrm>
                            <a:prstGeom prst="rect">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3609" name="Google Shape;333;p20"/>
                        <wpg:cNvGrpSpPr>
                          <a:grpSpLocks/>
                        </wpg:cNvGrpSpPr>
                        <wpg:grpSpPr bwMode="auto">
                          <a:xfrm>
                            <a:off x="55626" y="1238"/>
                            <a:ext cx="2443" cy="2444"/>
                            <a:chOff x="0" y="0"/>
                            <a:chExt cx="354364" cy="354745"/>
                          </a:xfrm>
                        </wpg:grpSpPr>
                        <wps:wsp>
                          <wps:cNvPr id="3610" name="Google Shape;334;p20"/>
                          <wps:cNvSpPr>
                            <a:spLocks/>
                          </wps:cNvSpPr>
                          <wps:spPr bwMode="auto">
                            <a:xfrm>
                              <a:off x="0" y="155108"/>
                              <a:ext cx="132667" cy="199288"/>
                            </a:xfrm>
                            <a:custGeom>
                              <a:avLst/>
                              <a:gdLst>
                                <a:gd name="T0" fmla="*/ 2239 w 4168"/>
                                <a:gd name="T1" fmla="*/ 343 h 6261"/>
                                <a:gd name="T2" fmla="*/ 3811 w 4168"/>
                                <a:gd name="T3" fmla="*/ 3414 h 6261"/>
                                <a:gd name="T4" fmla="*/ 2775 w 4168"/>
                                <a:gd name="T5" fmla="*/ 3831 h 6261"/>
                                <a:gd name="T6" fmla="*/ 2775 w 4168"/>
                                <a:gd name="T7" fmla="*/ 3462 h 6261"/>
                                <a:gd name="T8" fmla="*/ 3096 w 4168"/>
                                <a:gd name="T9" fmla="*/ 1712 h 6261"/>
                                <a:gd name="T10" fmla="*/ 1632 w 4168"/>
                                <a:gd name="T11" fmla="*/ 1271 h 6261"/>
                                <a:gd name="T12" fmla="*/ 1286 w 4168"/>
                                <a:gd name="T13" fmla="*/ 1843 h 6261"/>
                                <a:gd name="T14" fmla="*/ 1513 w 4168"/>
                                <a:gd name="T15" fmla="*/ 1843 h 6261"/>
                                <a:gd name="T16" fmla="*/ 2882 w 4168"/>
                                <a:gd name="T17" fmla="*/ 1950 h 6261"/>
                                <a:gd name="T18" fmla="*/ 2084 w 4168"/>
                                <a:gd name="T19" fmla="*/ 3319 h 6261"/>
                                <a:gd name="T20" fmla="*/ 870 w 4168"/>
                                <a:gd name="T21" fmla="*/ 2093 h 6261"/>
                                <a:gd name="T22" fmla="*/ 1405 w 4168"/>
                                <a:gd name="T23" fmla="*/ 3462 h 6261"/>
                                <a:gd name="T24" fmla="*/ 1405 w 4168"/>
                                <a:gd name="T25" fmla="*/ 3831 h 6261"/>
                                <a:gd name="T26" fmla="*/ 393 w 4168"/>
                                <a:gd name="T27" fmla="*/ 3414 h 6261"/>
                                <a:gd name="T28" fmla="*/ 1965 w 4168"/>
                                <a:gd name="T29" fmla="*/ 343 h 6261"/>
                                <a:gd name="T30" fmla="*/ 2429 w 4168"/>
                                <a:gd name="T31" fmla="*/ 3581 h 6261"/>
                                <a:gd name="T32" fmla="*/ 2715 w 4168"/>
                                <a:gd name="T33" fmla="*/ 4236 h 6261"/>
                                <a:gd name="T34" fmla="*/ 2072 w 4168"/>
                                <a:gd name="T35" fmla="*/ 4712 h 6261"/>
                                <a:gd name="T36" fmla="*/ 1429 w 4168"/>
                                <a:gd name="T37" fmla="*/ 4236 h 6261"/>
                                <a:gd name="T38" fmla="*/ 1715 w 4168"/>
                                <a:gd name="T39" fmla="*/ 3581 h 6261"/>
                                <a:gd name="T40" fmla="*/ 2429 w 4168"/>
                                <a:gd name="T41" fmla="*/ 3581 h 6261"/>
                                <a:gd name="T42" fmla="*/ 1906 w 4168"/>
                                <a:gd name="T43" fmla="*/ 9 h 6261"/>
                                <a:gd name="T44" fmla="*/ 60 w 4168"/>
                                <a:gd name="T45" fmla="*/ 3295 h 6261"/>
                                <a:gd name="T46" fmla="*/ 1036 w 4168"/>
                                <a:gd name="T47" fmla="*/ 4093 h 6261"/>
                                <a:gd name="T48" fmla="*/ 1 w 4168"/>
                                <a:gd name="T49" fmla="*/ 5022 h 6261"/>
                                <a:gd name="T50" fmla="*/ 167 w 4168"/>
                                <a:gd name="T51" fmla="*/ 6260 h 6261"/>
                                <a:gd name="T52" fmla="*/ 334 w 4168"/>
                                <a:gd name="T53" fmla="*/ 5022 h 6261"/>
                                <a:gd name="T54" fmla="*/ 1048 w 4168"/>
                                <a:gd name="T55" fmla="*/ 4450 h 6261"/>
                                <a:gd name="T56" fmla="*/ 3132 w 4168"/>
                                <a:gd name="T57" fmla="*/ 4450 h 6261"/>
                                <a:gd name="T58" fmla="*/ 3846 w 4168"/>
                                <a:gd name="T59" fmla="*/ 5022 h 6261"/>
                                <a:gd name="T60" fmla="*/ 4013 w 4168"/>
                                <a:gd name="T61" fmla="*/ 6260 h 6261"/>
                                <a:gd name="T62" fmla="*/ 4168 w 4168"/>
                                <a:gd name="T63" fmla="*/ 5022 h 6261"/>
                                <a:gd name="T64" fmla="*/ 3120 w 4168"/>
                                <a:gd name="T65" fmla="*/ 4093 h 6261"/>
                                <a:gd name="T66" fmla="*/ 4084 w 4168"/>
                                <a:gd name="T67" fmla="*/ 3295 h 6261"/>
                                <a:gd name="T68" fmla="*/ 2239 w 4168"/>
                                <a:gd name="T69" fmla="*/ 9 h 62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4168" h="6261" extrusionOk="0">
                                  <a:moveTo>
                                    <a:pt x="2102" y="325"/>
                                  </a:moveTo>
                                  <a:cubicBezTo>
                                    <a:pt x="2147" y="325"/>
                                    <a:pt x="2191" y="331"/>
                                    <a:pt x="2239" y="343"/>
                                  </a:cubicBezTo>
                                  <a:cubicBezTo>
                                    <a:pt x="2953" y="402"/>
                                    <a:pt x="3501" y="1021"/>
                                    <a:pt x="3501" y="1748"/>
                                  </a:cubicBezTo>
                                  <a:cubicBezTo>
                                    <a:pt x="3501" y="2438"/>
                                    <a:pt x="3668" y="3081"/>
                                    <a:pt x="3811" y="3414"/>
                                  </a:cubicBezTo>
                                  <a:lnTo>
                                    <a:pt x="3811" y="3438"/>
                                  </a:lnTo>
                                  <a:cubicBezTo>
                                    <a:pt x="3632" y="3534"/>
                                    <a:pt x="3310" y="3736"/>
                                    <a:pt x="2775" y="3831"/>
                                  </a:cubicBezTo>
                                  <a:lnTo>
                                    <a:pt x="2775" y="3795"/>
                                  </a:lnTo>
                                  <a:lnTo>
                                    <a:pt x="2775" y="3462"/>
                                  </a:lnTo>
                                  <a:cubicBezTo>
                                    <a:pt x="2977" y="3343"/>
                                    <a:pt x="3156" y="3164"/>
                                    <a:pt x="3299" y="2938"/>
                                  </a:cubicBezTo>
                                  <a:cubicBezTo>
                                    <a:pt x="3513" y="2545"/>
                                    <a:pt x="3441" y="2021"/>
                                    <a:pt x="3096" y="1712"/>
                                  </a:cubicBezTo>
                                  <a:cubicBezTo>
                                    <a:pt x="2858" y="1486"/>
                                    <a:pt x="2429" y="1236"/>
                                    <a:pt x="1751" y="1236"/>
                                  </a:cubicBezTo>
                                  <a:cubicBezTo>
                                    <a:pt x="1703" y="1236"/>
                                    <a:pt x="1656" y="1248"/>
                                    <a:pt x="1632" y="1271"/>
                                  </a:cubicBezTo>
                                  <a:lnTo>
                                    <a:pt x="1286" y="1617"/>
                                  </a:lnTo>
                                  <a:cubicBezTo>
                                    <a:pt x="1227" y="1676"/>
                                    <a:pt x="1227" y="1783"/>
                                    <a:pt x="1286" y="1843"/>
                                  </a:cubicBezTo>
                                  <a:cubicBezTo>
                                    <a:pt x="1316" y="1873"/>
                                    <a:pt x="1358" y="1887"/>
                                    <a:pt x="1400" y="1887"/>
                                  </a:cubicBezTo>
                                  <a:cubicBezTo>
                                    <a:pt x="1441" y="1887"/>
                                    <a:pt x="1483" y="1873"/>
                                    <a:pt x="1513" y="1843"/>
                                  </a:cubicBezTo>
                                  <a:lnTo>
                                    <a:pt x="1810" y="1545"/>
                                  </a:lnTo>
                                  <a:cubicBezTo>
                                    <a:pt x="2239" y="1557"/>
                                    <a:pt x="2596" y="1688"/>
                                    <a:pt x="2882" y="1950"/>
                                  </a:cubicBezTo>
                                  <a:cubicBezTo>
                                    <a:pt x="3120" y="2152"/>
                                    <a:pt x="3156" y="2510"/>
                                    <a:pt x="3013" y="2783"/>
                                  </a:cubicBezTo>
                                  <a:cubicBezTo>
                                    <a:pt x="2822" y="3105"/>
                                    <a:pt x="2477" y="3319"/>
                                    <a:pt x="2084" y="3319"/>
                                  </a:cubicBezTo>
                                  <a:cubicBezTo>
                                    <a:pt x="1513" y="3319"/>
                                    <a:pt x="1036" y="2843"/>
                                    <a:pt x="1036" y="2260"/>
                                  </a:cubicBezTo>
                                  <a:cubicBezTo>
                                    <a:pt x="1036" y="2164"/>
                                    <a:pt x="953" y="2093"/>
                                    <a:pt x="870" y="2093"/>
                                  </a:cubicBezTo>
                                  <a:cubicBezTo>
                                    <a:pt x="774" y="2093"/>
                                    <a:pt x="703" y="2164"/>
                                    <a:pt x="703" y="2260"/>
                                  </a:cubicBezTo>
                                  <a:cubicBezTo>
                                    <a:pt x="703" y="2760"/>
                                    <a:pt x="989" y="3224"/>
                                    <a:pt x="1405" y="3462"/>
                                  </a:cubicBezTo>
                                  <a:lnTo>
                                    <a:pt x="1405" y="3795"/>
                                  </a:lnTo>
                                  <a:lnTo>
                                    <a:pt x="1405" y="3831"/>
                                  </a:lnTo>
                                  <a:cubicBezTo>
                                    <a:pt x="858" y="3712"/>
                                    <a:pt x="524" y="3534"/>
                                    <a:pt x="393" y="3438"/>
                                  </a:cubicBezTo>
                                  <a:cubicBezTo>
                                    <a:pt x="393" y="3438"/>
                                    <a:pt x="382" y="3438"/>
                                    <a:pt x="393" y="3414"/>
                                  </a:cubicBezTo>
                                  <a:cubicBezTo>
                                    <a:pt x="524" y="3081"/>
                                    <a:pt x="691" y="2438"/>
                                    <a:pt x="703" y="1748"/>
                                  </a:cubicBezTo>
                                  <a:cubicBezTo>
                                    <a:pt x="703" y="1021"/>
                                    <a:pt x="1275" y="402"/>
                                    <a:pt x="1965" y="343"/>
                                  </a:cubicBezTo>
                                  <a:cubicBezTo>
                                    <a:pt x="2013" y="331"/>
                                    <a:pt x="2057" y="325"/>
                                    <a:pt x="2102" y="325"/>
                                  </a:cubicBezTo>
                                  <a:close/>
                                  <a:moveTo>
                                    <a:pt x="2429" y="3581"/>
                                  </a:moveTo>
                                  <a:lnTo>
                                    <a:pt x="2429" y="3772"/>
                                  </a:lnTo>
                                  <a:cubicBezTo>
                                    <a:pt x="2429" y="3974"/>
                                    <a:pt x="2537" y="4153"/>
                                    <a:pt x="2715" y="4236"/>
                                  </a:cubicBezTo>
                                  <a:lnTo>
                                    <a:pt x="2822" y="4296"/>
                                  </a:lnTo>
                                  <a:cubicBezTo>
                                    <a:pt x="2668" y="4546"/>
                                    <a:pt x="2382" y="4712"/>
                                    <a:pt x="2072" y="4712"/>
                                  </a:cubicBezTo>
                                  <a:cubicBezTo>
                                    <a:pt x="1775" y="4712"/>
                                    <a:pt x="1489" y="4546"/>
                                    <a:pt x="1334" y="4296"/>
                                  </a:cubicBezTo>
                                  <a:lnTo>
                                    <a:pt x="1429" y="4236"/>
                                  </a:lnTo>
                                  <a:cubicBezTo>
                                    <a:pt x="1608" y="4153"/>
                                    <a:pt x="1715" y="3974"/>
                                    <a:pt x="1715" y="3772"/>
                                  </a:cubicBezTo>
                                  <a:lnTo>
                                    <a:pt x="1715" y="3581"/>
                                  </a:lnTo>
                                  <a:cubicBezTo>
                                    <a:pt x="1834" y="3617"/>
                                    <a:pt x="1953" y="3629"/>
                                    <a:pt x="2072" y="3629"/>
                                  </a:cubicBezTo>
                                  <a:cubicBezTo>
                                    <a:pt x="2191" y="3629"/>
                                    <a:pt x="2310" y="3617"/>
                                    <a:pt x="2429" y="3581"/>
                                  </a:cubicBezTo>
                                  <a:close/>
                                  <a:moveTo>
                                    <a:pt x="2072" y="0"/>
                                  </a:moveTo>
                                  <a:cubicBezTo>
                                    <a:pt x="2016" y="0"/>
                                    <a:pt x="1959" y="3"/>
                                    <a:pt x="1906" y="9"/>
                                  </a:cubicBezTo>
                                  <a:cubicBezTo>
                                    <a:pt x="1036" y="81"/>
                                    <a:pt x="346" y="855"/>
                                    <a:pt x="346" y="1748"/>
                                  </a:cubicBezTo>
                                  <a:cubicBezTo>
                                    <a:pt x="346" y="2391"/>
                                    <a:pt x="203" y="2986"/>
                                    <a:pt x="60" y="3295"/>
                                  </a:cubicBezTo>
                                  <a:cubicBezTo>
                                    <a:pt x="1" y="3450"/>
                                    <a:pt x="48" y="3617"/>
                                    <a:pt x="179" y="3700"/>
                                  </a:cubicBezTo>
                                  <a:cubicBezTo>
                                    <a:pt x="322" y="3795"/>
                                    <a:pt x="584" y="3950"/>
                                    <a:pt x="1036" y="4093"/>
                                  </a:cubicBezTo>
                                  <a:lnTo>
                                    <a:pt x="382" y="4415"/>
                                  </a:lnTo>
                                  <a:cubicBezTo>
                                    <a:pt x="143" y="4534"/>
                                    <a:pt x="1" y="4772"/>
                                    <a:pt x="1" y="5022"/>
                                  </a:cubicBezTo>
                                  <a:lnTo>
                                    <a:pt x="1" y="6093"/>
                                  </a:lnTo>
                                  <a:cubicBezTo>
                                    <a:pt x="1" y="6189"/>
                                    <a:pt x="84" y="6260"/>
                                    <a:pt x="167" y="6260"/>
                                  </a:cubicBezTo>
                                  <a:cubicBezTo>
                                    <a:pt x="262" y="6260"/>
                                    <a:pt x="334" y="6189"/>
                                    <a:pt x="334" y="6093"/>
                                  </a:cubicBezTo>
                                  <a:lnTo>
                                    <a:pt x="334" y="5022"/>
                                  </a:lnTo>
                                  <a:cubicBezTo>
                                    <a:pt x="334" y="4891"/>
                                    <a:pt x="405" y="4772"/>
                                    <a:pt x="524" y="4700"/>
                                  </a:cubicBezTo>
                                  <a:lnTo>
                                    <a:pt x="1048" y="4450"/>
                                  </a:lnTo>
                                  <a:cubicBezTo>
                                    <a:pt x="1275" y="4807"/>
                                    <a:pt x="1656" y="5046"/>
                                    <a:pt x="2084" y="5046"/>
                                  </a:cubicBezTo>
                                  <a:cubicBezTo>
                                    <a:pt x="2525" y="5046"/>
                                    <a:pt x="2906" y="4819"/>
                                    <a:pt x="3132" y="4450"/>
                                  </a:cubicBezTo>
                                  <a:lnTo>
                                    <a:pt x="3656" y="4700"/>
                                  </a:lnTo>
                                  <a:cubicBezTo>
                                    <a:pt x="3775" y="4760"/>
                                    <a:pt x="3846" y="4879"/>
                                    <a:pt x="3846" y="5022"/>
                                  </a:cubicBezTo>
                                  <a:lnTo>
                                    <a:pt x="3846" y="6093"/>
                                  </a:lnTo>
                                  <a:cubicBezTo>
                                    <a:pt x="3846" y="6189"/>
                                    <a:pt x="3918" y="6260"/>
                                    <a:pt x="4013" y="6260"/>
                                  </a:cubicBezTo>
                                  <a:cubicBezTo>
                                    <a:pt x="4096" y="6260"/>
                                    <a:pt x="4168" y="6189"/>
                                    <a:pt x="4168" y="6093"/>
                                  </a:cubicBezTo>
                                  <a:lnTo>
                                    <a:pt x="4168" y="5022"/>
                                  </a:lnTo>
                                  <a:cubicBezTo>
                                    <a:pt x="4156" y="4772"/>
                                    <a:pt x="4013" y="4534"/>
                                    <a:pt x="3775" y="4415"/>
                                  </a:cubicBezTo>
                                  <a:lnTo>
                                    <a:pt x="3120" y="4093"/>
                                  </a:lnTo>
                                  <a:cubicBezTo>
                                    <a:pt x="3549" y="3974"/>
                                    <a:pt x="3834" y="3807"/>
                                    <a:pt x="3965" y="3700"/>
                                  </a:cubicBezTo>
                                  <a:cubicBezTo>
                                    <a:pt x="4096" y="3617"/>
                                    <a:pt x="4144" y="3450"/>
                                    <a:pt x="4084" y="3295"/>
                                  </a:cubicBezTo>
                                  <a:cubicBezTo>
                                    <a:pt x="3953" y="2986"/>
                                    <a:pt x="3799" y="2391"/>
                                    <a:pt x="3799" y="1748"/>
                                  </a:cubicBezTo>
                                  <a:cubicBezTo>
                                    <a:pt x="3799" y="855"/>
                                    <a:pt x="3096" y="81"/>
                                    <a:pt x="2239" y="9"/>
                                  </a:cubicBezTo>
                                  <a:cubicBezTo>
                                    <a:pt x="2185" y="3"/>
                                    <a:pt x="2129" y="0"/>
                                    <a:pt x="2072"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611" name="Google Shape;335;p20"/>
                          <wps:cNvSpPr>
                            <a:spLocks/>
                          </wps:cNvSpPr>
                          <wps:spPr bwMode="auto">
                            <a:xfrm>
                              <a:off x="21995" y="321769"/>
                              <a:ext cx="10249" cy="32626"/>
                            </a:xfrm>
                            <a:custGeom>
                              <a:avLst/>
                              <a:gdLst>
                                <a:gd name="T0" fmla="*/ 167 w 322"/>
                                <a:gd name="T1" fmla="*/ 0 h 1025"/>
                                <a:gd name="T2" fmla="*/ 0 w 322"/>
                                <a:gd name="T3" fmla="*/ 167 h 1025"/>
                                <a:gd name="T4" fmla="*/ 0 w 322"/>
                                <a:gd name="T5" fmla="*/ 857 h 1025"/>
                                <a:gd name="T6" fmla="*/ 167 w 322"/>
                                <a:gd name="T7" fmla="*/ 1024 h 1025"/>
                                <a:gd name="T8" fmla="*/ 322 w 322"/>
                                <a:gd name="T9" fmla="*/ 857 h 1025"/>
                                <a:gd name="T10" fmla="*/ 322 w 322"/>
                                <a:gd name="T11" fmla="*/ 167 h 1025"/>
                                <a:gd name="T12" fmla="*/ 167 w 322"/>
                                <a:gd name="T13" fmla="*/ 0 h 1025"/>
                              </a:gdLst>
                              <a:ahLst/>
                              <a:cxnLst>
                                <a:cxn ang="0">
                                  <a:pos x="T0" y="T1"/>
                                </a:cxn>
                                <a:cxn ang="0">
                                  <a:pos x="T2" y="T3"/>
                                </a:cxn>
                                <a:cxn ang="0">
                                  <a:pos x="T4" y="T5"/>
                                </a:cxn>
                                <a:cxn ang="0">
                                  <a:pos x="T6" y="T7"/>
                                </a:cxn>
                                <a:cxn ang="0">
                                  <a:pos x="T8" y="T9"/>
                                </a:cxn>
                                <a:cxn ang="0">
                                  <a:pos x="T10" y="T11"/>
                                </a:cxn>
                                <a:cxn ang="0">
                                  <a:pos x="T12" y="T13"/>
                                </a:cxn>
                              </a:cxnLst>
                              <a:rect l="0" t="0" r="r" b="b"/>
                              <a:pathLst>
                                <a:path w="322" h="1025" extrusionOk="0">
                                  <a:moveTo>
                                    <a:pt x="167" y="0"/>
                                  </a:moveTo>
                                  <a:cubicBezTo>
                                    <a:pt x="72" y="0"/>
                                    <a:pt x="0" y="72"/>
                                    <a:pt x="0" y="167"/>
                                  </a:cubicBezTo>
                                  <a:lnTo>
                                    <a:pt x="0" y="857"/>
                                  </a:lnTo>
                                  <a:cubicBezTo>
                                    <a:pt x="0" y="953"/>
                                    <a:pt x="72" y="1024"/>
                                    <a:pt x="167" y="1024"/>
                                  </a:cubicBezTo>
                                  <a:cubicBezTo>
                                    <a:pt x="250" y="1024"/>
                                    <a:pt x="322" y="953"/>
                                    <a:pt x="322" y="857"/>
                                  </a:cubicBezTo>
                                  <a:lnTo>
                                    <a:pt x="322" y="167"/>
                                  </a:lnTo>
                                  <a:cubicBezTo>
                                    <a:pt x="322" y="72"/>
                                    <a:pt x="250" y="0"/>
                                    <a:pt x="167"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612" name="Google Shape;336;p20"/>
                          <wps:cNvSpPr>
                            <a:spLocks/>
                          </wps:cNvSpPr>
                          <wps:spPr bwMode="auto">
                            <a:xfrm>
                              <a:off x="99660" y="321769"/>
                              <a:ext cx="10281" cy="32626"/>
                            </a:xfrm>
                            <a:custGeom>
                              <a:avLst/>
                              <a:gdLst>
                                <a:gd name="T0" fmla="*/ 168 w 323"/>
                                <a:gd name="T1" fmla="*/ 0 h 1025"/>
                                <a:gd name="T2" fmla="*/ 1 w 323"/>
                                <a:gd name="T3" fmla="*/ 167 h 1025"/>
                                <a:gd name="T4" fmla="*/ 1 w 323"/>
                                <a:gd name="T5" fmla="*/ 857 h 1025"/>
                                <a:gd name="T6" fmla="*/ 168 w 323"/>
                                <a:gd name="T7" fmla="*/ 1024 h 1025"/>
                                <a:gd name="T8" fmla="*/ 322 w 323"/>
                                <a:gd name="T9" fmla="*/ 857 h 1025"/>
                                <a:gd name="T10" fmla="*/ 322 w 323"/>
                                <a:gd name="T11" fmla="*/ 167 h 1025"/>
                                <a:gd name="T12" fmla="*/ 168 w 323"/>
                                <a:gd name="T13" fmla="*/ 0 h 1025"/>
                              </a:gdLst>
                              <a:ahLst/>
                              <a:cxnLst>
                                <a:cxn ang="0">
                                  <a:pos x="T0" y="T1"/>
                                </a:cxn>
                                <a:cxn ang="0">
                                  <a:pos x="T2" y="T3"/>
                                </a:cxn>
                                <a:cxn ang="0">
                                  <a:pos x="T4" y="T5"/>
                                </a:cxn>
                                <a:cxn ang="0">
                                  <a:pos x="T6" y="T7"/>
                                </a:cxn>
                                <a:cxn ang="0">
                                  <a:pos x="T8" y="T9"/>
                                </a:cxn>
                                <a:cxn ang="0">
                                  <a:pos x="T10" y="T11"/>
                                </a:cxn>
                                <a:cxn ang="0">
                                  <a:pos x="T12" y="T13"/>
                                </a:cxn>
                              </a:cxnLst>
                              <a:rect l="0" t="0" r="r" b="b"/>
                              <a:pathLst>
                                <a:path w="323" h="1025" extrusionOk="0">
                                  <a:moveTo>
                                    <a:pt x="168" y="0"/>
                                  </a:moveTo>
                                  <a:cubicBezTo>
                                    <a:pt x="72" y="0"/>
                                    <a:pt x="1" y="72"/>
                                    <a:pt x="1" y="167"/>
                                  </a:cubicBezTo>
                                  <a:lnTo>
                                    <a:pt x="1" y="857"/>
                                  </a:lnTo>
                                  <a:cubicBezTo>
                                    <a:pt x="1" y="953"/>
                                    <a:pt x="72" y="1024"/>
                                    <a:pt x="168" y="1024"/>
                                  </a:cubicBezTo>
                                  <a:cubicBezTo>
                                    <a:pt x="251" y="1024"/>
                                    <a:pt x="322" y="953"/>
                                    <a:pt x="322" y="857"/>
                                  </a:cubicBezTo>
                                  <a:lnTo>
                                    <a:pt x="322" y="167"/>
                                  </a:lnTo>
                                  <a:cubicBezTo>
                                    <a:pt x="322" y="72"/>
                                    <a:pt x="251" y="0"/>
                                    <a:pt x="168"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613" name="Google Shape;337;p20"/>
                          <wps:cNvSpPr>
                            <a:spLocks/>
                          </wps:cNvSpPr>
                          <wps:spPr bwMode="auto">
                            <a:xfrm>
                              <a:off x="254672" y="193081"/>
                              <a:ext cx="55734" cy="18430"/>
                            </a:xfrm>
                            <a:custGeom>
                              <a:avLst/>
                              <a:gdLst>
                                <a:gd name="T0" fmla="*/ 649 w 1751"/>
                                <a:gd name="T1" fmla="*/ 0 h 579"/>
                                <a:gd name="T2" fmla="*/ 132 w 1751"/>
                                <a:gd name="T3" fmla="*/ 55 h 579"/>
                                <a:gd name="T4" fmla="*/ 1 w 1751"/>
                                <a:gd name="T5" fmla="*/ 221 h 579"/>
                                <a:gd name="T6" fmla="*/ 1 w 1751"/>
                                <a:gd name="T7" fmla="*/ 400 h 579"/>
                                <a:gd name="T8" fmla="*/ 155 w 1751"/>
                                <a:gd name="T9" fmla="*/ 555 h 579"/>
                                <a:gd name="T10" fmla="*/ 322 w 1751"/>
                                <a:gd name="T11" fmla="*/ 400 h 579"/>
                                <a:gd name="T12" fmla="*/ 322 w 1751"/>
                                <a:gd name="T13" fmla="*/ 364 h 579"/>
                                <a:gd name="T14" fmla="*/ 636 w 1751"/>
                                <a:gd name="T15" fmla="*/ 342 h 579"/>
                                <a:gd name="T16" fmla="*/ 1132 w 1751"/>
                                <a:gd name="T17" fmla="*/ 412 h 579"/>
                                <a:gd name="T18" fmla="*/ 1465 w 1751"/>
                                <a:gd name="T19" fmla="*/ 543 h 579"/>
                                <a:gd name="T20" fmla="*/ 1560 w 1751"/>
                                <a:gd name="T21" fmla="*/ 578 h 579"/>
                                <a:gd name="T22" fmla="*/ 1691 w 1751"/>
                                <a:gd name="T23" fmla="*/ 495 h 579"/>
                                <a:gd name="T24" fmla="*/ 1644 w 1751"/>
                                <a:gd name="T25" fmla="*/ 245 h 579"/>
                                <a:gd name="T26" fmla="*/ 649 w 1751"/>
                                <a:gd name="T27" fmla="*/ 0 h 5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751" h="579" extrusionOk="0">
                                  <a:moveTo>
                                    <a:pt x="649" y="0"/>
                                  </a:moveTo>
                                  <a:cubicBezTo>
                                    <a:pt x="492" y="0"/>
                                    <a:pt x="319" y="16"/>
                                    <a:pt x="132" y="55"/>
                                  </a:cubicBezTo>
                                  <a:cubicBezTo>
                                    <a:pt x="60" y="66"/>
                                    <a:pt x="1" y="138"/>
                                    <a:pt x="1" y="221"/>
                                  </a:cubicBezTo>
                                  <a:lnTo>
                                    <a:pt x="1" y="400"/>
                                  </a:lnTo>
                                  <a:cubicBezTo>
                                    <a:pt x="1" y="483"/>
                                    <a:pt x="72" y="555"/>
                                    <a:pt x="155" y="555"/>
                                  </a:cubicBezTo>
                                  <a:cubicBezTo>
                                    <a:pt x="251" y="555"/>
                                    <a:pt x="322" y="483"/>
                                    <a:pt x="322" y="400"/>
                                  </a:cubicBezTo>
                                  <a:lnTo>
                                    <a:pt x="322" y="364"/>
                                  </a:lnTo>
                                  <a:cubicBezTo>
                                    <a:pt x="434" y="349"/>
                                    <a:pt x="539" y="342"/>
                                    <a:pt x="636" y="342"/>
                                  </a:cubicBezTo>
                                  <a:cubicBezTo>
                                    <a:pt x="841" y="342"/>
                                    <a:pt x="1011" y="371"/>
                                    <a:pt x="1132" y="412"/>
                                  </a:cubicBezTo>
                                  <a:cubicBezTo>
                                    <a:pt x="1334" y="471"/>
                                    <a:pt x="1453" y="543"/>
                                    <a:pt x="1465" y="543"/>
                                  </a:cubicBezTo>
                                  <a:cubicBezTo>
                                    <a:pt x="1501" y="555"/>
                                    <a:pt x="1525" y="578"/>
                                    <a:pt x="1560" y="578"/>
                                  </a:cubicBezTo>
                                  <a:cubicBezTo>
                                    <a:pt x="1620" y="578"/>
                                    <a:pt x="1667" y="543"/>
                                    <a:pt x="1691" y="495"/>
                                  </a:cubicBezTo>
                                  <a:cubicBezTo>
                                    <a:pt x="1751" y="400"/>
                                    <a:pt x="1727" y="293"/>
                                    <a:pt x="1644" y="245"/>
                                  </a:cubicBezTo>
                                  <a:cubicBezTo>
                                    <a:pt x="1625" y="236"/>
                                    <a:pt x="1259" y="0"/>
                                    <a:pt x="649"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614" name="Google Shape;338;p20"/>
                          <wps:cNvSpPr>
                            <a:spLocks/>
                          </wps:cNvSpPr>
                          <wps:spPr bwMode="auto">
                            <a:xfrm>
                              <a:off x="210333" y="161060"/>
                              <a:ext cx="144031" cy="192953"/>
                            </a:xfrm>
                            <a:custGeom>
                              <a:avLst/>
                              <a:gdLst>
                                <a:gd name="T0" fmla="*/ 3489 w 4525"/>
                                <a:gd name="T1" fmla="*/ 1120 h 6062"/>
                                <a:gd name="T2" fmla="*/ 3334 w 4525"/>
                                <a:gd name="T3" fmla="*/ 1656 h 6062"/>
                                <a:gd name="T4" fmla="*/ 3322 w 4525"/>
                                <a:gd name="T5" fmla="*/ 2073 h 6062"/>
                                <a:gd name="T6" fmla="*/ 2268 w 4525"/>
                                <a:gd name="T7" fmla="*/ 3133 h 6062"/>
                                <a:gd name="T8" fmla="*/ 1191 w 4525"/>
                                <a:gd name="T9" fmla="*/ 2025 h 6062"/>
                                <a:gd name="T10" fmla="*/ 1179 w 4525"/>
                                <a:gd name="T11" fmla="*/ 1656 h 6062"/>
                                <a:gd name="T12" fmla="*/ 1036 w 4525"/>
                                <a:gd name="T13" fmla="*/ 1120 h 6062"/>
                                <a:gd name="T14" fmla="*/ 3489 w 4525"/>
                                <a:gd name="T15" fmla="*/ 310 h 6062"/>
                                <a:gd name="T16" fmla="*/ 2215 w 4525"/>
                                <a:gd name="T17" fmla="*/ 3454 h 6062"/>
                                <a:gd name="T18" fmla="*/ 2798 w 4525"/>
                                <a:gd name="T19" fmla="*/ 3347 h 6062"/>
                                <a:gd name="T20" fmla="*/ 2810 w 4525"/>
                                <a:gd name="T21" fmla="*/ 3728 h 6062"/>
                                <a:gd name="T22" fmla="*/ 1715 w 4525"/>
                                <a:gd name="T23" fmla="*/ 3728 h 6062"/>
                                <a:gd name="T24" fmla="*/ 1727 w 4525"/>
                                <a:gd name="T25" fmla="*/ 3335 h 6062"/>
                                <a:gd name="T26" fmla="*/ 703 w 4525"/>
                                <a:gd name="T27" fmla="*/ 1132 h 6062"/>
                                <a:gd name="T28" fmla="*/ 882 w 4525"/>
                                <a:gd name="T29" fmla="*/ 1751 h 6062"/>
                                <a:gd name="T30" fmla="*/ 1405 w 4525"/>
                                <a:gd name="T31" fmla="*/ 3120 h 6062"/>
                                <a:gd name="T32" fmla="*/ 1286 w 4525"/>
                                <a:gd name="T33" fmla="*/ 3739 h 6062"/>
                                <a:gd name="T34" fmla="*/ 1 w 4525"/>
                                <a:gd name="T35" fmla="*/ 4692 h 6062"/>
                                <a:gd name="T36" fmla="*/ 167 w 4525"/>
                                <a:gd name="T37" fmla="*/ 6061 h 6062"/>
                                <a:gd name="T38" fmla="*/ 334 w 4525"/>
                                <a:gd name="T39" fmla="*/ 4692 h 6062"/>
                                <a:gd name="T40" fmla="*/ 1405 w 4525"/>
                                <a:gd name="T41" fmla="*/ 4037 h 6062"/>
                                <a:gd name="T42" fmla="*/ 2096 w 4525"/>
                                <a:gd name="T43" fmla="*/ 4394 h 6062"/>
                                <a:gd name="T44" fmla="*/ 2263 w 4525"/>
                                <a:gd name="T45" fmla="*/ 6037 h 6062"/>
                                <a:gd name="T46" fmla="*/ 2429 w 4525"/>
                                <a:gd name="T47" fmla="*/ 4394 h 6062"/>
                                <a:gd name="T48" fmla="*/ 3132 w 4525"/>
                                <a:gd name="T49" fmla="*/ 4037 h 6062"/>
                                <a:gd name="T50" fmla="*/ 4203 w 4525"/>
                                <a:gd name="T51" fmla="*/ 4692 h 6062"/>
                                <a:gd name="T52" fmla="*/ 4358 w 4525"/>
                                <a:gd name="T53" fmla="*/ 6061 h 6062"/>
                                <a:gd name="T54" fmla="*/ 4525 w 4525"/>
                                <a:gd name="T55" fmla="*/ 4692 h 6062"/>
                                <a:gd name="T56" fmla="*/ 3239 w 4525"/>
                                <a:gd name="T57" fmla="*/ 3751 h 6062"/>
                                <a:gd name="T58" fmla="*/ 3120 w 4525"/>
                                <a:gd name="T59" fmla="*/ 3156 h 6062"/>
                                <a:gd name="T60" fmla="*/ 3632 w 4525"/>
                                <a:gd name="T61" fmla="*/ 2073 h 6062"/>
                                <a:gd name="T62" fmla="*/ 3680 w 4525"/>
                                <a:gd name="T63" fmla="*/ 1668 h 6062"/>
                                <a:gd name="T64" fmla="*/ 3811 w 4525"/>
                                <a:gd name="T65" fmla="*/ 168 h 6062"/>
                                <a:gd name="T66" fmla="*/ 1834 w 4525"/>
                                <a:gd name="T67" fmla="*/ 1 h 60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4525" h="6062" extrusionOk="0">
                                  <a:moveTo>
                                    <a:pt x="3489" y="310"/>
                                  </a:moveTo>
                                  <a:lnTo>
                                    <a:pt x="3489" y="1120"/>
                                  </a:lnTo>
                                  <a:cubicBezTo>
                                    <a:pt x="3489" y="1251"/>
                                    <a:pt x="3453" y="1382"/>
                                    <a:pt x="3394" y="1525"/>
                                  </a:cubicBezTo>
                                  <a:lnTo>
                                    <a:pt x="3334" y="1656"/>
                                  </a:lnTo>
                                  <a:cubicBezTo>
                                    <a:pt x="3322" y="1680"/>
                                    <a:pt x="3322" y="1703"/>
                                    <a:pt x="3322" y="1727"/>
                                  </a:cubicBezTo>
                                  <a:lnTo>
                                    <a:pt x="3322" y="2073"/>
                                  </a:lnTo>
                                  <a:cubicBezTo>
                                    <a:pt x="3322" y="2370"/>
                                    <a:pt x="3203" y="2632"/>
                                    <a:pt x="3001" y="2835"/>
                                  </a:cubicBezTo>
                                  <a:cubicBezTo>
                                    <a:pt x="2796" y="3016"/>
                                    <a:pt x="2549" y="3133"/>
                                    <a:pt x="2268" y="3133"/>
                                  </a:cubicBezTo>
                                  <a:cubicBezTo>
                                    <a:pt x="2254" y="3133"/>
                                    <a:pt x="2241" y="3133"/>
                                    <a:pt x="2227" y="3132"/>
                                  </a:cubicBezTo>
                                  <a:cubicBezTo>
                                    <a:pt x="1655" y="3108"/>
                                    <a:pt x="1191" y="2608"/>
                                    <a:pt x="1191" y="2025"/>
                                  </a:cubicBezTo>
                                  <a:lnTo>
                                    <a:pt x="1191" y="1727"/>
                                  </a:lnTo>
                                  <a:cubicBezTo>
                                    <a:pt x="1191" y="1703"/>
                                    <a:pt x="1191" y="1680"/>
                                    <a:pt x="1179" y="1656"/>
                                  </a:cubicBezTo>
                                  <a:lnTo>
                                    <a:pt x="1120" y="1525"/>
                                  </a:lnTo>
                                  <a:cubicBezTo>
                                    <a:pt x="1060" y="1406"/>
                                    <a:pt x="1036" y="1263"/>
                                    <a:pt x="1036" y="1120"/>
                                  </a:cubicBezTo>
                                  <a:cubicBezTo>
                                    <a:pt x="1036" y="668"/>
                                    <a:pt x="1394" y="310"/>
                                    <a:pt x="1834" y="310"/>
                                  </a:cubicBezTo>
                                  <a:lnTo>
                                    <a:pt x="3489" y="310"/>
                                  </a:lnTo>
                                  <a:close/>
                                  <a:moveTo>
                                    <a:pt x="1727" y="3335"/>
                                  </a:moveTo>
                                  <a:cubicBezTo>
                                    <a:pt x="1882" y="3406"/>
                                    <a:pt x="2048" y="3442"/>
                                    <a:pt x="2215" y="3454"/>
                                  </a:cubicBezTo>
                                  <a:lnTo>
                                    <a:pt x="2263" y="3454"/>
                                  </a:lnTo>
                                  <a:cubicBezTo>
                                    <a:pt x="2453" y="3454"/>
                                    <a:pt x="2632" y="3430"/>
                                    <a:pt x="2798" y="3347"/>
                                  </a:cubicBezTo>
                                  <a:lnTo>
                                    <a:pt x="2798" y="3573"/>
                                  </a:lnTo>
                                  <a:cubicBezTo>
                                    <a:pt x="2798" y="3620"/>
                                    <a:pt x="2810" y="3680"/>
                                    <a:pt x="2810" y="3728"/>
                                  </a:cubicBezTo>
                                  <a:lnTo>
                                    <a:pt x="2263" y="4144"/>
                                  </a:lnTo>
                                  <a:lnTo>
                                    <a:pt x="1715" y="3728"/>
                                  </a:lnTo>
                                  <a:cubicBezTo>
                                    <a:pt x="1727" y="3680"/>
                                    <a:pt x="1727" y="3632"/>
                                    <a:pt x="1727" y="3573"/>
                                  </a:cubicBezTo>
                                  <a:lnTo>
                                    <a:pt x="1727" y="3335"/>
                                  </a:lnTo>
                                  <a:close/>
                                  <a:moveTo>
                                    <a:pt x="1834" y="1"/>
                                  </a:moveTo>
                                  <a:cubicBezTo>
                                    <a:pt x="1203" y="1"/>
                                    <a:pt x="703" y="501"/>
                                    <a:pt x="703" y="1132"/>
                                  </a:cubicBezTo>
                                  <a:cubicBezTo>
                                    <a:pt x="703" y="1322"/>
                                    <a:pt x="751" y="1501"/>
                                    <a:pt x="834" y="1668"/>
                                  </a:cubicBezTo>
                                  <a:lnTo>
                                    <a:pt x="882" y="1751"/>
                                  </a:lnTo>
                                  <a:lnTo>
                                    <a:pt x="882" y="2013"/>
                                  </a:lnTo>
                                  <a:cubicBezTo>
                                    <a:pt x="882" y="2454"/>
                                    <a:pt x="1084" y="2858"/>
                                    <a:pt x="1405" y="3120"/>
                                  </a:cubicBezTo>
                                  <a:lnTo>
                                    <a:pt x="1405" y="3561"/>
                                  </a:lnTo>
                                  <a:cubicBezTo>
                                    <a:pt x="1405" y="3632"/>
                                    <a:pt x="1358" y="3704"/>
                                    <a:pt x="1286" y="3739"/>
                                  </a:cubicBezTo>
                                  <a:lnTo>
                                    <a:pt x="453" y="4049"/>
                                  </a:lnTo>
                                  <a:cubicBezTo>
                                    <a:pt x="179" y="4156"/>
                                    <a:pt x="1" y="4406"/>
                                    <a:pt x="1" y="4692"/>
                                  </a:cubicBezTo>
                                  <a:lnTo>
                                    <a:pt x="1" y="5894"/>
                                  </a:lnTo>
                                  <a:cubicBezTo>
                                    <a:pt x="1" y="5990"/>
                                    <a:pt x="72" y="6061"/>
                                    <a:pt x="167" y="6061"/>
                                  </a:cubicBezTo>
                                  <a:cubicBezTo>
                                    <a:pt x="251" y="6061"/>
                                    <a:pt x="334" y="5990"/>
                                    <a:pt x="334" y="5894"/>
                                  </a:cubicBezTo>
                                  <a:lnTo>
                                    <a:pt x="334" y="4692"/>
                                  </a:lnTo>
                                  <a:cubicBezTo>
                                    <a:pt x="334" y="4537"/>
                                    <a:pt x="417" y="4406"/>
                                    <a:pt x="572" y="4347"/>
                                  </a:cubicBezTo>
                                  <a:lnTo>
                                    <a:pt x="1405" y="4037"/>
                                  </a:lnTo>
                                  <a:cubicBezTo>
                                    <a:pt x="1441" y="4013"/>
                                    <a:pt x="1489" y="3989"/>
                                    <a:pt x="1525" y="3954"/>
                                  </a:cubicBezTo>
                                  <a:lnTo>
                                    <a:pt x="2096" y="4394"/>
                                  </a:lnTo>
                                  <a:lnTo>
                                    <a:pt x="2096" y="5883"/>
                                  </a:lnTo>
                                  <a:cubicBezTo>
                                    <a:pt x="2096" y="5966"/>
                                    <a:pt x="2179" y="6037"/>
                                    <a:pt x="2263" y="6037"/>
                                  </a:cubicBezTo>
                                  <a:cubicBezTo>
                                    <a:pt x="2358" y="6037"/>
                                    <a:pt x="2429" y="5966"/>
                                    <a:pt x="2429" y="5883"/>
                                  </a:cubicBezTo>
                                  <a:lnTo>
                                    <a:pt x="2429" y="4394"/>
                                  </a:lnTo>
                                  <a:lnTo>
                                    <a:pt x="3013" y="3954"/>
                                  </a:lnTo>
                                  <a:cubicBezTo>
                                    <a:pt x="3049" y="3989"/>
                                    <a:pt x="3084" y="4001"/>
                                    <a:pt x="3132" y="4037"/>
                                  </a:cubicBezTo>
                                  <a:lnTo>
                                    <a:pt x="3965" y="4347"/>
                                  </a:lnTo>
                                  <a:cubicBezTo>
                                    <a:pt x="4096" y="4406"/>
                                    <a:pt x="4203" y="4537"/>
                                    <a:pt x="4203" y="4692"/>
                                  </a:cubicBezTo>
                                  <a:lnTo>
                                    <a:pt x="4203" y="5894"/>
                                  </a:lnTo>
                                  <a:cubicBezTo>
                                    <a:pt x="4203" y="5990"/>
                                    <a:pt x="4275" y="6061"/>
                                    <a:pt x="4358" y="6061"/>
                                  </a:cubicBezTo>
                                  <a:cubicBezTo>
                                    <a:pt x="4453" y="6061"/>
                                    <a:pt x="4525" y="5990"/>
                                    <a:pt x="4525" y="5894"/>
                                  </a:cubicBezTo>
                                  <a:lnTo>
                                    <a:pt x="4525" y="4692"/>
                                  </a:lnTo>
                                  <a:cubicBezTo>
                                    <a:pt x="4513" y="4418"/>
                                    <a:pt x="4334" y="4168"/>
                                    <a:pt x="4072" y="4061"/>
                                  </a:cubicBezTo>
                                  <a:lnTo>
                                    <a:pt x="3239" y="3751"/>
                                  </a:lnTo>
                                  <a:cubicBezTo>
                                    <a:pt x="3156" y="3728"/>
                                    <a:pt x="3120" y="3644"/>
                                    <a:pt x="3120" y="3573"/>
                                  </a:cubicBezTo>
                                  <a:lnTo>
                                    <a:pt x="3120" y="3156"/>
                                  </a:lnTo>
                                  <a:cubicBezTo>
                                    <a:pt x="3144" y="3132"/>
                                    <a:pt x="3191" y="3096"/>
                                    <a:pt x="3215" y="3061"/>
                                  </a:cubicBezTo>
                                  <a:cubicBezTo>
                                    <a:pt x="3489" y="2799"/>
                                    <a:pt x="3632" y="2454"/>
                                    <a:pt x="3632" y="2073"/>
                                  </a:cubicBezTo>
                                  <a:lnTo>
                                    <a:pt x="3632" y="1751"/>
                                  </a:lnTo>
                                  <a:lnTo>
                                    <a:pt x="3680" y="1668"/>
                                  </a:lnTo>
                                  <a:cubicBezTo>
                                    <a:pt x="3775" y="1501"/>
                                    <a:pt x="3811" y="1311"/>
                                    <a:pt x="3811" y="1132"/>
                                  </a:cubicBezTo>
                                  <a:lnTo>
                                    <a:pt x="3811" y="168"/>
                                  </a:lnTo>
                                  <a:cubicBezTo>
                                    <a:pt x="3811" y="72"/>
                                    <a:pt x="3739" y="1"/>
                                    <a:pt x="3644" y="1"/>
                                  </a:cubicBezTo>
                                  <a:lnTo>
                                    <a:pt x="1834"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615" name="Google Shape;339;p20"/>
                          <wps:cNvSpPr>
                            <a:spLocks/>
                          </wps:cNvSpPr>
                          <wps:spPr bwMode="auto">
                            <a:xfrm>
                              <a:off x="238375" y="316454"/>
                              <a:ext cx="10631" cy="38291"/>
                            </a:xfrm>
                            <a:custGeom>
                              <a:avLst/>
                              <a:gdLst>
                                <a:gd name="T0" fmla="*/ 167 w 334"/>
                                <a:gd name="T1" fmla="*/ 0 h 1203"/>
                                <a:gd name="T2" fmla="*/ 1 w 334"/>
                                <a:gd name="T3" fmla="*/ 167 h 1203"/>
                                <a:gd name="T4" fmla="*/ 1 w 334"/>
                                <a:gd name="T5" fmla="*/ 1048 h 1203"/>
                                <a:gd name="T6" fmla="*/ 167 w 334"/>
                                <a:gd name="T7" fmla="*/ 1203 h 1203"/>
                                <a:gd name="T8" fmla="*/ 334 w 334"/>
                                <a:gd name="T9" fmla="*/ 1048 h 1203"/>
                                <a:gd name="T10" fmla="*/ 334 w 334"/>
                                <a:gd name="T11" fmla="*/ 155 h 1203"/>
                                <a:gd name="T12" fmla="*/ 167 w 334"/>
                                <a:gd name="T13" fmla="*/ 0 h 1203"/>
                              </a:gdLst>
                              <a:ahLst/>
                              <a:cxnLst>
                                <a:cxn ang="0">
                                  <a:pos x="T0" y="T1"/>
                                </a:cxn>
                                <a:cxn ang="0">
                                  <a:pos x="T2" y="T3"/>
                                </a:cxn>
                                <a:cxn ang="0">
                                  <a:pos x="T4" y="T5"/>
                                </a:cxn>
                                <a:cxn ang="0">
                                  <a:pos x="T6" y="T7"/>
                                </a:cxn>
                                <a:cxn ang="0">
                                  <a:pos x="T8" y="T9"/>
                                </a:cxn>
                                <a:cxn ang="0">
                                  <a:pos x="T10" y="T11"/>
                                </a:cxn>
                                <a:cxn ang="0">
                                  <a:pos x="T12" y="T13"/>
                                </a:cxn>
                              </a:cxnLst>
                              <a:rect l="0" t="0" r="r" b="b"/>
                              <a:pathLst>
                                <a:path w="334" h="1203" extrusionOk="0">
                                  <a:moveTo>
                                    <a:pt x="167" y="0"/>
                                  </a:moveTo>
                                  <a:cubicBezTo>
                                    <a:pt x="72" y="0"/>
                                    <a:pt x="1" y="72"/>
                                    <a:pt x="1" y="167"/>
                                  </a:cubicBezTo>
                                  <a:lnTo>
                                    <a:pt x="1" y="1048"/>
                                  </a:lnTo>
                                  <a:cubicBezTo>
                                    <a:pt x="1" y="1131"/>
                                    <a:pt x="72" y="1203"/>
                                    <a:pt x="167" y="1203"/>
                                  </a:cubicBezTo>
                                  <a:cubicBezTo>
                                    <a:pt x="251" y="1203"/>
                                    <a:pt x="334" y="1131"/>
                                    <a:pt x="334" y="1048"/>
                                  </a:cubicBezTo>
                                  <a:lnTo>
                                    <a:pt x="334" y="155"/>
                                  </a:lnTo>
                                  <a:cubicBezTo>
                                    <a:pt x="334" y="60"/>
                                    <a:pt x="251" y="0"/>
                                    <a:pt x="167"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53856" name="Google Shape;340;p20"/>
                          <wps:cNvSpPr>
                            <a:spLocks/>
                          </wps:cNvSpPr>
                          <wps:spPr bwMode="auto">
                            <a:xfrm>
                              <a:off x="315690" y="316454"/>
                              <a:ext cx="10249" cy="38291"/>
                            </a:xfrm>
                            <a:custGeom>
                              <a:avLst/>
                              <a:gdLst>
                                <a:gd name="T0" fmla="*/ 167 w 322"/>
                                <a:gd name="T1" fmla="*/ 0 h 1203"/>
                                <a:gd name="T2" fmla="*/ 0 w 322"/>
                                <a:gd name="T3" fmla="*/ 167 h 1203"/>
                                <a:gd name="T4" fmla="*/ 0 w 322"/>
                                <a:gd name="T5" fmla="*/ 1048 h 1203"/>
                                <a:gd name="T6" fmla="*/ 167 w 322"/>
                                <a:gd name="T7" fmla="*/ 1203 h 1203"/>
                                <a:gd name="T8" fmla="*/ 322 w 322"/>
                                <a:gd name="T9" fmla="*/ 1048 h 1203"/>
                                <a:gd name="T10" fmla="*/ 322 w 322"/>
                                <a:gd name="T11" fmla="*/ 155 h 1203"/>
                                <a:gd name="T12" fmla="*/ 167 w 322"/>
                                <a:gd name="T13" fmla="*/ 0 h 1203"/>
                              </a:gdLst>
                              <a:ahLst/>
                              <a:cxnLst>
                                <a:cxn ang="0">
                                  <a:pos x="T0" y="T1"/>
                                </a:cxn>
                                <a:cxn ang="0">
                                  <a:pos x="T2" y="T3"/>
                                </a:cxn>
                                <a:cxn ang="0">
                                  <a:pos x="T4" y="T5"/>
                                </a:cxn>
                                <a:cxn ang="0">
                                  <a:pos x="T6" y="T7"/>
                                </a:cxn>
                                <a:cxn ang="0">
                                  <a:pos x="T8" y="T9"/>
                                </a:cxn>
                                <a:cxn ang="0">
                                  <a:pos x="T10" y="T11"/>
                                </a:cxn>
                                <a:cxn ang="0">
                                  <a:pos x="T12" y="T13"/>
                                </a:cxn>
                              </a:cxnLst>
                              <a:rect l="0" t="0" r="r" b="b"/>
                              <a:pathLst>
                                <a:path w="322" h="1203" extrusionOk="0">
                                  <a:moveTo>
                                    <a:pt x="167" y="0"/>
                                  </a:moveTo>
                                  <a:cubicBezTo>
                                    <a:pt x="72" y="0"/>
                                    <a:pt x="0" y="72"/>
                                    <a:pt x="0" y="167"/>
                                  </a:cubicBezTo>
                                  <a:lnTo>
                                    <a:pt x="0" y="1048"/>
                                  </a:lnTo>
                                  <a:cubicBezTo>
                                    <a:pt x="0" y="1131"/>
                                    <a:pt x="72" y="1203"/>
                                    <a:pt x="167" y="1203"/>
                                  </a:cubicBezTo>
                                  <a:cubicBezTo>
                                    <a:pt x="250" y="1203"/>
                                    <a:pt x="322" y="1131"/>
                                    <a:pt x="322" y="1048"/>
                                  </a:cubicBezTo>
                                  <a:lnTo>
                                    <a:pt x="322" y="155"/>
                                  </a:lnTo>
                                  <a:cubicBezTo>
                                    <a:pt x="322" y="60"/>
                                    <a:pt x="262" y="0"/>
                                    <a:pt x="167"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53857" name="Google Shape;341;p20"/>
                          <wps:cNvSpPr>
                            <a:spLocks/>
                          </wps:cNvSpPr>
                          <wps:spPr bwMode="auto">
                            <a:xfrm>
                              <a:off x="54939" y="0"/>
                              <a:ext cx="221378" cy="185346"/>
                            </a:xfrm>
                            <a:custGeom>
                              <a:avLst/>
                              <a:gdLst>
                                <a:gd name="T0" fmla="*/ 2406 w 6955"/>
                                <a:gd name="T1" fmla="*/ 4168 h 5823"/>
                                <a:gd name="T2" fmla="*/ 2311 w 6955"/>
                                <a:gd name="T3" fmla="*/ 4537 h 5823"/>
                                <a:gd name="T4" fmla="*/ 2085 w 6955"/>
                                <a:gd name="T5" fmla="*/ 4537 h 5823"/>
                                <a:gd name="T6" fmla="*/ 1727 w 6955"/>
                                <a:gd name="T7" fmla="*/ 4180 h 5823"/>
                                <a:gd name="T8" fmla="*/ 1727 w 6955"/>
                                <a:gd name="T9" fmla="*/ 4168 h 5823"/>
                                <a:gd name="T10" fmla="*/ 2406 w 6955"/>
                                <a:gd name="T11" fmla="*/ 4168 h 5823"/>
                                <a:gd name="T12" fmla="*/ 5573 w 6955"/>
                                <a:gd name="T13" fmla="*/ 358 h 5823"/>
                                <a:gd name="T14" fmla="*/ 5930 w 6955"/>
                                <a:gd name="T15" fmla="*/ 715 h 5823"/>
                                <a:gd name="T16" fmla="*/ 5930 w 6955"/>
                                <a:gd name="T17" fmla="*/ 3501 h 5823"/>
                                <a:gd name="T18" fmla="*/ 5573 w 6955"/>
                                <a:gd name="T19" fmla="*/ 3858 h 5823"/>
                                <a:gd name="T20" fmla="*/ 4168 w 6955"/>
                                <a:gd name="T21" fmla="*/ 3858 h 5823"/>
                                <a:gd name="T22" fmla="*/ 4085 w 6955"/>
                                <a:gd name="T23" fmla="*/ 3882 h 5823"/>
                                <a:gd name="T24" fmla="*/ 2537 w 6955"/>
                                <a:gd name="T25" fmla="*/ 5001 h 5823"/>
                                <a:gd name="T26" fmla="*/ 2537 w 6955"/>
                                <a:gd name="T27" fmla="*/ 5001 h 5823"/>
                                <a:gd name="T28" fmla="*/ 2775 w 6955"/>
                                <a:gd name="T29" fmla="*/ 4049 h 5823"/>
                                <a:gd name="T30" fmla="*/ 2739 w 6955"/>
                                <a:gd name="T31" fmla="*/ 3918 h 5823"/>
                                <a:gd name="T32" fmla="*/ 2608 w 6955"/>
                                <a:gd name="T33" fmla="*/ 3858 h 5823"/>
                                <a:gd name="T34" fmla="*/ 692 w 6955"/>
                                <a:gd name="T35" fmla="*/ 3858 h 5823"/>
                                <a:gd name="T36" fmla="*/ 334 w 6955"/>
                                <a:gd name="T37" fmla="*/ 3501 h 5823"/>
                                <a:gd name="T38" fmla="*/ 334 w 6955"/>
                                <a:gd name="T39" fmla="*/ 715 h 5823"/>
                                <a:gd name="T40" fmla="*/ 692 w 6955"/>
                                <a:gd name="T41" fmla="*/ 358 h 5823"/>
                                <a:gd name="T42" fmla="*/ 5573 w 6955"/>
                                <a:gd name="T43" fmla="*/ 358 h 5823"/>
                                <a:gd name="T44" fmla="*/ 6287 w 6955"/>
                                <a:gd name="T45" fmla="*/ 1025 h 5823"/>
                                <a:gd name="T46" fmla="*/ 6645 w 6955"/>
                                <a:gd name="T47" fmla="*/ 1382 h 5823"/>
                                <a:gd name="T48" fmla="*/ 6645 w 6955"/>
                                <a:gd name="T49" fmla="*/ 4180 h 5823"/>
                                <a:gd name="T50" fmla="*/ 6633 w 6955"/>
                                <a:gd name="T51" fmla="*/ 4180 h 5823"/>
                                <a:gd name="T52" fmla="*/ 6276 w 6955"/>
                                <a:gd name="T53" fmla="*/ 4537 h 5823"/>
                                <a:gd name="T54" fmla="*/ 4871 w 6955"/>
                                <a:gd name="T55" fmla="*/ 4537 h 5823"/>
                                <a:gd name="T56" fmla="*/ 4752 w 6955"/>
                                <a:gd name="T57" fmla="*/ 4597 h 5823"/>
                                <a:gd name="T58" fmla="*/ 4728 w 6955"/>
                                <a:gd name="T59" fmla="*/ 4727 h 5823"/>
                                <a:gd name="T60" fmla="*/ 4847 w 6955"/>
                                <a:gd name="T61" fmla="*/ 5406 h 5823"/>
                                <a:gd name="T62" fmla="*/ 4847 w 6955"/>
                                <a:gd name="T63" fmla="*/ 5406 h 5823"/>
                                <a:gd name="T64" fmla="*/ 3656 w 6955"/>
                                <a:gd name="T65" fmla="*/ 4597 h 5823"/>
                                <a:gd name="T66" fmla="*/ 4251 w 6955"/>
                                <a:gd name="T67" fmla="*/ 4168 h 5823"/>
                                <a:gd name="T68" fmla="*/ 5585 w 6955"/>
                                <a:gd name="T69" fmla="*/ 4168 h 5823"/>
                                <a:gd name="T70" fmla="*/ 6276 w 6955"/>
                                <a:gd name="T71" fmla="*/ 3489 h 5823"/>
                                <a:gd name="T72" fmla="*/ 6276 w 6955"/>
                                <a:gd name="T73" fmla="*/ 1025 h 5823"/>
                                <a:gd name="T74" fmla="*/ 6287 w 6955"/>
                                <a:gd name="T75" fmla="*/ 1025 h 5823"/>
                                <a:gd name="T76" fmla="*/ 692 w 6955"/>
                                <a:gd name="T77" fmla="*/ 1 h 5823"/>
                                <a:gd name="T78" fmla="*/ 1 w 6955"/>
                                <a:gd name="T79" fmla="*/ 691 h 5823"/>
                                <a:gd name="T80" fmla="*/ 1 w 6955"/>
                                <a:gd name="T81" fmla="*/ 3465 h 5823"/>
                                <a:gd name="T82" fmla="*/ 692 w 6955"/>
                                <a:gd name="T83" fmla="*/ 4156 h 5823"/>
                                <a:gd name="T84" fmla="*/ 1406 w 6955"/>
                                <a:gd name="T85" fmla="*/ 4156 h 5823"/>
                                <a:gd name="T86" fmla="*/ 1406 w 6955"/>
                                <a:gd name="T87" fmla="*/ 4168 h 5823"/>
                                <a:gd name="T88" fmla="*/ 2085 w 6955"/>
                                <a:gd name="T89" fmla="*/ 4858 h 5823"/>
                                <a:gd name="T90" fmla="*/ 2227 w 6955"/>
                                <a:gd name="T91" fmla="*/ 4858 h 5823"/>
                                <a:gd name="T92" fmla="*/ 2168 w 6955"/>
                                <a:gd name="T93" fmla="*/ 5120 h 5823"/>
                                <a:gd name="T94" fmla="*/ 2263 w 6955"/>
                                <a:gd name="T95" fmla="*/ 5394 h 5823"/>
                                <a:gd name="T96" fmla="*/ 2406 w 6955"/>
                                <a:gd name="T97" fmla="*/ 5430 h 5823"/>
                                <a:gd name="T98" fmla="*/ 2549 w 6955"/>
                                <a:gd name="T99" fmla="*/ 5394 h 5823"/>
                                <a:gd name="T100" fmla="*/ 3263 w 6955"/>
                                <a:gd name="T101" fmla="*/ 4870 h 5823"/>
                                <a:gd name="T102" fmla="*/ 3430 w 6955"/>
                                <a:gd name="T103" fmla="*/ 4870 h 5823"/>
                                <a:gd name="T104" fmla="*/ 4787 w 6955"/>
                                <a:gd name="T105" fmla="*/ 5775 h 5823"/>
                                <a:gd name="T106" fmla="*/ 4918 w 6955"/>
                                <a:gd name="T107" fmla="*/ 5823 h 5823"/>
                                <a:gd name="T108" fmla="*/ 5049 w 6955"/>
                                <a:gd name="T109" fmla="*/ 5775 h 5823"/>
                                <a:gd name="T110" fmla="*/ 5156 w 6955"/>
                                <a:gd name="T111" fmla="*/ 5525 h 5823"/>
                                <a:gd name="T112" fmla="*/ 5049 w 6955"/>
                                <a:gd name="T113" fmla="*/ 4870 h 5823"/>
                                <a:gd name="T114" fmla="*/ 6252 w 6955"/>
                                <a:gd name="T115" fmla="*/ 4870 h 5823"/>
                                <a:gd name="T116" fmla="*/ 6942 w 6955"/>
                                <a:gd name="T117" fmla="*/ 4180 h 5823"/>
                                <a:gd name="T118" fmla="*/ 6942 w 6955"/>
                                <a:gd name="T119" fmla="*/ 1406 h 5823"/>
                                <a:gd name="T120" fmla="*/ 6276 w 6955"/>
                                <a:gd name="T121" fmla="*/ 703 h 5823"/>
                                <a:gd name="T122" fmla="*/ 5573 w 6955"/>
                                <a:gd name="T123" fmla="*/ 1 h 5823"/>
                                <a:gd name="T124" fmla="*/ 692 w 6955"/>
                                <a:gd name="T125" fmla="*/ 1 h 58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6955" h="5823" extrusionOk="0">
                                  <a:moveTo>
                                    <a:pt x="2406" y="4168"/>
                                  </a:moveTo>
                                  <a:lnTo>
                                    <a:pt x="2311" y="4537"/>
                                  </a:lnTo>
                                  <a:lnTo>
                                    <a:pt x="2085" y="4537"/>
                                  </a:lnTo>
                                  <a:cubicBezTo>
                                    <a:pt x="1894" y="4537"/>
                                    <a:pt x="1727" y="4382"/>
                                    <a:pt x="1727" y="4180"/>
                                  </a:cubicBezTo>
                                  <a:lnTo>
                                    <a:pt x="1727" y="4168"/>
                                  </a:lnTo>
                                  <a:lnTo>
                                    <a:pt x="2406" y="4168"/>
                                  </a:lnTo>
                                  <a:close/>
                                  <a:moveTo>
                                    <a:pt x="5573" y="358"/>
                                  </a:moveTo>
                                  <a:cubicBezTo>
                                    <a:pt x="5764" y="358"/>
                                    <a:pt x="5930" y="525"/>
                                    <a:pt x="5930" y="715"/>
                                  </a:cubicBezTo>
                                  <a:lnTo>
                                    <a:pt x="5930" y="3501"/>
                                  </a:lnTo>
                                  <a:cubicBezTo>
                                    <a:pt x="5930" y="3692"/>
                                    <a:pt x="5764" y="3858"/>
                                    <a:pt x="5573" y="3858"/>
                                  </a:cubicBezTo>
                                  <a:lnTo>
                                    <a:pt x="4168" y="3858"/>
                                  </a:lnTo>
                                  <a:cubicBezTo>
                                    <a:pt x="4144" y="3858"/>
                                    <a:pt x="4097" y="3870"/>
                                    <a:pt x="4085" y="3882"/>
                                  </a:cubicBezTo>
                                  <a:lnTo>
                                    <a:pt x="2537" y="5001"/>
                                  </a:lnTo>
                                  <a:lnTo>
                                    <a:pt x="2775" y="4049"/>
                                  </a:lnTo>
                                  <a:cubicBezTo>
                                    <a:pt x="2787" y="4001"/>
                                    <a:pt x="2775" y="3942"/>
                                    <a:pt x="2739" y="3918"/>
                                  </a:cubicBezTo>
                                  <a:cubicBezTo>
                                    <a:pt x="2716" y="3870"/>
                                    <a:pt x="2668" y="3858"/>
                                    <a:pt x="2608" y="3858"/>
                                  </a:cubicBezTo>
                                  <a:lnTo>
                                    <a:pt x="692" y="3858"/>
                                  </a:lnTo>
                                  <a:cubicBezTo>
                                    <a:pt x="501" y="3858"/>
                                    <a:pt x="334" y="3692"/>
                                    <a:pt x="334" y="3501"/>
                                  </a:cubicBezTo>
                                  <a:lnTo>
                                    <a:pt x="334" y="715"/>
                                  </a:lnTo>
                                  <a:cubicBezTo>
                                    <a:pt x="334" y="525"/>
                                    <a:pt x="501" y="358"/>
                                    <a:pt x="692" y="358"/>
                                  </a:cubicBezTo>
                                  <a:lnTo>
                                    <a:pt x="5573" y="358"/>
                                  </a:lnTo>
                                  <a:close/>
                                  <a:moveTo>
                                    <a:pt x="6287" y="1025"/>
                                  </a:moveTo>
                                  <a:cubicBezTo>
                                    <a:pt x="6478" y="1025"/>
                                    <a:pt x="6645" y="1191"/>
                                    <a:pt x="6645" y="1382"/>
                                  </a:cubicBezTo>
                                  <a:lnTo>
                                    <a:pt x="6645" y="4180"/>
                                  </a:lnTo>
                                  <a:lnTo>
                                    <a:pt x="6633" y="4180"/>
                                  </a:lnTo>
                                  <a:cubicBezTo>
                                    <a:pt x="6633" y="4382"/>
                                    <a:pt x="6466" y="4537"/>
                                    <a:pt x="6276" y="4537"/>
                                  </a:cubicBezTo>
                                  <a:lnTo>
                                    <a:pt x="4871" y="4537"/>
                                  </a:lnTo>
                                  <a:cubicBezTo>
                                    <a:pt x="4823" y="4537"/>
                                    <a:pt x="4787" y="4561"/>
                                    <a:pt x="4752" y="4597"/>
                                  </a:cubicBezTo>
                                  <a:cubicBezTo>
                                    <a:pt x="4728" y="4632"/>
                                    <a:pt x="4704" y="4692"/>
                                    <a:pt x="4728" y="4727"/>
                                  </a:cubicBezTo>
                                  <a:lnTo>
                                    <a:pt x="4847" y="5406"/>
                                  </a:lnTo>
                                  <a:lnTo>
                                    <a:pt x="3656" y="4597"/>
                                  </a:lnTo>
                                  <a:lnTo>
                                    <a:pt x="4251" y="4168"/>
                                  </a:lnTo>
                                  <a:lnTo>
                                    <a:pt x="5585" y="4168"/>
                                  </a:lnTo>
                                  <a:cubicBezTo>
                                    <a:pt x="5954" y="4168"/>
                                    <a:pt x="6276" y="3858"/>
                                    <a:pt x="6276" y="3489"/>
                                  </a:cubicBezTo>
                                  <a:lnTo>
                                    <a:pt x="6276" y="1025"/>
                                  </a:lnTo>
                                  <a:lnTo>
                                    <a:pt x="6287" y="1025"/>
                                  </a:lnTo>
                                  <a:close/>
                                  <a:moveTo>
                                    <a:pt x="692" y="1"/>
                                  </a:moveTo>
                                  <a:cubicBezTo>
                                    <a:pt x="322" y="1"/>
                                    <a:pt x="1" y="310"/>
                                    <a:pt x="1" y="691"/>
                                  </a:cubicBezTo>
                                  <a:lnTo>
                                    <a:pt x="1" y="3465"/>
                                  </a:lnTo>
                                  <a:cubicBezTo>
                                    <a:pt x="1" y="3846"/>
                                    <a:pt x="322" y="4156"/>
                                    <a:pt x="692" y="4156"/>
                                  </a:cubicBezTo>
                                  <a:lnTo>
                                    <a:pt x="1406" y="4156"/>
                                  </a:lnTo>
                                  <a:lnTo>
                                    <a:pt x="1406" y="4168"/>
                                  </a:lnTo>
                                  <a:cubicBezTo>
                                    <a:pt x="1406" y="4537"/>
                                    <a:pt x="1715" y="4858"/>
                                    <a:pt x="2085" y="4858"/>
                                  </a:cubicBezTo>
                                  <a:lnTo>
                                    <a:pt x="2227" y="4858"/>
                                  </a:lnTo>
                                  <a:lnTo>
                                    <a:pt x="2168" y="5120"/>
                                  </a:lnTo>
                                  <a:cubicBezTo>
                                    <a:pt x="2132" y="5228"/>
                                    <a:pt x="2180" y="5335"/>
                                    <a:pt x="2263" y="5394"/>
                                  </a:cubicBezTo>
                                  <a:cubicBezTo>
                                    <a:pt x="2311" y="5418"/>
                                    <a:pt x="2358" y="5430"/>
                                    <a:pt x="2406" y="5430"/>
                                  </a:cubicBezTo>
                                  <a:cubicBezTo>
                                    <a:pt x="2442" y="5430"/>
                                    <a:pt x="2501" y="5418"/>
                                    <a:pt x="2549" y="5394"/>
                                  </a:cubicBezTo>
                                  <a:lnTo>
                                    <a:pt x="3263" y="4870"/>
                                  </a:lnTo>
                                  <a:lnTo>
                                    <a:pt x="3430" y="4870"/>
                                  </a:lnTo>
                                  <a:lnTo>
                                    <a:pt x="4787" y="5775"/>
                                  </a:lnTo>
                                  <a:cubicBezTo>
                                    <a:pt x="4823" y="5811"/>
                                    <a:pt x="4871" y="5823"/>
                                    <a:pt x="4918" y="5823"/>
                                  </a:cubicBezTo>
                                  <a:cubicBezTo>
                                    <a:pt x="4954" y="5823"/>
                                    <a:pt x="5002" y="5811"/>
                                    <a:pt x="5049" y="5775"/>
                                  </a:cubicBezTo>
                                  <a:cubicBezTo>
                                    <a:pt x="5144" y="5716"/>
                                    <a:pt x="5180" y="5632"/>
                                    <a:pt x="5156" y="5525"/>
                                  </a:cubicBezTo>
                                  <a:lnTo>
                                    <a:pt x="5049" y="4870"/>
                                  </a:lnTo>
                                  <a:lnTo>
                                    <a:pt x="6252" y="4870"/>
                                  </a:lnTo>
                                  <a:cubicBezTo>
                                    <a:pt x="6633" y="4870"/>
                                    <a:pt x="6942" y="4561"/>
                                    <a:pt x="6942" y="4180"/>
                                  </a:cubicBezTo>
                                  <a:lnTo>
                                    <a:pt x="6942" y="1406"/>
                                  </a:lnTo>
                                  <a:cubicBezTo>
                                    <a:pt x="6954" y="1013"/>
                                    <a:pt x="6645" y="703"/>
                                    <a:pt x="6276" y="703"/>
                                  </a:cubicBezTo>
                                  <a:cubicBezTo>
                                    <a:pt x="6252" y="310"/>
                                    <a:pt x="5954" y="1"/>
                                    <a:pt x="5573" y="1"/>
                                  </a:cubicBezTo>
                                  <a:lnTo>
                                    <a:pt x="692"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53858" name="Google Shape;342;p20"/>
                          <wps:cNvSpPr>
                            <a:spLocks/>
                          </wps:cNvSpPr>
                          <wps:spPr bwMode="auto">
                            <a:xfrm>
                              <a:off x="93994" y="33740"/>
                              <a:ext cx="26928" cy="10249"/>
                            </a:xfrm>
                            <a:custGeom>
                              <a:avLst/>
                              <a:gdLst>
                                <a:gd name="T0" fmla="*/ 167 w 846"/>
                                <a:gd name="T1" fmla="*/ 0 h 322"/>
                                <a:gd name="T2" fmla="*/ 0 w 846"/>
                                <a:gd name="T3" fmla="*/ 167 h 322"/>
                                <a:gd name="T4" fmla="*/ 167 w 846"/>
                                <a:gd name="T5" fmla="*/ 322 h 322"/>
                                <a:gd name="T6" fmla="*/ 679 w 846"/>
                                <a:gd name="T7" fmla="*/ 322 h 322"/>
                                <a:gd name="T8" fmla="*/ 846 w 846"/>
                                <a:gd name="T9" fmla="*/ 167 h 322"/>
                                <a:gd name="T10" fmla="*/ 679 w 846"/>
                                <a:gd name="T11" fmla="*/ 0 h 322"/>
                                <a:gd name="T12" fmla="*/ 167 w 846"/>
                                <a:gd name="T13" fmla="*/ 0 h 322"/>
                              </a:gdLst>
                              <a:ahLst/>
                              <a:cxnLst>
                                <a:cxn ang="0">
                                  <a:pos x="T0" y="T1"/>
                                </a:cxn>
                                <a:cxn ang="0">
                                  <a:pos x="T2" y="T3"/>
                                </a:cxn>
                                <a:cxn ang="0">
                                  <a:pos x="T4" y="T5"/>
                                </a:cxn>
                                <a:cxn ang="0">
                                  <a:pos x="T6" y="T7"/>
                                </a:cxn>
                                <a:cxn ang="0">
                                  <a:pos x="T8" y="T9"/>
                                </a:cxn>
                                <a:cxn ang="0">
                                  <a:pos x="T10" y="T11"/>
                                </a:cxn>
                                <a:cxn ang="0">
                                  <a:pos x="T12" y="T13"/>
                                </a:cxn>
                              </a:cxnLst>
                              <a:rect l="0" t="0" r="r" b="b"/>
                              <a:pathLst>
                                <a:path w="846" h="322" extrusionOk="0">
                                  <a:moveTo>
                                    <a:pt x="167" y="0"/>
                                  </a:moveTo>
                                  <a:cubicBezTo>
                                    <a:pt x="72" y="0"/>
                                    <a:pt x="0" y="72"/>
                                    <a:pt x="0" y="167"/>
                                  </a:cubicBezTo>
                                  <a:cubicBezTo>
                                    <a:pt x="0" y="250"/>
                                    <a:pt x="72" y="322"/>
                                    <a:pt x="167" y="322"/>
                                  </a:cubicBezTo>
                                  <a:lnTo>
                                    <a:pt x="679" y="322"/>
                                  </a:lnTo>
                                  <a:cubicBezTo>
                                    <a:pt x="774" y="322"/>
                                    <a:pt x="846" y="250"/>
                                    <a:pt x="846" y="167"/>
                                  </a:cubicBezTo>
                                  <a:cubicBezTo>
                                    <a:pt x="846" y="72"/>
                                    <a:pt x="774" y="0"/>
                                    <a:pt x="679" y="0"/>
                                  </a:cubicBezTo>
                                  <a:lnTo>
                                    <a:pt x="167" y="0"/>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53861" name="Google Shape;343;p20"/>
                          <wps:cNvSpPr>
                            <a:spLocks/>
                          </wps:cNvSpPr>
                          <wps:spPr bwMode="auto">
                            <a:xfrm>
                              <a:off x="132636" y="33740"/>
                              <a:ext cx="82663" cy="10249"/>
                            </a:xfrm>
                            <a:custGeom>
                              <a:avLst/>
                              <a:gdLst>
                                <a:gd name="T0" fmla="*/ 167 w 2597"/>
                                <a:gd name="T1" fmla="*/ 0 h 322"/>
                                <a:gd name="T2" fmla="*/ 1 w 2597"/>
                                <a:gd name="T3" fmla="*/ 167 h 322"/>
                                <a:gd name="T4" fmla="*/ 167 w 2597"/>
                                <a:gd name="T5" fmla="*/ 322 h 322"/>
                                <a:gd name="T6" fmla="*/ 2430 w 2597"/>
                                <a:gd name="T7" fmla="*/ 322 h 322"/>
                                <a:gd name="T8" fmla="*/ 2596 w 2597"/>
                                <a:gd name="T9" fmla="*/ 167 h 322"/>
                                <a:gd name="T10" fmla="*/ 2430 w 2597"/>
                                <a:gd name="T11" fmla="*/ 0 h 322"/>
                                <a:gd name="T12" fmla="*/ 167 w 2597"/>
                                <a:gd name="T13" fmla="*/ 0 h 322"/>
                              </a:gdLst>
                              <a:ahLst/>
                              <a:cxnLst>
                                <a:cxn ang="0">
                                  <a:pos x="T0" y="T1"/>
                                </a:cxn>
                                <a:cxn ang="0">
                                  <a:pos x="T2" y="T3"/>
                                </a:cxn>
                                <a:cxn ang="0">
                                  <a:pos x="T4" y="T5"/>
                                </a:cxn>
                                <a:cxn ang="0">
                                  <a:pos x="T6" y="T7"/>
                                </a:cxn>
                                <a:cxn ang="0">
                                  <a:pos x="T8" y="T9"/>
                                </a:cxn>
                                <a:cxn ang="0">
                                  <a:pos x="T10" y="T11"/>
                                </a:cxn>
                                <a:cxn ang="0">
                                  <a:pos x="T12" y="T13"/>
                                </a:cxn>
                              </a:cxnLst>
                              <a:rect l="0" t="0" r="r" b="b"/>
                              <a:pathLst>
                                <a:path w="2597" h="322" extrusionOk="0">
                                  <a:moveTo>
                                    <a:pt x="167" y="0"/>
                                  </a:moveTo>
                                  <a:cubicBezTo>
                                    <a:pt x="84" y="0"/>
                                    <a:pt x="1" y="72"/>
                                    <a:pt x="1" y="167"/>
                                  </a:cubicBezTo>
                                  <a:cubicBezTo>
                                    <a:pt x="1" y="250"/>
                                    <a:pt x="84" y="322"/>
                                    <a:pt x="167" y="322"/>
                                  </a:cubicBezTo>
                                  <a:lnTo>
                                    <a:pt x="2430" y="322"/>
                                  </a:lnTo>
                                  <a:cubicBezTo>
                                    <a:pt x="2525" y="322"/>
                                    <a:pt x="2596" y="250"/>
                                    <a:pt x="2596" y="167"/>
                                  </a:cubicBezTo>
                                  <a:cubicBezTo>
                                    <a:pt x="2596" y="72"/>
                                    <a:pt x="2525" y="0"/>
                                    <a:pt x="2430" y="0"/>
                                  </a:cubicBezTo>
                                  <a:lnTo>
                                    <a:pt x="167" y="0"/>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53872" name="Google Shape;344;p20"/>
                          <wps:cNvSpPr>
                            <a:spLocks/>
                          </wps:cNvSpPr>
                          <wps:spPr bwMode="auto">
                            <a:xfrm>
                              <a:off x="93994" y="61018"/>
                              <a:ext cx="121304" cy="10631"/>
                            </a:xfrm>
                            <a:custGeom>
                              <a:avLst/>
                              <a:gdLst>
                                <a:gd name="T0" fmla="*/ 167 w 3811"/>
                                <a:gd name="T1" fmla="*/ 1 h 334"/>
                                <a:gd name="T2" fmla="*/ 0 w 3811"/>
                                <a:gd name="T3" fmla="*/ 167 h 334"/>
                                <a:gd name="T4" fmla="*/ 167 w 3811"/>
                                <a:gd name="T5" fmla="*/ 334 h 334"/>
                                <a:gd name="T6" fmla="*/ 3644 w 3811"/>
                                <a:gd name="T7" fmla="*/ 334 h 334"/>
                                <a:gd name="T8" fmla="*/ 3810 w 3811"/>
                                <a:gd name="T9" fmla="*/ 167 h 334"/>
                                <a:gd name="T10" fmla="*/ 3644 w 3811"/>
                                <a:gd name="T11" fmla="*/ 1 h 334"/>
                                <a:gd name="T12" fmla="*/ 167 w 3811"/>
                                <a:gd name="T13" fmla="*/ 1 h 334"/>
                              </a:gdLst>
                              <a:ahLst/>
                              <a:cxnLst>
                                <a:cxn ang="0">
                                  <a:pos x="T0" y="T1"/>
                                </a:cxn>
                                <a:cxn ang="0">
                                  <a:pos x="T2" y="T3"/>
                                </a:cxn>
                                <a:cxn ang="0">
                                  <a:pos x="T4" y="T5"/>
                                </a:cxn>
                                <a:cxn ang="0">
                                  <a:pos x="T6" y="T7"/>
                                </a:cxn>
                                <a:cxn ang="0">
                                  <a:pos x="T8" y="T9"/>
                                </a:cxn>
                                <a:cxn ang="0">
                                  <a:pos x="T10" y="T11"/>
                                </a:cxn>
                                <a:cxn ang="0">
                                  <a:pos x="T12" y="T13"/>
                                </a:cxn>
                              </a:cxnLst>
                              <a:rect l="0" t="0" r="r" b="b"/>
                              <a:pathLst>
                                <a:path w="3811" h="334" extrusionOk="0">
                                  <a:moveTo>
                                    <a:pt x="167" y="1"/>
                                  </a:moveTo>
                                  <a:cubicBezTo>
                                    <a:pt x="72" y="1"/>
                                    <a:pt x="0" y="84"/>
                                    <a:pt x="0" y="167"/>
                                  </a:cubicBezTo>
                                  <a:cubicBezTo>
                                    <a:pt x="0" y="263"/>
                                    <a:pt x="72" y="334"/>
                                    <a:pt x="167" y="334"/>
                                  </a:cubicBezTo>
                                  <a:lnTo>
                                    <a:pt x="3644" y="334"/>
                                  </a:lnTo>
                                  <a:cubicBezTo>
                                    <a:pt x="3739" y="334"/>
                                    <a:pt x="3810" y="263"/>
                                    <a:pt x="3810" y="167"/>
                                  </a:cubicBezTo>
                                  <a:cubicBezTo>
                                    <a:pt x="3810" y="84"/>
                                    <a:pt x="3739" y="1"/>
                                    <a:pt x="3644" y="1"/>
                                  </a:cubicBezTo>
                                  <a:lnTo>
                                    <a:pt x="167"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53873" name="Google Shape;345;p20"/>
                          <wps:cNvSpPr>
                            <a:spLocks/>
                          </wps:cNvSpPr>
                          <wps:spPr bwMode="auto">
                            <a:xfrm>
                              <a:off x="93994" y="89060"/>
                              <a:ext cx="82249" cy="10663"/>
                            </a:xfrm>
                            <a:custGeom>
                              <a:avLst/>
                              <a:gdLst>
                                <a:gd name="T0" fmla="*/ 155 w 2584"/>
                                <a:gd name="T1" fmla="*/ 1 h 335"/>
                                <a:gd name="T2" fmla="*/ 0 w 2584"/>
                                <a:gd name="T3" fmla="*/ 167 h 335"/>
                                <a:gd name="T4" fmla="*/ 155 w 2584"/>
                                <a:gd name="T5" fmla="*/ 334 h 335"/>
                                <a:gd name="T6" fmla="*/ 2429 w 2584"/>
                                <a:gd name="T7" fmla="*/ 334 h 335"/>
                                <a:gd name="T8" fmla="*/ 2584 w 2584"/>
                                <a:gd name="T9" fmla="*/ 167 h 335"/>
                                <a:gd name="T10" fmla="*/ 2429 w 2584"/>
                                <a:gd name="T11" fmla="*/ 1 h 335"/>
                                <a:gd name="T12" fmla="*/ 155 w 2584"/>
                                <a:gd name="T13" fmla="*/ 1 h 335"/>
                              </a:gdLst>
                              <a:ahLst/>
                              <a:cxnLst>
                                <a:cxn ang="0">
                                  <a:pos x="T0" y="T1"/>
                                </a:cxn>
                                <a:cxn ang="0">
                                  <a:pos x="T2" y="T3"/>
                                </a:cxn>
                                <a:cxn ang="0">
                                  <a:pos x="T4" y="T5"/>
                                </a:cxn>
                                <a:cxn ang="0">
                                  <a:pos x="T6" y="T7"/>
                                </a:cxn>
                                <a:cxn ang="0">
                                  <a:pos x="T8" y="T9"/>
                                </a:cxn>
                                <a:cxn ang="0">
                                  <a:pos x="T10" y="T11"/>
                                </a:cxn>
                                <a:cxn ang="0">
                                  <a:pos x="T12" y="T13"/>
                                </a:cxn>
                              </a:cxnLst>
                              <a:rect l="0" t="0" r="r" b="b"/>
                              <a:pathLst>
                                <a:path w="2584" h="335" extrusionOk="0">
                                  <a:moveTo>
                                    <a:pt x="155" y="1"/>
                                  </a:moveTo>
                                  <a:cubicBezTo>
                                    <a:pt x="72" y="1"/>
                                    <a:pt x="0" y="72"/>
                                    <a:pt x="0" y="167"/>
                                  </a:cubicBezTo>
                                  <a:cubicBezTo>
                                    <a:pt x="0" y="251"/>
                                    <a:pt x="72" y="334"/>
                                    <a:pt x="155" y="334"/>
                                  </a:cubicBezTo>
                                  <a:lnTo>
                                    <a:pt x="2429" y="334"/>
                                  </a:lnTo>
                                  <a:cubicBezTo>
                                    <a:pt x="2513" y="334"/>
                                    <a:pt x="2584" y="251"/>
                                    <a:pt x="2584" y="167"/>
                                  </a:cubicBezTo>
                                  <a:cubicBezTo>
                                    <a:pt x="2584" y="72"/>
                                    <a:pt x="2513" y="1"/>
                                    <a:pt x="2429" y="1"/>
                                  </a:cubicBezTo>
                                  <a:lnTo>
                                    <a:pt x="155"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53874" name="Google Shape;346;p20"/>
                          <wps:cNvSpPr>
                            <a:spLocks/>
                          </wps:cNvSpPr>
                          <wps:spPr bwMode="auto">
                            <a:xfrm>
                              <a:off x="188339" y="89060"/>
                              <a:ext cx="26960" cy="10663"/>
                            </a:xfrm>
                            <a:custGeom>
                              <a:avLst/>
                              <a:gdLst>
                                <a:gd name="T0" fmla="*/ 156 w 847"/>
                                <a:gd name="T1" fmla="*/ 1 h 335"/>
                                <a:gd name="T2" fmla="*/ 1 w 847"/>
                                <a:gd name="T3" fmla="*/ 167 h 335"/>
                                <a:gd name="T4" fmla="*/ 156 w 847"/>
                                <a:gd name="T5" fmla="*/ 334 h 335"/>
                                <a:gd name="T6" fmla="*/ 680 w 847"/>
                                <a:gd name="T7" fmla="*/ 334 h 335"/>
                                <a:gd name="T8" fmla="*/ 846 w 847"/>
                                <a:gd name="T9" fmla="*/ 167 h 335"/>
                                <a:gd name="T10" fmla="*/ 680 w 847"/>
                                <a:gd name="T11" fmla="*/ 1 h 335"/>
                                <a:gd name="T12" fmla="*/ 156 w 847"/>
                                <a:gd name="T13" fmla="*/ 1 h 335"/>
                              </a:gdLst>
                              <a:ahLst/>
                              <a:cxnLst>
                                <a:cxn ang="0">
                                  <a:pos x="T0" y="T1"/>
                                </a:cxn>
                                <a:cxn ang="0">
                                  <a:pos x="T2" y="T3"/>
                                </a:cxn>
                                <a:cxn ang="0">
                                  <a:pos x="T4" y="T5"/>
                                </a:cxn>
                                <a:cxn ang="0">
                                  <a:pos x="T6" y="T7"/>
                                </a:cxn>
                                <a:cxn ang="0">
                                  <a:pos x="T8" y="T9"/>
                                </a:cxn>
                                <a:cxn ang="0">
                                  <a:pos x="T10" y="T11"/>
                                </a:cxn>
                                <a:cxn ang="0">
                                  <a:pos x="T12" y="T13"/>
                                </a:cxn>
                              </a:cxnLst>
                              <a:rect l="0" t="0" r="r" b="b"/>
                              <a:pathLst>
                                <a:path w="847" h="335" extrusionOk="0">
                                  <a:moveTo>
                                    <a:pt x="156" y="1"/>
                                  </a:moveTo>
                                  <a:cubicBezTo>
                                    <a:pt x="72" y="1"/>
                                    <a:pt x="1" y="72"/>
                                    <a:pt x="1" y="167"/>
                                  </a:cubicBezTo>
                                  <a:cubicBezTo>
                                    <a:pt x="1" y="251"/>
                                    <a:pt x="72" y="334"/>
                                    <a:pt x="156" y="334"/>
                                  </a:cubicBezTo>
                                  <a:lnTo>
                                    <a:pt x="680" y="334"/>
                                  </a:lnTo>
                                  <a:cubicBezTo>
                                    <a:pt x="775" y="334"/>
                                    <a:pt x="846" y="251"/>
                                    <a:pt x="846" y="167"/>
                                  </a:cubicBezTo>
                                  <a:cubicBezTo>
                                    <a:pt x="846" y="72"/>
                                    <a:pt x="775" y="1"/>
                                    <a:pt x="680" y="1"/>
                                  </a:cubicBezTo>
                                  <a:lnTo>
                                    <a:pt x="156"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g:wgp>
                  </a:graphicData>
                </a:graphic>
              </wp:inline>
            </w:drawing>
          </mc:Choice>
          <mc:Fallback>
            <w:pict>
              <v:group id="_x0000_s2046" style="width:451.3pt;height:36.4pt;mso-position-horizontal-relative:char;mso-position-vertical-relative:line" coordorigin="-1619" coordsize="61055,4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">
                <v:group id="Group 256605" o:spid="_x0000_s2047" style="position:absolute;left:-1619;width:61055;height:4927" coordorigin="-1658,159" coordsize="62550,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1srMMcAAADdAAAADwAAAGRycy9kb3ducmV2LnhtbESPQWvCQBSE7wX/w/IK&#10;3ppNtA2SZhWRKh5CoSqU3h7ZZxLMvg3ZbRL/fbdQ6HGYmW+YfDOZVgzUu8aygiSKQRCXVjdcKbic&#10;908rEM4ja2wtk4I7OdisZw85ZtqO/EHDyVciQNhlqKD2vsukdGVNBl1kO+LgXW1v0AfZV1L3OAa4&#10;aeUijlNpsOGwUGNHu5rK2+nbKDiMOG6XydtQ3K67+9f55f2zSEip+eO0fQXhafL/4b/2UStYpvEz&#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1srMMcAAADd&#10;AAAADwAAAAAAAAAAAAAAAACqAgAAZHJzL2Rvd25yZXYueG1sUEsFBgAAAAAEAAQA+gAAAJ4DAAAA&#10;AA==&#10;">
                  <v:group id="Group 256606" o:spid="_x0000_s2048" style="position:absolute;left:44009;top:159;width:16882;height:5058" coordorigin="35684,223" coordsize="24628,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BeOq8cAAADd&#10;AAAADwAAAAAAAAAAAAAAAACqAgAAZHJzL2Rvd25yZXYueG1sUEsFBgAAAAAEAAQA+gAAAJ4DAAAA&#10;AA==&#10;">
                    <v:roundrect id="Rectangle: Rounded Corners 55" o:spid="_x0000_s2049" style="position:absolute;left:35684;top:223;width:24629;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u0WcUA&#10;AADdAAAADwAAAGRycy9kb3ducmV2LnhtbESP0WoCMRRE3wX/IVzBF9GkiqtsjSJFoY+t+gGXze3u&#10;tpubbZKuW7/eFAo+DjNzhtnsetuIjnyoHWt4mikQxIUzNZcaLufjdA0iRGSDjWPS8EsBdtvhYIO5&#10;cVd+p+4US5EgHHLUUMXY5lKGoiKLYeZa4uR9OG8xJulLaTxeE9w2cq5UJi3WnBYqbOmlouLr9GM1&#10;fK7Oq7U74M2qt9vef0+WXV0utR6P+v0ziEh9fIT/269GwyJTGfy9SU9Ab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67RZxQAAAN0AAAAPAAAAAAAAAAAAAAAAAJgCAABkcnMv&#10;ZG93bnJldi54bWxQSwUGAAAAAAQABAD1AAAAigMAAAAA&#10;" fillcolor="#7030a0" stroked="f" strokeweight="1pt">
                      <v:stroke joinstyle="miter"/>
                      <v:textbox inset=",0">
                        <w:txbxContent>
                          <w:p w:rsidR="00FC7E58" w:rsidRPr="00BB0D09" w:rsidRDefault="00FC7E58" w:rsidP="000D0CA1">
                            <w:pPr>
                              <w:pStyle w:val="NoSpacing"/>
                              <w:rPr>
                                <w:b/>
                                <w:color w:val="FFFFFF" w:themeColor="background1"/>
                              </w:rPr>
                            </w:pPr>
                            <w:r>
                              <w:rPr>
                                <w:rFonts w:hint="cs"/>
                                <w:rtl/>
                                <w:lang w:bidi="ar-SY"/>
                              </w:rPr>
                              <w:t xml:space="preserve">       </w:t>
                            </w:r>
                            <w:r w:rsidRPr="00BB0D09">
                              <w:rPr>
                                <w:rFonts w:hint="cs"/>
                                <w:color w:val="FFFFFF" w:themeColor="background1"/>
                                <w:rtl/>
                                <w:lang w:bidi="ar-SY"/>
                              </w:rPr>
                              <w:t>عزيزي المدرّب:</w:t>
                            </w:r>
                          </w:p>
                        </w:txbxContent>
                      </v:textbox>
                    </v:roundrect>
                    <v:oval id="Oval 61" o:spid="_x0000_s2050" style="position:absolute;left:53438;top:734;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zfEsYA&#10;AADdAAAADwAAAGRycy9kb3ducmV2LnhtbESPT2vCQBTE7wW/w/KE3uquSvwTXUWKhV5yqMaDt0f2&#10;mQSzb0N2a+K37xYKPQ4z8xtmux9sIx7U+dqxhulEgSAunKm51JCfP95WIHxANtg4Jg1P8rDfjV62&#10;mBrX8xc9TqEUEcI+RQ1VCG0qpS8qsugnriWO3s11FkOUXSlNh32E20bOlFpIizXHhQpbeq+ouJ++&#10;rQajlnVi8iS75Yc+eybXtTxeMq1fx8NhAyLQEP7Df+1Po2G+UEv4fROfgN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zfEsYAAADdAAAADwAAAAAAAAAAAAAAAACYAgAAZHJz&#10;L2Rvd25yZXYueG1sUEsFBgAAAAAEAAQA9QAAAIsDAAAAAA==&#10;" fillcolor="#272727 [2749]" stroked="f" strokeweight="1pt">
                      <v:stroke joinstyle="miter"/>
                      <v:shadow on="t" color="black" opacity="26213f" origin=",-.5" offset="0,3pt"/>
                    </v:oval>
                  </v:group>
                  <v:rect id="Rectangle 256609" o:spid="_x0000_s2051" style="position:absolute;left:-1658;top:4929;width:50526;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llDsQA&#10;AADdAAAADwAAAGRycy9kb3ducmV2LnhtbERPz2vCMBS+D/wfwhN2m6ldKbMaxQ0mXhzoBuLt0Tzb&#10;bs1LSbK2/vfmMNjx4/u92oymFT0531hWMJ8lIIhLqxuuFHx9vj+9gPABWWNrmRTcyMNmPXlYYaHt&#10;wEfqT6ESMYR9gQrqELpCSl/WZNDPbEccuat1BkOErpLa4RDDTSvTJMmlwYZjQ40dvdVU/px+jQK3&#10;O+dZVprFxaWH7vXjeNCX76DU43TcLkEEGsO/+M+91wqe8yTOjW/iE5D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xJZQ7EAAAA3QAAAA8AAAAAAAAAAAAAAAAAmAIAAGRycy9k&#10;b3ducmV2LnhtbFBLBQYAAAAABAAEAPUAAACJAwAAAAA=&#10;" fillcolor="#7030a0" stroked="f" strokeweight="1pt"/>
                </v:group>
                <v:group id="Google Shape;333;p20" o:spid="_x0000_s2052" style="position:absolute;left:55626;top:1238;width:2443;height:2444" coordsize="354364,3547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VqErsUAAADdAAAADwAAAGRycy9kb3ducmV2LnhtbESPQYvCMBSE78L+h/CE&#10;vWnaFcWtRhFxlz2IoC6It0fzbIvNS2liW/+9EQSPw8x8w8yXnSlFQ7UrLCuIhxEI4tTqgjMF/8ef&#10;wRSE88gaS8uk4E4OlouP3hwTbVveU3PwmQgQdgkqyL2vEildmpNBN7QVcfAutjbog6wzqWtsA9yU&#10;8iuKJtJgwWEhx4rWOaXXw80o+G2xXY3iTbO9Xtb383G8O21jUuqz361mIDx1/h1+tf+0gtEk+o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lahK7FAAAA3QAA&#10;AA8AAAAAAAAAAAAAAAAAqgIAAGRycy9kb3ducmV2LnhtbFBLBQYAAAAABAAEAPoAAACcAwAAAAA=&#10;">
                  <v:shape id="Google Shape;334;p20" o:spid="_x0000_s2053" style="position:absolute;top:155108;width:132667;height:199288;visibility:visible;mso-wrap-style:square;v-text-anchor:middle" coordsize="4168,6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JmDMMA&#10;AADdAAAADwAAAGRycy9kb3ducmV2LnhtbERP3WrCMBS+H+wdwhF2M2yqbiLVKMMiOIbCqg9wbI5t&#10;aXNSmqxWn365GOzy4/tfbQbTiJ46V1lWMIliEMS51RUXCs6n3XgBwnlkjY1lUnAnB5v189MKE21v&#10;/E195gsRQtglqKD0vk2kdHlJBl1kW+LAXW1n0AfYFVJ3eAvhppHTOJ5LgxWHhhJb2paU19mPUXB8&#10;M5f48/UdJR1snX7V6cMUD6VeRsPHEoSnwf+L/9x7rWA2n4T94U14An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hJmDMMAAADdAAAADwAAAAAAAAAAAAAAAACYAgAAZHJzL2Rv&#10;d25yZXYueG1sUEsFBgAAAAAEAAQA9QAAAIgDAAAAAA==&#10;" path="m2102,325v45,,89,6,137,18c2953,402,3501,1021,3501,1748v,690,167,1333,310,1666l3811,3438v-179,96,-501,298,-1036,393l2775,3795r,-333c2977,3343,3156,3164,3299,2938v214,-393,142,-917,-203,-1226c2858,1486,2429,1236,1751,1236v-48,,-95,12,-119,35l1286,1617v-59,59,-59,166,,226c1316,1873,1358,1887,1400,1887v41,,83,-14,113,-44l1810,1545v429,12,786,143,1072,405c3120,2152,3156,2510,3013,2783v-191,322,-536,536,-929,536c1513,3319,1036,2843,1036,2260v,-96,-83,-167,-166,-167c774,2093,703,2164,703,2260v,500,286,964,702,1202l1405,3795r,36c858,3712,524,3534,393,3438v,,-11,,,-24c524,3081,691,2438,703,1748,703,1021,1275,402,1965,343v48,-12,92,-18,137,-18xm2429,3581r,191c2429,3974,2537,4153,2715,4236r107,60c2668,4546,2382,4712,2072,4712v-297,,-583,-166,-738,-416l1429,4236v179,-83,286,-262,286,-464l1715,3581v119,36,238,48,357,48c2191,3629,2310,3617,2429,3581xm2072,v-56,,-113,3,-166,9c1036,81,346,855,346,1748v,643,-143,1238,-286,1547c1,3450,48,3617,179,3700v143,95,405,250,857,393l382,4415c143,4534,1,4772,1,5022r,1071c1,6189,84,6260,167,6260v95,,167,-71,167,-167l334,5022v,-131,71,-250,190,-322l1048,4450v227,357,608,596,1036,596c2525,5046,2906,4819,3132,4450r524,250c3775,4760,3846,4879,3846,5022r,1071c3846,6189,3918,6260,4013,6260v83,,155,-71,155,-167l4168,5022v-12,-250,-155,-488,-393,-607l3120,4093v429,-119,714,-286,845,-393c4096,3617,4144,3450,4084,3295,3953,2986,3799,2391,3799,1748,3799,855,3096,81,2239,9,2185,3,2129,,2072,xe" fillcolor="white [3212]" stroked="f">
                    <v:path arrowok="t" o:extrusionok="f" o:connecttype="custom" o:connectlocs="71267,10918;121304,108668;88328,121941;88328,110196;98545,54493;51946,40456;40933,58663;48159,58663;91734,62069;66334,105644;27692,66620;44721,110196;44721,121941;12509,108668;62546,10918;77315,113983;86418,134832;65952,149983;45485,134832;54588,113983;77315,113983;60668,286;1910,104880;32976,130280;32,159851;5316,199256;10631,159851;33358,141644;99691,141644;122418,159851;127733,199256;132667,159851;99309,130280;129993,104880;71267,286" o:connectangles="0,0,0,0,0,0,0,0,0,0,0,0,0,0,0,0,0,0,0,0,0,0,0,0,0,0,0,0,0,0,0,0,0,0,0"/>
                  </v:shape>
                  <v:shape id="Google Shape;335;p20" o:spid="_x0000_s2054" style="position:absolute;left:21995;top:321769;width:10249;height:32626;visibility:visible;mso-wrap-style:square;v-text-anchor:middle" coordsize="322,1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xEHsMA&#10;AADdAAAADwAAAGRycy9kb3ducmV2LnhtbESPQWvCQBSE7wX/w/KEXopu0khsU1cRocVrYrw/sq9J&#10;MPs2ZFeT/vuuIHgcZuYbZrObTCduNLjWsoJ4GYEgrqxuuVZQnr4XHyCcR9bYWSYFf+Rgt529bDDT&#10;duScboWvRYCwy1BB432fSemqhgy6pe2Jg/drB4M+yKGWesAxwE0n36MolQZbDgsN9nRoqLoUV6Ng&#10;XJ/zPCE7Jp/WcVm8HVPzs1LqdT7tv0B4mvwz/GgftYIkjWO4vwlPQG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ExEHsMAAADdAAAADwAAAAAAAAAAAAAAAACYAgAAZHJzL2Rv&#10;d25yZXYueG1sUEsFBgAAAAAEAAQA9QAAAIgDAAAAAA==&#10;" path="m167,c72,,,72,,167l,857v,96,72,167,167,167c250,1024,322,953,322,857r,-690c322,72,250,,167,xe" fillcolor="white [3212]" stroked="f">
                    <v:path arrowok="t" o:extrusionok="f" o:connecttype="custom" o:connectlocs="5315,0;0,5316;0,27279;5315,32594;10249,27279;10249,5316;5315,0" o:connectangles="0,0,0,0,0,0,0"/>
                  </v:shape>
                  <v:shape id="Google Shape;336;p20" o:spid="_x0000_s2055" style="position:absolute;left:99660;top:321769;width:10281;height:32626;visibility:visible;mso-wrap-style:square;v-text-anchor:middle" coordsize="323,1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L92sYA&#10;AADdAAAADwAAAGRycy9kb3ducmV2LnhtbESPQWvCQBSE7wX/w/IEb3VjLLZEVwlCi7e2JgePj+wz&#10;Ccm+Ddk1if76bqHQ4zAz3zC7w2RaMVDvassKVssIBHFhdc2lgjx7f34D4TyyxtYyKbiTg8N+9rTD&#10;RNuRv2k4+1IECLsEFVTed4mUrqjIoFvajjh4V9sb9EH2pdQ9jgFuWhlH0UYarDksVNjRsaKiOd+M&#10;An1Jv/KPRqdp9lh/yqa4RK/ji1KL+ZRuQXia/H/4r33SCtabVQy/b8ITkP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sL92sYAAADdAAAADwAAAAAAAAAAAAAAAACYAgAAZHJz&#10;L2Rvd25yZXYueG1sUEsFBgAAAAAEAAQA9QAAAIsDAAAAAA==&#10;" path="m168,c72,,1,72,1,167r,690c1,953,72,1024,168,1024v83,,154,-71,154,-167l322,167c322,72,251,,168,xe" fillcolor="white [3212]" stroked="f">
                    <v:path arrowok="t" o:extrusionok="f" o:connecttype="custom" o:connectlocs="5347,0;32,5316;32,27279;5347,32594;10249,27279;10249,5316;5347,0" o:connectangles="0,0,0,0,0,0,0"/>
                  </v:shape>
                  <v:shape id="Google Shape;337;p20" o:spid="_x0000_s2056" style="position:absolute;left:254672;top:193081;width:55734;height:18430;visibility:visible;mso-wrap-style:square;v-text-anchor:middle" coordsize="1751,5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MVX8YA&#10;AADdAAAADwAAAGRycy9kb3ducmV2LnhtbESPT2vCQBTE74LfYXlCb3WjoRKiq4gieGgPVUGPz+zL&#10;H82+DdlVYz99t1DwOMzMb5jZojO1uFPrKssKRsMIBHFmdcWFgsN+856AcB5ZY22ZFDzJwWLe780w&#10;1fbB33Tf+UIECLsUFZTeN6mULivJoBvahjh4uW0N+iDbQuoWHwFuajmOook0WHFYKLGhVUnZdXcz&#10;Ck6XPP7wP/Iz35yTZL12z/Hxa6XU26BbTkF46vwr/N/eagXxZBTD35vwBO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xMVX8YAAADdAAAADwAAAAAAAAAAAAAAAACYAgAAZHJz&#10;L2Rvd25yZXYueG1sUEsFBgAAAAAEAAQA9QAAAIsDAAAAAA==&#10;" path="m649,c492,,319,16,132,55,60,66,1,138,1,221r,179c1,483,72,555,155,555v96,,167,-72,167,-155l322,364c434,349,539,342,636,342v205,,375,29,496,70c1334,471,1453,543,1465,543v36,12,60,35,95,35c1620,578,1667,543,1691,495v60,-95,36,-202,-47,-250c1625,236,1259,,649,xe" fillcolor="white [3212]" stroked="f">
                    <v:path arrowok="t" o:extrusionok="f" o:connecttype="custom" o:connectlocs="20658,0;4202,1751;32,7035;32,12732;4934,17666;10249,12732;10249,11586;20244,10886;36031,13114;46631,17284;49655,18398;53824,15756;52328,7799;20658,0" o:connectangles="0,0,0,0,0,0,0,0,0,0,0,0,0,0"/>
                  </v:shape>
                  <v:shape id="Google Shape;338;p20" o:spid="_x0000_s2057" style="position:absolute;left:210333;top:161060;width:144031;height:192953;visibility:visible;mso-wrap-style:square;v-text-anchor:middle" coordsize="4525,60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4618UA&#10;AADdAAAADwAAAGRycy9kb3ducmV2LnhtbESPQWsCMRSE74X+h/AKvWmytl10NYoI0l5rW+jxuXnu&#10;rm5eliSuW399UxB6HGbmG2axGmwrevKhcawhGysQxKUzDVcaPj+2oymIEJENto5Jww8FWC3v7xZY&#10;GHfhd+p3sRIJwqFADXWMXSFlKGuyGMauI07ewXmLMUlfSePxkuC2lROlcmmx4bRQY0ebmsrT7mw1&#10;qNfq6+qH6/6o9nn23fbn2UsgrR8fhvUcRKQh/odv7Tej4SnPnuHvTXo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jrXxQAAAN0AAAAPAAAAAAAAAAAAAAAAAJgCAABkcnMv&#10;ZG93bnJldi54bWxQSwUGAAAAAAQABAD1AAAAigMAAAAA&#10;" path="m3489,310r,810c3489,1251,3453,1382,3394,1525r-60,131c3322,1680,3322,1703,3322,1727r,346c3322,2370,3203,2632,3001,2835v-205,181,-452,298,-733,298c2254,3133,2241,3133,2227,3132,1655,3108,1191,2608,1191,2025r,-298c1191,1703,1191,1680,1179,1656r-59,-131c1060,1406,1036,1263,1036,1120v,-452,358,-810,798,-810l3489,310xm1727,3335v155,71,321,107,488,119l2263,3454v190,,369,-24,535,-107l2798,3573v,47,12,107,12,155l2263,4144,1715,3728v12,-48,12,-96,12,-155l1727,3335xm1834,1c1203,1,703,501,703,1132v,190,48,369,131,536l882,1751r,262c882,2454,1084,2858,1405,3120r,441c1405,3632,1358,3704,1286,3739l453,4049c179,4156,1,4406,1,4692r,1202c1,5990,72,6061,167,6061v84,,167,-71,167,-167l334,4692v,-155,83,-286,238,-345l1405,4037v36,-24,84,-48,120,-83l2096,4394r,1489c2096,5966,2179,6037,2263,6037v95,,166,-71,166,-154l2429,4394r584,-440c3049,3989,3084,4001,3132,4037r833,310c4096,4406,4203,4537,4203,4692r,1202c4203,5990,4275,6061,4358,6061v95,,167,-71,167,-167l4525,4692v-12,-274,-191,-524,-453,-631l3239,3751v-83,-23,-119,-107,-119,-178l3120,3156v24,-24,71,-60,95,-95c3489,2799,3632,2454,3632,2073r,-322l3680,1668v95,-167,131,-357,131,-536l3811,168c3811,72,3739,1,3644,1l1834,1xe" fillcolor="white [3212]" stroked="f">
                    <v:path arrowok="t" o:extrusionok="f" o:connecttype="custom" o:connectlocs="111055,35650;106121,52710;105739,65983;72191,99723;37910,64456;37528,52710;32976,35650;111055,9867;70504,109941;89060,106535;89442,118662;54589,118662;54971,106153;22377,36031;28074,55734;44721,99309;40933,119012;32,149346;5316,192921;10631,149346;44721,128497;66716,139861;72031,192157;77315,139861;99692,128497;133782,149346;138715,192921;144031,149346;103098,119394;99310,100455;115607,65983;117135,53092;121304,5347;58376,32" o:connectangles="0,0,0,0,0,0,0,0,0,0,0,0,0,0,0,0,0,0,0,0,0,0,0,0,0,0,0,0,0,0,0,0,0,0"/>
                  </v:shape>
                  <v:shape id="Google Shape;339;p20" o:spid="_x0000_s2058" style="position:absolute;left:238375;top:316454;width:10631;height:38291;visibility:visible;mso-wrap-style:square;v-text-anchor:middle" coordsize="334,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XmL8YA&#10;AADdAAAADwAAAGRycy9kb3ducmV2LnhtbESPzWrDMBCE74W8g9hAb43sBCfBjWySpgafCvk55Li1&#10;traptTKWGrtvXxUKPQ4z8w2zyyfTiTsNrrWsIF5EIIgrq1uuFVwvxdMWhPPIGjvLpOCbHOTZ7GGH&#10;qbYjn+h+9rUIEHYpKmi871MpXdWQQbewPXHwPuxg0Ac51FIPOAa46eQyitbSYMthocGeXhqqPs9f&#10;RsFtU16ZkuNrjFtf7t/fiv52KJR6nE/7ZxCeJv8f/muXWsFqHSfw+yY8AZn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iXmL8YAAADdAAAADwAAAAAAAAAAAAAAAACYAgAAZHJz&#10;L2Rvd25yZXYueG1sUEsFBgAAAAAEAAQA9QAAAIsDAAAAAA==&#10;" path="m167,c72,,1,72,1,167r,881c1,1131,72,1203,167,1203v84,,167,-72,167,-155l334,155c334,60,251,,167,xe" fillcolor="white [3212]" stroked="f">
                    <v:path arrowok="t" o:extrusionok="f" o:connecttype="custom" o:connectlocs="5316,0;32,5316;32,33357;5316,38291;10631,33357;10631,4934;5316,0" o:connectangles="0,0,0,0,0,0,0"/>
                  </v:shape>
                  <v:shape id="Google Shape;340;p20" o:spid="_x0000_s2059" style="position:absolute;left:315690;top:316454;width:10249;height:38291;visibility:visible;mso-wrap-style:square;v-text-anchor:middle" coordsize="322,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MIHMgA&#10;AADfAAAADwAAAGRycy9kb3ducmV2LnhtbESPQWsCMRSE74X+h/AK3mrWtUpYjSIFUfDSbqXQ22Pz&#10;3N2avCybqOu/bwqFHoeZ+YZZrgdnxZX60HrWMBlnIIgrb1quNRw/ts8KRIjIBq1n0nCnAOvV48MS&#10;C+Nv/E7XMtYiQTgUqKGJsSukDFVDDsPYd8TJO/neYUyyr6Xp8Zbgzso8y+bSYctpocGOXhuqzuXF&#10;abDhRX2X7vgZqrOa7A5qk3/ZN61HT8NmASLSEP/Df+290ZDPpmo2h98/6QvI1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EgwgcyAAAAN8AAAAPAAAAAAAAAAAAAAAAAJgCAABk&#10;cnMvZG93bnJldi54bWxQSwUGAAAAAAQABAD1AAAAjQMAAAAA&#10;" path="m167,c72,,,72,,167r,881c,1131,72,1203,167,1203v83,,155,-72,155,-155l322,155c322,60,262,,167,xe" fillcolor="white [3212]" stroked="f">
                    <v:path arrowok="t" o:extrusionok="f" o:connecttype="custom" o:connectlocs="5315,0;0,5316;0,33357;5315,38291;10249,33357;10249,4934;5315,0" o:connectangles="0,0,0,0,0,0,0"/>
                  </v:shape>
                  <v:shape id="Google Shape;341;p20" o:spid="_x0000_s2060" style="position:absolute;left:54939;width:221378;height:185346;visibility:visible;mso-wrap-style:square;v-text-anchor:middle" coordsize="6955,58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RcLcoA&#10;AADfAAAADwAAAGRycy9kb3ducmV2LnhtbESP3WrCQBSE7wu+w3IKvaubKrYaXaW0CFIV/ENvj9lj&#10;Esyejdk1Sd++Wyj0cpiZb5jJrDWFqKlyuWUFL90IBHFidc6pgsN+/jwE4TyyxsIyKfgmB7Np52GC&#10;sbYNb6ne+VQECLsYFWTel7GULsnIoOvakjh4F1sZ9EFWqdQVNgFuCtmLoldpMOewkGFJHxkl193d&#10;KPhcNqvzYb1sRpdTu94eN7e6v/9S6umxfR+D8NT6//Bfe6EV9Ab94eANfv+ELyCn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T0XC3KAAAA3wAAAA8AAAAAAAAAAAAAAAAAmAIA&#10;AGRycy9kb3ducmV2LnhtbFBLBQYAAAAABAAEAPUAAACPAwAAAAA=&#10;" path="m2406,4168r-95,369l2085,4537v-191,,-358,-155,-358,-357l1727,4168r679,xm5573,358v191,,357,167,357,357l5930,3501v,191,-166,357,-357,357l4168,3858v-24,,-71,12,-83,24l2537,5001r238,-952c2787,4001,2775,3942,2739,3918v-23,-48,-71,-60,-131,-60l692,3858v-191,,-358,-166,-358,-357l334,715c334,525,501,358,692,358r4881,xm6287,1025v191,,358,166,358,357l6645,4180r-12,c6633,4382,6466,4537,6276,4537r-1405,c4823,4537,4787,4561,4752,4597v-24,35,-48,95,-24,130l4847,5406,3656,4597r595,-429l5585,4168v369,,691,-310,691,-679l6276,1025r11,xm692,1c322,1,1,310,1,691r,2774c1,3846,322,4156,692,4156r714,l1406,4168v,369,309,690,679,690l2227,4858r-59,262c2132,5228,2180,5335,2263,5394v48,24,95,36,143,36c2442,5430,2501,5418,2549,5394r714,-524l3430,4870r1357,905c4823,5811,4871,5823,4918,5823v36,,84,-12,131,-48c5144,5716,5180,5632,5156,5525l5049,4870r1203,c6633,4870,6942,4561,6942,4180r,-2774c6954,1013,6645,703,6276,703,6252,310,5954,1,5573,1l692,1xe" fillcolor="white [3212]" stroked="f">
                    <v:path arrowok="t" o:extrusionok="f" o:connecttype="custom" o:connectlocs="76583,132667;73559,144413;66366,144413;54970,133049;54970,132667;76583,132667;177389,11395;188752,22758;188752,111437;177389,122800;132668,122800;130026,123564;80753,159182;80753,159182;88328,128880;87183,124710;83013,122800;22026,122800;10631,111437;10631,22758;22026,11395;177389,11395;200116,32626;211511,43989;211511,133049;211129,133049;199765,144413;155044,144413;151256,146322;150492,150460;154280,172073;154280,172073;116371,146322;135310,132667;177771,132667;199765,111055;199765,32626;200116,32626;22026,32;32,21995;32,110291;22026,132285;44753,132285;44753,132667;66366,154630;70886,154630;69008,162970;72031,171691;76583,172837;81135,171691;103861,155012;109177,155012;152370,183818;156540,185346;160710,183818;164116,175861;160710,155012;199001,155012;220964,133049;220964,44753;199765,22376;177389,32;22026,32" o:connectangles="0,0,0,0,0,0,0,0,0,0,0,0,0,0,0,0,0,0,0,0,0,0,0,0,0,0,0,0,0,0,0,0,0,0,0,0,0,0,0,0,0,0,0,0,0,0,0,0,0,0,0,0,0,0,0,0,0,0,0,0,0,0,0"/>
                  </v:shape>
                  <v:shape id="Google Shape;342;p20" o:spid="_x0000_s2061" style="position:absolute;left:93994;top:33740;width:26928;height:10249;visibility:visible;mso-wrap-style:square;v-text-anchor:middle" coordsize="846,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CQfcQA&#10;AADfAAAADwAAAGRycy9kb3ducmV2LnhtbERPy2rCQBTdC/7DcIVuSp00oobUUaSt2JXgo/tL5ppJ&#10;zdwJmWmMf+8sBJeH816seluLjlpfOVbwPk5AEBdOV1wqOB03bxkIH5A11o5JwY08rJbDwQJz7a68&#10;p+4QShFD2OeowITQ5FL6wpBFP3YNceTOrrUYImxLqVu8xnBbyzRJZtJixbHBYEOfhorL4d8q+D52&#10;5i+8kv49bb/muz7N8GwLpV5G/foDRKA+PMUP949WkE4n2TQOjn/iF5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QkH3EAAAA3wAAAA8AAAAAAAAAAAAAAAAAmAIAAGRycy9k&#10;b3ducmV2LnhtbFBLBQYAAAAABAAEAPUAAACJAwAAAAA=&#10;" path="m167,c72,,,72,,167v,83,72,155,167,155l679,322v95,,167,-72,167,-155c846,72,774,,679,l167,xe" fillcolor="white [3212]" stroked="f">
                    <v:path arrowok="t" o:extrusionok="f" o:connecttype="custom" o:connectlocs="5316,0;0,5315;5316,10249;21612,10249;26928,5315;21612,0;5316,0" o:connectangles="0,0,0,0,0,0,0"/>
                  </v:shape>
                  <v:shape id="Google Shape;343;p20" o:spid="_x0000_s2062" style="position:absolute;left:132636;top:33740;width:82663;height:10249;visibility:visible;mso-wrap-style:square;v-text-anchor:middle" coordsize="2597,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rGnsgA&#10;AADfAAAADwAAAGRycy9kb3ducmV2LnhtbESPT2vCQBTE7wW/w/IK3urGPwmSuooIgu2lNPXi7TX7&#10;mgSzb+PuGuO3dwuFHoeZ+Q2z2gymFT0531hWMJ0kIIhLqxuuFBy/9i9LED4ga2wtk4I7edisR08r&#10;zLW98Sf1RahEhLDPUUEdQpdL6cuaDPqJ7Yij92OdwRClq6R2eItw08pZkmTSYMNxocaOdjWV5+Jq&#10;FHy0p7frQn6fm8v74LKkSO99lyo1fh62ryACDeE//Nc+aAWzdL7MpvD7J34BuX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fWsaeyAAAAN8AAAAPAAAAAAAAAAAAAAAAAJgCAABk&#10;cnMvZG93bnJldi54bWxQSwUGAAAAAAQABAD1AAAAjQMAAAAA&#10;" path="m167,c84,,1,72,1,167v,83,83,155,166,155l2430,322v95,,166,-72,166,-155c2596,72,2525,,2430,l167,xe" fillcolor="white [3212]" stroked="f">
                    <v:path arrowok="t" o:extrusionok="f" o:connecttype="custom" o:connectlocs="5316,0;32,5315;5316,10249;77347,10249;82631,5315;77347,0;5316,0" o:connectangles="0,0,0,0,0,0,0"/>
                  </v:shape>
                  <v:shape id="Google Shape;344;p20" o:spid="_x0000_s2063" style="position:absolute;left:93994;top:61018;width:121304;height:10631;visibility:visible;mso-wrap-style:square;v-text-anchor:middle" coordsize="381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Z+wscA&#10;AADfAAAADwAAAGRycy9kb3ducmV2LnhtbESP3WoCMRSE7wu+QzhC72ri9k9Wo7i2QqE39ecBDpvj&#10;ZnFzsiRRt2/fFAq9HGbmG2axGlwnrhRi61nDdKJAENfetNxoOB62DzMQMSEb7DyThm+KsFqO7hZY&#10;Gn/jHV33qREZwrFEDTalvpQy1pYcxonvibN38sFhyjI00gS8ZbjrZKHUi3TYcl6w2NPGUn3eX5yG&#10;w5v6ai7Vzm+P9ecpqKfq3a4rre/Hw3oOItGQ/sN/7Q+joXh+nL0W8PsnfwG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TGfsLHAAAA3wAAAA8AAAAAAAAAAAAAAAAAmAIAAGRy&#10;cy9kb3ducmV2LnhtbFBLBQYAAAAABAAEAPUAAACMAwAAAAA=&#10;" path="m167,1c72,1,,84,,167v,96,72,167,167,167l3644,334v95,,166,-71,166,-167c3810,84,3739,1,3644,1l167,1xe" fillcolor="white [3212]" stroked="f">
                    <v:path arrowok="t" o:extrusionok="f" o:connecttype="custom" o:connectlocs="5316,32;0,5316;5316,10631;115988,10631;121272,5316;115988,32;5316,32" o:connectangles="0,0,0,0,0,0,0"/>
                  </v:shape>
                  <v:shape id="Google Shape;345;p20" o:spid="_x0000_s2064" style="position:absolute;left:93994;top:89060;width:82249;height:10663;visibility:visible;mso-wrap-style:square;v-text-anchor:middle" coordsize="2584,3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23v8gA&#10;AADfAAAADwAAAGRycy9kb3ducmV2LnhtbESPS4vCQBCE78L+h6EXvCw6UfFBdJRFfB1E8AFem0xv&#10;kt1MT8hMNP77HUHwWFTVV9Rs0ZhC3KhyuWUFvW4EgjixOudUweW87kxAOI+ssbBMCh7kYDH/aM0w&#10;1vbOR7qdfCoChF2MCjLvy1hKl2Rk0HVtSRy8H1sZ9EFWqdQV3gPcFLIfRSNpMOewkGFJy4ySv1Nt&#10;FJjD1m7O6zRaNcO9/91/1bvjtVaq/dl8T0F4avw7/GrvtIL+cDAZD+D5J3wBOf8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Kfbe/yAAAAN8AAAAPAAAAAAAAAAAAAAAAAJgCAABk&#10;cnMvZG93bnJldi54bWxQSwUGAAAAAAQABAD1AAAAjQMAAAAA&#10;" path="m155,1c72,1,,72,,167v,84,72,167,155,167l2429,334v84,,155,-83,155,-167c2584,72,2513,1,2429,1l155,1xe" fillcolor="white [3212]" stroked="f">
                    <v:path arrowok="t" o:extrusionok="f" o:connecttype="custom" o:connectlocs="4934,32;0,5316;4934,10631;77315,10631;82249,5316;77315,32;4934,32" o:connectangles="0,0,0,0,0,0,0"/>
                  </v:shape>
                  <v:shape id="Google Shape;346;p20" o:spid="_x0000_s2065" style="position:absolute;left:188339;top:89060;width:26960;height:10663;visibility:visible;mso-wrap-style:square;v-text-anchor:middle" coordsize="847,3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73EcgA&#10;AADfAAAADwAAAGRycy9kb3ducmV2LnhtbESPT0sDMRTE70K/Q3gFbzax1bXdNi1FEETw0D8Xb4/N&#10;6+7i5iUkcbvtpzeC0OMwM79hVpvBdqKnEFvHGh4nCgRx5UzLtYbj4e1hDiImZIOdY9JwoQib9ehu&#10;haVxZ95Rv0+1yBCOJWpoUvKllLFqyGKcOE+cvZMLFlOWoZYm4DnDbSenShXSYst5oUFPrw1V3/sf&#10;q6EofNjNLld1Wlz99vOj6vFLSa3vx8N2CSLRkG7h//a70TB9ns1fnuDvT/4Ccv0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frvcRyAAAAN8AAAAPAAAAAAAAAAAAAAAAAJgCAABk&#10;cnMvZG93bnJldi54bWxQSwUGAAAAAAQABAD1AAAAjQMAAAAA&#10;" path="m156,1c72,1,1,72,1,167v,84,71,167,155,167l680,334v95,,166,-83,166,-167c846,72,775,1,680,1l156,1xe" fillcolor="white [3212]" stroked="f">
                    <v:path arrowok="t" o:extrusionok="f" o:connecttype="custom" o:connectlocs="4965,32;32,5316;4965,10631;21644,10631;26928,5316;21644,32;4965,32" o:connectangles="0,0,0,0,0,0,0"/>
                  </v:shape>
                </v:group>
                <w10:wrap anchorx="page"/>
                <w10:anchorlock/>
              </v:group>
            </w:pict>
          </mc:Fallback>
        </mc:AlternateContent>
      </w:r>
    </w:p>
    <w:p w:rsidR="000D0CA1" w:rsidRPr="000E4746" w:rsidRDefault="000D0CA1" w:rsidP="000D0CA1">
      <w:pPr>
        <w:rPr>
          <w:b/>
          <w:bCs/>
          <w:sz w:val="36"/>
          <w:szCs w:val="36"/>
          <w:rtl/>
        </w:rPr>
      </w:pPr>
      <w:r w:rsidRPr="000E4746">
        <w:rPr>
          <w:b/>
          <w:bCs/>
          <w:color w:val="C00000"/>
          <w:sz w:val="34"/>
          <w:rtl/>
        </w:rPr>
        <w:t xml:space="preserve">التعليمات: </w:t>
      </w:r>
    </w:p>
    <w:p w:rsidR="000D0CA1" w:rsidRPr="000E4746" w:rsidRDefault="000D0CA1">
      <w:pPr>
        <w:pStyle w:val="ListParagraph"/>
        <w:numPr>
          <w:ilvl w:val="0"/>
          <w:numId w:val="36"/>
        </w:numPr>
        <w:rPr>
          <w:rFonts w:ascii="Sakkal Majalla" w:hAnsi="Sakkal Majalla" w:cs="Sakkal Majalla"/>
          <w:sz w:val="46"/>
          <w:szCs w:val="34"/>
          <w:rtl/>
        </w:rPr>
      </w:pPr>
      <w:r w:rsidRPr="000E4746">
        <w:rPr>
          <w:rFonts w:ascii="Sakkal Majalla" w:hAnsi="Sakkal Majalla" w:cs="Sakkal Majalla"/>
          <w:sz w:val="46"/>
          <w:szCs w:val="34"/>
          <w:rtl/>
        </w:rPr>
        <w:t>أعط لنفسك درجتني في حالة الإجابة بـ «نعم» عن أي سؤال.</w:t>
      </w:r>
    </w:p>
    <w:p w:rsidR="000D0CA1" w:rsidRPr="000E4746" w:rsidRDefault="000D0CA1">
      <w:pPr>
        <w:pStyle w:val="ListParagraph"/>
        <w:numPr>
          <w:ilvl w:val="0"/>
          <w:numId w:val="36"/>
        </w:numPr>
        <w:rPr>
          <w:rFonts w:ascii="Sakkal Majalla" w:hAnsi="Sakkal Majalla" w:cs="Sakkal Majalla"/>
          <w:sz w:val="46"/>
          <w:szCs w:val="34"/>
          <w:rtl/>
        </w:rPr>
      </w:pPr>
      <w:r w:rsidRPr="000E4746">
        <w:rPr>
          <w:rFonts w:ascii="Sakkal Majalla" w:hAnsi="Sakkal Majalla" w:cs="Sakkal Majalla"/>
          <w:sz w:val="46"/>
          <w:szCs w:val="34"/>
          <w:rtl/>
        </w:rPr>
        <w:t>أعط لنفسك درجة واحدة في حالة الإجابة بـ «إلى حد ما» عن أي سؤال.</w:t>
      </w:r>
    </w:p>
    <w:p w:rsidR="000D0CA1" w:rsidRPr="000E4746" w:rsidRDefault="000D0CA1">
      <w:pPr>
        <w:pStyle w:val="ListParagraph"/>
        <w:numPr>
          <w:ilvl w:val="0"/>
          <w:numId w:val="36"/>
        </w:numPr>
        <w:rPr>
          <w:rFonts w:ascii="Sakkal Majalla" w:hAnsi="Sakkal Majalla" w:cs="Sakkal Majalla"/>
          <w:sz w:val="46"/>
          <w:szCs w:val="34"/>
          <w:rtl/>
        </w:rPr>
      </w:pPr>
      <w:r w:rsidRPr="000E4746">
        <w:rPr>
          <w:rFonts w:ascii="Sakkal Majalla" w:hAnsi="Sakkal Majalla" w:cs="Sakkal Majalla"/>
          <w:sz w:val="46"/>
          <w:szCs w:val="34"/>
          <w:rtl/>
        </w:rPr>
        <w:t>أعط لنفسك صفر في حالة الإجابة بـ «لا» عن أي سؤال.</w:t>
      </w:r>
    </w:p>
    <w:p w:rsidR="000D0CA1" w:rsidRPr="000E4746" w:rsidRDefault="000D0CA1">
      <w:pPr>
        <w:pStyle w:val="ListParagraph"/>
        <w:numPr>
          <w:ilvl w:val="0"/>
          <w:numId w:val="36"/>
        </w:numPr>
        <w:rPr>
          <w:rFonts w:ascii="Sakkal Majalla" w:hAnsi="Sakkal Majalla" w:cs="Sakkal Majalla"/>
          <w:sz w:val="46"/>
          <w:szCs w:val="34"/>
          <w:rtl/>
        </w:rPr>
      </w:pPr>
      <w:r w:rsidRPr="000E4746">
        <w:rPr>
          <w:rFonts w:ascii="Sakkal Majalla" w:hAnsi="Sakkal Majalla" w:cs="Sakkal Majalla"/>
          <w:sz w:val="46"/>
          <w:szCs w:val="34"/>
          <w:rtl/>
        </w:rPr>
        <w:t>أجمع درجاتك عن جميع الأسئلة.</w:t>
      </w:r>
    </w:p>
    <w:p w:rsidR="000D0CA1" w:rsidRPr="000E4746" w:rsidRDefault="000D0CA1" w:rsidP="000D0CA1">
      <w:pPr>
        <w:pageBreakBefore/>
        <w:rPr>
          <w:b/>
          <w:bCs/>
          <w:color w:val="C00000"/>
          <w:sz w:val="36"/>
          <w:szCs w:val="36"/>
          <w:rtl/>
        </w:rPr>
      </w:pPr>
      <w:r w:rsidRPr="000E4746">
        <w:rPr>
          <w:b/>
          <w:bCs/>
          <w:color w:val="C00000"/>
          <w:sz w:val="36"/>
          <w:szCs w:val="36"/>
          <w:rtl/>
        </w:rPr>
        <w:lastRenderedPageBreak/>
        <w:t>تفس</w:t>
      </w:r>
      <w:r w:rsidRPr="000E4746">
        <w:rPr>
          <w:rFonts w:hint="cs"/>
          <w:b/>
          <w:bCs/>
          <w:color w:val="C00000"/>
          <w:sz w:val="36"/>
          <w:szCs w:val="36"/>
          <w:rtl/>
        </w:rPr>
        <w:t>ي</w:t>
      </w:r>
      <w:r w:rsidRPr="000E4746">
        <w:rPr>
          <w:b/>
          <w:bCs/>
          <w:color w:val="C00000"/>
          <w:sz w:val="36"/>
          <w:szCs w:val="36"/>
          <w:rtl/>
        </w:rPr>
        <w:t>ر</w:t>
      </w:r>
      <w:r w:rsidRPr="000E4746">
        <w:rPr>
          <w:rFonts w:hint="cs"/>
          <w:b/>
          <w:bCs/>
          <w:color w:val="C00000"/>
          <w:sz w:val="36"/>
          <w:szCs w:val="36"/>
          <w:rtl/>
        </w:rPr>
        <w:t xml:space="preserve"> </w:t>
      </w:r>
      <w:r w:rsidRPr="000E4746">
        <w:rPr>
          <w:b/>
          <w:bCs/>
          <w:color w:val="C00000"/>
          <w:sz w:val="36"/>
          <w:szCs w:val="36"/>
          <w:rtl/>
        </w:rPr>
        <w:t xml:space="preserve">النتائج: </w:t>
      </w:r>
    </w:p>
    <w:p w:rsidR="000D0CA1" w:rsidRPr="000E4746" w:rsidRDefault="000D0CA1">
      <w:pPr>
        <w:pStyle w:val="ListParagraph"/>
        <w:numPr>
          <w:ilvl w:val="0"/>
          <w:numId w:val="37"/>
        </w:numPr>
        <w:rPr>
          <w:rFonts w:ascii="Sakkal Majalla" w:hAnsi="Sakkal Majalla" w:cs="Sakkal Majalla"/>
          <w:sz w:val="34"/>
          <w:szCs w:val="34"/>
          <w:rtl/>
        </w:rPr>
      </w:pPr>
      <w:r w:rsidRPr="000E4746">
        <w:rPr>
          <w:rFonts w:ascii="Sakkal Majalla" w:hAnsi="Sakkal Majalla" w:cs="Sakkal Majalla"/>
          <w:sz w:val="34"/>
          <w:szCs w:val="34"/>
          <w:rtl/>
        </w:rPr>
        <w:t>إذا حصلت على 14 درجة فأكثر فأنت ذو مهارة مرتفعة في عمليـة الاتصـال بـالآخرين. ننصحك بالاستمرار على هذا المستوى.</w:t>
      </w:r>
    </w:p>
    <w:p w:rsidR="000D0CA1" w:rsidRPr="000E4746" w:rsidRDefault="000D0CA1">
      <w:pPr>
        <w:pStyle w:val="ListParagraph"/>
        <w:numPr>
          <w:ilvl w:val="0"/>
          <w:numId w:val="37"/>
        </w:numPr>
        <w:rPr>
          <w:rFonts w:ascii="Sakkal Majalla" w:hAnsi="Sakkal Majalla" w:cs="Sakkal Majalla"/>
          <w:sz w:val="34"/>
          <w:szCs w:val="34"/>
          <w:rtl/>
        </w:rPr>
      </w:pPr>
      <w:r w:rsidRPr="000E4746">
        <w:rPr>
          <w:rFonts w:ascii="Sakkal Majalla" w:hAnsi="Sakkal Majalla" w:cs="Sakkal Majalla"/>
          <w:sz w:val="34"/>
          <w:szCs w:val="34"/>
          <w:rtl/>
        </w:rPr>
        <w:t>إذا حصلت على (من 8 إلى 14) -درجة فإن مهارة الاتصال لديك متوسطة وعليك تحسينها.</w:t>
      </w:r>
    </w:p>
    <w:p w:rsidR="000D0CA1" w:rsidRPr="000E4746" w:rsidRDefault="000D0CA1">
      <w:pPr>
        <w:pStyle w:val="ListParagraph"/>
        <w:numPr>
          <w:ilvl w:val="0"/>
          <w:numId w:val="37"/>
        </w:numPr>
        <w:rPr>
          <w:rFonts w:ascii="Sakkal Majalla" w:hAnsi="Sakkal Majalla" w:cs="Sakkal Majalla"/>
          <w:sz w:val="34"/>
          <w:szCs w:val="34"/>
          <w:rtl/>
        </w:rPr>
      </w:pPr>
      <w:r w:rsidRPr="000E4746">
        <w:rPr>
          <w:rFonts w:ascii="Sakkal Majalla" w:hAnsi="Sakkal Majalla" w:cs="Sakkal Majalla"/>
          <w:sz w:val="34"/>
          <w:szCs w:val="34"/>
          <w:rtl/>
        </w:rPr>
        <w:t>إذا حصلت8على درجة فأقل فإن مهارة الاتصال لديك منخفضة جدا</w:t>
      </w:r>
      <w:r>
        <w:rPr>
          <w:rFonts w:ascii="Sakkal Majalla" w:hAnsi="Sakkal Majalla" w:cs="Sakkal Majalla" w:hint="cs"/>
          <w:sz w:val="34"/>
          <w:szCs w:val="34"/>
          <w:rtl/>
        </w:rPr>
        <w:t>ً</w:t>
      </w:r>
      <w:r w:rsidRPr="000E4746">
        <w:rPr>
          <w:rFonts w:ascii="Sakkal Majalla" w:hAnsi="Sakkal Majalla" w:cs="Sakkal Majalla"/>
          <w:sz w:val="34"/>
          <w:szCs w:val="34"/>
          <w:rtl/>
        </w:rPr>
        <w:t xml:space="preserve"> ويجـب عليـك أن تحدد نقاط ضعفك وأن تسـتفيد مـن كـل مـا يطـرح مـن وصـايا تتعلـق بعمليتـي الاتصال والتعامل مع الآخرين</w:t>
      </w:r>
    </w:p>
    <w:p w:rsidR="000D0CA1" w:rsidRPr="002563F8" w:rsidRDefault="000D0CA1" w:rsidP="000D0CA1">
      <w:pPr>
        <w:rPr>
          <w:color w:val="C00000"/>
          <w:sz w:val="36"/>
          <w:szCs w:val="36"/>
          <w:rtl/>
        </w:rPr>
      </w:pPr>
      <w:r w:rsidRPr="002563F8">
        <w:rPr>
          <w:rFonts w:hint="cs"/>
          <w:color w:val="C00000"/>
          <w:sz w:val="36"/>
          <w:szCs w:val="36"/>
          <w:rtl/>
        </w:rPr>
        <w:t>استراتيجية الحل استبيان فردي، مدة التمرين 15 دقيقة.</w:t>
      </w:r>
    </w:p>
    <w:p w:rsidR="000D0CA1" w:rsidRPr="00A30659" w:rsidRDefault="000D0CA1" w:rsidP="000D0CA1">
      <w:pPr>
        <w:rPr>
          <w:b/>
          <w:bCs/>
          <w:color w:val="C00000"/>
          <w:sz w:val="36"/>
          <w:szCs w:val="36"/>
          <w:rtl/>
        </w:rPr>
      </w:pPr>
    </w:p>
    <w:p w:rsidR="000D0CA1" w:rsidRDefault="000D0CA1" w:rsidP="000D0CA1">
      <w:pPr>
        <w:jc w:val="center"/>
        <w:rPr>
          <w:rtl/>
        </w:rPr>
      </w:pPr>
    </w:p>
    <w:p w:rsidR="000D0CA1" w:rsidRDefault="000D0CA1" w:rsidP="000D0CA1">
      <w:pPr>
        <w:jc w:val="center"/>
        <w:rPr>
          <w:b/>
          <w:bCs/>
          <w:noProof/>
          <w:color w:val="C00000"/>
          <w:sz w:val="36"/>
          <w:szCs w:val="36"/>
          <w:rtl/>
        </w:rPr>
      </w:pPr>
      <w:r>
        <w:rPr>
          <w:rFonts w:hint="cs"/>
          <w:b/>
          <w:bCs/>
          <w:noProof/>
          <w:color w:val="C00000"/>
          <w:sz w:val="36"/>
          <w:szCs w:val="36"/>
          <w:rtl/>
        </w:rPr>
        <w:drawing>
          <wp:inline distT="0" distB="0" distL="0" distR="0" wp14:anchorId="2100C012" wp14:editId="0DF04FDB">
            <wp:extent cx="3602355" cy="2289175"/>
            <wp:effectExtent l="0" t="0" r="0" b="0"/>
            <wp:docPr id="253875" name="صورة 25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875" name="Cloud sync-pana.png"/>
                    <pic:cNvPicPr/>
                  </pic:nvPicPr>
                  <pic:blipFill rotWithShape="1">
                    <a:blip r:embed="rId50" cstate="print">
                      <a:extLst>
                        <a:ext uri="{28A0092B-C50C-407E-A947-70E740481C1C}">
                          <a14:useLocalDpi xmlns:a14="http://schemas.microsoft.com/office/drawing/2010/main" val="0"/>
                        </a:ext>
                      </a:extLst>
                    </a:blip>
                    <a:srcRect t="17144" b="19273"/>
                    <a:stretch/>
                  </pic:blipFill>
                  <pic:spPr bwMode="auto">
                    <a:xfrm>
                      <a:off x="0" y="0"/>
                      <a:ext cx="3602355" cy="2289175"/>
                    </a:xfrm>
                    <a:prstGeom prst="rect">
                      <a:avLst/>
                    </a:prstGeom>
                    <a:ln>
                      <a:noFill/>
                    </a:ln>
                    <a:extLst>
                      <a:ext uri="{53640926-AAD7-44D8-BBD7-CCE9431645EC}">
                        <a14:shadowObscured xmlns:a14="http://schemas.microsoft.com/office/drawing/2010/main"/>
                      </a:ext>
                    </a:extLst>
                  </pic:spPr>
                </pic:pic>
              </a:graphicData>
            </a:graphic>
          </wp:inline>
        </w:drawing>
      </w:r>
    </w:p>
    <w:p w:rsidR="000D0CA1" w:rsidRDefault="000D0CA1" w:rsidP="000D0CA1">
      <w:pPr>
        <w:jc w:val="center"/>
        <w:rPr>
          <w:rtl/>
        </w:rPr>
      </w:pPr>
    </w:p>
    <w:p w:rsidR="00B4310C" w:rsidRDefault="00B4310C" w:rsidP="00294397">
      <w:pPr>
        <w:ind w:left="-613"/>
        <w:jc w:val="center"/>
        <w:rPr>
          <w:rtl/>
        </w:rPr>
      </w:pPr>
    </w:p>
    <w:p w:rsidR="00AA0F2A" w:rsidRDefault="00AA0F2A" w:rsidP="00227842">
      <w:pPr>
        <w:jc w:val="center"/>
        <w:rPr>
          <w:rtl/>
        </w:rPr>
        <w:sectPr w:rsidR="00AA0F2A" w:rsidSect="00227842">
          <w:headerReference w:type="default" r:id="rId51"/>
          <w:footerReference w:type="default" r:id="rId52"/>
          <w:pgSz w:w="11906" w:h="16838" w:code="9"/>
          <w:pgMar w:top="1440" w:right="1440" w:bottom="1440" w:left="1440" w:header="720" w:footer="397" w:gutter="0"/>
          <w:cols w:space="720"/>
          <w:titlePg/>
          <w:docGrid w:linePitch="381"/>
        </w:sectPr>
      </w:pPr>
    </w:p>
    <w:p w:rsidR="000D0CA1" w:rsidRDefault="000D0CA1" w:rsidP="000D0CA1">
      <w:pPr>
        <w:bidi w:val="0"/>
        <w:rPr>
          <w:rFonts w:asciiTheme="majorBidi" w:hAnsiTheme="majorBidi" w:cstheme="majorBidi"/>
          <w:szCs w:val="28"/>
          <w:rtl/>
          <w:lang w:bidi="ar-SY"/>
        </w:rPr>
      </w:pPr>
      <w:r>
        <w:rPr>
          <w:noProof/>
        </w:rPr>
        <w:lastRenderedPageBreak/>
        <mc:AlternateContent>
          <mc:Choice Requires="wps">
            <w:drawing>
              <wp:anchor distT="0" distB="0" distL="114300" distR="114300" simplePos="0" relativeHeight="252310528" behindDoc="0" locked="0" layoutInCell="1" allowOverlap="1" wp14:anchorId="3FD49489" wp14:editId="59532B4D">
                <wp:simplePos x="0" y="0"/>
                <wp:positionH relativeFrom="margin">
                  <wp:posOffset>3536315</wp:posOffset>
                </wp:positionH>
                <wp:positionV relativeFrom="paragraph">
                  <wp:posOffset>-846376</wp:posOffset>
                </wp:positionV>
                <wp:extent cx="3119120" cy="558800"/>
                <wp:effectExtent l="0" t="0" r="0" b="0"/>
                <wp:wrapNone/>
                <wp:docPr id="7990" name="Text Box 7990"/>
                <wp:cNvGraphicFramePr/>
                <a:graphic xmlns:a="http://schemas.openxmlformats.org/drawingml/2006/main">
                  <a:graphicData uri="http://schemas.microsoft.com/office/word/2010/wordprocessingShape">
                    <wps:wsp>
                      <wps:cNvSpPr txBox="1"/>
                      <wps:spPr>
                        <a:xfrm>
                          <a:off x="0" y="0"/>
                          <a:ext cx="3119120" cy="558800"/>
                        </a:xfrm>
                        <a:prstGeom prst="rect">
                          <a:avLst/>
                        </a:prstGeom>
                        <a:noFill/>
                        <a:ln w="6350">
                          <a:noFill/>
                        </a:ln>
                      </wps:spPr>
                      <wps:txbx>
                        <w:txbxContent>
                          <w:p w:rsidR="00FC7E58" w:rsidRDefault="00FC7E58" w:rsidP="000D0CA1">
                            <w:pPr>
                              <w:spacing w:line="240" w:lineRule="auto"/>
                              <w:jc w:val="center"/>
                              <w:rPr>
                                <w:rFonts w:asciiTheme="majorBidi" w:hAnsiTheme="majorBidi" w:cstheme="majorBidi"/>
                                <w:b/>
                                <w:bCs/>
                                <w:color w:val="FFFFFF" w:themeColor="background1"/>
                                <w:sz w:val="52"/>
                                <w:szCs w:val="56"/>
                                <w:lang w:bidi="ar-SY"/>
                                <w14:shadow w14:blurRad="50800" w14:dist="38100" w14:dir="0" w14:sx="100000" w14:sy="100000" w14:kx="0" w14:ky="0" w14:algn="l">
                                  <w14:srgbClr w14:val="000000">
                                    <w14:alpha w14:val="60000"/>
                                  </w14:srgbClr>
                                </w14:shadow>
                              </w:rPr>
                            </w:pPr>
                            <w:r>
                              <w:rPr>
                                <w:rFonts w:asciiTheme="majorBidi" w:hAnsiTheme="majorBidi" w:cstheme="majorBidi" w:hint="cs"/>
                                <w:b/>
                                <w:bCs/>
                                <w:color w:val="FFFFFF" w:themeColor="background1"/>
                                <w:sz w:val="52"/>
                                <w:szCs w:val="56"/>
                                <w:rtl/>
                                <w:lang w:bidi="ar-SY"/>
                                <w14:shadow w14:blurRad="50800" w14:dist="38100" w14:dir="0" w14:sx="100000" w14:sy="100000" w14:kx="0" w14:ky="0" w14:algn="l">
                                  <w14:srgbClr w14:val="000000">
                                    <w14:alpha w14:val="60000"/>
                                  </w14:srgbClr>
                                </w14:shadow>
                              </w:rPr>
                              <w:t>اليوم التدريبي الثاني</w:t>
                            </w:r>
                          </w:p>
                          <w:p w:rsidR="00FC7E58" w:rsidRDefault="00FC7E58" w:rsidP="000D0CA1">
                            <w:pPr>
                              <w:rPr>
                                <w:rFonts w:asciiTheme="majorBidi" w:hAnsiTheme="majorBidi" w:cstheme="majorBidi"/>
                                <w:b/>
                                <w:bCs/>
                                <w:color w:val="FFFFFF" w:themeColor="background1"/>
                                <w:rtl/>
                                <w:lang w:bidi="ar-SY"/>
                                <w14:shadow w14:blurRad="50800" w14:dist="38100" w14:dir="0" w14:sx="100000" w14:sy="100000" w14:kx="0" w14:ky="0" w14:algn="l">
                                  <w14:srgbClr w14:val="000000">
                                    <w14:alpha w14:val="60000"/>
                                  </w14:srgbClr>
                                </w14:shadow>
                              </w:rPr>
                            </w:pP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990" o:spid="_x0000_s2066" type="#_x0000_t202" style="position:absolute;left:0;text-align:left;margin-left:278.45pt;margin-top:-66.65pt;width:245.6pt;height:44pt;z-index:25231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" filled="f" stroked="f" strokeweight=".5pt">
                <v:textbox>
                  <w:txbxContent>
                    <w:p w:rsidR="00FC7E58" w:rsidRDefault="00FC7E58" w:rsidP="000D0CA1">
                      <w:pPr>
                        <w:spacing w:line="240" w:lineRule="auto"/>
                        <w:jc w:val="center"/>
                        <w:rPr>
                          <w:rFonts w:asciiTheme="majorBidi" w:hAnsiTheme="majorBidi" w:cstheme="majorBidi"/>
                          <w:b/>
                          <w:bCs/>
                          <w:color w:val="FFFFFF" w:themeColor="background1"/>
                          <w:sz w:val="52"/>
                          <w:szCs w:val="56"/>
                          <w:lang w:bidi="ar-SY"/>
                          <w14:shadow w14:blurRad="50800" w14:dist="38100" w14:dir="0" w14:sx="100000" w14:sy="100000" w14:kx="0" w14:ky="0" w14:algn="l">
                            <w14:srgbClr w14:val="000000">
                              <w14:alpha w14:val="60000"/>
                            </w14:srgbClr>
                          </w14:shadow>
                        </w:rPr>
                      </w:pPr>
                      <w:r>
                        <w:rPr>
                          <w:rFonts w:asciiTheme="majorBidi" w:hAnsiTheme="majorBidi" w:cstheme="majorBidi" w:hint="cs"/>
                          <w:b/>
                          <w:bCs/>
                          <w:color w:val="FFFFFF" w:themeColor="background1"/>
                          <w:sz w:val="52"/>
                          <w:szCs w:val="56"/>
                          <w:rtl/>
                          <w:lang w:bidi="ar-SY"/>
                          <w14:shadow w14:blurRad="50800" w14:dist="38100" w14:dir="0" w14:sx="100000" w14:sy="100000" w14:kx="0" w14:ky="0" w14:algn="l">
                            <w14:srgbClr w14:val="000000">
                              <w14:alpha w14:val="60000"/>
                            </w14:srgbClr>
                          </w14:shadow>
                        </w:rPr>
                        <w:t>اليوم التدريبي الثاني</w:t>
                      </w:r>
                    </w:p>
                    <w:p w:rsidR="00FC7E58" w:rsidRDefault="00FC7E58" w:rsidP="000D0CA1">
                      <w:pPr>
                        <w:rPr>
                          <w:rFonts w:asciiTheme="majorBidi" w:hAnsiTheme="majorBidi" w:cstheme="majorBidi"/>
                          <w:b/>
                          <w:bCs/>
                          <w:color w:val="FFFFFF" w:themeColor="background1"/>
                          <w:rtl/>
                          <w:lang w:bidi="ar-SY"/>
                          <w14:shadow w14:blurRad="50800" w14:dist="38100" w14:dir="0" w14:sx="100000" w14:sy="100000" w14:kx="0" w14:ky="0" w14:algn="l">
                            <w14:srgbClr w14:val="000000">
                              <w14:alpha w14:val="60000"/>
                            </w14:srgbClr>
                          </w14:shadow>
                        </w:rPr>
                      </w:pPr>
                    </w:p>
                  </w:txbxContent>
                </v:textbox>
                <w10:wrap anchorx="margin"/>
              </v:shape>
            </w:pict>
          </mc:Fallback>
        </mc:AlternateContent>
      </w:r>
    </w:p>
    <w:p w:rsidR="000D0CA1" w:rsidRDefault="000D0CA1" w:rsidP="000D0CA1">
      <w:pPr>
        <w:spacing w:line="240" w:lineRule="auto"/>
        <w:jc w:val="center"/>
        <w:rPr>
          <w:rFonts w:cs="PT Bold Heading"/>
          <w:sz w:val="52"/>
          <w:szCs w:val="56"/>
        </w:rPr>
      </w:pPr>
    </w:p>
    <w:p w:rsidR="000D0CA1" w:rsidRDefault="000D0CA1" w:rsidP="000D0CA1">
      <w:pPr>
        <w:spacing w:line="240" w:lineRule="auto"/>
        <w:jc w:val="center"/>
        <w:rPr>
          <w:rFonts w:cs="PT Bold Heading"/>
          <w:sz w:val="52"/>
          <w:szCs w:val="56"/>
          <w:rtl/>
          <w:lang w:bidi="ar-SY"/>
        </w:rPr>
      </w:pPr>
      <w:r>
        <w:rPr>
          <w:rFonts w:cs="PT Bold Heading" w:hint="cs"/>
          <w:sz w:val="52"/>
          <w:szCs w:val="56"/>
          <w:rtl/>
          <w:lang w:bidi="ar-SY"/>
        </w:rPr>
        <w:t>الجلسة الثانية</w:t>
      </w:r>
    </w:p>
    <w:p w:rsidR="000D0CA1" w:rsidRDefault="000D0CA1" w:rsidP="000D0CA1">
      <w:pPr>
        <w:spacing w:line="240" w:lineRule="auto"/>
        <w:jc w:val="center"/>
        <w:rPr>
          <w:rFonts w:cs="Monotype Koufi"/>
          <w:sz w:val="52"/>
          <w:szCs w:val="56"/>
          <w:rtl/>
          <w:lang w:bidi="ar-SY"/>
        </w:rPr>
      </w:pPr>
      <w:r>
        <w:rPr>
          <w:rFonts w:cs="Monotype Koufi" w:hint="cs"/>
          <w:sz w:val="52"/>
          <w:szCs w:val="56"/>
          <w:rtl/>
          <w:lang w:bidi="ar-SY"/>
        </w:rPr>
        <w:t>نموذج الإسلام في التعامل مع المرؤوسين</w:t>
      </w:r>
    </w:p>
    <w:tbl>
      <w:tblPr>
        <w:tblStyle w:val="TableGrid"/>
        <w:bidiVisual/>
        <w:tblW w:w="10774" w:type="dxa"/>
        <w:tblInd w:w="-7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gridCol w:w="5529"/>
      </w:tblGrid>
      <w:tr w:rsidR="000D0CA1" w:rsidTr="00FC7E58">
        <w:tc>
          <w:tcPr>
            <w:tcW w:w="5245" w:type="dxa"/>
          </w:tcPr>
          <w:p w:rsidR="000D0CA1" w:rsidRDefault="000D0CA1" w:rsidP="00FC7E58">
            <w:pPr>
              <w:spacing w:after="160" w:line="256" w:lineRule="auto"/>
              <w:jc w:val="left"/>
              <w:rPr>
                <w:rFonts w:cs="Monotype Koufi"/>
                <w:sz w:val="44"/>
                <w:szCs w:val="48"/>
                <w:rtl/>
              </w:rPr>
            </w:pPr>
            <w:r>
              <w:rPr>
                <w:rFonts w:cs="Monotype Koufi" w:hint="cs"/>
                <w:sz w:val="44"/>
                <w:szCs w:val="48"/>
                <w:rtl/>
              </w:rPr>
              <w:t>محاور الجلسة:</w:t>
            </w:r>
          </w:p>
          <w:p w:rsidR="000D0CA1" w:rsidRPr="001B10DF" w:rsidRDefault="000D0CA1">
            <w:pPr>
              <w:pStyle w:val="ListParagraph"/>
              <w:numPr>
                <w:ilvl w:val="0"/>
                <w:numId w:val="38"/>
              </w:numPr>
              <w:spacing w:line="256" w:lineRule="auto"/>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المعايير الأخلاقية</w:t>
            </w:r>
          </w:p>
          <w:p w:rsidR="000D0CA1" w:rsidRPr="001B10DF" w:rsidRDefault="000D0CA1">
            <w:pPr>
              <w:pStyle w:val="ListParagraph"/>
              <w:numPr>
                <w:ilvl w:val="0"/>
                <w:numId w:val="38"/>
              </w:numPr>
              <w:spacing w:line="256" w:lineRule="auto"/>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آداب الإسلام في تعامل المدير مع مرؤوسيه</w:t>
            </w:r>
          </w:p>
          <w:p w:rsidR="000D0CA1" w:rsidRPr="001B10DF" w:rsidRDefault="000D0CA1">
            <w:pPr>
              <w:pStyle w:val="ListParagraph"/>
              <w:numPr>
                <w:ilvl w:val="0"/>
                <w:numId w:val="38"/>
              </w:numPr>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أهم صفات المدير الناجح في عمله</w:t>
            </w:r>
          </w:p>
          <w:p w:rsidR="000D0CA1" w:rsidRPr="001B10DF" w:rsidRDefault="000D0CA1">
            <w:pPr>
              <w:pStyle w:val="ListParagraph"/>
              <w:numPr>
                <w:ilvl w:val="0"/>
                <w:numId w:val="38"/>
              </w:numPr>
              <w:spacing w:line="256" w:lineRule="auto"/>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كيفية التعامل مع الآخرين</w:t>
            </w:r>
          </w:p>
          <w:p w:rsidR="000D0CA1" w:rsidRPr="001B10DF" w:rsidRDefault="000D0CA1">
            <w:pPr>
              <w:pStyle w:val="ListParagraph"/>
              <w:numPr>
                <w:ilvl w:val="0"/>
                <w:numId w:val="38"/>
              </w:numPr>
              <w:spacing w:line="256" w:lineRule="auto"/>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التحفيز</w:t>
            </w:r>
          </w:p>
          <w:p w:rsidR="000D0CA1" w:rsidRPr="001B10DF" w:rsidRDefault="000D0CA1">
            <w:pPr>
              <w:pStyle w:val="ListParagraph"/>
              <w:numPr>
                <w:ilvl w:val="0"/>
                <w:numId w:val="38"/>
              </w:numPr>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طرق تحفيز الموظفين الأكثر فاعلية </w:t>
            </w:r>
          </w:p>
          <w:p w:rsidR="000D0CA1" w:rsidRPr="001B10DF" w:rsidRDefault="000D0CA1">
            <w:pPr>
              <w:pStyle w:val="ListParagraph"/>
              <w:numPr>
                <w:ilvl w:val="0"/>
                <w:numId w:val="38"/>
              </w:numPr>
              <w:spacing w:line="256" w:lineRule="auto"/>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الحوافز الإيجابية</w:t>
            </w:r>
          </w:p>
          <w:p w:rsidR="000D0CA1" w:rsidRPr="001B10DF" w:rsidRDefault="000D0CA1">
            <w:pPr>
              <w:pStyle w:val="ListParagraph"/>
              <w:numPr>
                <w:ilvl w:val="0"/>
                <w:numId w:val="38"/>
              </w:numPr>
              <w:spacing w:line="256" w:lineRule="auto"/>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حوافز سلبية</w:t>
            </w:r>
          </w:p>
          <w:p w:rsidR="000D0CA1" w:rsidRDefault="000D0CA1" w:rsidP="00FC7E58">
            <w:pPr>
              <w:spacing w:after="160" w:line="256" w:lineRule="auto"/>
              <w:jc w:val="left"/>
              <w:rPr>
                <w:rFonts w:cs="Monotype Koufi"/>
                <w:sz w:val="44"/>
                <w:szCs w:val="48"/>
                <w:rtl/>
              </w:rPr>
            </w:pPr>
          </w:p>
          <w:p w:rsidR="000D0CA1" w:rsidRDefault="000D0CA1" w:rsidP="00FC7E58">
            <w:pPr>
              <w:pStyle w:val="ListParagraph"/>
              <w:spacing w:after="0" w:line="276" w:lineRule="auto"/>
              <w:ind w:left="0"/>
              <w:rPr>
                <w:rFonts w:ascii="Adobe Arabic" w:hAnsi="Adobe Arabic" w:cs="Adobe Arabic"/>
                <w:b/>
                <w:bCs/>
                <w:color w:val="002060"/>
                <w:sz w:val="48"/>
                <w:szCs w:val="36"/>
                <w:rtl/>
              </w:rPr>
            </w:pPr>
          </w:p>
        </w:tc>
        <w:tc>
          <w:tcPr>
            <w:tcW w:w="5529" w:type="dxa"/>
          </w:tcPr>
          <w:p w:rsidR="000D0CA1" w:rsidRDefault="000D0CA1" w:rsidP="00FC7E58">
            <w:pPr>
              <w:spacing w:after="160" w:line="256" w:lineRule="auto"/>
              <w:jc w:val="left"/>
              <w:rPr>
                <w:rFonts w:cs="Monotype Koufi"/>
                <w:sz w:val="44"/>
                <w:szCs w:val="48"/>
                <w:rtl/>
              </w:rPr>
            </w:pPr>
            <w:r>
              <w:rPr>
                <w:rFonts w:cs="Monotype Koufi" w:hint="cs"/>
                <w:sz w:val="44"/>
                <w:szCs w:val="48"/>
                <w:rtl/>
              </w:rPr>
              <w:t>أهداف الجلسة:</w:t>
            </w:r>
          </w:p>
          <w:p w:rsidR="000D0CA1" w:rsidRPr="001B10DF" w:rsidRDefault="000D0CA1">
            <w:pPr>
              <w:pStyle w:val="ListParagraph"/>
              <w:numPr>
                <w:ilvl w:val="0"/>
                <w:numId w:val="39"/>
              </w:numPr>
              <w:spacing w:line="256" w:lineRule="auto"/>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فهم المعايير الأخلاقية</w:t>
            </w:r>
          </w:p>
          <w:p w:rsidR="000D0CA1" w:rsidRPr="001B10DF" w:rsidRDefault="000D0CA1">
            <w:pPr>
              <w:pStyle w:val="ListParagraph"/>
              <w:numPr>
                <w:ilvl w:val="0"/>
                <w:numId w:val="39"/>
              </w:numPr>
              <w:spacing w:line="256" w:lineRule="auto"/>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تعلم آداب الإسلام في تعامل المدير مع مرؤوسيه</w:t>
            </w:r>
          </w:p>
          <w:p w:rsidR="000D0CA1" w:rsidRPr="001B10DF" w:rsidRDefault="000D0CA1">
            <w:pPr>
              <w:pStyle w:val="ListParagraph"/>
              <w:numPr>
                <w:ilvl w:val="0"/>
                <w:numId w:val="39"/>
              </w:numPr>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التعرف صفات المدير الناجح في عمله</w:t>
            </w:r>
          </w:p>
          <w:p w:rsidR="000D0CA1" w:rsidRPr="001B10DF" w:rsidRDefault="000D0CA1">
            <w:pPr>
              <w:pStyle w:val="ListParagraph"/>
              <w:numPr>
                <w:ilvl w:val="0"/>
                <w:numId w:val="39"/>
              </w:numPr>
              <w:spacing w:line="256" w:lineRule="auto"/>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اتقان التعامل مع الآخرين</w:t>
            </w:r>
          </w:p>
          <w:p w:rsidR="000D0CA1" w:rsidRPr="001B10DF" w:rsidRDefault="000D0CA1">
            <w:pPr>
              <w:pStyle w:val="ListParagraph"/>
              <w:numPr>
                <w:ilvl w:val="0"/>
                <w:numId w:val="39"/>
              </w:numPr>
              <w:spacing w:line="256" w:lineRule="auto"/>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إدراك ضرورة التحفيز</w:t>
            </w:r>
          </w:p>
          <w:p w:rsidR="000D0CA1" w:rsidRPr="001B10DF" w:rsidRDefault="000D0CA1">
            <w:pPr>
              <w:pStyle w:val="ListParagraph"/>
              <w:numPr>
                <w:ilvl w:val="0"/>
                <w:numId w:val="39"/>
              </w:numPr>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تعلم طرق تحفيز الموظفين الأكثر فاعلية </w:t>
            </w:r>
          </w:p>
          <w:p w:rsidR="000D0CA1" w:rsidRPr="001B10DF" w:rsidRDefault="000D0CA1">
            <w:pPr>
              <w:pStyle w:val="ListParagraph"/>
              <w:numPr>
                <w:ilvl w:val="0"/>
                <w:numId w:val="39"/>
              </w:numPr>
              <w:spacing w:line="256" w:lineRule="auto"/>
              <w:rPr>
                <w:rFonts w:ascii="Adobe Arabic" w:hAnsi="Adobe Arabic" w:cs="Adobe Arabic"/>
                <w:b/>
                <w:bCs/>
                <w:color w:val="002060"/>
                <w:sz w:val="36"/>
                <w:szCs w:val="36"/>
                <w:rtl/>
              </w:rPr>
            </w:pPr>
            <w:r w:rsidRPr="001B10DF">
              <w:rPr>
                <w:rFonts w:ascii="Adobe Arabic" w:hAnsi="Adobe Arabic" w:cs="Adobe Arabic"/>
                <w:b/>
                <w:bCs/>
                <w:color w:val="002060"/>
                <w:sz w:val="36"/>
                <w:szCs w:val="36"/>
                <w:rtl/>
              </w:rPr>
              <w:t>تأثير الحوافز الإيجابية</w:t>
            </w:r>
          </w:p>
          <w:p w:rsidR="000D0CA1" w:rsidRPr="001B10DF" w:rsidRDefault="000D0CA1">
            <w:pPr>
              <w:pStyle w:val="ListParagraph"/>
              <w:numPr>
                <w:ilvl w:val="0"/>
                <w:numId w:val="39"/>
              </w:numPr>
              <w:spacing w:line="256" w:lineRule="auto"/>
              <w:rPr>
                <w:rFonts w:ascii="Adobe Arabic" w:hAnsi="Adobe Arabic" w:cs="Adobe Arabic"/>
                <w:b/>
                <w:bCs/>
                <w:color w:val="002060"/>
                <w:sz w:val="36"/>
                <w:szCs w:val="36"/>
              </w:rPr>
            </w:pPr>
            <w:r w:rsidRPr="001B10DF">
              <w:rPr>
                <w:rFonts w:ascii="Adobe Arabic" w:hAnsi="Adobe Arabic" w:cs="Adobe Arabic"/>
                <w:b/>
                <w:bCs/>
                <w:color w:val="002060"/>
                <w:sz w:val="36"/>
                <w:szCs w:val="36"/>
                <w:rtl/>
              </w:rPr>
              <w:t>تأثير حوافز سلبية</w:t>
            </w:r>
          </w:p>
          <w:p w:rsidR="000D0CA1" w:rsidRDefault="000D0CA1" w:rsidP="00FC7E58">
            <w:pPr>
              <w:pStyle w:val="ListParagraph"/>
              <w:spacing w:after="0" w:line="276" w:lineRule="auto"/>
              <w:ind w:left="0"/>
              <w:rPr>
                <w:rFonts w:ascii="Adobe Arabic" w:hAnsi="Adobe Arabic" w:cs="Adobe Arabic"/>
                <w:b/>
                <w:bCs/>
                <w:color w:val="002060"/>
                <w:sz w:val="48"/>
                <w:szCs w:val="36"/>
                <w:rtl/>
              </w:rPr>
            </w:pPr>
          </w:p>
        </w:tc>
      </w:tr>
    </w:tbl>
    <w:p w:rsidR="000D0CA1" w:rsidRDefault="000D0CA1" w:rsidP="000D0CA1">
      <w:pPr>
        <w:pStyle w:val="ListParagraph"/>
        <w:spacing w:after="0" w:line="276" w:lineRule="auto"/>
        <w:rPr>
          <w:rFonts w:ascii="Adobe Arabic" w:hAnsi="Adobe Arabic" w:cs="Adobe Arabic"/>
          <w:b/>
          <w:bCs/>
          <w:color w:val="002060"/>
          <w:sz w:val="48"/>
          <w:szCs w:val="36"/>
          <w:rtl/>
        </w:rPr>
      </w:pPr>
    </w:p>
    <w:p w:rsidR="000D0CA1" w:rsidRDefault="000D0CA1" w:rsidP="000D0CA1">
      <w:pPr>
        <w:pStyle w:val="ListParagraph"/>
        <w:spacing w:line="360" w:lineRule="auto"/>
        <w:rPr>
          <w:rFonts w:ascii="Adobe Arabic" w:hAnsi="Adobe Arabic" w:cs="Adobe Arabic"/>
          <w:b/>
          <w:bCs/>
          <w:color w:val="002060"/>
          <w:sz w:val="48"/>
          <w:szCs w:val="36"/>
          <w:rtl/>
        </w:rPr>
      </w:pPr>
    </w:p>
    <w:p w:rsidR="00DB7FDB" w:rsidRDefault="00DB7FDB" w:rsidP="00DB7FDB">
      <w:pPr>
        <w:bidi w:val="0"/>
        <w:spacing w:after="160" w:line="256" w:lineRule="auto"/>
        <w:jc w:val="left"/>
        <w:rPr>
          <w:rFonts w:cs="PT Bold Heading"/>
          <w:sz w:val="52"/>
          <w:szCs w:val="56"/>
          <w:rtl/>
        </w:rPr>
      </w:pPr>
      <w:r>
        <w:rPr>
          <w:rFonts w:cs="PT Bold Heading" w:hint="cs"/>
          <w:sz w:val="52"/>
          <w:szCs w:val="56"/>
          <w:rtl/>
        </w:rPr>
        <w:br w:type="page"/>
      </w:r>
    </w:p>
    <w:p w:rsidR="00DB7FDB" w:rsidRDefault="00DB7FDB" w:rsidP="00DB7FDB">
      <w:pPr>
        <w:keepNext/>
        <w:jc w:val="center"/>
        <w:rPr>
          <w:rtl/>
        </w:rPr>
      </w:pPr>
      <w:r>
        <w:rPr>
          <w:noProof/>
        </w:rPr>
        <w:lastRenderedPageBreak/>
        <w:drawing>
          <wp:inline distT="0" distB="0" distL="0" distR="0" wp14:anchorId="5A40EA42" wp14:editId="0767C24B">
            <wp:extent cx="2724785" cy="820420"/>
            <wp:effectExtent l="0" t="0" r="0" b="0"/>
            <wp:docPr id="7994" name="Picture 7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1" name="Picture 3151"/>
                    <pic:cNvPicPr>
                      <a:picLocks noChangeAspect="1"/>
                    </pic:cNvPicPr>
                  </pic:nvPicPr>
                  <pic:blipFill>
                    <a:blip r:embed="rId16" cstate="print">
                      <a:duotone>
                        <a:prstClr val="black"/>
                        <a:schemeClr val="accent4">
                          <a:tint val="45000"/>
                          <a:satMod val="400000"/>
                        </a:schemeClr>
                      </a:duotone>
                      <a:extLst>
                        <a:ext uri="{28A0092B-C50C-407E-A947-70E740481C1C}">
                          <a14:useLocalDpi xmlns:a14="http://schemas.microsoft.com/office/drawing/2010/main" val="0"/>
                        </a:ext>
                      </a:extLst>
                    </a:blip>
                    <a:stretch>
                      <a:fillRect/>
                    </a:stretch>
                  </pic:blipFill>
                  <pic:spPr>
                    <a:xfrm>
                      <a:off x="0" y="0"/>
                      <a:ext cx="2724785" cy="820420"/>
                    </a:xfrm>
                    <a:prstGeom prst="rect">
                      <a:avLst/>
                    </a:prstGeom>
                  </pic:spPr>
                </pic:pic>
              </a:graphicData>
            </a:graphic>
          </wp:inline>
        </w:drawing>
      </w:r>
      <w:r>
        <w:rPr>
          <w:rFonts w:cs="Times New Roman"/>
          <w:noProof/>
          <w:color w:val="auto"/>
          <w:sz w:val="24"/>
          <w:szCs w:val="24"/>
        </w:rPr>
        <mc:AlternateContent>
          <mc:Choice Requires="wpg">
            <w:drawing>
              <wp:anchor distT="0" distB="0" distL="114300" distR="114300" simplePos="0" relativeHeight="252219392" behindDoc="0" locked="0" layoutInCell="1" allowOverlap="1" wp14:anchorId="32956255" wp14:editId="27EA1B5D">
                <wp:simplePos x="0" y="0"/>
                <wp:positionH relativeFrom="column">
                  <wp:posOffset>1552575</wp:posOffset>
                </wp:positionH>
                <wp:positionV relativeFrom="paragraph">
                  <wp:posOffset>142875</wp:posOffset>
                </wp:positionV>
                <wp:extent cx="2254250" cy="431800"/>
                <wp:effectExtent l="0" t="0" r="0" b="6350"/>
                <wp:wrapNone/>
                <wp:docPr id="7995" name="Group 7995"/>
                <wp:cNvGraphicFramePr/>
                <a:graphic xmlns:a="http://schemas.openxmlformats.org/drawingml/2006/main">
                  <a:graphicData uri="http://schemas.microsoft.com/office/word/2010/wordprocessingGroup">
                    <wpg:wgp>
                      <wpg:cNvGrpSpPr/>
                      <wpg:grpSpPr>
                        <a:xfrm>
                          <a:off x="0" y="0"/>
                          <a:ext cx="2254250" cy="431800"/>
                          <a:chOff x="0" y="0"/>
                          <a:chExt cx="2254250" cy="431801"/>
                        </a:xfrm>
                      </wpg:grpSpPr>
                      <wps:wsp>
                        <wps:cNvPr id="648" name="Text Box 70"/>
                        <wps:cNvSpPr txBox="1"/>
                        <wps:spPr>
                          <a:xfrm>
                            <a:off x="1136650" y="1"/>
                            <a:ext cx="1117600" cy="431800"/>
                          </a:xfrm>
                          <a:prstGeom prst="rect">
                            <a:avLst/>
                          </a:prstGeom>
                          <a:noFill/>
                          <a:ln w="6350">
                            <a:noFill/>
                          </a:ln>
                        </wps:spPr>
                        <wps:txbx>
                          <w:txbxContent>
                            <w:p w:rsidR="00FC7E58" w:rsidRDefault="00FC7E58" w:rsidP="00DB7FDB">
                              <w:pPr>
                                <w:pStyle w:val="Heading2"/>
                              </w:pPr>
                              <w:r>
                                <w:rPr>
                                  <w:rFonts w:hint="cs"/>
                                  <w:rtl/>
                                </w:rPr>
                                <w:t>اليوم الثاني</w:t>
                              </w:r>
                            </w:p>
                            <w:p w:rsidR="00FC7E58" w:rsidRDefault="00FC7E58" w:rsidP="00DB7FDB"/>
                            <w:p w:rsidR="00FC7E58" w:rsidRDefault="00FC7E58" w:rsidP="00DB7FDB">
                              <w:pPr>
                                <w:pStyle w:val="Heading2"/>
                                <w:rPr>
                                  <w:rtl/>
                                </w:rPr>
                              </w:pPr>
                              <w:r>
                                <w:rPr>
                                  <w:rFonts w:hint="cs"/>
                                  <w:rtl/>
                                </w:rPr>
                                <w:t>اليوم الأول</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49" name="Text Box 71"/>
                        <wps:cNvSpPr txBox="1"/>
                        <wps:spPr>
                          <a:xfrm>
                            <a:off x="0" y="0"/>
                            <a:ext cx="1212850" cy="409575"/>
                          </a:xfrm>
                          <a:prstGeom prst="rect">
                            <a:avLst/>
                          </a:prstGeom>
                          <a:noFill/>
                          <a:ln w="6350">
                            <a:noFill/>
                          </a:ln>
                        </wps:spPr>
                        <wps:txbx>
                          <w:txbxContent>
                            <w:p w:rsidR="00FC7E58" w:rsidRDefault="00FC7E58" w:rsidP="00DB7FDB">
                              <w:pPr>
                                <w:pStyle w:val="Heading2"/>
                                <w:rPr>
                                  <w:color w:val="FFFFFF" w:themeColor="background1"/>
                                  <w:lang w:bidi="ar-SY"/>
                                </w:rPr>
                              </w:pPr>
                              <w:r>
                                <w:rPr>
                                  <w:rFonts w:hint="cs"/>
                                  <w:color w:val="FFFFFF" w:themeColor="background1"/>
                                  <w:rtl/>
                                  <w:lang w:bidi="ar-SY"/>
                                </w:rPr>
                                <w:t>الجلسة الثانية</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7995" o:spid="_x0000_s2067" style="position:absolute;left:0;text-align:left;margin-left:122.25pt;margin-top:11.25pt;width:177.5pt;height:34pt;z-index:252219392;mso-position-horizontal-relative:text;mso-position-vertical-relative:text;mso-width-relative:margin;mso-height-relative:margin" coordsize="22542,43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">
                <v:shape id="Text Box 70" o:spid="_x0000_s2068" type="#_x0000_t202" style="position:absolute;left:11366;width:11176;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JyoMQA&#10;AADcAAAADwAAAGRycy9kb3ducmV2LnhtbERPyWrDMBC9F/IPYgK9NXJCG4IT2RhDaCntIcslt4k1&#10;Xog1ci3Vdvv11aGQ4+Ptu3QyrRiod41lBctFBIK4sLrhSsH5tH/agHAeWWNrmRT8kIM0mT3sMNZ2&#10;5AMNR1+JEMIuRgW1910spStqMugWtiMOXGl7gz7AvpK6xzGEm1auomgtDTYcGmrsKK+puB2/jYL3&#10;fP+Jh+vKbH7b/PWjzLqv8+VFqcf5lG1BeJr8XfzvftMK1s9hbTgTjoBM/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icqDEAAAA3AAAAA8AAAAAAAAAAAAAAAAAmAIAAGRycy9k&#10;b3ducmV2LnhtbFBLBQYAAAAABAAEAPUAAACJAwAAAAA=&#10;" filled="f" stroked="f" strokeweight=".5pt">
                  <v:textbox>
                    <w:txbxContent>
                      <w:p w:rsidR="00FC7E58" w:rsidRDefault="00FC7E58" w:rsidP="00DB7FDB">
                        <w:pPr>
                          <w:pStyle w:val="Heading2"/>
                        </w:pPr>
                        <w:r>
                          <w:rPr>
                            <w:rFonts w:hint="cs"/>
                            <w:rtl/>
                          </w:rPr>
                          <w:t>اليوم الثاني</w:t>
                        </w:r>
                      </w:p>
                      <w:p w:rsidR="00FC7E58" w:rsidRDefault="00FC7E58" w:rsidP="00DB7FDB"/>
                      <w:p w:rsidR="00FC7E58" w:rsidRDefault="00FC7E58" w:rsidP="00DB7FDB">
                        <w:pPr>
                          <w:pStyle w:val="Heading2"/>
                          <w:rPr>
                            <w:rtl/>
                          </w:rPr>
                        </w:pPr>
                        <w:r>
                          <w:rPr>
                            <w:rFonts w:hint="cs"/>
                            <w:rtl/>
                          </w:rPr>
                          <w:t>اليوم الأول</w:t>
                        </w:r>
                      </w:p>
                    </w:txbxContent>
                  </v:textbox>
                </v:shape>
                <v:shape id="Text Box 71" o:spid="_x0000_s2069" type="#_x0000_t202" style="position:absolute;width:12128;height:40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7XO8cA&#10;AADcAAAADwAAAGRycy9kb3ducmV2LnhtbESPT2vCQBTE7wW/w/KE3pqN0koaXUUCYintwT+X3p7Z&#10;ZxLMvo3ZbZL203cLgsdhZn7DLFaDqUVHrassK5hEMQji3OqKCwXHw+YpAeE8ssbaMin4IQer5ehh&#10;gam2Pe+o2/tCBAi7FBWU3jeplC4vyaCLbEMcvLNtDfog20LqFvsAN7WcxvFMGqw4LJTYUFZSftl/&#10;GwXv2eYTd6epSX7rbPtxXjfX49eLUo/jYT0H4Wnw9/Ct/aYVzJ5f4f9MOAJ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5u1zvHAAAA3AAAAA8AAAAAAAAAAAAAAAAAmAIAAGRy&#10;cy9kb3ducmV2LnhtbFBLBQYAAAAABAAEAPUAAACMAwAAAAA=&#10;" filled="f" stroked="f" strokeweight=".5pt">
                  <v:textbox>
                    <w:txbxContent>
                      <w:p w:rsidR="00FC7E58" w:rsidRDefault="00FC7E58" w:rsidP="00DB7FDB">
                        <w:pPr>
                          <w:pStyle w:val="Heading2"/>
                          <w:rPr>
                            <w:color w:val="FFFFFF" w:themeColor="background1"/>
                            <w:lang w:bidi="ar-SY"/>
                          </w:rPr>
                        </w:pPr>
                        <w:r>
                          <w:rPr>
                            <w:rFonts w:hint="cs"/>
                            <w:color w:val="FFFFFF" w:themeColor="background1"/>
                            <w:rtl/>
                            <w:lang w:bidi="ar-SY"/>
                          </w:rPr>
                          <w:t>الجلسة الثانية</w:t>
                        </w:r>
                      </w:p>
                    </w:txbxContent>
                  </v:textbox>
                </v:shape>
              </v:group>
            </w:pict>
          </mc:Fallback>
        </mc:AlternateContent>
      </w:r>
    </w:p>
    <w:p w:rsidR="000D0CA1" w:rsidRDefault="000D0CA1" w:rsidP="000D0CA1">
      <w:pPr>
        <w:keepNext/>
        <w:jc w:val="center"/>
        <w:rPr>
          <w:rtl/>
        </w:rPr>
      </w:pPr>
      <w:r>
        <w:rPr>
          <w:noProof/>
          <w:rtl/>
        </w:rPr>
        <mc:AlternateContent>
          <mc:Choice Requires="wpg">
            <w:drawing>
              <wp:inline distT="0" distB="0" distL="0" distR="0" wp14:anchorId="3805B736" wp14:editId="2511463A">
                <wp:extent cx="5730239" cy="471805"/>
                <wp:effectExtent l="0" t="0" r="4445" b="61595"/>
                <wp:docPr id="9" name="Group 9"/>
                <wp:cNvGraphicFramePr/>
                <a:graphic xmlns:a="http://schemas.openxmlformats.org/drawingml/2006/main">
                  <a:graphicData uri="http://schemas.microsoft.com/office/word/2010/wordprocessingGroup">
                    <wpg:wgp>
                      <wpg:cNvGrpSpPr/>
                      <wpg:grpSpPr>
                        <a:xfrm>
                          <a:off x="0" y="0"/>
                          <a:ext cx="5730239" cy="471805"/>
                          <a:chOff x="0" y="0"/>
                          <a:chExt cx="6132699" cy="505460"/>
                        </a:xfrm>
                      </wpg:grpSpPr>
                      <wpg:grpSp>
                        <wpg:cNvPr id="3411" name="Group 26"/>
                        <wpg:cNvGrpSpPr/>
                        <wpg:grpSpPr>
                          <a:xfrm>
                            <a:off x="0" y="0"/>
                            <a:ext cx="6132699" cy="505460"/>
                            <a:chOff x="0" y="0"/>
                            <a:chExt cx="6133332" cy="505879"/>
                          </a:xfrm>
                        </wpg:grpSpPr>
                        <wpg:grpSp>
                          <wpg:cNvPr id="39" name="Group 30"/>
                          <wpg:cNvGrpSpPr/>
                          <wpg:grpSpPr>
                            <a:xfrm>
                              <a:off x="4193557" y="0"/>
                              <a:ext cx="1939775" cy="505839"/>
                              <a:chOff x="3265936" y="0"/>
                              <a:chExt cx="2829928" cy="711023"/>
                            </a:xfrm>
                          </wpg:grpSpPr>
                          <wps:wsp>
                            <wps:cNvPr id="40"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3265936" y="0"/>
                                <a:ext cx="2829928"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C7E58" w:rsidRPr="00DB0D9B" w:rsidRDefault="00FC7E58" w:rsidP="000D0CA1">
                                  <w:pPr>
                                    <w:jc w:val="left"/>
                                    <w:rPr>
                                      <w:bCs/>
                                    </w:rPr>
                                  </w:pPr>
                                  <w:r>
                                    <w:rPr>
                                      <w:rFonts w:ascii="Adobe Arabic" w:hAnsi="Adobe Arabic" w:cs="Adobe Arabic" w:hint="cs"/>
                                      <w:bCs/>
                                      <w:color w:val="auto"/>
                                      <w:sz w:val="36"/>
                                      <w:szCs w:val="36"/>
                                      <w:rtl/>
                                      <w:lang w:bidi="ar-SY"/>
                                    </w:rPr>
                                    <w:t xml:space="preserve">        المعايير الأخلاقية:</w:t>
                                  </w:r>
                                </w:p>
                              </w:txbxContent>
                            </wps:txbx>
                            <wps:bodyPr tIns="36000" bIns="36000" rtlCol="0" anchor="ctr"/>
                          </wps:wsp>
                          <wps:wsp>
                            <wps:cNvPr id="41"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2" name="Rectangle 33"/>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43" name="Google Shape;200;p17"/>
                        <wpg:cNvGrpSpPr/>
                        <wpg:grpSpPr>
                          <a:xfrm>
                            <a:off x="5716078" y="117534"/>
                            <a:ext cx="224378" cy="267181"/>
                            <a:chOff x="0" y="0"/>
                            <a:chExt cx="273780" cy="327013"/>
                          </a:xfrm>
                          <a:solidFill>
                            <a:schemeClr val="bg1"/>
                          </a:solidFill>
                        </wpg:grpSpPr>
                        <wps:wsp>
                          <wps:cNvPr id="44"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45"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46"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48" name="Google Shape;204;p17"/>
                          <wpg:cNvGrpSpPr/>
                          <wpg:grpSpPr>
                            <a:xfrm>
                              <a:off x="0" y="0"/>
                              <a:ext cx="273780" cy="105078"/>
                              <a:chOff x="0" y="0"/>
                              <a:chExt cx="273780" cy="105078"/>
                            </a:xfrm>
                            <a:grpFill/>
                          </wpg:grpSpPr>
                          <wps:wsp>
                            <wps:cNvPr id="49"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50"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51"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52"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53"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Group 9" o:spid="_x0000_s2070" style="width:451.2pt;height:37.15pt;mso-position-horizontal-relative:char;mso-position-vertical-relative:line" coordsize="61326,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">
                <v:group id="Group 26" o:spid="_x0000_s2071" style="position:absolute;width:61326;height:5054" coordsize="61333,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MXCUxgAAAN0A&#10;AAAPAAAAAAAAAAAAAAAAAKoCAABkcnMvZG93bnJldi54bWxQSwUGAAAAAAQABAD6AAAAnQMAAAAA&#10;">
                  <v:group id="Group 30" o:spid="_x0000_s2072" style="position:absolute;left:41935;width:19398;height:5058" coordorigin="32659" coordsize="28299,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7I358QAAADbAAAADwAAAGRycy9kb3ducmV2LnhtbESPT4vCMBTE7wt+h/AE&#10;b2taxUWrUURc8SCCf0C8PZpnW2xeSpNt67ffLAh7HGbmN8xi1ZlSNFS7wrKCeBiBIE6tLjhTcL18&#10;f05BOI+ssbRMCl7kYLXsfSww0bblEzVnn4kAYZeggtz7KpHSpTkZdENbEQfvYWuDPsg6k7rGNsBN&#10;KUdR9CUNFhwWcqxok1P6PP8YBbsW2/U43jaH52Pzul8mx9shJqUG/W49B+Gp8//hd3uvFYx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7I358QAAADbAAAA&#10;DwAAAAAAAAAAAAAAAACqAgAAZHJzL2Rvd25yZXYueG1sUEsFBgAAAAAEAAQA+gAAAJsDAAAAAA==&#10;">
                    <v:roundrect id="Rectangle: Rounded Corners 55" o:spid="_x0000_s2073" style="position:absolute;left:32659;width:28299;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CzVLwA&#10;AADbAAAADwAAAGRycy9kb3ducmV2LnhtbERPuwrCMBTdBf8hXMFNU0WlVKOID3BUq4Pbpbm2xeam&#10;NFHr35tBcDyc92LVmkq8qHGlZQWjYQSCOLO65FzBJd0PYhDOI2usLJOCDzlYLbudBSbavvlEr7PP&#10;RQhhl6CCwvs6kdJlBRl0Q1sTB+5uG4M+wCaXusF3CDeVHEfRTBosOTQUWNOmoOxxfhoF0WG7S/k2&#10;pquO/YmmmB7jbapUv9eu5yA8tf4v/rkPWsEkrA9fwg+Qyy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8YLNUvAAAANsAAAAPAAAAAAAAAAAAAAAAAJgCAABkcnMvZG93bnJldi54&#10;bWxQSwUGAAAAAAQABAD1AAAAgQMAAAAA&#10;" fillcolor="#0070c0" stroked="f" strokeweight="1pt">
                      <v:stroke joinstyle="miter"/>
                      <v:textbox inset=",1mm,,1mm">
                        <w:txbxContent>
                          <w:p w:rsidR="00FC7E58" w:rsidRPr="00DB0D9B" w:rsidRDefault="00FC7E58" w:rsidP="000D0CA1">
                            <w:pPr>
                              <w:jc w:val="left"/>
                              <w:rPr>
                                <w:bCs/>
                              </w:rPr>
                            </w:pPr>
                            <w:r>
                              <w:rPr>
                                <w:rFonts w:ascii="Adobe Arabic" w:hAnsi="Adobe Arabic" w:cs="Adobe Arabic" w:hint="cs"/>
                                <w:bCs/>
                                <w:color w:val="auto"/>
                                <w:sz w:val="36"/>
                                <w:szCs w:val="36"/>
                                <w:rtl/>
                                <w:lang w:bidi="ar-SY"/>
                              </w:rPr>
                              <w:t xml:space="preserve">        المعايير الأخلاقية:</w:t>
                            </w:r>
                          </w:p>
                        </w:txbxContent>
                      </v:textbox>
                    </v:roundrect>
                    <v:oval id="Oval 61" o:spid="_x0000_s2074"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f3mMIA&#10;AADbAAAADwAAAGRycy9kb3ducmV2LnhtbESP0WoCMRRE3wv+Q7hC32rWUkpZjSJKoahQuvoBl811&#10;s5jchCTV1a9vCoU+DjNzhpkvB2fFhWLqPSuYTioQxK3XPXcKjof3pzcQKSNrtJ5JwY0SLBejhznW&#10;2l/5iy5N7kSBcKpRgck51FKm1pDDNPGBuHgnHx3mImMndcRrgTsrn6vqVTrsuSwYDLQ21J6bb6dg&#10;WwWT4n53v+1l83nYBLvN0Sr1OB5WMxCZhvwf/mt/aAUvU/j9Un6AXP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d/eYwgAAANsAAAAPAAAAAAAAAAAAAAAAAJgCAABkcnMvZG93&#10;bnJldi54bWxQSwUGAAAAAAQABAD1AAAAhwMAAAAA&#10;" fillcolor="#272727 [2749]" stroked="f" strokeweight="1pt">
                      <v:stroke joinstyle="miter"/>
                      <v:shadow on="t" color="black" opacity="26214f" origin=",-.5" offset="0,3pt"/>
                    </v:oval>
                  </v:group>
                  <v:rect id="Rectangle 33" o:spid="_x0000_s2075"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8YQMYA&#10;AADbAAAADwAAAGRycy9kb3ducmV2LnhtbESPQWvCQBSE74X+h+UVvJS6aRApqWtQodaDVaoiHh/Z&#10;ZxLNvg27W43/3i0Uehxm5htmlHemERdyvras4LWfgCAurK65VLDbfry8gfABWWNjmRTcyEM+fnwY&#10;Yabtlb/psgmliBD2GSqoQmgzKX1RkUHfty1x9I7WGQxRulJqh9cIN41Mk2QoDdYcFypsaVZRcd78&#10;GAWH3fZrMHXr0+E4X+6HdkWfvnxWqvfUTd5BBOrCf/ivvdAKBin8fok/QI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R8YQMYAAADbAAAADwAAAAAAAAAAAAAAAACYAgAAZHJz&#10;L2Rvd25yZXYueG1sUEsFBgAAAAAEAAQA9QAAAIsDAAAAAA==&#10;" fillcolor="#0070c0" stroked="f" strokeweight="1pt"/>
                </v:group>
                <v:group id="Google Shape;200;p17" o:spid="_x0000_s2076"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xzcMQAAADbAAAADwAAAGRycy9kb3ducmV2LnhtbESPT4vCMBTE7wt+h/AE&#10;b2tadUWqUURc8SCCf0C8PZpnW2xeSpNt67ffLAh7HGbmN8xi1ZlSNFS7wrKCeBiBIE6tLjhTcL18&#10;f85AOI+ssbRMCl7kYLXsfSww0bblEzVnn4kAYZeggtz7KpHSpTkZdENbEQfvYWuDPsg6k7rGNsBN&#10;KUdRNJUGCw4LOVa0ySl9nn+Mgl2L7Xocb5vD87F53S9fx9shJqUG/W49B+Gp8//hd3uvFU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lxzcMQAAADbAAAA&#10;DwAAAAAAAAAAAAAAAACqAgAAZHJzL2Rvd25yZXYueG1sUEsFBgAAAAAEAAQA+gAAAJsDAAAAAA==&#10;">
                  <v:shape id="Google Shape;201;p17" o:spid="_x0000_s2077"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Fxu8UA&#10;AADbAAAADwAAAGRycy9kb3ducmV2LnhtbESPQWvCQBSE7wX/w/IEb3VjCTZNXUMpCOKh0CTY6yP7&#10;TKLZt2l2NfHfdwuFHoeZ+YbZZJPpxI0G11pWsFpGIIgrq1uuFZTF7jEB4Tyyxs4yKbiTg2w7e9hg&#10;qu3In3TLfS0ChF2KChrv+1RKVzVk0C1tTxy8kx0M+iCHWuoBxwA3nXyKorU02HJYaLCn94aqS341&#10;Cj6uid/r43dyeP46rs8vY14WVavUYj69vYLwNPn/8F97rxXEMfx+CT9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MXG7xQAAANsAAAAPAAAAAAAAAAAAAAAAAJgCAABkcnMv&#10;ZG93bnJldi54bWxQSwUGAAAAAAQABAD1AAAAigM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2078"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RMLMQA&#10;AADbAAAADwAAAGRycy9kb3ducmV2LnhtbESPQWvCQBSE70L/w/IKvYhuqkZKdJUiFooiYhR6fWSf&#10;2WD2bchuNf77bkHwOMzMN8x82dlaXKn1lWMF78MEBHHhdMWlgtPxa/ABwgdkjbVjUnAnD8vFS2+O&#10;mXY3PtA1D6WIEPYZKjAhNJmUvjBk0Q9dQxy9s2sthijbUuoWbxFuazlKkqm0WHFcMNjQylBxyX+t&#10;gvq4323X/TT/6WM+GnuzuWzLjVJvr93nDESgLjzDj/a3VjBJ4f9L/AF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0TCzEAAAA2wAAAA8AAAAAAAAAAAAAAAAAmAIAAGRycy9k&#10;b3ducmV2LnhtbFBLBQYAAAAABAAEAPUAAACJAwAAAAA=&#10;" path="m2643,1l417,1c191,1,,143,,370,,608,191,751,417,751r2214,c2870,751,3060,608,3060,370,3060,143,2870,1,2643,1xe" filled="f" strokecolor="white [3212]">
                    <v:path arrowok="t" o:extrusionok="f"/>
                  </v:shape>
                  <v:shape id="Google Shape;203;p17" o:spid="_x0000_s2079"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OGusQA&#10;AADbAAAADwAAAGRycy9kb3ducmV2LnhtbESPQWvCQBSE74X+h+UVeqsbjYjEbKSUWgRPjSnY2zP7&#10;zAazb0N2q/Hfu4VCj8PMfMPk69F24kKDbx0rmE4SEMS10y03Cqr95mUJwgdkjZ1jUnAjD+vi8SHH&#10;TLsrf9KlDI2IEPYZKjAh9JmUvjZk0U9cTxy9kxsshiiHRuoBrxFuOzlLkoW02HJcMNjTm6H6XP5Y&#10;Bak/mO/0Y3PUzYwPu/fqKy3nU6Wen8bXFYhAY/gP/7W3WsF8Ab9f4g+Qx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ThrrEAAAA2wAAAA8AAAAAAAAAAAAAAAAAmAIAAGRycy9k&#10;b3ducmV2LnhtbFBLBQYAAAAABAAEAPUAAACJAwAAAAA=&#10;" path="m1976,l417,c191,,,131,,369,,596,191,739,417,739r1559,c2203,739,2393,596,2393,369,2393,131,2203,,1976,xe" filled="f" strokecolor="white [3212]">
                    <v:path arrowok="t" o:extrusionok="f"/>
                  </v:shape>
                  <v:group id="Google Shape;204;p17" o:spid="_x0000_s2080"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jhAcMAAADbAAAADwAAAGRycy9kb3ducmV2LnhtbERPy2rCQBTdC/2H4Ra6&#10;M5O0Wkp0FAlt6UIEk0Jxd8lck2DmTshM8/h7Z1Ho8nDe2/1kWjFQ7xrLCpIoBkFcWt1wpeC7+Fi+&#10;gXAeWWNrmRTM5GC/e1hsMdV25DMNua9ECGGXooLa+y6V0pU1GXSR7YgDd7W9QR9gX0nd4xjCTSuf&#10;4/hVGmw4NNTYUVZTect/jYLPEcfDS/I+HG/XbL4U69PPMSGlnh6nwwaEp8n/i//cX1rBKo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OEBwwAAANsAAAAP&#10;AAAAAAAAAAAAAAAAAKoCAABkcnMvZG93bnJldi54bWxQSwUGAAAAAAQABAD6AAAAmgMAAAAA&#10;">
                    <v:shape id="Google Shape;205;p17" o:spid="_x0000_s2081"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9YVMMA&#10;AADbAAAADwAAAGRycy9kb3ducmV2LnhtbESPQWvCQBSE74X+h+UVvBTd1EqNMRspgtCjpvb+zD6T&#10;tNm3YXeN8d+7hUKPw8x8w+Sb0XRiIOdbywpeZgkI4srqlmsFx8/dNAXhA7LGzjIpuJGHTfH4kGOm&#10;7ZUPNJShFhHCPkMFTQh9JqWvGjLoZ7Ynjt7ZOoMhSldL7fAa4aaT8yR5kwZbjgsN9rRtqPopL0bB&#10;93JM3fNhvzq9lunXoj4OfZBnpSZP4/saRKAx/If/2h9awWIFv1/iD5D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i9YVMMAAADbAAAADwAAAAAAAAAAAAAAAACYAgAAZHJzL2Rv&#10;d25yZXYueG1sUEsFBgAAAAAEAAQA9QAAAIgDAAAAAA==&#10;" path="m227,1501v107,,226,-72,226,-167l453,167c453,84,322,1,227,1,144,1,1,84,1,167r,1167c1,1429,144,1501,227,1501xe" filled="f" stroked="f">
                      <v:path arrowok="t" o:extrusionok="f"/>
                    </v:shape>
                    <v:shape id="Google Shape;206;p17" o:spid="_x0000_s2082"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pC8r8A&#10;AADbAAAADwAAAGRycy9kb3ducmV2LnhtbERPPW/CMBDdK/EfrEPqVhyQQFWKQQRUBGMDA+M1viYp&#10;8Tmyr5D+ezxU6vj0vpfrwXXqRiG2ng1MJxko4srblmsD59P7yyuoKMgWO89k4JcirFejpyXm1t/5&#10;g26l1CqFcMzRQCPS51rHqiGHceJ74sR9+eBQEgy1tgHvKdx1epZlC+2w5dTQYE/bhqpr+eMMFOWs&#10;OF7wOA3yHXcHV4jbf1pjnsfD5g2U0CD/4j/3wRqYp/XpS/oBevU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rikLyvwAAANsAAAAPAAAAAAAAAAAAAAAAAJgCAABkcnMvZG93bnJl&#10;di54bWxQSwUGAAAAAAQABAD1AAAAhAMAAAAA&#10;" path="m929,60c846,,750,36,703,108l60,1060c,1143,24,1251,95,1310v36,12,60,24,96,24c250,1334,298,1310,334,1251l976,298v60,-71,36,-178,-47,-238xe" filled="f" stroked="f">
                      <v:path arrowok="t" o:extrusionok="f"/>
                    </v:shape>
                    <v:shape id="Google Shape;207;p17" o:spid="_x0000_s2083"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q12sMA&#10;AADbAAAADwAAAGRycy9kb3ducmV2LnhtbESP3WoCMRSE7wu+QziCdzXrT0VWo4i2IPZCXH2A4+a4&#10;u7g52W5SjW9vhEIvh5n5hpkvg6nFjVpXWVYw6CcgiHOrKy4UnI5f71MQziNrrC2Tggc5WC46b3NM&#10;tb3zgW6ZL0SEsEtRQel9k0rp8pIMur5tiKN3sa1BH2VbSN3iPcJNLYdJMpEGK44LJTa0Lim/Zr9G&#10;AX3bz3MdsvGGJ+tw3G92dnT6UarXDasZCE/B/4f/2lut4GMAry/xB8jF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qq12sMAAADbAAAADwAAAAAAAAAAAAAAAACYAgAAZHJzL2Rv&#10;d25yZXYueG1sUEsFBgAAAAAEAAQA9QAAAIgDAAAAAA==&#10;" path="m822,1346v24,,60,-12,83,-35c989,1263,1013,1156,953,1072l334,108c286,25,179,1,96,48,12,108,1,215,48,298r619,965c703,1322,763,1346,822,1346xe" filled="f" stroked="f">
                      <v:path arrowok="t" o:extrusionok="f"/>
                    </v:shape>
                    <v:shape id="Google Shape;208;p17" o:spid="_x0000_s2084"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SNmMIA&#10;AADbAAAADwAAAGRycy9kb3ducmV2LnhtbESP0YrCMBRE3xf8h3AFXxZNdNlVqlHE4qKPq37Atbm2&#10;1eamNFHr3xtB2MdhZs4ws0VrK3GjxpeONQwHCgRx5kzJuYbDft2fgPAB2WDlmDQ8yMNi3vmYYWLc&#10;nf/otgu5iBD2CWooQqgTKX1WkEU/cDVx9E6usRiibHJpGrxHuK3kSKkfabHkuFBgTauCssvuajUc&#10;SX4Fyk6pGm+qVG2H6ef+96x1r9supyACteE//G5vjIbvEby+xB8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9I2YwgAAANsAAAAPAAAAAAAAAAAAAAAAAJgCAABkcnMvZG93&#10;bnJldi54bWxQSwUGAAAAAAQABAD1AAAAhwMAAAAA&#10;" path="m1287,596l275,48c191,1,84,36,48,120,1,191,25,310,120,346l1132,894v24,11,48,23,71,23c1263,917,1322,882,1358,822v36,-71,12,-190,-71,-226xe" filled="f" stroked="f">
                      <v:path arrowok="t" o:extrusionok="f"/>
                    </v:shape>
                    <v:shape id="Google Shape;209;p17" o:spid="_x0000_s2085"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GP3sYA&#10;AADbAAAADwAAAGRycy9kb3ducmV2LnhtbESPQWvCQBSE70L/w/IKvYhuUrGE1FW0UBApiKmox9fs&#10;axKafRuyq4n99d2C4HGYmW+Y2aI3tbhQ6yrLCuJxBII4t7riQsH+832UgHAeWWNtmRRcycFi/jCY&#10;Yaptxzu6ZL4QAcIuRQWl900qpctLMujGtiEO3rdtDfog20LqFrsAN7V8jqIXabDisFBiQ28l5T/Z&#10;2SjYkvzttv5rddocrslHlsTH0zBW6umxX76C8NT7e/jWXmsF0wn8fwk/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MGP3sYAAADbAAAADwAAAAAAAAAAAAAAAACYAgAAZHJz&#10;L2Rvd25yZXYueG1sUEsFBgAAAAAEAAQA9QAAAIsDA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Default="000D0CA1" w:rsidP="000D0CA1">
      <w:pPr>
        <w:rPr>
          <w:b/>
          <w:bCs/>
          <w:rtl/>
        </w:rPr>
      </w:pPr>
      <w:r w:rsidRPr="002325F6">
        <w:rPr>
          <w:rtl/>
        </w:rPr>
        <w:t xml:space="preserve">وضع الإسلام منهجاً وقائياً مليئاً بـالقيم والضـوابط الحازمـة لوقايـة الفـرد مـن الانـزلاق في الفساد ولحماية مصالح الفرد والمنظمة والمجتمع، كما شرع الإسلام مجموعة من الضـوابط والقيم الأخلاقية لحماية عنصر العمل ليكون عنصـراً منتجاَ ومحصناً من الفســاد، </w:t>
      </w:r>
      <w:r w:rsidRPr="001B10DF">
        <w:rPr>
          <w:b/>
          <w:bCs/>
          <w:rtl/>
        </w:rPr>
        <w:t xml:space="preserve">وتتمثـل هذه القيـم الأخلاقية فيما يلي: </w:t>
      </w:r>
    </w:p>
    <w:p w:rsidR="000D0CA1" w:rsidRDefault="000D0CA1" w:rsidP="000D0CA1">
      <w:pPr>
        <w:rPr>
          <w:b/>
          <w:bCs/>
          <w:rtl/>
        </w:rPr>
      </w:pPr>
      <w:r>
        <w:rPr>
          <w:noProof/>
        </w:rPr>
        <mc:AlternateContent>
          <mc:Choice Requires="wpg">
            <w:drawing>
              <wp:anchor distT="0" distB="0" distL="114300" distR="114300" simplePos="0" relativeHeight="252312576" behindDoc="0" locked="0" layoutInCell="1" allowOverlap="1" wp14:anchorId="4B9EB019" wp14:editId="21D6869A">
                <wp:simplePos x="0" y="0"/>
                <wp:positionH relativeFrom="margin">
                  <wp:align>center</wp:align>
                </wp:positionH>
                <wp:positionV relativeFrom="paragraph">
                  <wp:posOffset>53340</wp:posOffset>
                </wp:positionV>
                <wp:extent cx="3859530" cy="2433320"/>
                <wp:effectExtent l="38100" t="38100" r="45720" b="43180"/>
                <wp:wrapSquare wrapText="bothSides"/>
                <wp:docPr id="7576" name="Group 79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59530" cy="2433320"/>
                          <a:chOff x="22076" y="3813"/>
                          <a:chExt cx="34639" cy="24334"/>
                        </a:xfrm>
                      </wpg:grpSpPr>
                      <wpg:grpSp>
                        <wpg:cNvPr id="7577" name="Google Shape;993;p35"/>
                        <wpg:cNvGrpSpPr>
                          <a:grpSpLocks/>
                        </wpg:cNvGrpSpPr>
                        <wpg:grpSpPr bwMode="auto">
                          <a:xfrm flipH="1">
                            <a:off x="44679" y="3912"/>
                            <a:ext cx="12036" cy="14852"/>
                            <a:chOff x="-295" y="666"/>
                            <a:chExt cx="20620" cy="25443"/>
                          </a:xfrm>
                        </wpg:grpSpPr>
                        <wps:wsp>
                          <wps:cNvPr id="7578" name="Google Shape;994;p35"/>
                          <wps:cNvSpPr>
                            <a:spLocks/>
                          </wps:cNvSpPr>
                          <wps:spPr bwMode="auto">
                            <a:xfrm>
                              <a:off x="9278" y="19902"/>
                              <a:ext cx="5183" cy="5180"/>
                            </a:xfrm>
                            <a:custGeom>
                              <a:avLst/>
                              <a:gdLst>
                                <a:gd name="T0" fmla="*/ 2593 w 20730"/>
                                <a:gd name="T1" fmla="*/ 0 h 20718"/>
                                <a:gd name="T2" fmla="*/ 0 w 20730"/>
                                <a:gd name="T3" fmla="*/ 2590 h 20718"/>
                                <a:gd name="T4" fmla="*/ 2593 w 20730"/>
                                <a:gd name="T5" fmla="*/ 5180 h 20718"/>
                                <a:gd name="T6" fmla="*/ 5183 w 20730"/>
                                <a:gd name="T7" fmla="*/ 2590 h 20718"/>
                                <a:gd name="T8" fmla="*/ 2593 w 20730"/>
                                <a:gd name="T9" fmla="*/ 0 h 20718"/>
                                <a:gd name="T10" fmla="*/ 0 60000 65536"/>
                                <a:gd name="T11" fmla="*/ 0 60000 65536"/>
                                <a:gd name="T12" fmla="*/ 0 60000 65536"/>
                                <a:gd name="T13" fmla="*/ 0 60000 65536"/>
                                <a:gd name="T14" fmla="*/ 0 60000 65536"/>
                                <a:gd name="T15" fmla="*/ 0 w 20730"/>
                                <a:gd name="T16" fmla="*/ 0 h 20718"/>
                                <a:gd name="T17" fmla="*/ 20730 w 20730"/>
                                <a:gd name="T18" fmla="*/ 20718 h 20718"/>
                              </a:gdLst>
                              <a:ahLst/>
                              <a:cxnLst>
                                <a:cxn ang="T10">
                                  <a:pos x="T0" y="T1"/>
                                </a:cxn>
                                <a:cxn ang="T11">
                                  <a:pos x="T2" y="T3"/>
                                </a:cxn>
                                <a:cxn ang="T12">
                                  <a:pos x="T4" y="T5"/>
                                </a:cxn>
                                <a:cxn ang="T13">
                                  <a:pos x="T6" y="T7"/>
                                </a:cxn>
                                <a:cxn ang="T14">
                                  <a:pos x="T8" y="T9"/>
                                </a:cxn>
                              </a:cxnLst>
                              <a:rect l="T15" t="T16" r="T17" b="T18"/>
                              <a:pathLst>
                                <a:path w="20730" h="20718" extrusionOk="0">
                                  <a:moveTo>
                                    <a:pt x="10371" y="1"/>
                                  </a:moveTo>
                                  <a:cubicBezTo>
                                    <a:pt x="4644" y="1"/>
                                    <a:pt x="0" y="4633"/>
                                    <a:pt x="0" y="10359"/>
                                  </a:cubicBezTo>
                                  <a:cubicBezTo>
                                    <a:pt x="0" y="16074"/>
                                    <a:pt x="4644" y="20718"/>
                                    <a:pt x="10371" y="20718"/>
                                  </a:cubicBezTo>
                                  <a:cubicBezTo>
                                    <a:pt x="16086" y="20718"/>
                                    <a:pt x="20729" y="16074"/>
                                    <a:pt x="20729" y="10359"/>
                                  </a:cubicBezTo>
                                  <a:cubicBezTo>
                                    <a:pt x="20729" y="4633"/>
                                    <a:pt x="16086" y="1"/>
                                    <a:pt x="10371" y="1"/>
                                  </a:cubicBezTo>
                                  <a:close/>
                                </a:path>
                              </a:pathLst>
                            </a:custGeom>
                            <a:solidFill>
                              <a:srgbClr val="4949E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7E58" w:rsidRDefault="00FC7E58" w:rsidP="000D0CA1">
                                <w:pPr>
                                  <w:keepNext/>
                                  <w:bidi w:val="0"/>
                                  <w:jc w:val="center"/>
                                  <w:rPr>
                                    <w:color w:val="FFFFFF"/>
                                    <w:szCs w:val="28"/>
                                  </w:rPr>
                                </w:pPr>
                                <w:r>
                                  <w:rPr>
                                    <w:color w:val="FFFFFF"/>
                                    <w:szCs w:val="28"/>
                                  </w:rPr>
                                  <w:t>01</w:t>
                                </w:r>
                              </w:p>
                            </w:txbxContent>
                          </wps:txbx>
                          <wps:bodyPr rot="0" vert="horz" wrap="square" lIns="0" tIns="0" rIns="0" bIns="0" anchor="ctr" anchorCtr="0" upright="1">
                            <a:noAutofit/>
                          </wps:bodyPr>
                        </wps:wsp>
                        <wps:wsp>
                          <wps:cNvPr id="7579" name="Google Shape;995;p35"/>
                          <wps:cNvSpPr>
                            <a:spLocks/>
                          </wps:cNvSpPr>
                          <wps:spPr bwMode="auto">
                            <a:xfrm>
                              <a:off x="7475" y="20042"/>
                              <a:ext cx="3259" cy="6067"/>
                            </a:xfrm>
                            <a:custGeom>
                              <a:avLst/>
                              <a:gdLst>
                                <a:gd name="T0" fmla="*/ 3259 w 13038"/>
                                <a:gd name="T1" fmla="*/ 6067 h 24266"/>
                                <a:gd name="T2" fmla="*/ 1405 w 13038"/>
                                <a:gd name="T3" fmla="*/ 5079 h 24266"/>
                                <a:gd name="T4" fmla="*/ 1405 w 13038"/>
                                <a:gd name="T5" fmla="*/ 0 h 24266"/>
                                <a:gd name="T6" fmla="*/ 0 60000 65536"/>
                                <a:gd name="T7" fmla="*/ 0 60000 65536"/>
                                <a:gd name="T8" fmla="*/ 0 60000 65536"/>
                              </a:gdLst>
                              <a:ahLst/>
                              <a:cxnLst>
                                <a:cxn ang="T6">
                                  <a:pos x="T0" y="T1"/>
                                </a:cxn>
                                <a:cxn ang="T7">
                                  <a:pos x="T2" y="T3"/>
                                </a:cxn>
                                <a:cxn ang="T8">
                                  <a:pos x="T4" y="T5"/>
                                </a:cxn>
                              </a:cxnLst>
                              <a:rect l="0" t="0" r="r" b="b"/>
                              <a:pathLst>
                                <a:path w="13038" h="24266" fill="none" extrusionOk="0">
                                  <a:moveTo>
                                    <a:pt x="13038" y="24265"/>
                                  </a:moveTo>
                                  <a:cubicBezTo>
                                    <a:pt x="10311" y="23742"/>
                                    <a:pt x="7716" y="22420"/>
                                    <a:pt x="5620" y="20313"/>
                                  </a:cubicBezTo>
                                  <a:cubicBezTo>
                                    <a:pt x="0" y="14705"/>
                                    <a:pt x="0" y="5608"/>
                                    <a:pt x="5620" y="1"/>
                                  </a:cubicBezTo>
                                </a:path>
                              </a:pathLst>
                            </a:custGeom>
                            <a:noFill/>
                            <a:ln w="81550">
                              <a:solidFill>
                                <a:srgbClr val="869FB2"/>
                              </a:solidFill>
                              <a:miter lim="11906"/>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7580" name="Google Shape;996;p35"/>
                          <wpg:cNvGrpSpPr>
                            <a:grpSpLocks/>
                          </wpg:cNvGrpSpPr>
                          <wpg:grpSpPr bwMode="auto">
                            <a:xfrm flipH="1">
                              <a:off x="2476" y="10759"/>
                              <a:ext cx="17849" cy="13791"/>
                              <a:chOff x="2557" y="10759"/>
                              <a:chExt cx="17849" cy="13791"/>
                            </a:xfrm>
                          </wpg:grpSpPr>
                          <wps:wsp>
                            <wps:cNvPr id="7581" name="Google Shape;997;p35"/>
                            <wps:cNvSpPr>
                              <a:spLocks/>
                            </wps:cNvSpPr>
                            <wps:spPr bwMode="auto">
                              <a:xfrm>
                                <a:off x="3027" y="22655"/>
                                <a:ext cx="3670" cy="1262"/>
                              </a:xfrm>
                              <a:custGeom>
                                <a:avLst/>
                                <a:gdLst>
                                  <a:gd name="T0" fmla="*/ 0 w 14681"/>
                                  <a:gd name="T1" fmla="*/ 1262 h 5049"/>
                                  <a:gd name="T2" fmla="*/ 2408 w 14681"/>
                                  <a:gd name="T3" fmla="*/ 1262 h 5049"/>
                                  <a:gd name="T4" fmla="*/ 3670 w 14681"/>
                                  <a:gd name="T5" fmla="*/ 0 h 5049"/>
                                  <a:gd name="T6" fmla="*/ 0 60000 65536"/>
                                  <a:gd name="T7" fmla="*/ 0 60000 65536"/>
                                  <a:gd name="T8" fmla="*/ 0 60000 65536"/>
                                </a:gdLst>
                                <a:ahLst/>
                                <a:cxnLst>
                                  <a:cxn ang="T6">
                                    <a:pos x="T0" y="T1"/>
                                  </a:cxn>
                                  <a:cxn ang="T7">
                                    <a:pos x="T2" y="T3"/>
                                  </a:cxn>
                                  <a:cxn ang="T8">
                                    <a:pos x="T4" y="T5"/>
                                  </a:cxn>
                                </a:cxnLst>
                                <a:rect l="0" t="0" r="r" b="b"/>
                                <a:pathLst>
                                  <a:path w="14681" h="5049" fill="none" extrusionOk="0">
                                    <a:moveTo>
                                      <a:pt x="0" y="5048"/>
                                    </a:moveTo>
                                    <a:lnTo>
                                      <a:pt x="9632" y="5048"/>
                                    </a:lnTo>
                                    <a:cubicBezTo>
                                      <a:pt x="12418" y="5048"/>
                                      <a:pt x="14681" y="2786"/>
                                      <a:pt x="14681" y="0"/>
                                    </a:cubicBezTo>
                                  </a:path>
                                </a:pathLst>
                              </a:custGeom>
                              <a:noFill/>
                              <a:ln w="40774">
                                <a:solidFill>
                                  <a:srgbClr val="4949E7"/>
                                </a:solidFill>
                                <a:miter lim="11906"/>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582" name="Google Shape;998;p35"/>
                            <wps:cNvSpPr>
                              <a:spLocks/>
                            </wps:cNvSpPr>
                            <wps:spPr bwMode="auto">
                              <a:xfrm>
                                <a:off x="6697" y="10759"/>
                                <a:ext cx="13710" cy="12043"/>
                              </a:xfrm>
                              <a:custGeom>
                                <a:avLst/>
                                <a:gdLst>
                                  <a:gd name="T0" fmla="*/ 10239 w 54841"/>
                                  <a:gd name="T1" fmla="*/ 11567 h 48174"/>
                                  <a:gd name="T2" fmla="*/ 12451 w 54841"/>
                                  <a:gd name="T3" fmla="*/ 11567 h 48174"/>
                                  <a:gd name="T4" fmla="*/ 13710 w 54841"/>
                                  <a:gd name="T5" fmla="*/ 10305 h 48174"/>
                                  <a:gd name="T6" fmla="*/ 13710 w 54841"/>
                                  <a:gd name="T7" fmla="*/ 3372 h 48174"/>
                                  <a:gd name="T8" fmla="*/ 12451 w 54841"/>
                                  <a:gd name="T9" fmla="*/ 2113 h 48174"/>
                                  <a:gd name="T10" fmla="*/ 8617 w 54841"/>
                                  <a:gd name="T11" fmla="*/ 2113 h 48174"/>
                                  <a:gd name="T12" fmla="*/ 8206 w 54841"/>
                                  <a:gd name="T13" fmla="*/ 1905 h 48174"/>
                                  <a:gd name="T14" fmla="*/ 7269 w 54841"/>
                                  <a:gd name="T15" fmla="*/ 280 h 48174"/>
                                  <a:gd name="T16" fmla="*/ 6444 w 54841"/>
                                  <a:gd name="T17" fmla="*/ 280 h 48174"/>
                                  <a:gd name="T18" fmla="*/ 5507 w 54841"/>
                                  <a:gd name="T19" fmla="*/ 1905 h 48174"/>
                                  <a:gd name="T20" fmla="*/ 5093 w 54841"/>
                                  <a:gd name="T21" fmla="*/ 2113 h 48174"/>
                                  <a:gd name="T22" fmla="*/ 1262 w 54841"/>
                                  <a:gd name="T23" fmla="*/ 2113 h 48174"/>
                                  <a:gd name="T24" fmla="*/ 0 w 54841"/>
                                  <a:gd name="T25" fmla="*/ 3372 h 48174"/>
                                  <a:gd name="T26" fmla="*/ 0 w 54841"/>
                                  <a:gd name="T27" fmla="*/ 12043 h 48174"/>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4841" h="48174" fill="none" extrusionOk="0">
                                    <a:moveTo>
                                      <a:pt x="40958" y="46268"/>
                                    </a:moveTo>
                                    <a:lnTo>
                                      <a:pt x="49805" y="46268"/>
                                    </a:lnTo>
                                    <a:cubicBezTo>
                                      <a:pt x="52591" y="46268"/>
                                      <a:pt x="54841" y="44006"/>
                                      <a:pt x="54841" y="41220"/>
                                    </a:cubicBezTo>
                                    <a:lnTo>
                                      <a:pt x="54841" y="13490"/>
                                    </a:lnTo>
                                    <a:cubicBezTo>
                                      <a:pt x="54841" y="10704"/>
                                      <a:pt x="52591" y="8454"/>
                                      <a:pt x="49805" y="8454"/>
                                    </a:cubicBezTo>
                                    <a:lnTo>
                                      <a:pt x="34469" y="8454"/>
                                    </a:lnTo>
                                    <a:cubicBezTo>
                                      <a:pt x="33814" y="8454"/>
                                      <a:pt x="33207" y="8145"/>
                                      <a:pt x="32826" y="7621"/>
                                    </a:cubicBezTo>
                                    <a:lnTo>
                                      <a:pt x="29076" y="1120"/>
                                    </a:lnTo>
                                    <a:cubicBezTo>
                                      <a:pt x="28254" y="1"/>
                                      <a:pt x="26587" y="1"/>
                                      <a:pt x="25778" y="1120"/>
                                    </a:cubicBezTo>
                                    <a:lnTo>
                                      <a:pt x="22027" y="7621"/>
                                    </a:lnTo>
                                    <a:cubicBezTo>
                                      <a:pt x="21634" y="8145"/>
                                      <a:pt x="21027" y="8454"/>
                                      <a:pt x="20372" y="8454"/>
                                    </a:cubicBezTo>
                                    <a:lnTo>
                                      <a:pt x="5049" y="8454"/>
                                    </a:lnTo>
                                    <a:cubicBezTo>
                                      <a:pt x="2263" y="8454"/>
                                      <a:pt x="1" y="10704"/>
                                      <a:pt x="1" y="13490"/>
                                    </a:cubicBezTo>
                                    <a:lnTo>
                                      <a:pt x="1" y="48173"/>
                                    </a:lnTo>
                                  </a:path>
                                </a:pathLst>
                              </a:custGeom>
                              <a:noFill/>
                              <a:ln w="40774">
                                <a:solidFill>
                                  <a:srgbClr val="4949E7"/>
                                </a:solidFill>
                                <a:miter lim="11906"/>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583" name="Google Shape;999;p35"/>
                            <wps:cNvSpPr>
                              <a:spLocks/>
                            </wps:cNvSpPr>
                            <wps:spPr bwMode="auto">
                              <a:xfrm>
                                <a:off x="2557" y="23249"/>
                                <a:ext cx="1102" cy="1301"/>
                              </a:xfrm>
                              <a:custGeom>
                                <a:avLst/>
                                <a:gdLst>
                                  <a:gd name="T0" fmla="*/ 572 w 4406"/>
                                  <a:gd name="T1" fmla="*/ 0 h 5204"/>
                                  <a:gd name="T2" fmla="*/ 268 w 4406"/>
                                  <a:gd name="T3" fmla="*/ 351 h 5204"/>
                                  <a:gd name="T4" fmla="*/ 0 w 4406"/>
                                  <a:gd name="T5" fmla="*/ 658 h 5204"/>
                                  <a:gd name="T6" fmla="*/ 560 w 4406"/>
                                  <a:gd name="T7" fmla="*/ 1301 h 5204"/>
                                  <a:gd name="T8" fmla="*/ 1096 w 4406"/>
                                  <a:gd name="T9" fmla="*/ 1301 h 5204"/>
                                  <a:gd name="T10" fmla="*/ 533 w 4406"/>
                                  <a:gd name="T11" fmla="*/ 658 h 5204"/>
                                  <a:gd name="T12" fmla="*/ 1102 w 4406"/>
                                  <a:gd name="T13" fmla="*/ 3 h 5204"/>
                                  <a:gd name="T14" fmla="*/ 1099 w 4406"/>
                                  <a:gd name="T15" fmla="*/ 0 h 5204"/>
                                  <a:gd name="T16" fmla="*/ 572 w 4406"/>
                                  <a:gd name="T17" fmla="*/ 0 h 520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4406" h="5204" extrusionOk="0">
                                    <a:moveTo>
                                      <a:pt x="2287" y="0"/>
                                    </a:moveTo>
                                    <a:lnTo>
                                      <a:pt x="1072" y="1405"/>
                                    </a:lnTo>
                                    <a:lnTo>
                                      <a:pt x="1" y="2631"/>
                                    </a:lnTo>
                                    <a:lnTo>
                                      <a:pt x="2239" y="5203"/>
                                    </a:lnTo>
                                    <a:lnTo>
                                      <a:pt x="4382" y="5203"/>
                                    </a:lnTo>
                                    <a:lnTo>
                                      <a:pt x="2132" y="2631"/>
                                    </a:lnTo>
                                    <a:lnTo>
                                      <a:pt x="4406" y="12"/>
                                    </a:lnTo>
                                    <a:lnTo>
                                      <a:pt x="4394" y="0"/>
                                    </a:lnTo>
                                    <a:lnTo>
                                      <a:pt x="2287" y="0"/>
                                    </a:lnTo>
                                    <a:close/>
                                  </a:path>
                                </a:pathLst>
                              </a:custGeom>
                              <a:solidFill>
                                <a:srgbClr val="4949E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g:grpSp>
                          <wpg:cNvPr id="7584" name="Google Shape;1000;p35"/>
                          <wpg:cNvGrpSpPr>
                            <a:grpSpLocks/>
                          </wpg:cNvGrpSpPr>
                          <wpg:grpSpPr bwMode="auto">
                            <a:xfrm>
                              <a:off x="9108" y="6298"/>
                              <a:ext cx="446" cy="2634"/>
                              <a:chOff x="9108" y="6298"/>
                              <a:chExt cx="446" cy="2634"/>
                            </a:xfrm>
                          </wpg:grpSpPr>
                          <wps:wsp>
                            <wps:cNvPr id="7585" name="Google Shape;1001;p35"/>
                            <wps:cNvSpPr>
                              <a:spLocks/>
                            </wps:cNvSpPr>
                            <wps:spPr bwMode="auto">
                              <a:xfrm>
                                <a:off x="9108" y="8486"/>
                                <a:ext cx="446" cy="446"/>
                              </a:xfrm>
                              <a:custGeom>
                                <a:avLst/>
                                <a:gdLst>
                                  <a:gd name="T0" fmla="*/ 223 w 1787"/>
                                  <a:gd name="T1" fmla="*/ 0 h 1787"/>
                                  <a:gd name="T2" fmla="*/ 0 w 1787"/>
                                  <a:gd name="T3" fmla="*/ 223 h 1787"/>
                                  <a:gd name="T4" fmla="*/ 223 w 1787"/>
                                  <a:gd name="T5" fmla="*/ 446 h 1787"/>
                                  <a:gd name="T6" fmla="*/ 446 w 1787"/>
                                  <a:gd name="T7" fmla="*/ 223 h 1787"/>
                                  <a:gd name="T8" fmla="*/ 223 w 1787"/>
                                  <a:gd name="T9" fmla="*/ 0 h 178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787" h="1787" extrusionOk="0">
                                    <a:moveTo>
                                      <a:pt x="894" y="1"/>
                                    </a:moveTo>
                                    <a:cubicBezTo>
                                      <a:pt x="406" y="1"/>
                                      <a:pt x="1" y="406"/>
                                      <a:pt x="1" y="894"/>
                                    </a:cubicBezTo>
                                    <a:cubicBezTo>
                                      <a:pt x="1" y="1382"/>
                                      <a:pt x="406" y="1787"/>
                                      <a:pt x="894" y="1787"/>
                                    </a:cubicBezTo>
                                    <a:cubicBezTo>
                                      <a:pt x="1382" y="1787"/>
                                      <a:pt x="1787" y="1382"/>
                                      <a:pt x="1787" y="894"/>
                                    </a:cubicBezTo>
                                    <a:cubicBezTo>
                                      <a:pt x="1787" y="406"/>
                                      <a:pt x="1382" y="1"/>
                                      <a:pt x="894" y="1"/>
                                    </a:cubicBezTo>
                                    <a:close/>
                                  </a:path>
                                </a:pathLst>
                              </a:custGeom>
                              <a:solidFill>
                                <a:srgbClr val="869FB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586" name="Google Shape;1002;p35"/>
                            <wps:cNvSpPr>
                              <a:spLocks/>
                            </wps:cNvSpPr>
                            <wps:spPr bwMode="auto">
                              <a:xfrm>
                                <a:off x="9108" y="7724"/>
                                <a:ext cx="446" cy="443"/>
                              </a:xfrm>
                              <a:custGeom>
                                <a:avLst/>
                                <a:gdLst>
                                  <a:gd name="T0" fmla="*/ 223 w 1787"/>
                                  <a:gd name="T1" fmla="*/ 0 h 1775"/>
                                  <a:gd name="T2" fmla="*/ 0 w 1787"/>
                                  <a:gd name="T3" fmla="*/ 223 h 1775"/>
                                  <a:gd name="T4" fmla="*/ 223 w 1787"/>
                                  <a:gd name="T5" fmla="*/ 443 h 1775"/>
                                  <a:gd name="T6" fmla="*/ 446 w 1787"/>
                                  <a:gd name="T7" fmla="*/ 223 h 1775"/>
                                  <a:gd name="T8" fmla="*/ 223 w 1787"/>
                                  <a:gd name="T9" fmla="*/ 0 h 177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787" h="1775" extrusionOk="0">
                                    <a:moveTo>
                                      <a:pt x="894" y="1"/>
                                    </a:moveTo>
                                    <a:cubicBezTo>
                                      <a:pt x="406" y="1"/>
                                      <a:pt x="1" y="406"/>
                                      <a:pt x="1" y="894"/>
                                    </a:cubicBezTo>
                                    <a:cubicBezTo>
                                      <a:pt x="1" y="1382"/>
                                      <a:pt x="406" y="1775"/>
                                      <a:pt x="894" y="1775"/>
                                    </a:cubicBezTo>
                                    <a:cubicBezTo>
                                      <a:pt x="1382" y="1775"/>
                                      <a:pt x="1787" y="1382"/>
                                      <a:pt x="1787" y="894"/>
                                    </a:cubicBezTo>
                                    <a:cubicBezTo>
                                      <a:pt x="1787" y="406"/>
                                      <a:pt x="1382" y="1"/>
                                      <a:pt x="894" y="1"/>
                                    </a:cubicBezTo>
                                    <a:close/>
                                  </a:path>
                                </a:pathLst>
                              </a:custGeom>
                              <a:solidFill>
                                <a:srgbClr val="869FB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587" name="Google Shape;1003;p35"/>
                            <wps:cNvSpPr>
                              <a:spLocks/>
                            </wps:cNvSpPr>
                            <wps:spPr bwMode="auto">
                              <a:xfrm>
                                <a:off x="9108" y="6962"/>
                                <a:ext cx="446" cy="443"/>
                              </a:xfrm>
                              <a:custGeom>
                                <a:avLst/>
                                <a:gdLst>
                                  <a:gd name="T0" fmla="*/ 223 w 1787"/>
                                  <a:gd name="T1" fmla="*/ 0 h 1775"/>
                                  <a:gd name="T2" fmla="*/ 0 w 1787"/>
                                  <a:gd name="T3" fmla="*/ 223 h 1775"/>
                                  <a:gd name="T4" fmla="*/ 223 w 1787"/>
                                  <a:gd name="T5" fmla="*/ 443 h 1775"/>
                                  <a:gd name="T6" fmla="*/ 446 w 1787"/>
                                  <a:gd name="T7" fmla="*/ 223 h 1775"/>
                                  <a:gd name="T8" fmla="*/ 223 w 1787"/>
                                  <a:gd name="T9" fmla="*/ 0 h 177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787" h="1775" extrusionOk="0">
                                    <a:moveTo>
                                      <a:pt x="894" y="1"/>
                                    </a:moveTo>
                                    <a:cubicBezTo>
                                      <a:pt x="406" y="1"/>
                                      <a:pt x="1" y="394"/>
                                      <a:pt x="1" y="894"/>
                                    </a:cubicBezTo>
                                    <a:cubicBezTo>
                                      <a:pt x="1" y="1382"/>
                                      <a:pt x="406" y="1775"/>
                                      <a:pt x="894" y="1775"/>
                                    </a:cubicBezTo>
                                    <a:cubicBezTo>
                                      <a:pt x="1382" y="1775"/>
                                      <a:pt x="1787" y="1382"/>
                                      <a:pt x="1787" y="894"/>
                                    </a:cubicBezTo>
                                    <a:cubicBezTo>
                                      <a:pt x="1787" y="394"/>
                                      <a:pt x="1382" y="1"/>
                                      <a:pt x="894" y="1"/>
                                    </a:cubicBezTo>
                                    <a:close/>
                                  </a:path>
                                </a:pathLst>
                              </a:custGeom>
                              <a:solidFill>
                                <a:srgbClr val="869FB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588" name="Google Shape;1004;p35"/>
                            <wps:cNvSpPr>
                              <a:spLocks/>
                            </wps:cNvSpPr>
                            <wps:spPr bwMode="auto">
                              <a:xfrm>
                                <a:off x="9108" y="6298"/>
                                <a:ext cx="446" cy="444"/>
                              </a:xfrm>
                              <a:custGeom>
                                <a:avLst/>
                                <a:gdLst>
                                  <a:gd name="T0" fmla="*/ 223 w 1787"/>
                                  <a:gd name="T1" fmla="*/ 0 h 1775"/>
                                  <a:gd name="T2" fmla="*/ 0 w 1787"/>
                                  <a:gd name="T3" fmla="*/ 224 h 1775"/>
                                  <a:gd name="T4" fmla="*/ 223 w 1787"/>
                                  <a:gd name="T5" fmla="*/ 444 h 1775"/>
                                  <a:gd name="T6" fmla="*/ 446 w 1787"/>
                                  <a:gd name="T7" fmla="*/ 224 h 1775"/>
                                  <a:gd name="T8" fmla="*/ 223 w 1787"/>
                                  <a:gd name="T9" fmla="*/ 0 h 177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787" h="1775" extrusionOk="0">
                                    <a:moveTo>
                                      <a:pt x="894" y="1"/>
                                    </a:moveTo>
                                    <a:cubicBezTo>
                                      <a:pt x="406" y="1"/>
                                      <a:pt x="1" y="394"/>
                                      <a:pt x="1" y="894"/>
                                    </a:cubicBezTo>
                                    <a:cubicBezTo>
                                      <a:pt x="1" y="1382"/>
                                      <a:pt x="406" y="1775"/>
                                      <a:pt x="894" y="1775"/>
                                    </a:cubicBezTo>
                                    <a:cubicBezTo>
                                      <a:pt x="1382" y="1775"/>
                                      <a:pt x="1787" y="1382"/>
                                      <a:pt x="1787" y="894"/>
                                    </a:cubicBezTo>
                                    <a:cubicBezTo>
                                      <a:pt x="1787" y="394"/>
                                      <a:pt x="1382" y="1"/>
                                      <a:pt x="894" y="1"/>
                                    </a:cubicBezTo>
                                    <a:close/>
                                  </a:path>
                                </a:pathLst>
                              </a:custGeom>
                              <a:solidFill>
                                <a:srgbClr val="869FB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s:wsp>
                          <wps:cNvPr id="7589" name="Google Shape;1006;p35"/>
                          <wps:cNvSpPr txBox="1">
                            <a:spLocks noChangeArrowheads="1"/>
                          </wps:cNvSpPr>
                          <wps:spPr bwMode="auto">
                            <a:xfrm>
                              <a:off x="-295" y="666"/>
                              <a:ext cx="19583" cy="67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185327" w:rsidRDefault="00FC7E58" w:rsidP="000D0CA1">
                                <w:pPr>
                                  <w:keepNext/>
                                  <w:bidi w:val="0"/>
                                  <w:jc w:val="center"/>
                                  <w:rPr>
                                    <w:rFonts w:ascii="Adobe Arabic" w:eastAsia="Roboto" w:hAnsi="Adobe Arabic" w:cs="Adobe Arabic"/>
                                    <w:b/>
                                    <w:bCs/>
                                    <w:sz w:val="36"/>
                                    <w:szCs w:val="36"/>
                                    <w:lang w:bidi="ar-SY"/>
                                  </w:rPr>
                                </w:pPr>
                                <w:r w:rsidRPr="00185327">
                                  <w:rPr>
                                    <w:rFonts w:ascii="Adobe Arabic" w:eastAsia="Roboto" w:hAnsi="Adobe Arabic" w:cs="Adobe Arabic"/>
                                    <w:b/>
                                    <w:bCs/>
                                    <w:sz w:val="36"/>
                                    <w:szCs w:val="36"/>
                                    <w:rtl/>
                                  </w:rPr>
                                  <w:t>العمل عبادة</w:t>
                                </w:r>
                              </w:p>
                            </w:txbxContent>
                          </wps:txbx>
                          <wps:bodyPr rot="0" vert="horz" wrap="square" lIns="0" tIns="0" rIns="0" bIns="0" anchor="ctr" anchorCtr="0" upright="1">
                            <a:noAutofit/>
                          </wps:bodyPr>
                        </wps:wsp>
                      </wpg:grpSp>
                      <wpg:grpSp>
                        <wpg:cNvPr id="7590" name="Google Shape;979;p35"/>
                        <wpg:cNvGrpSpPr>
                          <a:grpSpLocks/>
                        </wpg:cNvGrpSpPr>
                        <wpg:grpSpPr bwMode="auto">
                          <a:xfrm flipH="1">
                            <a:off x="31114" y="8484"/>
                            <a:ext cx="18594" cy="19663"/>
                            <a:chOff x="-6277" y="285"/>
                            <a:chExt cx="34054" cy="27970"/>
                          </a:xfrm>
                        </wpg:grpSpPr>
                        <wps:wsp>
                          <wps:cNvPr id="7591" name="Google Shape;980;p35"/>
                          <wps:cNvSpPr>
                            <a:spLocks/>
                          </wps:cNvSpPr>
                          <wps:spPr bwMode="auto">
                            <a:xfrm>
                              <a:off x="8547" y="285"/>
                              <a:ext cx="5535" cy="4302"/>
                            </a:xfrm>
                            <a:custGeom>
                              <a:avLst/>
                              <a:gdLst>
                                <a:gd name="T0" fmla="*/ 2768 w 20718"/>
                                <a:gd name="T1" fmla="*/ 0 h 20730"/>
                                <a:gd name="T2" fmla="*/ 0 w 20718"/>
                                <a:gd name="T3" fmla="*/ 2152 h 20730"/>
                                <a:gd name="T4" fmla="*/ 2768 w 20718"/>
                                <a:gd name="T5" fmla="*/ 4302 h 20730"/>
                                <a:gd name="T6" fmla="*/ 5535 w 20718"/>
                                <a:gd name="T7" fmla="*/ 2152 h 20730"/>
                                <a:gd name="T8" fmla="*/ 2768 w 20718"/>
                                <a:gd name="T9" fmla="*/ 0 h 20730"/>
                                <a:gd name="T10" fmla="*/ 0 60000 65536"/>
                                <a:gd name="T11" fmla="*/ 0 60000 65536"/>
                                <a:gd name="T12" fmla="*/ 0 60000 65536"/>
                                <a:gd name="T13" fmla="*/ 0 60000 65536"/>
                                <a:gd name="T14" fmla="*/ 0 60000 65536"/>
                                <a:gd name="T15" fmla="*/ 0 w 20718"/>
                                <a:gd name="T16" fmla="*/ 0 h 20730"/>
                                <a:gd name="T17" fmla="*/ 20718 w 20718"/>
                                <a:gd name="T18" fmla="*/ 20730 h 20730"/>
                              </a:gdLst>
                              <a:ahLst/>
                              <a:cxnLst>
                                <a:cxn ang="T10">
                                  <a:pos x="T0" y="T1"/>
                                </a:cxn>
                                <a:cxn ang="T11">
                                  <a:pos x="T2" y="T3"/>
                                </a:cxn>
                                <a:cxn ang="T12">
                                  <a:pos x="T4" y="T5"/>
                                </a:cxn>
                                <a:cxn ang="T13">
                                  <a:pos x="T6" y="T7"/>
                                </a:cxn>
                                <a:cxn ang="T14">
                                  <a:pos x="T8" y="T9"/>
                                </a:cxn>
                              </a:cxnLst>
                              <a:rect l="T15" t="T16" r="T17" b="T18"/>
                              <a:pathLst>
                                <a:path w="20718" h="20730" extrusionOk="0">
                                  <a:moveTo>
                                    <a:pt x="10359" y="1"/>
                                  </a:moveTo>
                                  <a:cubicBezTo>
                                    <a:pt x="4632" y="1"/>
                                    <a:pt x="1" y="4644"/>
                                    <a:pt x="1" y="10371"/>
                                  </a:cubicBezTo>
                                  <a:cubicBezTo>
                                    <a:pt x="1" y="16086"/>
                                    <a:pt x="4632" y="20730"/>
                                    <a:pt x="10359" y="20730"/>
                                  </a:cubicBezTo>
                                  <a:cubicBezTo>
                                    <a:pt x="16086" y="20730"/>
                                    <a:pt x="20718" y="16086"/>
                                    <a:pt x="20718" y="10371"/>
                                  </a:cubicBezTo>
                                  <a:cubicBezTo>
                                    <a:pt x="20718" y="4644"/>
                                    <a:pt x="16086" y="1"/>
                                    <a:pt x="10359" y="1"/>
                                  </a:cubicBezTo>
                                  <a:close/>
                                </a:path>
                              </a:pathLst>
                            </a:custGeom>
                            <a:solidFill>
                              <a:srgbClr val="FCBD24"/>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7E58" w:rsidRDefault="00FC7E58" w:rsidP="000D0CA1">
                                <w:pPr>
                                  <w:keepNext/>
                                  <w:bidi w:val="0"/>
                                  <w:jc w:val="center"/>
                                  <w:rPr>
                                    <w:rFonts w:cs="Times New Roman"/>
                                    <w:color w:val="FFFFFF"/>
                                    <w:szCs w:val="28"/>
                                    <w:lang w:bidi="ar-SY"/>
                                  </w:rPr>
                                </w:pPr>
                                <w:r>
                                  <w:rPr>
                                    <w:rFonts w:cs="Times New Roman"/>
                                    <w:color w:val="FFFFFF"/>
                                    <w:szCs w:val="28"/>
                                    <w:lang w:bidi="ar-SY"/>
                                  </w:rPr>
                                  <w:t>02</w:t>
                                </w:r>
                              </w:p>
                            </w:txbxContent>
                          </wps:txbx>
                          <wps:bodyPr rot="0" vert="horz" wrap="square" lIns="0" tIns="0" rIns="0" bIns="0" anchor="ctr" anchorCtr="0" upright="1">
                            <a:noAutofit/>
                          </wps:bodyPr>
                        </wps:wsp>
                        <wps:wsp>
                          <wps:cNvPr id="7592" name="Google Shape;981;p35"/>
                          <wps:cNvSpPr>
                            <a:spLocks/>
                          </wps:cNvSpPr>
                          <wps:spPr bwMode="auto">
                            <a:xfrm>
                              <a:off x="11961" y="583"/>
                              <a:ext cx="3492" cy="5019"/>
                            </a:xfrm>
                            <a:custGeom>
                              <a:avLst/>
                              <a:gdLst>
                                <a:gd name="T0" fmla="*/ 2896 w 14371"/>
                                <a:gd name="T1" fmla="*/ 0 h 22397"/>
                                <a:gd name="T2" fmla="*/ 3492 w 14371"/>
                                <a:gd name="T3" fmla="*/ 1801 h 22397"/>
                                <a:gd name="T4" fmla="*/ 0 w 14371"/>
                                <a:gd name="T5" fmla="*/ 5019 h 22397"/>
                                <a:gd name="T6" fmla="*/ 0 60000 65536"/>
                                <a:gd name="T7" fmla="*/ 0 60000 65536"/>
                                <a:gd name="T8" fmla="*/ 0 60000 65536"/>
                              </a:gdLst>
                              <a:ahLst/>
                              <a:cxnLst>
                                <a:cxn ang="T6">
                                  <a:pos x="T0" y="T1"/>
                                </a:cxn>
                                <a:cxn ang="T7">
                                  <a:pos x="T2" y="T3"/>
                                </a:cxn>
                                <a:cxn ang="T8">
                                  <a:pos x="T4" y="T5"/>
                                </a:cxn>
                              </a:cxnLst>
                              <a:rect l="0" t="0" r="r" b="b"/>
                              <a:pathLst>
                                <a:path w="14371" h="22397" fill="none" extrusionOk="0">
                                  <a:moveTo>
                                    <a:pt x="11918" y="1"/>
                                  </a:moveTo>
                                  <a:cubicBezTo>
                                    <a:pt x="13466" y="2298"/>
                                    <a:pt x="14371" y="5061"/>
                                    <a:pt x="14371" y="8037"/>
                                  </a:cubicBezTo>
                                  <a:cubicBezTo>
                                    <a:pt x="14371" y="15967"/>
                                    <a:pt x="7930" y="22396"/>
                                    <a:pt x="0" y="22396"/>
                                  </a:cubicBezTo>
                                </a:path>
                              </a:pathLst>
                            </a:custGeom>
                            <a:noFill/>
                            <a:ln w="81550">
                              <a:solidFill>
                                <a:srgbClr val="869FB2"/>
                              </a:solidFill>
                              <a:miter lim="11906"/>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7593" name="Google Shape;982;p35"/>
                          <wpg:cNvGrpSpPr>
                            <a:grpSpLocks/>
                          </wpg:cNvGrpSpPr>
                          <wpg:grpSpPr bwMode="auto">
                            <a:xfrm>
                              <a:off x="2962" y="1624"/>
                              <a:ext cx="19039" cy="11611"/>
                              <a:chOff x="2962" y="1624"/>
                              <a:chExt cx="19039" cy="11611"/>
                            </a:xfrm>
                          </wpg:grpSpPr>
                          <wps:wsp>
                            <wps:cNvPr id="7594" name="Google Shape;983;p35"/>
                            <wps:cNvSpPr>
                              <a:spLocks/>
                            </wps:cNvSpPr>
                            <wps:spPr bwMode="auto">
                              <a:xfrm>
                                <a:off x="17583" y="2273"/>
                                <a:ext cx="3954" cy="1075"/>
                              </a:xfrm>
                              <a:custGeom>
                                <a:avLst/>
                                <a:gdLst>
                                  <a:gd name="T0" fmla="*/ 3954 w 14681"/>
                                  <a:gd name="T1" fmla="*/ 0 h 5049"/>
                                  <a:gd name="T2" fmla="*/ 1357 w 14681"/>
                                  <a:gd name="T3" fmla="*/ 0 h 5049"/>
                                  <a:gd name="T4" fmla="*/ 0 w 14681"/>
                                  <a:gd name="T5" fmla="*/ 1075 h 5049"/>
                                  <a:gd name="T6" fmla="*/ 0 60000 65536"/>
                                  <a:gd name="T7" fmla="*/ 0 60000 65536"/>
                                  <a:gd name="T8" fmla="*/ 0 60000 65536"/>
                                </a:gdLst>
                                <a:ahLst/>
                                <a:cxnLst>
                                  <a:cxn ang="T6">
                                    <a:pos x="T0" y="T1"/>
                                  </a:cxn>
                                  <a:cxn ang="T7">
                                    <a:pos x="T2" y="T3"/>
                                  </a:cxn>
                                  <a:cxn ang="T8">
                                    <a:pos x="T4" y="T5"/>
                                  </a:cxn>
                                </a:cxnLst>
                                <a:rect l="0" t="0" r="r" b="b"/>
                                <a:pathLst>
                                  <a:path w="14681" h="5049" fill="none" extrusionOk="0">
                                    <a:moveTo>
                                      <a:pt x="14681" y="0"/>
                                    </a:moveTo>
                                    <a:lnTo>
                                      <a:pt x="5037" y="0"/>
                                    </a:lnTo>
                                    <a:cubicBezTo>
                                      <a:pt x="2262" y="0"/>
                                      <a:pt x="0" y="2262"/>
                                      <a:pt x="0" y="5048"/>
                                    </a:cubicBezTo>
                                  </a:path>
                                </a:pathLst>
                              </a:custGeom>
                              <a:noFill/>
                              <a:ln w="40774">
                                <a:solidFill>
                                  <a:srgbClr val="FCBD24"/>
                                </a:solidFill>
                                <a:miter lim="11906"/>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595" name="Google Shape;984;p35"/>
                            <wps:cNvSpPr>
                              <a:spLocks/>
                            </wps:cNvSpPr>
                            <wps:spPr bwMode="auto">
                              <a:xfrm>
                                <a:off x="2962" y="3249"/>
                                <a:ext cx="14629" cy="9986"/>
                              </a:xfrm>
                              <a:custGeom>
                                <a:avLst/>
                                <a:gdLst>
                                  <a:gd name="T0" fmla="*/ 3703 w 54841"/>
                                  <a:gd name="T1" fmla="*/ 395 h 48161"/>
                                  <a:gd name="T2" fmla="*/ 1343 w 54841"/>
                                  <a:gd name="T3" fmla="*/ 395 h 48161"/>
                                  <a:gd name="T4" fmla="*/ 0 w 54841"/>
                                  <a:gd name="T5" fmla="*/ 1442 h 48161"/>
                                  <a:gd name="T6" fmla="*/ 0 w 54841"/>
                                  <a:gd name="T7" fmla="*/ 7189 h 48161"/>
                                  <a:gd name="T8" fmla="*/ 1343 w 54841"/>
                                  <a:gd name="T9" fmla="*/ 8236 h 48161"/>
                                  <a:gd name="T10" fmla="*/ 5434 w 54841"/>
                                  <a:gd name="T11" fmla="*/ 8236 h 48161"/>
                                  <a:gd name="T12" fmla="*/ 5873 w 54841"/>
                                  <a:gd name="T13" fmla="*/ 8409 h 48161"/>
                                  <a:gd name="T14" fmla="*/ 6873 w 54841"/>
                                  <a:gd name="T15" fmla="*/ 9756 h 48161"/>
                                  <a:gd name="T16" fmla="*/ 7753 w 54841"/>
                                  <a:gd name="T17" fmla="*/ 9756 h 48161"/>
                                  <a:gd name="T18" fmla="*/ 8753 w 54841"/>
                                  <a:gd name="T19" fmla="*/ 8409 h 48161"/>
                                  <a:gd name="T20" fmla="*/ 9195 w 54841"/>
                                  <a:gd name="T21" fmla="*/ 8236 h 48161"/>
                                  <a:gd name="T22" fmla="*/ 13282 w 54841"/>
                                  <a:gd name="T23" fmla="*/ 8236 h 48161"/>
                                  <a:gd name="T24" fmla="*/ 14629 w 54841"/>
                                  <a:gd name="T25" fmla="*/ 7189 h 48161"/>
                                  <a:gd name="T26" fmla="*/ 14629 w 54841"/>
                                  <a:gd name="T27" fmla="*/ 0 h 48161"/>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4841" h="48161" fill="none" extrusionOk="0">
                                    <a:moveTo>
                                      <a:pt x="13883" y="1905"/>
                                    </a:moveTo>
                                    <a:lnTo>
                                      <a:pt x="5036" y="1905"/>
                                    </a:lnTo>
                                    <a:cubicBezTo>
                                      <a:pt x="2250" y="1905"/>
                                      <a:pt x="0" y="4167"/>
                                      <a:pt x="0" y="6954"/>
                                    </a:cubicBezTo>
                                    <a:lnTo>
                                      <a:pt x="0" y="34671"/>
                                    </a:lnTo>
                                    <a:cubicBezTo>
                                      <a:pt x="0" y="37457"/>
                                      <a:pt x="2250" y="39719"/>
                                      <a:pt x="5036" y="39719"/>
                                    </a:cubicBezTo>
                                    <a:lnTo>
                                      <a:pt x="20372" y="39719"/>
                                    </a:lnTo>
                                    <a:cubicBezTo>
                                      <a:pt x="21027" y="39719"/>
                                      <a:pt x="21634" y="40029"/>
                                      <a:pt x="22015" y="40553"/>
                                    </a:cubicBezTo>
                                    <a:lnTo>
                                      <a:pt x="25765" y="47054"/>
                                    </a:lnTo>
                                    <a:cubicBezTo>
                                      <a:pt x="26587" y="48161"/>
                                      <a:pt x="28254" y="48161"/>
                                      <a:pt x="29063" y="47054"/>
                                    </a:cubicBezTo>
                                    <a:lnTo>
                                      <a:pt x="32814" y="40553"/>
                                    </a:lnTo>
                                    <a:cubicBezTo>
                                      <a:pt x="33207" y="40029"/>
                                      <a:pt x="33814" y="39719"/>
                                      <a:pt x="34469" y="39719"/>
                                    </a:cubicBezTo>
                                    <a:lnTo>
                                      <a:pt x="49792" y="39719"/>
                                    </a:lnTo>
                                    <a:cubicBezTo>
                                      <a:pt x="52578" y="39719"/>
                                      <a:pt x="54840" y="37457"/>
                                      <a:pt x="54840" y="34671"/>
                                    </a:cubicBezTo>
                                    <a:lnTo>
                                      <a:pt x="54840" y="0"/>
                                    </a:lnTo>
                                  </a:path>
                                </a:pathLst>
                              </a:custGeom>
                              <a:noFill/>
                              <a:ln w="40774">
                                <a:solidFill>
                                  <a:srgbClr val="FCBD24"/>
                                </a:solidFill>
                                <a:miter lim="11906"/>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596" name="Google Shape;985;p35"/>
                            <wps:cNvSpPr>
                              <a:spLocks/>
                            </wps:cNvSpPr>
                            <wps:spPr bwMode="auto">
                              <a:xfrm>
                                <a:off x="20899" y="1624"/>
                                <a:ext cx="1102" cy="1298"/>
                              </a:xfrm>
                              <a:custGeom>
                                <a:avLst/>
                                <a:gdLst>
                                  <a:gd name="T0" fmla="*/ 6 w 4406"/>
                                  <a:gd name="T1" fmla="*/ 0 h 5192"/>
                                  <a:gd name="T2" fmla="*/ 569 w 4406"/>
                                  <a:gd name="T3" fmla="*/ 643 h 5192"/>
                                  <a:gd name="T4" fmla="*/ 0 w 4406"/>
                                  <a:gd name="T5" fmla="*/ 1295 h 5192"/>
                                  <a:gd name="T6" fmla="*/ 3 w 4406"/>
                                  <a:gd name="T7" fmla="*/ 1298 h 5192"/>
                                  <a:gd name="T8" fmla="*/ 530 w 4406"/>
                                  <a:gd name="T9" fmla="*/ 1298 h 5192"/>
                                  <a:gd name="T10" fmla="*/ 834 w 4406"/>
                                  <a:gd name="T11" fmla="*/ 950 h 5192"/>
                                  <a:gd name="T12" fmla="*/ 1102 w 4406"/>
                                  <a:gd name="T13" fmla="*/ 643 h 5192"/>
                                  <a:gd name="T14" fmla="*/ 542 w 4406"/>
                                  <a:gd name="T15" fmla="*/ 0 h 5192"/>
                                  <a:gd name="T16" fmla="*/ 6 w 4406"/>
                                  <a:gd name="T17" fmla="*/ 0 h 5192"/>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4406" h="5192" extrusionOk="0">
                                    <a:moveTo>
                                      <a:pt x="24" y="0"/>
                                    </a:moveTo>
                                    <a:lnTo>
                                      <a:pt x="2274" y="2572"/>
                                    </a:lnTo>
                                    <a:lnTo>
                                      <a:pt x="0" y="5180"/>
                                    </a:lnTo>
                                    <a:lnTo>
                                      <a:pt x="12" y="5192"/>
                                    </a:lnTo>
                                    <a:lnTo>
                                      <a:pt x="2119" y="5192"/>
                                    </a:lnTo>
                                    <a:lnTo>
                                      <a:pt x="3334" y="3799"/>
                                    </a:lnTo>
                                    <a:lnTo>
                                      <a:pt x="4405" y="2572"/>
                                    </a:lnTo>
                                    <a:lnTo>
                                      <a:pt x="2167" y="0"/>
                                    </a:lnTo>
                                    <a:lnTo>
                                      <a:pt x="24" y="0"/>
                                    </a:lnTo>
                                    <a:close/>
                                  </a:path>
                                </a:pathLst>
                              </a:custGeom>
                              <a:solidFill>
                                <a:srgbClr val="FCBD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g:grpSp>
                          <wpg:cNvPr id="7597" name="Google Shape;986;p35"/>
                          <wpg:cNvGrpSpPr>
                            <a:grpSpLocks/>
                          </wpg:cNvGrpSpPr>
                          <wpg:grpSpPr bwMode="auto">
                            <a:xfrm>
                              <a:off x="10514" y="17128"/>
                              <a:ext cx="444" cy="2635"/>
                              <a:chOff x="10514" y="17128"/>
                              <a:chExt cx="443" cy="2634"/>
                            </a:xfrm>
                          </wpg:grpSpPr>
                          <wps:wsp>
                            <wps:cNvPr id="7598" name="Google Shape;987;p35"/>
                            <wps:cNvSpPr>
                              <a:spLocks/>
                            </wps:cNvSpPr>
                            <wps:spPr bwMode="auto">
                              <a:xfrm>
                                <a:off x="10514" y="17128"/>
                                <a:ext cx="444" cy="444"/>
                              </a:xfrm>
                              <a:custGeom>
                                <a:avLst/>
                                <a:gdLst>
                                  <a:gd name="T0" fmla="*/ 223 w 1775"/>
                                  <a:gd name="T1" fmla="*/ 0 h 1775"/>
                                  <a:gd name="T2" fmla="*/ 0 w 1775"/>
                                  <a:gd name="T3" fmla="*/ 224 h 1775"/>
                                  <a:gd name="T4" fmla="*/ 223 w 1775"/>
                                  <a:gd name="T5" fmla="*/ 444 h 1775"/>
                                  <a:gd name="T6" fmla="*/ 444 w 1775"/>
                                  <a:gd name="T7" fmla="*/ 224 h 1775"/>
                                  <a:gd name="T8" fmla="*/ 223 w 1775"/>
                                  <a:gd name="T9" fmla="*/ 0 h 177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775" h="1775" extrusionOk="0">
                                    <a:moveTo>
                                      <a:pt x="893" y="1"/>
                                    </a:moveTo>
                                    <a:cubicBezTo>
                                      <a:pt x="405" y="1"/>
                                      <a:pt x="0" y="394"/>
                                      <a:pt x="0" y="894"/>
                                    </a:cubicBezTo>
                                    <a:cubicBezTo>
                                      <a:pt x="0" y="1382"/>
                                      <a:pt x="405" y="1775"/>
                                      <a:pt x="893" y="1775"/>
                                    </a:cubicBezTo>
                                    <a:cubicBezTo>
                                      <a:pt x="1381" y="1775"/>
                                      <a:pt x="1774" y="1382"/>
                                      <a:pt x="1774" y="894"/>
                                    </a:cubicBezTo>
                                    <a:cubicBezTo>
                                      <a:pt x="1774" y="394"/>
                                      <a:pt x="1381" y="1"/>
                                      <a:pt x="893" y="1"/>
                                    </a:cubicBezTo>
                                    <a:close/>
                                  </a:path>
                                </a:pathLst>
                              </a:custGeom>
                              <a:solidFill>
                                <a:srgbClr val="869FB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599" name="Google Shape;988;p35"/>
                            <wps:cNvSpPr>
                              <a:spLocks/>
                            </wps:cNvSpPr>
                            <wps:spPr bwMode="auto">
                              <a:xfrm>
                                <a:off x="10514" y="17890"/>
                                <a:ext cx="444" cy="447"/>
                              </a:xfrm>
                              <a:custGeom>
                                <a:avLst/>
                                <a:gdLst>
                                  <a:gd name="T0" fmla="*/ 223 w 1775"/>
                                  <a:gd name="T1" fmla="*/ 0 h 1787"/>
                                  <a:gd name="T2" fmla="*/ 0 w 1775"/>
                                  <a:gd name="T3" fmla="*/ 224 h 1787"/>
                                  <a:gd name="T4" fmla="*/ 223 w 1775"/>
                                  <a:gd name="T5" fmla="*/ 447 h 1787"/>
                                  <a:gd name="T6" fmla="*/ 444 w 1775"/>
                                  <a:gd name="T7" fmla="*/ 224 h 1787"/>
                                  <a:gd name="T8" fmla="*/ 223 w 1775"/>
                                  <a:gd name="T9" fmla="*/ 0 h 178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775" h="1787" extrusionOk="0">
                                    <a:moveTo>
                                      <a:pt x="893" y="1"/>
                                    </a:moveTo>
                                    <a:cubicBezTo>
                                      <a:pt x="405" y="1"/>
                                      <a:pt x="0" y="406"/>
                                      <a:pt x="0" y="894"/>
                                    </a:cubicBezTo>
                                    <a:cubicBezTo>
                                      <a:pt x="0" y="1382"/>
                                      <a:pt x="405" y="1787"/>
                                      <a:pt x="893" y="1787"/>
                                    </a:cubicBezTo>
                                    <a:cubicBezTo>
                                      <a:pt x="1381" y="1787"/>
                                      <a:pt x="1774" y="1382"/>
                                      <a:pt x="1774" y="894"/>
                                    </a:cubicBezTo>
                                    <a:cubicBezTo>
                                      <a:pt x="1774" y="406"/>
                                      <a:pt x="1381" y="1"/>
                                      <a:pt x="893" y="1"/>
                                    </a:cubicBezTo>
                                    <a:close/>
                                  </a:path>
                                </a:pathLst>
                              </a:custGeom>
                              <a:solidFill>
                                <a:srgbClr val="869FB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600" name="Google Shape;989;p35"/>
                            <wps:cNvSpPr>
                              <a:spLocks/>
                            </wps:cNvSpPr>
                            <wps:spPr bwMode="auto">
                              <a:xfrm>
                                <a:off x="10514" y="18652"/>
                                <a:ext cx="444" cy="447"/>
                              </a:xfrm>
                              <a:custGeom>
                                <a:avLst/>
                                <a:gdLst>
                                  <a:gd name="T0" fmla="*/ 223 w 1775"/>
                                  <a:gd name="T1" fmla="*/ 0 h 1787"/>
                                  <a:gd name="T2" fmla="*/ 0 w 1775"/>
                                  <a:gd name="T3" fmla="*/ 224 h 1787"/>
                                  <a:gd name="T4" fmla="*/ 223 w 1775"/>
                                  <a:gd name="T5" fmla="*/ 447 h 1787"/>
                                  <a:gd name="T6" fmla="*/ 444 w 1775"/>
                                  <a:gd name="T7" fmla="*/ 224 h 1787"/>
                                  <a:gd name="T8" fmla="*/ 223 w 1775"/>
                                  <a:gd name="T9" fmla="*/ 0 h 178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775" h="1787" extrusionOk="0">
                                    <a:moveTo>
                                      <a:pt x="893" y="1"/>
                                    </a:moveTo>
                                    <a:cubicBezTo>
                                      <a:pt x="405" y="1"/>
                                      <a:pt x="0" y="406"/>
                                      <a:pt x="0" y="894"/>
                                    </a:cubicBezTo>
                                    <a:cubicBezTo>
                                      <a:pt x="0" y="1382"/>
                                      <a:pt x="405" y="1787"/>
                                      <a:pt x="893" y="1787"/>
                                    </a:cubicBezTo>
                                    <a:cubicBezTo>
                                      <a:pt x="1381" y="1787"/>
                                      <a:pt x="1774" y="1382"/>
                                      <a:pt x="1774" y="894"/>
                                    </a:cubicBezTo>
                                    <a:cubicBezTo>
                                      <a:pt x="1774" y="406"/>
                                      <a:pt x="1381" y="1"/>
                                      <a:pt x="893" y="1"/>
                                    </a:cubicBezTo>
                                    <a:close/>
                                  </a:path>
                                </a:pathLst>
                              </a:custGeom>
                              <a:solidFill>
                                <a:srgbClr val="869FB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601" name="Google Shape;990;p35"/>
                            <wps:cNvSpPr>
                              <a:spLocks/>
                            </wps:cNvSpPr>
                            <wps:spPr bwMode="auto">
                              <a:xfrm>
                                <a:off x="10514" y="19316"/>
                                <a:ext cx="444" cy="447"/>
                              </a:xfrm>
                              <a:custGeom>
                                <a:avLst/>
                                <a:gdLst>
                                  <a:gd name="T0" fmla="*/ 223 w 1775"/>
                                  <a:gd name="T1" fmla="*/ 0 h 1787"/>
                                  <a:gd name="T2" fmla="*/ 0 w 1775"/>
                                  <a:gd name="T3" fmla="*/ 224 h 1787"/>
                                  <a:gd name="T4" fmla="*/ 223 w 1775"/>
                                  <a:gd name="T5" fmla="*/ 447 h 1787"/>
                                  <a:gd name="T6" fmla="*/ 444 w 1775"/>
                                  <a:gd name="T7" fmla="*/ 224 h 1787"/>
                                  <a:gd name="T8" fmla="*/ 223 w 1775"/>
                                  <a:gd name="T9" fmla="*/ 0 h 178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775" h="1787" extrusionOk="0">
                                    <a:moveTo>
                                      <a:pt x="893" y="1"/>
                                    </a:moveTo>
                                    <a:cubicBezTo>
                                      <a:pt x="405" y="1"/>
                                      <a:pt x="0" y="406"/>
                                      <a:pt x="0" y="894"/>
                                    </a:cubicBezTo>
                                    <a:cubicBezTo>
                                      <a:pt x="0" y="1382"/>
                                      <a:pt x="405" y="1787"/>
                                      <a:pt x="893" y="1787"/>
                                    </a:cubicBezTo>
                                    <a:cubicBezTo>
                                      <a:pt x="1381" y="1787"/>
                                      <a:pt x="1774" y="1382"/>
                                      <a:pt x="1774" y="894"/>
                                    </a:cubicBezTo>
                                    <a:cubicBezTo>
                                      <a:pt x="1774" y="406"/>
                                      <a:pt x="1381" y="1"/>
                                      <a:pt x="893" y="1"/>
                                    </a:cubicBezTo>
                                    <a:close/>
                                  </a:path>
                                </a:pathLst>
                              </a:custGeom>
                              <a:solidFill>
                                <a:srgbClr val="869FB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s:wsp>
                          <wps:cNvPr id="7602" name="Google Shape;992;p35"/>
                          <wps:cNvSpPr txBox="1">
                            <a:spLocks noChangeArrowheads="1"/>
                          </wps:cNvSpPr>
                          <wps:spPr bwMode="auto">
                            <a:xfrm>
                              <a:off x="-6277" y="19764"/>
                              <a:ext cx="34054" cy="84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185327" w:rsidRDefault="00FC7E58" w:rsidP="000D0CA1">
                                <w:pPr>
                                  <w:keepNext/>
                                  <w:bidi w:val="0"/>
                                  <w:spacing w:line="240" w:lineRule="auto"/>
                                  <w:jc w:val="center"/>
                                  <w:rPr>
                                    <w:rFonts w:ascii="Adobe Arabic" w:eastAsia="Roboto" w:hAnsi="Adobe Arabic" w:cs="Adobe Arabic"/>
                                    <w:b/>
                                    <w:bCs/>
                                    <w:szCs w:val="28"/>
                                    <w:lang w:bidi="ar-SY"/>
                                  </w:rPr>
                                </w:pPr>
                                <w:r w:rsidRPr="00185327">
                                  <w:rPr>
                                    <w:rFonts w:ascii="Adobe Arabic" w:hAnsi="Adobe Arabic" w:cs="Adobe Arabic"/>
                                    <w:b/>
                                    <w:bCs/>
                                    <w:sz w:val="36"/>
                                    <w:szCs w:val="36"/>
                                    <w:rtl/>
                                  </w:rPr>
                                  <w:t>الإخلاص والإتقان في العمل</w:t>
                                </w:r>
                              </w:p>
                            </w:txbxContent>
                          </wps:txbx>
                          <wps:bodyPr rot="0" vert="horz" wrap="square" lIns="0" tIns="0" rIns="0" bIns="0" anchor="ctr" anchorCtr="0" upright="1">
                            <a:noAutofit/>
                          </wps:bodyPr>
                        </wps:wsp>
                      </wpg:grpSp>
                      <wpg:grpSp>
                        <wpg:cNvPr id="7603" name="Google Shape;993;p35"/>
                        <wpg:cNvGrpSpPr>
                          <a:grpSpLocks/>
                        </wpg:cNvGrpSpPr>
                        <wpg:grpSpPr bwMode="auto">
                          <a:xfrm flipH="1">
                            <a:off x="22076" y="3813"/>
                            <a:ext cx="16301" cy="15006"/>
                            <a:chOff x="-4663" y="400"/>
                            <a:chExt cx="27946" cy="25709"/>
                          </a:xfrm>
                        </wpg:grpSpPr>
                        <wps:wsp>
                          <wps:cNvPr id="7604" name="Google Shape;994;p35"/>
                          <wps:cNvSpPr>
                            <a:spLocks/>
                          </wps:cNvSpPr>
                          <wps:spPr bwMode="auto">
                            <a:xfrm>
                              <a:off x="9278" y="19902"/>
                              <a:ext cx="5183" cy="5180"/>
                            </a:xfrm>
                            <a:custGeom>
                              <a:avLst/>
                              <a:gdLst>
                                <a:gd name="T0" fmla="*/ 2593 w 20730"/>
                                <a:gd name="T1" fmla="*/ 0 h 20718"/>
                                <a:gd name="T2" fmla="*/ 0 w 20730"/>
                                <a:gd name="T3" fmla="*/ 2590 h 20718"/>
                                <a:gd name="T4" fmla="*/ 2593 w 20730"/>
                                <a:gd name="T5" fmla="*/ 5180 h 20718"/>
                                <a:gd name="T6" fmla="*/ 5183 w 20730"/>
                                <a:gd name="T7" fmla="*/ 2590 h 20718"/>
                                <a:gd name="T8" fmla="*/ 2593 w 20730"/>
                                <a:gd name="T9" fmla="*/ 0 h 20718"/>
                                <a:gd name="T10" fmla="*/ 0 60000 65536"/>
                                <a:gd name="T11" fmla="*/ 0 60000 65536"/>
                                <a:gd name="T12" fmla="*/ 0 60000 65536"/>
                                <a:gd name="T13" fmla="*/ 0 60000 65536"/>
                                <a:gd name="T14" fmla="*/ 0 60000 65536"/>
                                <a:gd name="T15" fmla="*/ 0 w 20730"/>
                                <a:gd name="T16" fmla="*/ 0 h 20718"/>
                                <a:gd name="T17" fmla="*/ 20730 w 20730"/>
                                <a:gd name="T18" fmla="*/ 20718 h 20718"/>
                              </a:gdLst>
                              <a:ahLst/>
                              <a:cxnLst>
                                <a:cxn ang="T10">
                                  <a:pos x="T0" y="T1"/>
                                </a:cxn>
                                <a:cxn ang="T11">
                                  <a:pos x="T2" y="T3"/>
                                </a:cxn>
                                <a:cxn ang="T12">
                                  <a:pos x="T4" y="T5"/>
                                </a:cxn>
                                <a:cxn ang="T13">
                                  <a:pos x="T6" y="T7"/>
                                </a:cxn>
                                <a:cxn ang="T14">
                                  <a:pos x="T8" y="T9"/>
                                </a:cxn>
                              </a:cxnLst>
                              <a:rect l="T15" t="T16" r="T17" b="T18"/>
                              <a:pathLst>
                                <a:path w="20730" h="20718" extrusionOk="0">
                                  <a:moveTo>
                                    <a:pt x="10371" y="1"/>
                                  </a:moveTo>
                                  <a:cubicBezTo>
                                    <a:pt x="4644" y="1"/>
                                    <a:pt x="0" y="4633"/>
                                    <a:pt x="0" y="10359"/>
                                  </a:cubicBezTo>
                                  <a:cubicBezTo>
                                    <a:pt x="0" y="16074"/>
                                    <a:pt x="4644" y="20718"/>
                                    <a:pt x="10371" y="20718"/>
                                  </a:cubicBezTo>
                                  <a:cubicBezTo>
                                    <a:pt x="16086" y="20718"/>
                                    <a:pt x="20729" y="16074"/>
                                    <a:pt x="20729" y="10359"/>
                                  </a:cubicBezTo>
                                  <a:cubicBezTo>
                                    <a:pt x="20729" y="4633"/>
                                    <a:pt x="16086" y="1"/>
                                    <a:pt x="10371" y="1"/>
                                  </a:cubicBezTo>
                                  <a:close/>
                                </a:path>
                              </a:pathLst>
                            </a:custGeom>
                            <a:solidFill>
                              <a:srgbClr val="92D05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7E58" w:rsidRDefault="00FC7E58" w:rsidP="000D0CA1">
                                <w:pPr>
                                  <w:keepNext/>
                                  <w:bidi w:val="0"/>
                                  <w:jc w:val="center"/>
                                  <w:rPr>
                                    <w:color w:val="FFFFFF"/>
                                    <w:szCs w:val="28"/>
                                  </w:rPr>
                                </w:pPr>
                                <w:r>
                                  <w:rPr>
                                    <w:color w:val="FFFFFF"/>
                                    <w:szCs w:val="28"/>
                                  </w:rPr>
                                  <w:t>03</w:t>
                                </w:r>
                              </w:p>
                            </w:txbxContent>
                          </wps:txbx>
                          <wps:bodyPr rot="0" vert="horz" wrap="square" lIns="0" tIns="0" rIns="0" bIns="0" anchor="ctr" anchorCtr="0" upright="1">
                            <a:noAutofit/>
                          </wps:bodyPr>
                        </wps:wsp>
                        <wps:wsp>
                          <wps:cNvPr id="7605" name="Google Shape;995;p35"/>
                          <wps:cNvSpPr>
                            <a:spLocks/>
                          </wps:cNvSpPr>
                          <wps:spPr bwMode="auto">
                            <a:xfrm>
                              <a:off x="7475" y="20042"/>
                              <a:ext cx="3259" cy="6067"/>
                            </a:xfrm>
                            <a:custGeom>
                              <a:avLst/>
                              <a:gdLst>
                                <a:gd name="T0" fmla="*/ 3259 w 13038"/>
                                <a:gd name="T1" fmla="*/ 6067 h 24266"/>
                                <a:gd name="T2" fmla="*/ 1405 w 13038"/>
                                <a:gd name="T3" fmla="*/ 5079 h 24266"/>
                                <a:gd name="T4" fmla="*/ 1405 w 13038"/>
                                <a:gd name="T5" fmla="*/ 0 h 24266"/>
                                <a:gd name="T6" fmla="*/ 0 60000 65536"/>
                                <a:gd name="T7" fmla="*/ 0 60000 65536"/>
                                <a:gd name="T8" fmla="*/ 0 60000 65536"/>
                              </a:gdLst>
                              <a:ahLst/>
                              <a:cxnLst>
                                <a:cxn ang="T6">
                                  <a:pos x="T0" y="T1"/>
                                </a:cxn>
                                <a:cxn ang="T7">
                                  <a:pos x="T2" y="T3"/>
                                </a:cxn>
                                <a:cxn ang="T8">
                                  <a:pos x="T4" y="T5"/>
                                </a:cxn>
                              </a:cxnLst>
                              <a:rect l="0" t="0" r="r" b="b"/>
                              <a:pathLst>
                                <a:path w="13038" h="24266" fill="none" extrusionOk="0">
                                  <a:moveTo>
                                    <a:pt x="13038" y="24265"/>
                                  </a:moveTo>
                                  <a:cubicBezTo>
                                    <a:pt x="10311" y="23742"/>
                                    <a:pt x="7716" y="22420"/>
                                    <a:pt x="5620" y="20313"/>
                                  </a:cubicBezTo>
                                  <a:cubicBezTo>
                                    <a:pt x="0" y="14705"/>
                                    <a:pt x="0" y="5608"/>
                                    <a:pt x="5620" y="1"/>
                                  </a:cubicBezTo>
                                </a:path>
                              </a:pathLst>
                            </a:custGeom>
                            <a:noFill/>
                            <a:ln w="81550">
                              <a:solidFill>
                                <a:srgbClr val="869FB2"/>
                              </a:solidFill>
                              <a:miter lim="11906"/>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7606" name="Google Shape;996;p35"/>
                          <wpg:cNvGrpSpPr>
                            <a:grpSpLocks/>
                          </wpg:cNvGrpSpPr>
                          <wpg:grpSpPr bwMode="auto">
                            <a:xfrm flipH="1">
                              <a:off x="2476" y="10759"/>
                              <a:ext cx="17849" cy="13791"/>
                              <a:chOff x="2557" y="10759"/>
                              <a:chExt cx="17849" cy="13791"/>
                            </a:xfrm>
                          </wpg:grpSpPr>
                          <wps:wsp>
                            <wps:cNvPr id="7607" name="Google Shape;997;p35"/>
                            <wps:cNvSpPr>
                              <a:spLocks/>
                            </wps:cNvSpPr>
                            <wps:spPr bwMode="auto">
                              <a:xfrm>
                                <a:off x="3027" y="22655"/>
                                <a:ext cx="3670" cy="1262"/>
                              </a:xfrm>
                              <a:custGeom>
                                <a:avLst/>
                                <a:gdLst>
                                  <a:gd name="T0" fmla="*/ 0 w 14681"/>
                                  <a:gd name="T1" fmla="*/ 1262 h 5049"/>
                                  <a:gd name="T2" fmla="*/ 2408 w 14681"/>
                                  <a:gd name="T3" fmla="*/ 1262 h 5049"/>
                                  <a:gd name="T4" fmla="*/ 3670 w 14681"/>
                                  <a:gd name="T5" fmla="*/ 0 h 5049"/>
                                  <a:gd name="T6" fmla="*/ 0 60000 65536"/>
                                  <a:gd name="T7" fmla="*/ 0 60000 65536"/>
                                  <a:gd name="T8" fmla="*/ 0 60000 65536"/>
                                </a:gdLst>
                                <a:ahLst/>
                                <a:cxnLst>
                                  <a:cxn ang="T6">
                                    <a:pos x="T0" y="T1"/>
                                  </a:cxn>
                                  <a:cxn ang="T7">
                                    <a:pos x="T2" y="T3"/>
                                  </a:cxn>
                                  <a:cxn ang="T8">
                                    <a:pos x="T4" y="T5"/>
                                  </a:cxn>
                                </a:cxnLst>
                                <a:rect l="0" t="0" r="r" b="b"/>
                                <a:pathLst>
                                  <a:path w="14681" h="5049" fill="none" extrusionOk="0">
                                    <a:moveTo>
                                      <a:pt x="0" y="5048"/>
                                    </a:moveTo>
                                    <a:lnTo>
                                      <a:pt x="9632" y="5048"/>
                                    </a:lnTo>
                                    <a:cubicBezTo>
                                      <a:pt x="12418" y="5048"/>
                                      <a:pt x="14681" y="2786"/>
                                      <a:pt x="14681" y="0"/>
                                    </a:cubicBezTo>
                                  </a:path>
                                </a:pathLst>
                              </a:custGeom>
                              <a:noFill/>
                              <a:ln w="40774">
                                <a:solidFill>
                                  <a:srgbClr val="92D050"/>
                                </a:solidFill>
                                <a:miter lim="11906"/>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608" name="Google Shape;998;p35"/>
                            <wps:cNvSpPr>
                              <a:spLocks/>
                            </wps:cNvSpPr>
                            <wps:spPr bwMode="auto">
                              <a:xfrm>
                                <a:off x="6697" y="10759"/>
                                <a:ext cx="13710" cy="12043"/>
                              </a:xfrm>
                              <a:custGeom>
                                <a:avLst/>
                                <a:gdLst>
                                  <a:gd name="T0" fmla="*/ 10239 w 54841"/>
                                  <a:gd name="T1" fmla="*/ 11567 h 48174"/>
                                  <a:gd name="T2" fmla="*/ 12451 w 54841"/>
                                  <a:gd name="T3" fmla="*/ 11567 h 48174"/>
                                  <a:gd name="T4" fmla="*/ 13710 w 54841"/>
                                  <a:gd name="T5" fmla="*/ 10305 h 48174"/>
                                  <a:gd name="T6" fmla="*/ 13710 w 54841"/>
                                  <a:gd name="T7" fmla="*/ 3372 h 48174"/>
                                  <a:gd name="T8" fmla="*/ 12451 w 54841"/>
                                  <a:gd name="T9" fmla="*/ 2113 h 48174"/>
                                  <a:gd name="T10" fmla="*/ 8617 w 54841"/>
                                  <a:gd name="T11" fmla="*/ 2113 h 48174"/>
                                  <a:gd name="T12" fmla="*/ 8206 w 54841"/>
                                  <a:gd name="T13" fmla="*/ 1905 h 48174"/>
                                  <a:gd name="T14" fmla="*/ 7269 w 54841"/>
                                  <a:gd name="T15" fmla="*/ 280 h 48174"/>
                                  <a:gd name="T16" fmla="*/ 6444 w 54841"/>
                                  <a:gd name="T17" fmla="*/ 280 h 48174"/>
                                  <a:gd name="T18" fmla="*/ 5507 w 54841"/>
                                  <a:gd name="T19" fmla="*/ 1905 h 48174"/>
                                  <a:gd name="T20" fmla="*/ 5093 w 54841"/>
                                  <a:gd name="T21" fmla="*/ 2113 h 48174"/>
                                  <a:gd name="T22" fmla="*/ 1262 w 54841"/>
                                  <a:gd name="T23" fmla="*/ 2113 h 48174"/>
                                  <a:gd name="T24" fmla="*/ 0 w 54841"/>
                                  <a:gd name="T25" fmla="*/ 3372 h 48174"/>
                                  <a:gd name="T26" fmla="*/ 0 w 54841"/>
                                  <a:gd name="T27" fmla="*/ 12043 h 48174"/>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4841" h="48174" fill="none" extrusionOk="0">
                                    <a:moveTo>
                                      <a:pt x="40958" y="46268"/>
                                    </a:moveTo>
                                    <a:lnTo>
                                      <a:pt x="49805" y="46268"/>
                                    </a:lnTo>
                                    <a:cubicBezTo>
                                      <a:pt x="52591" y="46268"/>
                                      <a:pt x="54841" y="44006"/>
                                      <a:pt x="54841" y="41220"/>
                                    </a:cubicBezTo>
                                    <a:lnTo>
                                      <a:pt x="54841" y="13490"/>
                                    </a:lnTo>
                                    <a:cubicBezTo>
                                      <a:pt x="54841" y="10704"/>
                                      <a:pt x="52591" y="8454"/>
                                      <a:pt x="49805" y="8454"/>
                                    </a:cubicBezTo>
                                    <a:lnTo>
                                      <a:pt x="34469" y="8454"/>
                                    </a:lnTo>
                                    <a:cubicBezTo>
                                      <a:pt x="33814" y="8454"/>
                                      <a:pt x="33207" y="8145"/>
                                      <a:pt x="32826" y="7621"/>
                                    </a:cubicBezTo>
                                    <a:lnTo>
                                      <a:pt x="29076" y="1120"/>
                                    </a:lnTo>
                                    <a:cubicBezTo>
                                      <a:pt x="28254" y="1"/>
                                      <a:pt x="26587" y="1"/>
                                      <a:pt x="25778" y="1120"/>
                                    </a:cubicBezTo>
                                    <a:lnTo>
                                      <a:pt x="22027" y="7621"/>
                                    </a:lnTo>
                                    <a:cubicBezTo>
                                      <a:pt x="21634" y="8145"/>
                                      <a:pt x="21027" y="8454"/>
                                      <a:pt x="20372" y="8454"/>
                                    </a:cubicBezTo>
                                    <a:lnTo>
                                      <a:pt x="5049" y="8454"/>
                                    </a:lnTo>
                                    <a:cubicBezTo>
                                      <a:pt x="2263" y="8454"/>
                                      <a:pt x="1" y="10704"/>
                                      <a:pt x="1" y="13490"/>
                                    </a:cubicBezTo>
                                    <a:lnTo>
                                      <a:pt x="1" y="48173"/>
                                    </a:lnTo>
                                  </a:path>
                                </a:pathLst>
                              </a:custGeom>
                              <a:noFill/>
                              <a:ln w="40774">
                                <a:solidFill>
                                  <a:srgbClr val="92D050"/>
                                </a:solidFill>
                                <a:miter lim="11906"/>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609" name="Google Shape;999;p35"/>
                            <wps:cNvSpPr>
                              <a:spLocks/>
                            </wps:cNvSpPr>
                            <wps:spPr bwMode="auto">
                              <a:xfrm>
                                <a:off x="2557" y="23249"/>
                                <a:ext cx="1102" cy="1301"/>
                              </a:xfrm>
                              <a:custGeom>
                                <a:avLst/>
                                <a:gdLst>
                                  <a:gd name="T0" fmla="*/ 572 w 4406"/>
                                  <a:gd name="T1" fmla="*/ 0 h 5204"/>
                                  <a:gd name="T2" fmla="*/ 268 w 4406"/>
                                  <a:gd name="T3" fmla="*/ 351 h 5204"/>
                                  <a:gd name="T4" fmla="*/ 0 w 4406"/>
                                  <a:gd name="T5" fmla="*/ 658 h 5204"/>
                                  <a:gd name="T6" fmla="*/ 560 w 4406"/>
                                  <a:gd name="T7" fmla="*/ 1301 h 5204"/>
                                  <a:gd name="T8" fmla="*/ 1096 w 4406"/>
                                  <a:gd name="T9" fmla="*/ 1301 h 5204"/>
                                  <a:gd name="T10" fmla="*/ 533 w 4406"/>
                                  <a:gd name="T11" fmla="*/ 658 h 5204"/>
                                  <a:gd name="T12" fmla="*/ 1102 w 4406"/>
                                  <a:gd name="T13" fmla="*/ 3 h 5204"/>
                                  <a:gd name="T14" fmla="*/ 1099 w 4406"/>
                                  <a:gd name="T15" fmla="*/ 0 h 5204"/>
                                  <a:gd name="T16" fmla="*/ 572 w 4406"/>
                                  <a:gd name="T17" fmla="*/ 0 h 520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4406" h="5204" extrusionOk="0">
                                    <a:moveTo>
                                      <a:pt x="2287" y="0"/>
                                    </a:moveTo>
                                    <a:lnTo>
                                      <a:pt x="1072" y="1405"/>
                                    </a:lnTo>
                                    <a:lnTo>
                                      <a:pt x="1" y="2631"/>
                                    </a:lnTo>
                                    <a:lnTo>
                                      <a:pt x="2239" y="5203"/>
                                    </a:lnTo>
                                    <a:lnTo>
                                      <a:pt x="4382" y="5203"/>
                                    </a:lnTo>
                                    <a:lnTo>
                                      <a:pt x="2132" y="2631"/>
                                    </a:lnTo>
                                    <a:lnTo>
                                      <a:pt x="4406" y="12"/>
                                    </a:lnTo>
                                    <a:lnTo>
                                      <a:pt x="4394" y="0"/>
                                    </a:lnTo>
                                    <a:lnTo>
                                      <a:pt x="2287" y="0"/>
                                    </a:lnTo>
                                    <a:close/>
                                  </a:path>
                                </a:pathLst>
                              </a:custGeom>
                              <a:solidFill>
                                <a:srgbClr val="92D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g:grpSp>
                          <wpg:cNvPr id="7610" name="Google Shape;1000;p35"/>
                          <wpg:cNvGrpSpPr>
                            <a:grpSpLocks/>
                          </wpg:cNvGrpSpPr>
                          <wpg:grpSpPr bwMode="auto">
                            <a:xfrm>
                              <a:off x="9108" y="6298"/>
                              <a:ext cx="446" cy="2634"/>
                              <a:chOff x="9108" y="6298"/>
                              <a:chExt cx="446" cy="2634"/>
                            </a:xfrm>
                          </wpg:grpSpPr>
                          <wps:wsp>
                            <wps:cNvPr id="7611" name="Google Shape;1001;p35"/>
                            <wps:cNvSpPr>
                              <a:spLocks/>
                            </wps:cNvSpPr>
                            <wps:spPr bwMode="auto">
                              <a:xfrm>
                                <a:off x="9108" y="8486"/>
                                <a:ext cx="446" cy="446"/>
                              </a:xfrm>
                              <a:custGeom>
                                <a:avLst/>
                                <a:gdLst>
                                  <a:gd name="T0" fmla="*/ 223 w 1787"/>
                                  <a:gd name="T1" fmla="*/ 0 h 1787"/>
                                  <a:gd name="T2" fmla="*/ 0 w 1787"/>
                                  <a:gd name="T3" fmla="*/ 223 h 1787"/>
                                  <a:gd name="T4" fmla="*/ 223 w 1787"/>
                                  <a:gd name="T5" fmla="*/ 446 h 1787"/>
                                  <a:gd name="T6" fmla="*/ 446 w 1787"/>
                                  <a:gd name="T7" fmla="*/ 223 h 1787"/>
                                  <a:gd name="T8" fmla="*/ 223 w 1787"/>
                                  <a:gd name="T9" fmla="*/ 0 h 178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787" h="1787" extrusionOk="0">
                                    <a:moveTo>
                                      <a:pt x="894" y="1"/>
                                    </a:moveTo>
                                    <a:cubicBezTo>
                                      <a:pt x="406" y="1"/>
                                      <a:pt x="1" y="406"/>
                                      <a:pt x="1" y="894"/>
                                    </a:cubicBezTo>
                                    <a:cubicBezTo>
                                      <a:pt x="1" y="1382"/>
                                      <a:pt x="406" y="1787"/>
                                      <a:pt x="894" y="1787"/>
                                    </a:cubicBezTo>
                                    <a:cubicBezTo>
                                      <a:pt x="1382" y="1787"/>
                                      <a:pt x="1787" y="1382"/>
                                      <a:pt x="1787" y="894"/>
                                    </a:cubicBezTo>
                                    <a:cubicBezTo>
                                      <a:pt x="1787" y="406"/>
                                      <a:pt x="1382" y="1"/>
                                      <a:pt x="894" y="1"/>
                                    </a:cubicBezTo>
                                    <a:close/>
                                  </a:path>
                                </a:pathLst>
                              </a:custGeom>
                              <a:solidFill>
                                <a:srgbClr val="869FB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612" name="Google Shape;1002;p35"/>
                            <wps:cNvSpPr>
                              <a:spLocks/>
                            </wps:cNvSpPr>
                            <wps:spPr bwMode="auto">
                              <a:xfrm>
                                <a:off x="9108" y="7724"/>
                                <a:ext cx="446" cy="443"/>
                              </a:xfrm>
                              <a:custGeom>
                                <a:avLst/>
                                <a:gdLst>
                                  <a:gd name="T0" fmla="*/ 223 w 1787"/>
                                  <a:gd name="T1" fmla="*/ 0 h 1775"/>
                                  <a:gd name="T2" fmla="*/ 0 w 1787"/>
                                  <a:gd name="T3" fmla="*/ 223 h 1775"/>
                                  <a:gd name="T4" fmla="*/ 223 w 1787"/>
                                  <a:gd name="T5" fmla="*/ 443 h 1775"/>
                                  <a:gd name="T6" fmla="*/ 446 w 1787"/>
                                  <a:gd name="T7" fmla="*/ 223 h 1775"/>
                                  <a:gd name="T8" fmla="*/ 223 w 1787"/>
                                  <a:gd name="T9" fmla="*/ 0 h 177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787" h="1775" extrusionOk="0">
                                    <a:moveTo>
                                      <a:pt x="894" y="1"/>
                                    </a:moveTo>
                                    <a:cubicBezTo>
                                      <a:pt x="406" y="1"/>
                                      <a:pt x="1" y="406"/>
                                      <a:pt x="1" y="894"/>
                                    </a:cubicBezTo>
                                    <a:cubicBezTo>
                                      <a:pt x="1" y="1382"/>
                                      <a:pt x="406" y="1775"/>
                                      <a:pt x="894" y="1775"/>
                                    </a:cubicBezTo>
                                    <a:cubicBezTo>
                                      <a:pt x="1382" y="1775"/>
                                      <a:pt x="1787" y="1382"/>
                                      <a:pt x="1787" y="894"/>
                                    </a:cubicBezTo>
                                    <a:cubicBezTo>
                                      <a:pt x="1787" y="406"/>
                                      <a:pt x="1382" y="1"/>
                                      <a:pt x="894" y="1"/>
                                    </a:cubicBezTo>
                                    <a:close/>
                                  </a:path>
                                </a:pathLst>
                              </a:custGeom>
                              <a:solidFill>
                                <a:srgbClr val="869FB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613" name="Google Shape;1003;p35"/>
                            <wps:cNvSpPr>
                              <a:spLocks/>
                            </wps:cNvSpPr>
                            <wps:spPr bwMode="auto">
                              <a:xfrm>
                                <a:off x="9108" y="6962"/>
                                <a:ext cx="446" cy="443"/>
                              </a:xfrm>
                              <a:custGeom>
                                <a:avLst/>
                                <a:gdLst>
                                  <a:gd name="T0" fmla="*/ 223 w 1787"/>
                                  <a:gd name="T1" fmla="*/ 0 h 1775"/>
                                  <a:gd name="T2" fmla="*/ 0 w 1787"/>
                                  <a:gd name="T3" fmla="*/ 223 h 1775"/>
                                  <a:gd name="T4" fmla="*/ 223 w 1787"/>
                                  <a:gd name="T5" fmla="*/ 443 h 1775"/>
                                  <a:gd name="T6" fmla="*/ 446 w 1787"/>
                                  <a:gd name="T7" fmla="*/ 223 h 1775"/>
                                  <a:gd name="T8" fmla="*/ 223 w 1787"/>
                                  <a:gd name="T9" fmla="*/ 0 h 177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787" h="1775" extrusionOk="0">
                                    <a:moveTo>
                                      <a:pt x="894" y="1"/>
                                    </a:moveTo>
                                    <a:cubicBezTo>
                                      <a:pt x="406" y="1"/>
                                      <a:pt x="1" y="394"/>
                                      <a:pt x="1" y="894"/>
                                    </a:cubicBezTo>
                                    <a:cubicBezTo>
                                      <a:pt x="1" y="1382"/>
                                      <a:pt x="406" y="1775"/>
                                      <a:pt x="894" y="1775"/>
                                    </a:cubicBezTo>
                                    <a:cubicBezTo>
                                      <a:pt x="1382" y="1775"/>
                                      <a:pt x="1787" y="1382"/>
                                      <a:pt x="1787" y="894"/>
                                    </a:cubicBezTo>
                                    <a:cubicBezTo>
                                      <a:pt x="1787" y="394"/>
                                      <a:pt x="1382" y="1"/>
                                      <a:pt x="894" y="1"/>
                                    </a:cubicBezTo>
                                    <a:close/>
                                  </a:path>
                                </a:pathLst>
                              </a:custGeom>
                              <a:solidFill>
                                <a:srgbClr val="869FB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614" name="Google Shape;1004;p35"/>
                            <wps:cNvSpPr>
                              <a:spLocks/>
                            </wps:cNvSpPr>
                            <wps:spPr bwMode="auto">
                              <a:xfrm>
                                <a:off x="9108" y="6298"/>
                                <a:ext cx="446" cy="444"/>
                              </a:xfrm>
                              <a:custGeom>
                                <a:avLst/>
                                <a:gdLst>
                                  <a:gd name="T0" fmla="*/ 223 w 1787"/>
                                  <a:gd name="T1" fmla="*/ 0 h 1775"/>
                                  <a:gd name="T2" fmla="*/ 0 w 1787"/>
                                  <a:gd name="T3" fmla="*/ 224 h 1775"/>
                                  <a:gd name="T4" fmla="*/ 223 w 1787"/>
                                  <a:gd name="T5" fmla="*/ 444 h 1775"/>
                                  <a:gd name="T6" fmla="*/ 446 w 1787"/>
                                  <a:gd name="T7" fmla="*/ 224 h 1775"/>
                                  <a:gd name="T8" fmla="*/ 223 w 1787"/>
                                  <a:gd name="T9" fmla="*/ 0 h 177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787" h="1775" extrusionOk="0">
                                    <a:moveTo>
                                      <a:pt x="894" y="1"/>
                                    </a:moveTo>
                                    <a:cubicBezTo>
                                      <a:pt x="406" y="1"/>
                                      <a:pt x="1" y="394"/>
                                      <a:pt x="1" y="894"/>
                                    </a:cubicBezTo>
                                    <a:cubicBezTo>
                                      <a:pt x="1" y="1382"/>
                                      <a:pt x="406" y="1775"/>
                                      <a:pt x="894" y="1775"/>
                                    </a:cubicBezTo>
                                    <a:cubicBezTo>
                                      <a:pt x="1382" y="1775"/>
                                      <a:pt x="1787" y="1382"/>
                                      <a:pt x="1787" y="894"/>
                                    </a:cubicBezTo>
                                    <a:cubicBezTo>
                                      <a:pt x="1787" y="394"/>
                                      <a:pt x="1382" y="1"/>
                                      <a:pt x="894" y="1"/>
                                    </a:cubicBezTo>
                                    <a:close/>
                                  </a:path>
                                </a:pathLst>
                              </a:custGeom>
                              <a:solidFill>
                                <a:srgbClr val="869FB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s:wsp>
                          <wps:cNvPr id="7615" name="Google Shape;1006;p35"/>
                          <wps:cNvSpPr txBox="1">
                            <a:spLocks noChangeArrowheads="1"/>
                          </wps:cNvSpPr>
                          <wps:spPr bwMode="auto">
                            <a:xfrm>
                              <a:off x="-4663" y="400"/>
                              <a:ext cx="27946" cy="62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185327" w:rsidRDefault="00FC7E58" w:rsidP="000D0CA1">
                                <w:pPr>
                                  <w:keepNext/>
                                  <w:bidi w:val="0"/>
                                  <w:jc w:val="center"/>
                                  <w:rPr>
                                    <w:rFonts w:ascii="Adobe Arabic" w:eastAsia="Roboto" w:hAnsi="Adobe Arabic" w:cs="Adobe Arabic"/>
                                    <w:b/>
                                    <w:bCs/>
                                    <w:szCs w:val="28"/>
                                    <w:rtl/>
                                    <w:lang w:bidi="ar-SY"/>
                                  </w:rPr>
                                </w:pPr>
                                <w:r w:rsidRPr="00185327">
                                  <w:rPr>
                                    <w:rFonts w:ascii="Adobe Arabic" w:hAnsi="Adobe Arabic" w:cs="Adobe Arabic"/>
                                    <w:b/>
                                    <w:bCs/>
                                    <w:sz w:val="36"/>
                                    <w:szCs w:val="36"/>
                                    <w:rtl/>
                                    <w:lang w:bidi="ar-SY"/>
                                  </w:rPr>
                                  <w:t>احترام وقت العمل</w:t>
                                </w:r>
                              </w:p>
                            </w:txbxContent>
                          </wps:txbx>
                          <wps:bodyPr rot="0" vert="horz" wrap="square" lIns="0" tIns="0" rIns="0" bIns="0" anchor="ctr" anchorCtr="0" upright="1">
                            <a:noAutofit/>
                          </wps:bodyPr>
                        </wps:wsp>
                      </wpg:grpSp>
                    </wpg:wgp>
                  </a:graphicData>
                </a:graphic>
                <wp14:sizeRelH relativeFrom="margin">
                  <wp14:pctWidth>0</wp14:pctWidth>
                </wp14:sizeRelH>
              </wp:anchor>
            </w:drawing>
          </mc:Choice>
          <mc:Fallback>
            <w:pict>
              <v:group id="Group 7915" o:spid="_x0000_s2086" style="position:absolute;left:0;text-align:left;margin-left:0;margin-top:4.2pt;width:303.9pt;height:191.6pt;z-index:252312576;mso-position-horizontal:center;mso-position-horizontal-relative:margin;mso-position-vertical-relative:text;mso-width-relative:margin" coordorigin="22076,3813" coordsize="34639,243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">
                <v:group id="Google Shape;993;p35" o:spid="_x0000_s2087" style="position:absolute;left:44679;top:3912;width:12036;height:14852;flip:x" coordorigin="-295,666" coordsize="20620,254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3xdSMQAAADdAAAA&#10;DwAAAAAAAAAAAAAAAACqAgAAZHJzL2Rvd25yZXYueG1sUEsFBgAAAAAEAAQA+gAAAJsDAAAAAA==&#10;">
                  <v:shape id="Google Shape;994;p35" o:spid="_x0000_s2088" style="position:absolute;left:9278;top:19902;width:5183;height:5180;visibility:visible;mso-wrap-style:square;v-text-anchor:middle" coordsize="20730,2071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Y1GLwA&#10;AADdAAAADwAAAGRycy9kb3ducmV2LnhtbERPSwrCMBDdC94hjOBOUwWNVKOIKAiu/O3HZmyLzaQ0&#10;UevtzUJw+Xj/xaq1lXhR40vHGkbDBARx5kzJuYbLeTeYgfAB2WDlmDR8yMNq2e0sMDXuzUd6nUIu&#10;Ygj7FDUUIdSplD4ryKIfupo4cnfXWAwRNrk0Db5juK3kOEmm0mLJsaHAmjYFZY/T02p43vazbHI8&#10;KLVmp/LrlsdbZK37vXY9BxGoDX/xz703GtRExbnxTXwCcvkF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k1jUYvAAAAN0AAAAPAAAAAAAAAAAAAAAAAJgCAABkcnMvZG93bnJldi54&#10;bWxQSwUGAAAAAAQABAD1AAAAgQMAAAAA&#10;" adj="-11796480,,5400" path="m10371,1c4644,1,,4633,,10359v,5715,4644,10359,10371,10359c16086,20718,20729,16074,20729,10359,20729,4633,16086,1,10371,1xe" fillcolor="#4949e7" stroked="f">
                    <v:stroke joinstyle="miter"/>
                    <v:formulas/>
                    <v:path arrowok="t" o:extrusionok="f" o:connecttype="custom" o:connectlocs="648,0;0,648;648,1295;1296,648;648,0" o:connectangles="0,0,0,0,0" textboxrect="0,0,20730,20718"/>
                    <v:textbox inset="0,0,0,0">
                      <w:txbxContent>
                        <w:p w:rsidR="00FC7E58" w:rsidRDefault="00FC7E58" w:rsidP="000D0CA1">
                          <w:pPr>
                            <w:keepNext/>
                            <w:bidi w:val="0"/>
                            <w:jc w:val="center"/>
                            <w:rPr>
                              <w:color w:val="FFFFFF"/>
                              <w:szCs w:val="28"/>
                            </w:rPr>
                          </w:pPr>
                          <w:r>
                            <w:rPr>
                              <w:color w:val="FFFFFF"/>
                              <w:szCs w:val="28"/>
                            </w:rPr>
                            <w:t>01</w:t>
                          </w:r>
                        </w:p>
                      </w:txbxContent>
                    </v:textbox>
                  </v:shape>
                  <v:shape id="Google Shape;995;p35" o:spid="_x0000_s2089" style="position:absolute;left:7475;top:20042;width:3259;height:6067;visibility:visible;mso-wrap-style:square;v-text-anchor:middle" coordsize="13038,242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MFk8gA&#10;AADdAAAADwAAAGRycy9kb3ducmV2LnhtbESPX0vDQBDE3wW/w7GFvoi9WKltY69FWgWhohj/PC+5&#10;bRLM7YW7bRv99F5B8HGYmd8wi1XvWnWgEBvPBq5GGSji0tuGKwPvbw+XM1BRkC22nsnAN0VYLc/P&#10;Fphbf+RXOhRSqQThmKOBWqTLtY5lTQ7jyHfEydv54FCSDJW2AY8J7lo9zrIb7bDhtFBjR+uayq9i&#10;7wzMw/P24lPkenv/NJ41m4/i5ccWxgwH/d0tKKFe/sN/7UdrYDqZzuH0Jj0Bvfw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dgwWTyAAAAN0AAAAPAAAAAAAAAAAAAAAAAJgCAABk&#10;cnMvZG93bnJldi54bWxQSwUGAAAAAAQABAD1AAAAjQMAAAAA&#10;" path="m13038,24265nfc10311,23742,7716,22420,5620,20313,,14705,,5608,5620,1e" filled="f" strokecolor="#869fb2" strokeweight="2.26528mm">
                    <v:stroke startarrowwidth="narrow" startarrowlength="short" endarrowwidth="narrow" endarrowlength="short" miterlimit="7803f" joinstyle="miter"/>
                    <v:path arrowok="t" o:extrusionok="f" o:connecttype="custom" o:connectlocs="815,1517;351,1270;351,0" o:connectangles="0,0,0"/>
                  </v:shape>
                  <v:group id="Google Shape;996;p35" o:spid="_x0000_s2090" style="position:absolute;left:2476;top:10759;width:17849;height:13791;flip:x" coordorigin="2557,10759" coordsize="17849,137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UC1G8EAAADdAAAADwAAAGRycy9kb3ducmV2LnhtbERPTYvCMBC9C/6HMII3&#10;TZWuK9UoIiiy7MWuisehGdtgMylN1PrvN4eFPT7e93Ld2Vo8qfXGsYLJOAFBXDhtuFRw+tmN5iB8&#10;QNZYOyYFb/KwXvV7S8y0e/GRnnkoRQxhn6GCKoQmk9IXFVn0Y9cQR+7mWoshwraUusVXDLe1nCbJ&#10;TFo0HBsqbGhbUXHPH1bBeWNSSi/Xr++kIDpoed3nJlVqOOg2CxCBuvAv/nMftILPj3ncH9/EJyBX&#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5UC1G8EAAADdAAAADwAA&#10;AAAAAAAAAAAAAACqAgAAZHJzL2Rvd25yZXYueG1sUEsFBgAAAAAEAAQA+gAAAJgDAAAAAA==&#10;">
                    <v:shape id="Google Shape;997;p35" o:spid="_x0000_s2091" style="position:absolute;left:3027;top:22655;width:3670;height:1262;visibility:visible;mso-wrap-style:square;v-text-anchor:middle" coordsize="14681,5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BgM8cA&#10;AADdAAAADwAAAGRycy9kb3ducmV2LnhtbESPQWvCQBSE74X+h+UVequblFRj6ipBUKTgoUmh9PbM&#10;PpNg9m3IbjX9911B8DjMzDfMYjWaTpxpcK1lBfEkAkFcWd1yreCr3LykIJxH1thZJgV/5GC1fHxY&#10;YKbthT/pXPhaBAi7DBU03veZlK5qyKCb2J44eEc7GPRBDrXUA14C3HTyNYqm0mDLYaHBntYNVafi&#10;1yiQ38lpvz0cyzr5+YjnY+VmaZ4q9fw05u8gPI3+Hr61d1rB7C2N4fomPAG5/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zwYDPHAAAA3QAAAA8AAAAAAAAAAAAAAAAAmAIAAGRy&#10;cy9kb3ducmV2LnhtbFBLBQYAAAAABAAEAPUAAACMAwAAAAA=&#10;" path="m,5048nfl9632,5048v2786,,5049,-2262,5049,-5048e" filled="f" strokecolor="#4949e7" strokeweight="1.1326mm">
                      <v:stroke startarrowwidth="narrow" startarrowlength="short" endarrowwidth="narrow" endarrowlength="short" miterlimit="7803f" joinstyle="miter"/>
                      <v:path arrowok="t" o:extrusionok="f" o:connecttype="custom" o:connectlocs="0,315;602,315;917,0" o:connectangles="0,0,0"/>
                    </v:shape>
                    <v:shape id="Google Shape;998;p35" o:spid="_x0000_s2092" style="position:absolute;left:6697;top:10759;width:13710;height:12043;visibility:visible;mso-wrap-style:square;v-text-anchor:middle" coordsize="54841,48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aJ3MQA&#10;AADdAAAADwAAAGRycy9kb3ducmV2LnhtbESPQWvCQBSE7wX/w/IEb3VjxBqiq0igoEdj6fmZfSbB&#10;7NuY3Zrk37uFQo/DzHzDbPeDacSTOldbVrCYRyCIC6trLhV8XT7fExDOI2tsLJOCkRzsd5O3Laba&#10;9nymZ+5LESDsUlRQed+mUrqiIoNublvi4N1sZ9AH2ZVSd9gHuGlkHEUf0mDNYaHClrKKinv+YxT0&#10;p6y4jnn/cKc4Gc7fx8xclqNSs+lw2IDwNPj/8F/7qBWsV0kMv2/CE5C7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GidzEAAAA3QAAAA8AAAAAAAAAAAAAAAAAmAIAAGRycy9k&#10;b3ducmV2LnhtbFBLBQYAAAAABAAEAPUAAACJAwAAAAA=&#10;" path="m40958,46268nfl49805,46268v2786,,5036,-2262,5036,-5048l54841,13490v,-2786,-2250,-5036,-5036,-5036l34469,8454v-655,,-1262,-309,-1643,-833l29076,1120c28254,1,26587,1,25778,1120l22027,7621v-393,524,-1000,833,-1655,833l5049,8454c2263,8454,1,10704,1,13490r,34683e" filled="f" strokecolor="#4949e7" strokeweight="1.1326mm">
                      <v:stroke startarrowwidth="narrow" startarrowlength="short" endarrowwidth="narrow" endarrowlength="short" miterlimit="7803f" joinstyle="miter"/>
                      <v:path arrowok="t" o:extrusionok="f" o:connecttype="custom" o:connectlocs="2560,2892;3113,2892;3427,2576;3427,843;3113,528;2154,528;2051,476;1817,70;1611,70;1377,476;1273,528;315,528;0,843;0,3011" o:connectangles="0,0,0,0,0,0,0,0,0,0,0,0,0,0"/>
                    </v:shape>
                    <v:shape id="Google Shape;999;p35" o:spid="_x0000_s2093" style="position:absolute;left:2557;top:23249;width:1102;height:1301;visibility:visible;mso-wrap-style:square;v-text-anchor:middle" coordsize="4406,52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YxlsYA&#10;AADdAAAADwAAAGRycy9kb3ducmV2LnhtbESPQWvCQBSE74X+h+UVvNVNKq2SuooIUin2oO3B4zP7&#10;zIbmvQ3ZVdP+elco9DjMzDfMdN5zo87UhdqLgXyYgSIpva2lMvD1uXqcgAoRxWLjhQz8UID57P5u&#10;ioX1F9nSeRcrlSASCjTgYmwLrUPpiDEMfUuSvKPvGGOSXaVth5cE50Y/ZdmLZqwlLThsaemo/N6d&#10;2EB5eF9teMOn40c+ym3u3n55L8YMHvrFK6hIffwP/7XX1sD4eTKC25v0BPTs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OYxlsYAAADdAAAADwAAAAAAAAAAAAAAAACYAgAAZHJz&#10;L2Rvd25yZXYueG1sUEsFBgAAAAAEAAQA9QAAAIsDAAAAAA==&#10;" path="m2287,l1072,1405,1,2631,2239,5203r2143,l2132,2631,4406,12,4394,,2287,xe" fillcolor="#4949e7" stroked="f">
                      <v:path arrowok="t" o:extrusionok="f" o:connecttype="custom" o:connectlocs="143,0;67,88;0,165;140,325;274,325;133,165;276,1;275,0;143,0" o:connectangles="0,0,0,0,0,0,0,0,0"/>
                    </v:shape>
                  </v:group>
                  <v:group id="Google Shape;1000;p35" o:spid="_x0000_s2094" style="position:absolute;left:9108;top:6298;width:446;height:2634" coordorigin="9108,6298" coordsize="446,26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sg1nMcAAADd&#10;AAAADwAAAAAAAAAAAAAAAACqAgAAZHJzL2Rvd25yZXYueG1sUEsFBgAAAAAEAAQA+gAAAJ4DAAAA&#10;AA==&#10;">
                    <v:shape id="Google Shape;1001;p35" o:spid="_x0000_s2095" style="position:absolute;left:9108;top:8486;width:446;height:446;visibility:visible;mso-wrap-style:square;v-text-anchor:middle" coordsize="1787,17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c2uMgA&#10;AADdAAAADwAAAGRycy9kb3ducmV2LnhtbESP3WrCQBSE7wXfYTmF3hTd2Pqbuoq0tPZCEH8e4Jg9&#10;JtHs2ZBdk7RP3y0UvBxm5htmvmxNIWqqXG5ZwaAfgSBOrM45VXA8fPSmIJxH1lhYJgXf5GC56Hbm&#10;GGvb8I7qvU9FgLCLUUHmfRlL6ZKMDLq+LYmDd7aVQR9klUpdYRPgppDPUTSWBnMOCxmW9JZRct3f&#10;jILb5Yzb07HeDJ8un83ufbYe/sgXpR4f2tUrCE+tv4f/219awWQ0HcHfm/AE5OI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0Bza4yAAAAN0AAAAPAAAAAAAAAAAAAAAAAJgCAABk&#10;cnMvZG93bnJldi54bWxQSwUGAAAAAAQABAD1AAAAjQMAAAAA&#10;" path="m894,1c406,1,1,406,1,894v,488,405,893,893,893c1382,1787,1787,1382,1787,894,1787,406,1382,1,894,1xe" fillcolor="#869fb2" stroked="f">
                      <v:path arrowok="t" o:extrusionok="f" o:connecttype="custom" o:connectlocs="56,0;0,56;56,111;111,56;56,0" o:connectangles="0,0,0,0,0"/>
                    </v:shape>
                    <v:shape id="Google Shape;1002;p35" o:spid="_x0000_s2096" style="position:absolute;left:9108;top:7724;width:446;height:443;visibility:visible;mso-wrap-style:square;v-text-anchor:middle" coordsize="1787,1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xy1cEA&#10;AADdAAAADwAAAGRycy9kb3ducmV2LnhtbESPzQrCMBCE74LvEFbwIpoq+EM1igiC3vx7gLVZ22qz&#10;KU2s9e2NIHgcZuYbZrFqTCFqqlxuWcFwEIEgTqzOOVVwOW/7MxDOI2ssLJOCNzlYLdutBcbavvhI&#10;9cmnIkDYxagg876MpXRJRgbdwJbEwbvZyqAPskqlrvAV4KaQoyiaSIM5h4UMS9pklDxOT6PgccB3&#10;mfdq7B2vibneN+PdnfdKdTvNeg7CU+P/4V97pxVMx7MJfN+EJyCX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tMctXBAAAA3QAAAA8AAAAAAAAAAAAAAAAAmAIAAGRycy9kb3du&#10;cmV2LnhtbFBLBQYAAAAABAAEAPUAAACGAwAAAAA=&#10;" path="m894,1c406,1,1,406,1,894v,488,405,881,893,881c1382,1775,1787,1382,1787,894,1787,406,1382,1,894,1xe" fillcolor="#869fb2" stroked="f">
                      <v:path arrowok="t" o:extrusionok="f" o:connecttype="custom" o:connectlocs="56,0;0,56;56,111;111,56;56,0" o:connectangles="0,0,0,0,0"/>
                    </v:shape>
                    <v:shape id="Google Shape;1003;p35" o:spid="_x0000_s2097" style="position:absolute;left:9108;top:6962;width:446;height:443;visibility:visible;mso-wrap-style:square;v-text-anchor:middle" coordsize="1787,1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DXTsEA&#10;AADdAAAADwAAAGRycy9kb3ducmV2LnhtbESPzQrCMBCE74LvEFbwIpoq+EM1igiC3vx7gLVZ22qz&#10;KU2s9e2NIHgcZuYbZrFqTCFqqlxuWcFwEIEgTqzOOVVwOW/7MxDOI2ssLJOCNzlYLdutBcbavvhI&#10;9cmnIkDYxagg876MpXRJRgbdwJbEwbvZyqAPskqlrvAV4KaQoyiaSIM5h4UMS9pklDxOT6PgccB3&#10;mfdq7B2vibneN+PdnfdKdTvNeg7CU+P/4V97pxVMx7MpfN+EJyCX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QA107BAAAA3QAAAA8AAAAAAAAAAAAAAAAAmAIAAGRycy9kb3du&#10;cmV2LnhtbFBLBQYAAAAABAAEAPUAAACGAwAAAAA=&#10;" path="m894,1c406,1,1,394,1,894v,488,405,881,893,881c1382,1775,1787,1382,1787,894,1787,394,1382,1,894,1xe" fillcolor="#869fb2" stroked="f">
                      <v:path arrowok="t" o:extrusionok="f" o:connecttype="custom" o:connectlocs="56,0;0,56;56,111;111,56;56,0" o:connectangles="0,0,0,0,0"/>
                    </v:shape>
                    <v:shape id="Google Shape;1004;p35" o:spid="_x0000_s2098" style="position:absolute;left:9108;top:6298;width:446;height:444;visibility:visible;mso-wrap-style:square;v-text-anchor:middle" coordsize="1787,1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9DPL4A&#10;AADdAAAADwAAAGRycy9kb3ducmV2LnhtbERPSwrCMBDdC94hjOBGNFXwQzWKCILu/B1g2oxttZmU&#10;JtZ6e7MQXD7ef7VpTSkaql1hWcF4FIEgTq0uOFNwu+6HCxDOI2ssLZOCDznYrLudFcbavvlMzcVn&#10;IoSwi1FB7n0VS+nSnAy6ka2IA3e3tUEfYJ1JXeM7hJtSTqJoJg0WHBpyrGiXU/q8vIyC5wk/VTFo&#10;cHBOUpM8dtPDg49K9XvtdgnCU+v/4p/7oBXMp4swN7wJT0Cuv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WfQzy+AAAA3QAAAA8AAAAAAAAAAAAAAAAAmAIAAGRycy9kb3ducmV2&#10;LnhtbFBLBQYAAAAABAAEAPUAAACDAwAAAAA=&#10;" path="m894,1c406,1,1,394,1,894v,488,405,881,893,881c1382,1775,1787,1382,1787,894,1787,394,1382,1,894,1xe" fillcolor="#869fb2" stroked="f">
                      <v:path arrowok="t" o:extrusionok="f" o:connecttype="custom" o:connectlocs="56,0;0,56;56,111;111,56;56,0" o:connectangles="0,0,0,0,0"/>
                    </v:shape>
                  </v:group>
                  <v:shape id="Google Shape;1006;p35" o:spid="_x0000_s2099" type="#_x0000_t202" style="position:absolute;left:-295;top:666;width:19583;height:67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LPg8YA&#10;AADdAAAADwAAAGRycy9kb3ducmV2LnhtbESP3WrCQBSE7wu+w3IEb4rZWGiN0VX8wbQ3vYj6AIfs&#10;MQlmz4bs1sQ+fbdQ6OUwM98wq81gGnGnztWWFcyiGARxYXXNpYLL+ThNQDiPrLGxTAoe5GCzHj2t&#10;MNW255zuJ1+KAGGXooLK+zaV0hUVGXSRbYmDd7WdQR9kV0rdYR/gppEvcfwmDdYcFipsaV9RcTt9&#10;GQW0ze33581lJt8d9tm1ZnqW70pNxsN2CcLT4P/Df+0PrWD+mizg9014An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BLPg8YAAADdAAAADwAAAAAAAAAAAAAAAACYAgAAZHJz&#10;L2Rvd25yZXYueG1sUEsFBgAAAAAEAAQA9QAAAIsDAAAAAA==&#10;" filled="f" stroked="f">
                    <v:textbox inset="0,0,0,0">
                      <w:txbxContent>
                        <w:p w:rsidR="00FC7E58" w:rsidRPr="00185327" w:rsidRDefault="00FC7E58" w:rsidP="000D0CA1">
                          <w:pPr>
                            <w:keepNext/>
                            <w:bidi w:val="0"/>
                            <w:jc w:val="center"/>
                            <w:rPr>
                              <w:rFonts w:ascii="Adobe Arabic" w:eastAsia="Roboto" w:hAnsi="Adobe Arabic" w:cs="Adobe Arabic"/>
                              <w:b/>
                              <w:bCs/>
                              <w:sz w:val="36"/>
                              <w:szCs w:val="36"/>
                              <w:lang w:bidi="ar-SY"/>
                            </w:rPr>
                          </w:pPr>
                          <w:r w:rsidRPr="00185327">
                            <w:rPr>
                              <w:rFonts w:ascii="Adobe Arabic" w:eastAsia="Roboto" w:hAnsi="Adobe Arabic" w:cs="Adobe Arabic"/>
                              <w:b/>
                              <w:bCs/>
                              <w:sz w:val="36"/>
                              <w:szCs w:val="36"/>
                              <w:rtl/>
                            </w:rPr>
                            <w:t>العمل عبادة</w:t>
                          </w:r>
                        </w:p>
                      </w:txbxContent>
                    </v:textbox>
                  </v:shape>
                </v:group>
                <v:group id="Google Shape;979;p35" o:spid="_x0000_s2100" style="position:absolute;left:31114;top:8484;width:18594;height:19663;flip:x" coordorigin="-6277,285" coordsize="34054,279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CZI8bCAAAA3QAAAA8A&#10;AAAAAAAAAAAAAAAAqgIAAGRycy9kb3ducmV2LnhtbFBLBQYAAAAABAAEAPoAAACZAwAAAAA=&#10;">
                  <v:shape id="Google Shape;980;p35" o:spid="_x0000_s2101" style="position:absolute;left:8547;top:285;width:5535;height:4302;visibility:visible;mso-wrap-style:square;v-text-anchor:middle" coordsize="20718,2073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UFycUA&#10;AADdAAAADwAAAGRycy9kb3ducmV2LnhtbESPT4vCMBTE74LfITxhb5paVtftGkWFBT2Jf1j2+Gie&#10;bbF5CU2q3W9vBGGPw8z8hpkvO1OLGzW+sqxgPEpAEOdWV1woOJ++hzMQPiBrrC2Tgj/ysFz0e3PM&#10;tL3zgW7HUIgIYZ+hgjIEl0np85IM+pF1xNG72MZgiLIppG7wHuGmlmmSTKXBiuNCiY42JeXXY2sU&#10;7NrO/VT71KXyet7Joj3sf9/XSr0NutUXiEBd+A+/2lut4GPyOYbnm/gE5O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ZQXJxQAAAN0AAAAPAAAAAAAAAAAAAAAAAJgCAABkcnMv&#10;ZG93bnJldi54bWxQSwUGAAAAAAQABAD1AAAAigMAAAAA&#10;" adj="-11796480,,5400" path="m10359,1c4632,1,1,4644,1,10371v,5715,4631,10359,10358,10359c16086,20730,20718,16086,20718,10371,20718,4644,16086,1,10359,1xe" fillcolor="#fcbd24" stroked="f">
                    <v:stroke joinstyle="miter"/>
                    <v:formulas/>
                    <v:path arrowok="t" o:extrusionok="f" o:connecttype="custom" o:connectlocs="739,0;0,447;739,893;1479,447;739,0" o:connectangles="0,0,0,0,0" textboxrect="0,0,20718,20730"/>
                    <v:textbox inset="0,0,0,0">
                      <w:txbxContent>
                        <w:p w:rsidR="00FC7E58" w:rsidRDefault="00FC7E58" w:rsidP="000D0CA1">
                          <w:pPr>
                            <w:keepNext/>
                            <w:bidi w:val="0"/>
                            <w:jc w:val="center"/>
                            <w:rPr>
                              <w:rFonts w:cs="Times New Roman"/>
                              <w:color w:val="FFFFFF"/>
                              <w:szCs w:val="28"/>
                              <w:lang w:bidi="ar-SY"/>
                            </w:rPr>
                          </w:pPr>
                          <w:r>
                            <w:rPr>
                              <w:rFonts w:cs="Times New Roman"/>
                              <w:color w:val="FFFFFF"/>
                              <w:szCs w:val="28"/>
                              <w:lang w:bidi="ar-SY"/>
                            </w:rPr>
                            <w:t>02</w:t>
                          </w:r>
                        </w:p>
                      </w:txbxContent>
                    </v:textbox>
                  </v:shape>
                  <v:shape id="Google Shape;981;p35" o:spid="_x0000_s2102" style="position:absolute;left:11961;top:583;width:3492;height:5019;visibility:visible;mso-wrap-style:square;v-text-anchor:middle" coordsize="14371,2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kR+MYA&#10;AADdAAAADwAAAGRycy9kb3ducmV2LnhtbESPW4vCMBSE3wX/QzgLvoimCt6qUUSQXVgWvOHzoTm2&#10;XZuTtola//1mQfBxmJlvmMWqMYW4U+1yywoG/QgEcWJ1zqmC03Hbm4JwHlljYZkUPMnBatluLTDW&#10;9sF7uh98KgKEXYwKMu/LWEqXZGTQ9W1JHLyLrQ36IOtU6hofAW4KOYyisTSYc1jIsKRNRsn1cDMK&#10;1rPu7vmZHL+nVbWrfs+D0XX7UyrV+WjWcxCeGv8Ov9pfWsFkNBvC/5vwBO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qkR+MYAAADdAAAADwAAAAAAAAAAAAAAAACYAgAAZHJz&#10;L2Rvd25yZXYueG1sUEsFBgAAAAAEAAQA9QAAAIsDAAAAAA==&#10;" path="m11918,1nfc13466,2298,14371,5061,14371,8037,14371,15967,7930,22396,,22396e" filled="f" strokecolor="#869fb2" strokeweight="2.26528mm">
                    <v:stroke startarrowwidth="narrow" startarrowlength="short" endarrowwidth="narrow" endarrowlength="short" miterlimit="7803f" joinstyle="miter"/>
                    <v:path arrowok="t" o:extrusionok="f" o:connecttype="custom" o:connectlocs="704,0;849,404;0,1125" o:connectangles="0,0,0"/>
                  </v:shape>
                  <v:group id="Google Shape;982;p35" o:spid="_x0000_s2103" style="position:absolute;left:2962;top:1624;width:19039;height:11611" coordorigin="2962,1624" coordsize="19039,116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Ds1xgAAAN0A&#10;AAAPAAAAAAAAAAAAAAAAAKoCAABkcnMvZG93bnJldi54bWxQSwUGAAAAAAQABAD6AAAAnQMAAAAA&#10;">
                    <v:shape id="Google Shape;983;p35" o:spid="_x0000_s2104" style="position:absolute;left:17583;top:2273;width:3954;height:1075;visibility:visible;mso-wrap-style:square;v-text-anchor:middle" coordsize="14681,5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vL7ccA&#10;AADdAAAADwAAAGRycy9kb3ducmV2LnhtbESPQWvCQBSE74X+h+UVequbirUaXaUKQpubUfD6zL5m&#10;02bfptlVk/56tyD0OMzMN8x82dlanKn1lWMFz4MEBHHhdMWlgv1u8zQB4QOyxtoxKejJw3JxfzfH&#10;VLsLb+mch1JECPsUFZgQmlRKXxiy6AeuIY7ep2sthijbUuoWLxFuazlMkrG0WHFcMNjQ2lDxnZ+s&#10;guPxY5P1X+Nslf8cstHwl/qTIaUeH7q3GYhAXfgP39rvWsHry3QEf2/iE5C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9ry+3HAAAA3QAAAA8AAAAAAAAAAAAAAAAAmAIAAGRy&#10;cy9kb3ducmV2LnhtbFBLBQYAAAAABAAEAPUAAACMAwAAAAA=&#10;" path="m14681,nfl5037,c2262,,,2262,,5048e" filled="f" strokecolor="#fcbd24" strokeweight="1.1326mm">
                      <v:stroke startarrowwidth="narrow" startarrowlength="short" endarrowwidth="narrow" endarrowlength="short" miterlimit="7803f" joinstyle="miter"/>
                      <v:path arrowok="t" o:extrusionok="f" o:connecttype="custom" o:connectlocs="1065,0;365,0;0,229" o:connectangles="0,0,0"/>
                    </v:shape>
                    <v:shape id="Google Shape;984;p35" o:spid="_x0000_s2105" style="position:absolute;left:2962;top:3249;width:14629;height:9986;visibility:visible;mso-wrap-style:square;v-text-anchor:middle" coordsize="54841,48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v38MQA&#10;AADdAAAADwAAAGRycy9kb3ducmV2LnhtbESPwW7CMBBE70j9B2sr9QZOkSglYBAglXIFcuG2jZc4&#10;arwOsQnh7zESEsfRzLzRzBadrURLjS8dK/gcJCCIc6dLLhRkh5/+NwgfkDVWjknBjTws5m+9Gaba&#10;XXlH7T4UIkLYp6jAhFCnUvrckEU/cDVx9E6usRiibAqpG7xGuK3kMEm+pMWS44LBmtaG8v/9xSo4&#10;DjfrrKiS3fH3/DfOJmTcoV0p9fHeLacgAnXhFX62t1rBeDQZweNNfAJy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r9/DEAAAA3QAAAA8AAAAAAAAAAAAAAAAAmAIAAGRycy9k&#10;b3ducmV2LnhtbFBLBQYAAAAABAAEAPUAAACJAwAAAAA=&#10;" path="m13883,1905nfl5036,1905c2250,1905,,4167,,6954l,34671v,2786,2250,5048,5036,5048l20372,39719v655,,1262,310,1643,834l25765,47054v822,1107,2489,1107,3298,l32814,40553v393,-524,1000,-834,1655,-834l49792,39719v2786,,5048,-2262,5048,-5048l54840,e" filled="f" strokecolor="#fcbd24" strokeweight="1.1326mm">
                      <v:stroke startarrowwidth="narrow" startarrowlength="short" endarrowwidth="narrow" endarrowlength="short" miterlimit="7803f" joinstyle="miter"/>
                      <v:path arrowok="t" o:extrusionok="f" o:connecttype="custom" o:connectlocs="988,82;358,82;0,299;0,1491;358,1708;1450,1708;1567,1744;1833,2023;2068,2023;2335,1744;2453,1708;3543,1708;3902,1491;3902,0" o:connectangles="0,0,0,0,0,0,0,0,0,0,0,0,0,0"/>
                    </v:shape>
                    <v:shape id="Google Shape;985;p35" o:spid="_x0000_s2106" style="position:absolute;left:20899;top:1624;width:1102;height:1298;visibility:visible;mso-wrap-style:square;v-text-anchor:middle" coordsize="4406,5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oQcscA&#10;AADdAAAADwAAAGRycy9kb3ducmV2LnhtbESP3WrCQBSE7wt9h+UUvKsblcaYuoooLVYQ8af3h+wx&#10;iWbPhuwa07fvFgpeDjPzDTOdd6YSLTWutKxg0I9AEGdWl5wrOB0/XhMQziNrrCyTgh9yMJ89P00x&#10;1fbOe2oPPhcBwi5FBYX3dSqlywoy6Pq2Jg7e2TYGfZBNLnWD9wA3lRxGUSwNlhwWCqxpWVB2PdyM&#10;gt1o1Zn1NbkNv8dfn/u4TbaXTaZU76VbvIPw1PlH+L+91grGb5MY/t6EJyB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s6EHLHAAAA3QAAAA8AAAAAAAAAAAAAAAAAmAIAAGRy&#10;cy9kb3ducmV2LnhtbFBLBQYAAAAABAAEAPUAAACMAwAAAAA=&#10;" path="m24,l2274,2572,,5180r12,12l2119,5192,3334,3799,4405,2572,2167,,24,xe" fillcolor="#fcbd24" stroked="f">
                      <v:path arrowok="t" o:extrusionok="f" o:connecttype="custom" o:connectlocs="2,0;142,161;0,324;1,325;133,325;209,238;276,161;136,0;2,0" o:connectangles="0,0,0,0,0,0,0,0,0"/>
                    </v:shape>
                  </v:group>
                  <v:group id="Google Shape;986;p35" o:spid="_x0000_s2107" style="position:absolute;left:10514;top:17128;width:444;height:2635" coordorigin="10514,17128" coordsize="443,26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8M9NscAAADdAAAADwAAAGRycy9kb3ducmV2LnhtbESPQWvCQBSE7wX/w/IK&#10;vdVNFBtNs4qILT2IoBaKt0f2mYRk34bsNon/vlso9DjMzDdMthlNI3rqXGVZQTyNQBDnVldcKPi8&#10;vD0vQTiPrLGxTAru5GCznjxkmGo78In6sy9EgLBLUUHpfZtK6fKSDLqpbYmDd7OdQR9kV0jd4RDg&#10;ppGzKHqRBisOCyW2tCspr8/fRsH7gMN2Hu/7Q33b3a+XxfHrEJNST4/j9hWEp9H/h//aH1pBslgl&#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8M9NscAAADd&#10;AAAADwAAAAAAAAAAAAAAAACqAgAAZHJzL2Rvd25yZXYueG1sUEsFBgAAAAAEAAQA+gAAAJ4DAAAA&#10;AA==&#10;">
                    <v:shape id="Google Shape;987;p35" o:spid="_x0000_s2108" style="position:absolute;left:10514;top:17128;width:444;height:444;visibility:visible;mso-wrap-style:square;v-text-anchor:middle" coordsize="1775,1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DHcMA&#10;AADdAAAADwAAAGRycy9kb3ducmV2LnhtbERPy4rCMBTdC/MP4Q64EU19jTPVKCIIgiDoiIO7O821&#10;LTY3tYla/94sBJeH857MalOIG1Uut6yg24lAECdW55wq2P8u298gnEfWWFgmBQ9yMJt+NCYYa3vn&#10;Ld12PhUhhF2MCjLvy1hKl2Rk0HVsSRy4k60M+gCrVOoK7yHcFLIXRV/SYM6hIcOSFhkl593VKMjt&#10;5XjYDLrr8jhf9f+Slpb/0ivV/KznYxCeav8Wv9wrrWA0/Alzw5vwBOT0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1DHcMAAADdAAAADwAAAAAAAAAAAAAAAACYAgAAZHJzL2Rv&#10;d25yZXYueG1sUEsFBgAAAAAEAAQA9QAAAIgDAAAAAA==&#10;" path="m893,1c405,1,,394,,894v,488,405,881,893,881c1381,1775,1774,1382,1774,894,1774,394,1381,1,893,1xe" fillcolor="#869fb2" stroked="f">
                      <v:path arrowok="t" o:extrusionok="f" o:connecttype="custom" o:connectlocs="56,0;0,56;56,111;111,56;56,0" o:connectangles="0,0,0,0,0"/>
                    </v:shape>
                    <v:shape id="Google Shape;988;p35" o:spid="_x0000_s2109" style="position:absolute;left:10514;top:17890;width:444;height:447;visibility:visible;mso-wrap-style:square;v-text-anchor:middle" coordsize="1775,17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QblsYA&#10;AADdAAAADwAAAGRycy9kb3ducmV2LnhtbESPQWvCQBSE74L/YXmCN90o2japq5Sq4KEisQU9PrKv&#10;STT7NmRXjf++WxA8DjPzDTNbtKYSV2pcaVnBaBiBIM6sLjlX8PO9HryBcB5ZY2WZFNzJwWLe7cww&#10;0fbGKV33PhcBwi5BBYX3dSKlywoy6Ia2Jg7er20M+iCbXOoGbwFuKjmOohdpsOSwUGBNnwVl5/3F&#10;KMhOy53/2uarM7pJnE4O+mjHsVL9XvvxDsJT65/hR3ujFbxO4xj+34QnI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QQblsYAAADdAAAADwAAAAAAAAAAAAAAAACYAgAAZHJz&#10;L2Rvd25yZXYueG1sUEsFBgAAAAAEAAQA9QAAAIsDAAAAAA==&#10;" path="m893,1c405,1,,406,,894v,488,405,893,893,893c1381,1787,1774,1382,1774,894,1774,406,1381,1,893,1xe" fillcolor="#869fb2" stroked="f">
                      <v:path arrowok="t" o:extrusionok="f" o:connecttype="custom" o:connectlocs="56,0;0,56;56,112;111,56;56,0" o:connectangles="0,0,0,0,0"/>
                    </v:shape>
                    <v:shape id="Google Shape;989;p35" o:spid="_x0000_s2110" style="position:absolute;left:10514;top:18652;width:444;height:447;visibility:visible;mso-wrap-style:square;v-text-anchor:middle" coordsize="1775,17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FG8MQA&#10;AADdAAAADwAAAGRycy9kb3ducmV2LnhtbERPTWvCQBC9F/oflhF6040h2BqzkaIt9NAiWkGPQ3ZM&#10;otnZkN0m6b/vHoQeH+87W4+mET11rrasYD6LQBAXVtdcKjh+v09fQDiPrLGxTAp+ycE6f3zIMNV2&#10;4D31B1+KEMIuRQWV920qpSsqMuhmtiUO3MV2Bn2AXSl1h0MIN42Mo2ghDdYcGipsaVNRcTv8GAXF&#10;dbvzn1/l2w1dstwnJ3228VKpp8n4ugLhafT/4rv7Qyt4XkRhf3gTno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RRvDEAAAA3QAAAA8AAAAAAAAAAAAAAAAAmAIAAGRycy9k&#10;b3ducmV2LnhtbFBLBQYAAAAABAAEAPUAAACJAwAAAAA=&#10;" path="m893,1c405,1,,406,,894v,488,405,893,893,893c1381,1787,1774,1382,1774,894,1774,406,1381,1,893,1xe" fillcolor="#869fb2" stroked="f">
                      <v:path arrowok="t" o:extrusionok="f" o:connecttype="custom" o:connectlocs="56,0;0,56;56,112;111,56;56,0" o:connectangles="0,0,0,0,0"/>
                    </v:shape>
                    <v:shape id="Google Shape;990;p35" o:spid="_x0000_s2111" style="position:absolute;left:10514;top:19316;width:444;height:447;visibility:visible;mso-wrap-style:square;v-text-anchor:middle" coordsize="1775,17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3ja8YA&#10;AADdAAAADwAAAGRycy9kb3ducmV2LnhtbESPQWvCQBSE74L/YXkFb2ajBGuiq4ha6KFFtAU9PrLP&#10;JDX7NmS3Mf333ULB4zAz3zDLdW9q0VHrKssKJlEMgji3uuJCwefHy3gOwnlkjbVlUvBDDtar4WCJ&#10;mbZ3PlJ38oUIEHYZKii9bzIpXV6SQRfZhjh4V9sa9EG2hdQt3gPc1HIaxzNpsOKwUGJD25Ly2+nb&#10;KMi/dgf/9l7sb+iS9Jic9cVOU6VGT/1mAcJT7x/h//arVvA8iyfw9yY8Ab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F3ja8YAAADdAAAADwAAAAAAAAAAAAAAAACYAgAAZHJz&#10;L2Rvd25yZXYueG1sUEsFBgAAAAAEAAQA9QAAAIsDAAAAAA==&#10;" path="m893,1c405,1,,406,,894v,488,405,893,893,893c1381,1787,1774,1382,1774,894,1774,406,1381,1,893,1xe" fillcolor="#869fb2" stroked="f">
                      <v:path arrowok="t" o:extrusionok="f" o:connecttype="custom" o:connectlocs="56,0;0,56;56,112;111,56;56,0" o:connectangles="0,0,0,0,0"/>
                    </v:shape>
                  </v:group>
                  <v:shape id="Google Shape;992;p35" o:spid="_x0000_s2112" type="#_x0000_t202" style="position:absolute;left:-6277;top:19764;width:34054;height:84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A/1MMA&#10;AADdAAAADwAAAGRycy9kb3ducmV2LnhtbESPzarCMBSE94LvEI7gRjTVhVeqUfxBvZu7aPUBDs2x&#10;LTYnpYlafXpzQXA5zMw3zGLVmkrcqXGlZQXjUQSCOLO65FzB+bQfzkA4j6yxskwKnuRgtex2Fhhr&#10;++CE7qnPRYCwi1FB4X0dS+myggy6ka2Jg3exjUEfZJNL3eAjwE0lJ1E0lQZLDgsF1rQtKLumN6OA&#10;1ol9/V3dwSSb3fZwKZkG8qhUv9eu5yA8tf4b/rR/tYKfaTSB/zfhCcjl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EA/1MMAAADdAAAADwAAAAAAAAAAAAAAAACYAgAAZHJzL2Rv&#10;d25yZXYueG1sUEsFBgAAAAAEAAQA9QAAAIgDAAAAAA==&#10;" filled="f" stroked="f">
                    <v:textbox inset="0,0,0,0">
                      <w:txbxContent>
                        <w:p w:rsidR="00FC7E58" w:rsidRPr="00185327" w:rsidRDefault="00FC7E58" w:rsidP="000D0CA1">
                          <w:pPr>
                            <w:keepNext/>
                            <w:bidi w:val="0"/>
                            <w:spacing w:line="240" w:lineRule="auto"/>
                            <w:jc w:val="center"/>
                            <w:rPr>
                              <w:rFonts w:ascii="Adobe Arabic" w:eastAsia="Roboto" w:hAnsi="Adobe Arabic" w:cs="Adobe Arabic"/>
                              <w:b/>
                              <w:bCs/>
                              <w:szCs w:val="28"/>
                              <w:lang w:bidi="ar-SY"/>
                            </w:rPr>
                          </w:pPr>
                          <w:r w:rsidRPr="00185327">
                            <w:rPr>
                              <w:rFonts w:ascii="Adobe Arabic" w:hAnsi="Adobe Arabic" w:cs="Adobe Arabic"/>
                              <w:b/>
                              <w:bCs/>
                              <w:sz w:val="36"/>
                              <w:szCs w:val="36"/>
                              <w:rtl/>
                            </w:rPr>
                            <w:t>الإخلاص والإتقان في العمل</w:t>
                          </w:r>
                        </w:p>
                      </w:txbxContent>
                    </v:textbox>
                  </v:shape>
                </v:group>
                <v:group id="Google Shape;993;p35" o:spid="_x0000_s2113" style="position:absolute;left:22076;top:3813;width:16301;height:15006;flip:x" coordorigin="-4663,400" coordsize="27946,257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2RJSsQAAADdAAAA&#10;DwAAAAAAAAAAAAAAAACqAgAAZHJzL2Rvd25yZXYueG1sUEsFBgAAAAAEAAQA+gAAAJsDAAAAAA==&#10;">
                  <v:shape id="Google Shape;994;p35" o:spid="_x0000_s2114" style="position:absolute;left:9278;top:19902;width:5183;height:5180;visibility:visible;mso-wrap-style:square;v-text-anchor:middle" coordsize="20730,2071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ofR8QA&#10;AADdAAAADwAAAGRycy9kb3ducmV2LnhtbESPQWvCQBSE7wX/w/IEb3XXGlSiq6hF2h6NHjw+ss8k&#10;mH0bsquJ/94tFHocZuYbZrXpbS0e1PrKsYbJWIEgzp2puNBwPh3eFyB8QDZYOyYNT/KwWQ/eVpga&#10;1/GRHlkoRISwT1FDGUKTSunzkiz6sWuIo3d1rcUQZVtI02IX4baWH0rNpMWK40KJDe1Lym/Z3Wro&#10;KvX55RI53SdZc7hfsm5HP1utR8N+uwQRqA//4b/2t9Ewn6kEft/EJyD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aH0fEAAAA3QAAAA8AAAAAAAAAAAAAAAAAmAIAAGRycy9k&#10;b3ducmV2LnhtbFBLBQYAAAAABAAEAPUAAACJAwAAAAA=&#10;" adj="-11796480,,5400" path="m10371,1c4644,1,,4633,,10359v,5715,4644,10359,10371,10359c16086,20718,20729,16074,20729,10359,20729,4633,16086,1,10371,1xe" fillcolor="#92d050" stroked="f">
                    <v:stroke joinstyle="miter"/>
                    <v:formulas/>
                    <v:path arrowok="t" o:extrusionok="f" o:connecttype="custom" o:connectlocs="648,0;0,648;648,1295;1296,648;648,0" o:connectangles="0,0,0,0,0" textboxrect="0,0,20730,20718"/>
                    <v:textbox inset="0,0,0,0">
                      <w:txbxContent>
                        <w:p w:rsidR="00FC7E58" w:rsidRDefault="00FC7E58" w:rsidP="000D0CA1">
                          <w:pPr>
                            <w:keepNext/>
                            <w:bidi w:val="0"/>
                            <w:jc w:val="center"/>
                            <w:rPr>
                              <w:color w:val="FFFFFF"/>
                              <w:szCs w:val="28"/>
                            </w:rPr>
                          </w:pPr>
                          <w:r>
                            <w:rPr>
                              <w:color w:val="FFFFFF"/>
                              <w:szCs w:val="28"/>
                            </w:rPr>
                            <w:t>03</w:t>
                          </w:r>
                        </w:p>
                      </w:txbxContent>
                    </v:textbox>
                  </v:shape>
                  <v:shape id="Google Shape;995;p35" o:spid="_x0000_s2115" style="position:absolute;left:7475;top:20042;width:3259;height:6067;visibility:visible;mso-wrap-style:square;v-text-anchor:middle" coordsize="13038,242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dl8gA&#10;AADdAAAADwAAAGRycy9kb3ducmV2LnhtbESPX0vDQBDE3wW/w7GCL2IvVqw17bWIf0BoaWmqPi+5&#10;bRLM7YW7tY1++l5B8HGYmd8w03nvWrWnEBvPBm4GGSji0tuGKwPv29frMagoyBZbz2TghyLMZ+dn&#10;U8ytP/CG9oVUKkE45migFulyrWNZk8M48B1x8nY+OJQkQ6VtwEOCu1YPs2ykHTacFmrs6Kmm8qv4&#10;dgYewmpx9Slyu3hZDsfN80ex/rWFMZcX/eMElFAv/+G/9ps1cD/K7uD0Jj0BPTs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f7R2XyAAAAN0AAAAPAAAAAAAAAAAAAAAAAJgCAABk&#10;cnMvZG93bnJldi54bWxQSwUGAAAAAAQABAD1AAAAjQMAAAAA&#10;" path="m13038,24265nfc10311,23742,7716,22420,5620,20313,,14705,,5608,5620,1e" filled="f" strokecolor="#869fb2" strokeweight="2.26528mm">
                    <v:stroke startarrowwidth="narrow" startarrowlength="short" endarrowwidth="narrow" endarrowlength="short" miterlimit="7803f" joinstyle="miter"/>
                    <v:path arrowok="t" o:extrusionok="f" o:connecttype="custom" o:connectlocs="815,1517;351,1270;351,0" o:connectangles="0,0,0"/>
                  </v:shape>
                  <v:group id="Google Shape;996;p35" o:spid="_x0000_s2116" style="position:absolute;left:2476;top:10759;width:17849;height:13791;flip:x" coordorigin="2557,10759" coordsize="17849,137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xPq0sQAAADdAAAA&#10;DwAAAAAAAAAAAAAAAACqAgAAZHJzL2Rvd25yZXYueG1sUEsFBgAAAAAEAAQA+gAAAJsDAAAAAA==&#10;">
                    <v:shape id="Google Shape;997;p35" o:spid="_x0000_s2117" style="position:absolute;left:3027;top:22655;width:3670;height:1262;visibility:visible;mso-wrap-style:square;v-text-anchor:middle" coordsize="14681,5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L0w8YA&#10;AADdAAAADwAAAGRycy9kb3ducmV2LnhtbESPT4vCMBTE7wt+h/CEvSyaukLVahQRy7rgxT/g9dE8&#10;m2LzUpqo9dtvFhb2OMzMb5jFqrO1eFDrK8cKRsMEBHHhdMWlgvMpH0xB+ICssXZMCl7kYbXsvS0w&#10;0+7JB3ocQykihH2GCkwITSalLwxZ9EPXEEfv6lqLIcq2lLrFZ4TbWn4mSSotVhwXDDa0MVTcjner&#10;YPxdV6NivzvnH+Y128rZ1zhPL0q997v1HESgLvyH/9o7rWCSJhP4fROf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aL0w8YAAADdAAAADwAAAAAAAAAAAAAAAACYAgAAZHJz&#10;L2Rvd25yZXYueG1sUEsFBgAAAAAEAAQA9QAAAIsDAAAAAA==&#10;" path="m,5048nfl9632,5048v2786,,5049,-2262,5049,-5048e" filled="f" strokecolor="#92d050" strokeweight="1.1326mm">
                      <v:stroke startarrowwidth="narrow" startarrowlength="short" endarrowwidth="narrow" endarrowlength="short" miterlimit="7803f" joinstyle="miter"/>
                      <v:path arrowok="t" o:extrusionok="f" o:connecttype="custom" o:connectlocs="0,315;602,315;917,0" o:connectangles="0,0,0"/>
                    </v:shape>
                    <v:shape id="Google Shape;998;p35" o:spid="_x0000_s2118" style="position:absolute;left:6697;top:10759;width:13710;height:12043;visibility:visible;mso-wrap-style:square;v-text-anchor:middle" coordsize="54841,48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cm68IA&#10;AADdAAAADwAAAGRycy9kb3ducmV2LnhtbERPTWsCMRC9F/ofwhR6q4mlbGU1ighWeylUt4fexs24&#10;WdxMliTq9t83B8Hj433PFoPrxIVCbD1rGI8UCOLam5YbDdV+/TIBEROywc4zafijCIv548MMS+Ov&#10;/E2XXWpEDuFYogabUl9KGWtLDuPI98SZO/rgMGUYGmkCXnO46+SrUoV02HJusNjTylJ92p2dBiwO&#10;G/vx8xbUV6WO1fb3k8ey1/r5aVhOQSQa0l18c2+NhvdC5bn5TX4Ccv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VybrwgAAAN0AAAAPAAAAAAAAAAAAAAAAAJgCAABkcnMvZG93&#10;bnJldi54bWxQSwUGAAAAAAQABAD1AAAAhwMAAAAA&#10;" path="m40958,46268nfl49805,46268v2786,,5036,-2262,5036,-5048l54841,13490v,-2786,-2250,-5036,-5036,-5036l34469,8454v-655,,-1262,-309,-1643,-833l29076,1120c28254,1,26587,1,25778,1120l22027,7621v-393,524,-1000,833,-1655,833l5049,8454c2263,8454,1,10704,1,13490r,34683e" filled="f" strokecolor="#92d050" strokeweight="1.1326mm">
                      <v:stroke startarrowwidth="narrow" startarrowlength="short" endarrowwidth="narrow" endarrowlength="short" miterlimit="7803f" joinstyle="miter"/>
                      <v:path arrowok="t" o:extrusionok="f" o:connecttype="custom" o:connectlocs="2560,2892;3113,2892;3427,2576;3427,843;3113,528;2154,528;2051,476;1817,70;1611,70;1377,476;1273,528;315,528;0,843;0,3011" o:connectangles="0,0,0,0,0,0,0,0,0,0,0,0,0,0"/>
                    </v:shape>
                    <v:shape id="Google Shape;999;p35" o:spid="_x0000_s2119" style="position:absolute;left:2557;top:23249;width:1102;height:1301;visibility:visible;mso-wrap-style:square;v-text-anchor:middle" coordsize="4406,52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KL3scA&#10;AADdAAAADwAAAGRycy9kb3ducmV2LnhtbESP0WrCQBRE3wv+w3KFvhTd6EPU6CpiFUophEQ/4JK9&#10;JtHs3TS7avr33ULBx2FmzjCrTW8acafO1ZYVTMYRCOLC6ppLBafjYTQH4TyyxsYyKfghB5v14GWF&#10;ibYPzuie+1IECLsEFVTet4mUrqjIoBvbljh4Z9sZ9EF2pdQdPgLcNHIaRbE0WHNYqLClXUXFNb8Z&#10;BWkaX+rPQz57n3ylt7Q/Zd9v+0yp12G/XYLw1Ptn+L/9oRXM4mgBf2/CE5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Gii97HAAAA3QAAAA8AAAAAAAAAAAAAAAAAmAIAAGRy&#10;cy9kb3ducmV2LnhtbFBLBQYAAAAABAAEAPUAAACMAwAAAAA=&#10;" path="m2287,l1072,1405,1,2631,2239,5203r2143,l2132,2631,4406,12,4394,,2287,xe" fillcolor="#92d050" stroked="f">
                      <v:path arrowok="t" o:extrusionok="f" o:connecttype="custom" o:connectlocs="143,0;67,88;0,165;140,325;274,325;133,165;276,1;275,0;143,0" o:connectangles="0,0,0,0,0,0,0,0,0"/>
                    </v:shape>
                  </v:group>
                  <v:group id="Google Shape;1000;p35" o:spid="_x0000_s2120" style="position:absolute;left:9108;top:6298;width:446;height:2634" coordorigin="9108,6298" coordsize="446,26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tzHZMMAAADdAAAADwAAAGRycy9kb3ducmV2LnhtbERPTYvCMBC9C/sfwix4&#10;07S7qEvXKCKueBDBuiDehmZsi82kNLGt/94cBI+P9z1f9qYSLTWutKwgHkcgiDOrS84V/J/+Rj8g&#10;nEfWWFkmBQ9ysFx8DOaYaNvxkdrU5yKEsEtQQeF9nUjpsoIMurGtiQN3tY1BH2CTS91gF8JNJb+i&#10;aCoNlhwaCqxpXVB2S+9GwbbDbvUdb9r97bp+XE6Tw3kfk1LDz371C8JT79/il3unFcymcdgf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u3MdkwwAAAN0AAAAP&#10;AAAAAAAAAAAAAAAAAKoCAABkcnMvZG93bnJldi54bWxQSwUGAAAAAAQABAD6AAAAmgMAAAAA&#10;">
                    <v:shape id="Google Shape;1001;p35" o:spid="_x0000_s2121" style="position:absolute;left:9108;top:8486;width:446;height:446;visibility:visible;mso-wrap-style:square;v-text-anchor:middle" coordsize="1787,17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PEQMkA&#10;AADdAAAADwAAAGRycy9kb3ducmV2LnhtbESP3WrCQBSE7wXfYTmF3hTdpBV/UlcpLbW9EMSfBzhm&#10;j0k0ezZk1yT26buFgpfDzHzDzJedKUVDtSssK4iHEQji1OqCMwWH/edgCsJ5ZI2lZVJwIwfLRb83&#10;x0TblrfU7HwmAoRdggpy76tESpfmZNANbUUcvJOtDfog60zqGtsAN6V8jqKxNFhwWMixovec0svu&#10;ahRczyfcHA/NevR0XrXbj9nX6Ee+KPX40L29gvDU+Xv4v/2tFUzGcQx/b8ITkI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BPEQMkAAADdAAAADwAAAAAAAAAAAAAAAACYAgAA&#10;ZHJzL2Rvd25yZXYueG1sUEsFBgAAAAAEAAQA9QAAAI4DAAAAAA==&#10;" path="m894,1c406,1,1,406,1,894v,488,405,893,893,893c1382,1787,1787,1382,1787,894,1787,406,1382,1,894,1xe" fillcolor="#869fb2" stroked="f">
                      <v:path arrowok="t" o:extrusionok="f" o:connecttype="custom" o:connectlocs="56,0;0,56;56,111;111,56;56,0" o:connectangles="0,0,0,0,0"/>
                    </v:shape>
                    <v:shape id="Google Shape;1002;p35" o:spid="_x0000_s2122" style="position:absolute;left:9108;top:7724;width:446;height:443;visibility:visible;mso-wrap-style:square;v-text-anchor:middle" coordsize="1787,1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iALcEA&#10;AADdAAAADwAAAGRycy9kb3ducmV2LnhtbESPzQrCMBCE74LvEFbwIpoq+EM1igiC3vx7gLVZ22qz&#10;KU2s9e2NIHgcZuYbZrFqTCFqqlxuWcFwEIEgTqzOOVVwOW/7MxDOI2ssLJOCNzlYLdutBcbavvhI&#10;9cmnIkDYxagg876MpXRJRgbdwJbEwbvZyqAPskqlrvAV4KaQoyiaSIM5h4UMS9pklDxOT6PgccB3&#10;mfdq7B2vibneN+PdnfdKdTvNeg7CU+P/4V97pxVMJ8MRfN+EJyCX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dYgC3BAAAA3QAAAA8AAAAAAAAAAAAAAAAAmAIAAGRycy9kb3du&#10;cmV2LnhtbFBLBQYAAAAABAAEAPUAAACGAwAAAAA=&#10;" path="m894,1c406,1,1,406,1,894v,488,405,881,893,881c1382,1775,1787,1382,1787,894,1787,406,1382,1,894,1xe" fillcolor="#869fb2" stroked="f">
                      <v:path arrowok="t" o:extrusionok="f" o:connecttype="custom" o:connectlocs="56,0;0,56;56,111;111,56;56,0" o:connectangles="0,0,0,0,0"/>
                    </v:shape>
                    <v:shape id="Google Shape;1003;p35" o:spid="_x0000_s2123" style="position:absolute;left:9108;top:6962;width:446;height:443;visibility:visible;mso-wrap-style:square;v-text-anchor:middle" coordsize="1787,1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QltsMA&#10;AADdAAAADwAAAGRycy9kb3ducmV2LnhtbESP0YrCMBRE3wX/IVzBF1lTXdSlGkUEwX3T6gdcm2tb&#10;bW5KE2v9eyMIPg4zc4ZZrFpTioZqV1hWMBpGIIhTqwvOFJyO258/EM4jaywtk4InOVgtu50Fxto+&#10;+EBN4jMRIOxiVJB7X8VSujQng25oK+LgXWxt0AdZZ1LX+AhwU8pxFE2lwYLDQo4VbXJKb8ndKLjt&#10;8VkVgwYHh3NqztfNZHflf6X6vXY9B+Gp9d/wp73TCmbT0S+834QnIJ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BQltsMAAADdAAAADwAAAAAAAAAAAAAAAACYAgAAZHJzL2Rv&#10;d25yZXYueG1sUEsFBgAAAAAEAAQA9QAAAIgDAAAAAA==&#10;" path="m894,1c406,1,1,394,1,894v,488,405,881,893,881c1382,1775,1787,1382,1787,894,1787,394,1382,1,894,1xe" fillcolor="#869fb2" stroked="f">
                      <v:path arrowok="t" o:extrusionok="f" o:connecttype="custom" o:connectlocs="56,0;0,56;56,111;111,56;56,0" o:connectangles="0,0,0,0,0"/>
                    </v:shape>
                    <v:shape id="Google Shape;1004;p35" o:spid="_x0000_s2124" style="position:absolute;left:9108;top:6298;width:446;height:444;visibility:visible;mso-wrap-style:square;v-text-anchor:middle" coordsize="1787,1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9wsMA&#10;AADdAAAADwAAAGRycy9kb3ducmV2LnhtbESP0YrCMBRE3wX/IVzBF1lTZdWlGkUEwX3T6gdcm2tb&#10;bW5KE2v9eyMIPg4zc4ZZrFpTioZqV1hWMBpGIIhTqwvOFJyO258/EM4jaywtk4InOVgtu50Fxto+&#10;+EBN4jMRIOxiVJB7X8VSujQng25oK+LgXWxt0AdZZ1LX+AhwU8pxFE2lwYLDQo4VbXJKb8ndKLjt&#10;8VkVgwYHh3NqztfNZHflf6X6vXY9B+Gp9d/wp73TCmbT0S+834QnIJ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29wsMAAADdAAAADwAAAAAAAAAAAAAAAACYAgAAZHJzL2Rv&#10;d25yZXYueG1sUEsFBgAAAAAEAAQA9QAAAIgDAAAAAA==&#10;" path="m894,1c406,1,1,394,1,894v,488,405,881,893,881c1382,1775,1787,1382,1787,894,1787,394,1382,1,894,1xe" fillcolor="#869fb2" stroked="f">
                      <v:path arrowok="t" o:extrusionok="f" o:connecttype="custom" o:connectlocs="56,0;0,56;56,111;111,56;56,0" o:connectangles="0,0,0,0,0"/>
                    </v:shape>
                  </v:group>
                  <v:shape id="Google Shape;1006;p35" o:spid="_x0000_s2125" type="#_x0000_t202" style="position:absolute;left:-4663;top:400;width:27946;height:624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AxfcQA&#10;AADdAAAADwAAAGRycy9kb3ducmV2LnhtbESPzarCMBSE94LvEI7g5qKpwlWpRvEH9W5cVH2AQ3Ns&#10;i81JaaLW+/RGEFwOM/MNM1s0phR3ql1hWcGgH4EgTq0uOFNwPm17ExDOI2ssLZOCJzlYzNutGcba&#10;Pjih+9FnIkDYxagg976KpXRpTgZd31bEwbvY2qAPss6krvER4KaUwygaSYMFh4UcK1rnlF6PN6OA&#10;lon9P1zdziSrzXp3KZh+5F6pbqdZTkF4avw3/Gn/aQXj0eAX3m/CE5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wMX3EAAAA3QAAAA8AAAAAAAAAAAAAAAAAmAIAAGRycy9k&#10;b3ducmV2LnhtbFBLBQYAAAAABAAEAPUAAACJAwAAAAA=&#10;" filled="f" stroked="f">
                    <v:textbox inset="0,0,0,0">
                      <w:txbxContent>
                        <w:p w:rsidR="00FC7E58" w:rsidRPr="00185327" w:rsidRDefault="00FC7E58" w:rsidP="000D0CA1">
                          <w:pPr>
                            <w:keepNext/>
                            <w:bidi w:val="0"/>
                            <w:jc w:val="center"/>
                            <w:rPr>
                              <w:rFonts w:ascii="Adobe Arabic" w:eastAsia="Roboto" w:hAnsi="Adobe Arabic" w:cs="Adobe Arabic"/>
                              <w:b/>
                              <w:bCs/>
                              <w:szCs w:val="28"/>
                              <w:rtl/>
                              <w:lang w:bidi="ar-SY"/>
                            </w:rPr>
                          </w:pPr>
                          <w:r w:rsidRPr="00185327">
                            <w:rPr>
                              <w:rFonts w:ascii="Adobe Arabic" w:hAnsi="Adobe Arabic" w:cs="Adobe Arabic"/>
                              <w:b/>
                              <w:bCs/>
                              <w:sz w:val="36"/>
                              <w:szCs w:val="36"/>
                              <w:rtl/>
                              <w:lang w:bidi="ar-SY"/>
                            </w:rPr>
                            <w:t>احترام وقت العمل</w:t>
                          </w:r>
                        </w:p>
                      </w:txbxContent>
                    </v:textbox>
                  </v:shape>
                </v:group>
                <w10:wrap type="square" anchorx="margin"/>
              </v:group>
            </w:pict>
          </mc:Fallback>
        </mc:AlternateContent>
      </w:r>
    </w:p>
    <w:p w:rsidR="000D0CA1" w:rsidRPr="001B10DF" w:rsidRDefault="000D0CA1" w:rsidP="000D0CA1">
      <w:pPr>
        <w:rPr>
          <w:b/>
          <w:bCs/>
          <w:rtl/>
        </w:rPr>
      </w:pPr>
    </w:p>
    <w:p w:rsidR="000D0CA1" w:rsidRDefault="000D0CA1" w:rsidP="000D0CA1">
      <w:pPr>
        <w:keepNext/>
        <w:jc w:val="center"/>
        <w:rPr>
          <w:rtl/>
        </w:rPr>
      </w:pPr>
    </w:p>
    <w:p w:rsidR="000D0CA1" w:rsidRDefault="000D0CA1" w:rsidP="000D0CA1">
      <w:pPr>
        <w:jc w:val="center"/>
        <w:rPr>
          <w:rtl/>
        </w:rPr>
      </w:pPr>
    </w:p>
    <w:p w:rsidR="000D0CA1" w:rsidRDefault="000D0CA1" w:rsidP="000D0CA1">
      <w:pPr>
        <w:jc w:val="center"/>
        <w:rPr>
          <w:rtl/>
        </w:rPr>
      </w:pPr>
    </w:p>
    <w:p w:rsidR="000D0CA1" w:rsidRDefault="000D0CA1" w:rsidP="000D0CA1">
      <w:pPr>
        <w:jc w:val="center"/>
        <w:rPr>
          <w:rtl/>
        </w:rPr>
      </w:pPr>
    </w:p>
    <w:p w:rsidR="000D0CA1" w:rsidRPr="00185327" w:rsidRDefault="000D0CA1" w:rsidP="000D0CA1">
      <w:pPr>
        <w:rPr>
          <w:rtl/>
        </w:rPr>
      </w:pPr>
    </w:p>
    <w:p w:rsidR="000D0CA1" w:rsidRDefault="000D0CA1" w:rsidP="000D0CA1">
      <w:pPr>
        <w:tabs>
          <w:tab w:val="center" w:pos="614"/>
          <w:tab w:val="right" w:pos="1228"/>
        </w:tabs>
        <w:jc w:val="left"/>
        <w:rPr>
          <w:rtl/>
        </w:rPr>
      </w:pPr>
      <w:r>
        <w:rPr>
          <w:rFonts w:hint="cs"/>
          <w:noProof/>
          <w:color w:val="C00000"/>
          <w:rtl/>
        </w:rPr>
        <mc:AlternateContent>
          <mc:Choice Requires="wpg">
            <w:drawing>
              <wp:inline distT="0" distB="0" distL="0" distR="0" wp14:anchorId="3DF67B6A" wp14:editId="33E97790">
                <wp:extent cx="2098856" cy="811530"/>
                <wp:effectExtent l="0" t="0" r="0" b="7620"/>
                <wp:docPr id="253877" name="Google Shape;2241;p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2098856" cy="811530"/>
                          <a:chOff x="32923" y="10568"/>
                          <a:chExt cx="22740" cy="8802"/>
                        </a:xfrm>
                      </wpg:grpSpPr>
                      <wps:wsp>
                        <wps:cNvPr id="253879" name="Google Shape;2242;p44"/>
                        <wps:cNvSpPr>
                          <a:spLocks/>
                        </wps:cNvSpPr>
                        <wps:spPr bwMode="auto">
                          <a:xfrm>
                            <a:off x="36053" y="10575"/>
                            <a:ext cx="19610" cy="6710"/>
                          </a:xfrm>
                          <a:custGeom>
                            <a:avLst/>
                            <a:gdLst>
                              <a:gd name="T0" fmla="*/ 1 w 104002"/>
                              <a:gd name="T1" fmla="*/ 1 h 26838"/>
                              <a:gd name="T2" fmla="*/ 1 w 104002"/>
                              <a:gd name="T3" fmla="*/ 26838 h 26838"/>
                              <a:gd name="T4" fmla="*/ 90917 w 104002"/>
                              <a:gd name="T5" fmla="*/ 26838 h 26838"/>
                              <a:gd name="T6" fmla="*/ 104002 w 104002"/>
                              <a:gd name="T7" fmla="*/ 13753 h 26838"/>
                              <a:gd name="T8" fmla="*/ 104002 w 104002"/>
                              <a:gd name="T9" fmla="*/ 11217 h 26838"/>
                              <a:gd name="T10" fmla="*/ 92798 w 104002"/>
                              <a:gd name="T11" fmla="*/ 1 h 26838"/>
                              <a:gd name="T12" fmla="*/ 1 w 104002"/>
                              <a:gd name="T13" fmla="*/ 1 h 26838"/>
                            </a:gdLst>
                            <a:ahLst/>
                            <a:cxnLst>
                              <a:cxn ang="0">
                                <a:pos x="T0" y="T1"/>
                              </a:cxn>
                              <a:cxn ang="0">
                                <a:pos x="T2" y="T3"/>
                              </a:cxn>
                              <a:cxn ang="0">
                                <a:pos x="T4" y="T5"/>
                              </a:cxn>
                              <a:cxn ang="0">
                                <a:pos x="T6" y="T7"/>
                              </a:cxn>
                              <a:cxn ang="0">
                                <a:pos x="T8" y="T9"/>
                              </a:cxn>
                              <a:cxn ang="0">
                                <a:pos x="T10" y="T11"/>
                              </a:cxn>
                              <a:cxn ang="0">
                                <a:pos x="T12" y="T13"/>
                              </a:cxn>
                            </a:cxnLst>
                            <a:rect l="0" t="0" r="r" b="b"/>
                            <a:pathLst>
                              <a:path w="104002" h="26838" extrusionOk="0">
                                <a:moveTo>
                                  <a:pt x="1" y="1"/>
                                </a:moveTo>
                                <a:lnTo>
                                  <a:pt x="1" y="26838"/>
                                </a:lnTo>
                                <a:lnTo>
                                  <a:pt x="90917" y="26838"/>
                                </a:lnTo>
                                <a:cubicBezTo>
                                  <a:pt x="98144" y="26838"/>
                                  <a:pt x="104002" y="20980"/>
                                  <a:pt x="104002" y="13753"/>
                                </a:cubicBezTo>
                                <a:lnTo>
                                  <a:pt x="104002" y="11217"/>
                                </a:lnTo>
                                <a:cubicBezTo>
                                  <a:pt x="104002" y="5025"/>
                                  <a:pt x="98989" y="1"/>
                                  <a:pt x="92798" y="1"/>
                                </a:cubicBezTo>
                                <a:lnTo>
                                  <a:pt x="1" y="1"/>
                                </a:lnTo>
                                <a:close/>
                              </a:path>
                            </a:pathLst>
                          </a:custGeom>
                          <a:solidFill>
                            <a:srgbClr val="EEEEE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53882" name="Google Shape;2243;p44"/>
                        <wps:cNvSpPr>
                          <a:spLocks/>
                        </wps:cNvSpPr>
                        <wps:spPr bwMode="auto">
                          <a:xfrm>
                            <a:off x="34632" y="16200"/>
                            <a:ext cx="3310" cy="3170"/>
                          </a:xfrm>
                          <a:custGeom>
                            <a:avLst/>
                            <a:gdLst>
                              <a:gd name="T0" fmla="*/ 0 w 13241"/>
                              <a:gd name="T1" fmla="*/ 0 h 12681"/>
                              <a:gd name="T2" fmla="*/ 0 w 13241"/>
                              <a:gd name="T3" fmla="*/ 12681 h 12681"/>
                              <a:gd name="T4" fmla="*/ 6608 w 13241"/>
                              <a:gd name="T5" fmla="*/ 8371 h 12681"/>
                              <a:gd name="T6" fmla="*/ 13240 w 13241"/>
                              <a:gd name="T7" fmla="*/ 12681 h 12681"/>
                              <a:gd name="T8" fmla="*/ 13240 w 13241"/>
                              <a:gd name="T9" fmla="*/ 0 h 12681"/>
                              <a:gd name="T10" fmla="*/ 0 w 13241"/>
                              <a:gd name="T11" fmla="*/ 0 h 12681"/>
                            </a:gdLst>
                            <a:ahLst/>
                            <a:cxnLst>
                              <a:cxn ang="0">
                                <a:pos x="T0" y="T1"/>
                              </a:cxn>
                              <a:cxn ang="0">
                                <a:pos x="T2" y="T3"/>
                              </a:cxn>
                              <a:cxn ang="0">
                                <a:pos x="T4" y="T5"/>
                              </a:cxn>
                              <a:cxn ang="0">
                                <a:pos x="T6" y="T7"/>
                              </a:cxn>
                              <a:cxn ang="0">
                                <a:pos x="T8" y="T9"/>
                              </a:cxn>
                              <a:cxn ang="0">
                                <a:pos x="T10" y="T11"/>
                              </a:cxn>
                            </a:cxnLst>
                            <a:rect l="0" t="0" r="r" b="b"/>
                            <a:pathLst>
                              <a:path w="13241" h="12681" extrusionOk="0">
                                <a:moveTo>
                                  <a:pt x="0" y="0"/>
                                </a:moveTo>
                                <a:lnTo>
                                  <a:pt x="0" y="12681"/>
                                </a:lnTo>
                                <a:lnTo>
                                  <a:pt x="6608" y="8371"/>
                                </a:lnTo>
                                <a:lnTo>
                                  <a:pt x="13240" y="12681"/>
                                </a:lnTo>
                                <a:lnTo>
                                  <a:pt x="13240" y="0"/>
                                </a:lnTo>
                                <a:lnTo>
                                  <a:pt x="0" y="0"/>
                                </a:lnTo>
                                <a:close/>
                              </a:path>
                            </a:pathLst>
                          </a:custGeom>
                          <a:solidFill>
                            <a:srgbClr val="4685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53883" name="Google Shape;2244;p44"/>
                        <wps:cNvSpPr>
                          <a:spLocks/>
                        </wps:cNvSpPr>
                        <wps:spPr bwMode="auto">
                          <a:xfrm>
                            <a:off x="32923" y="10568"/>
                            <a:ext cx="6725" cy="6724"/>
                          </a:xfrm>
                          <a:custGeom>
                            <a:avLst/>
                            <a:gdLst>
                              <a:gd name="T0" fmla="*/ 13454 w 26897"/>
                              <a:gd name="T1" fmla="*/ 1 h 26898"/>
                              <a:gd name="T2" fmla="*/ 0 w 26897"/>
                              <a:gd name="T3" fmla="*/ 13455 h 26898"/>
                              <a:gd name="T4" fmla="*/ 13454 w 26897"/>
                              <a:gd name="T5" fmla="*/ 26897 h 26898"/>
                              <a:gd name="T6" fmla="*/ 26896 w 26897"/>
                              <a:gd name="T7" fmla="*/ 13455 h 26898"/>
                              <a:gd name="T8" fmla="*/ 13454 w 26897"/>
                              <a:gd name="T9" fmla="*/ 1 h 26898"/>
                            </a:gdLst>
                            <a:ahLst/>
                            <a:cxnLst>
                              <a:cxn ang="0">
                                <a:pos x="T0" y="T1"/>
                              </a:cxn>
                              <a:cxn ang="0">
                                <a:pos x="T2" y="T3"/>
                              </a:cxn>
                              <a:cxn ang="0">
                                <a:pos x="T4" y="T5"/>
                              </a:cxn>
                              <a:cxn ang="0">
                                <a:pos x="T6" y="T7"/>
                              </a:cxn>
                              <a:cxn ang="0">
                                <a:pos x="T8" y="T9"/>
                              </a:cxn>
                            </a:cxnLst>
                            <a:rect l="0" t="0" r="r" b="b"/>
                            <a:pathLst>
                              <a:path w="26897" h="26898" extrusionOk="0">
                                <a:moveTo>
                                  <a:pt x="13454" y="1"/>
                                </a:moveTo>
                                <a:cubicBezTo>
                                  <a:pt x="6025" y="1"/>
                                  <a:pt x="0" y="6025"/>
                                  <a:pt x="0" y="13455"/>
                                </a:cubicBezTo>
                                <a:cubicBezTo>
                                  <a:pt x="0" y="20884"/>
                                  <a:pt x="6025" y="26897"/>
                                  <a:pt x="13454" y="26897"/>
                                </a:cubicBezTo>
                                <a:cubicBezTo>
                                  <a:pt x="20884" y="26897"/>
                                  <a:pt x="26896" y="20884"/>
                                  <a:pt x="26896" y="13455"/>
                                </a:cubicBezTo>
                                <a:cubicBezTo>
                                  <a:pt x="26896" y="6025"/>
                                  <a:pt x="20884" y="1"/>
                                  <a:pt x="13454" y="1"/>
                                </a:cubicBezTo>
                                <a:close/>
                              </a:path>
                            </a:pathLst>
                          </a:custGeom>
                          <a:solidFill>
                            <a:srgbClr val="9ED1F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53884" name="Google Shape;2245;p44"/>
                        <wps:cNvSpPr>
                          <a:spLocks/>
                        </wps:cNvSpPr>
                        <wps:spPr bwMode="auto">
                          <a:xfrm>
                            <a:off x="33855" y="11498"/>
                            <a:ext cx="4864" cy="4864"/>
                          </a:xfrm>
                          <a:custGeom>
                            <a:avLst/>
                            <a:gdLst>
                              <a:gd name="T0" fmla="*/ 9728 w 19456"/>
                              <a:gd name="T1" fmla="*/ 1 h 19456"/>
                              <a:gd name="T2" fmla="*/ 1 w 19456"/>
                              <a:gd name="T3" fmla="*/ 9728 h 19456"/>
                              <a:gd name="T4" fmla="*/ 9728 w 19456"/>
                              <a:gd name="T5" fmla="*/ 19455 h 19456"/>
                              <a:gd name="T6" fmla="*/ 19456 w 19456"/>
                              <a:gd name="T7" fmla="*/ 9728 h 19456"/>
                              <a:gd name="T8" fmla="*/ 9728 w 19456"/>
                              <a:gd name="T9" fmla="*/ 1 h 19456"/>
                              <a:gd name="T10" fmla="*/ 0 w 19456"/>
                              <a:gd name="T11" fmla="*/ 0 h 19456"/>
                              <a:gd name="T12" fmla="*/ 19456 w 19456"/>
                              <a:gd name="T13" fmla="*/ 19456 h 19456"/>
                            </a:gdLst>
                            <a:ahLst/>
                            <a:cxnLst>
                              <a:cxn ang="0">
                                <a:pos x="T0" y="T1"/>
                              </a:cxn>
                              <a:cxn ang="0">
                                <a:pos x="T2" y="T3"/>
                              </a:cxn>
                              <a:cxn ang="0">
                                <a:pos x="T4" y="T5"/>
                              </a:cxn>
                              <a:cxn ang="0">
                                <a:pos x="T6" y="T7"/>
                              </a:cxn>
                              <a:cxn ang="0">
                                <a:pos x="T8" y="T9"/>
                              </a:cxn>
                            </a:cxnLst>
                            <a:rect l="T10" t="T11" r="T12" b="T13"/>
                            <a:pathLst>
                              <a:path w="19456" h="19456" extrusionOk="0">
                                <a:moveTo>
                                  <a:pt x="9728" y="1"/>
                                </a:moveTo>
                                <a:cubicBezTo>
                                  <a:pt x="4347" y="1"/>
                                  <a:pt x="1" y="4346"/>
                                  <a:pt x="1" y="9728"/>
                                </a:cubicBezTo>
                                <a:cubicBezTo>
                                  <a:pt x="1" y="15098"/>
                                  <a:pt x="4347" y="19455"/>
                                  <a:pt x="9728" y="19455"/>
                                </a:cubicBezTo>
                                <a:cubicBezTo>
                                  <a:pt x="15098" y="19455"/>
                                  <a:pt x="19456" y="15098"/>
                                  <a:pt x="19456" y="9728"/>
                                </a:cubicBezTo>
                                <a:cubicBezTo>
                                  <a:pt x="19456" y="4346"/>
                                  <a:pt x="15098" y="1"/>
                                  <a:pt x="9728" y="1"/>
                                </a:cubicBezTo>
                                <a:close/>
                              </a:path>
                            </a:pathLst>
                          </a:custGeom>
                          <a:solidFill>
                            <a:srgbClr val="5EB2F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7E58" w:rsidRPr="000635F5" w:rsidRDefault="00FC7E58" w:rsidP="000D0CA1">
                              <w:pPr>
                                <w:bidi w:val="0"/>
                                <w:spacing w:line="216" w:lineRule="auto"/>
                                <w:jc w:val="center"/>
                                <w:rPr>
                                  <w:color w:val="FFFFFF"/>
                                  <w:sz w:val="40"/>
                                  <w:szCs w:val="40"/>
                                  <w:lang w:bidi="ar-SY"/>
                                </w:rPr>
                              </w:pPr>
                              <w:r>
                                <w:rPr>
                                  <w:rFonts w:hint="cs"/>
                                  <w:color w:val="FFFFFF"/>
                                  <w:sz w:val="40"/>
                                  <w:szCs w:val="40"/>
                                  <w:rtl/>
                                  <w:lang w:bidi="ar-SY"/>
                                </w:rPr>
                                <w:t>1</w:t>
                              </w:r>
                            </w:p>
                          </w:txbxContent>
                        </wps:txbx>
                        <wps:bodyPr rot="0" vert="horz" wrap="square" lIns="91425" tIns="91425" rIns="91425" bIns="91425" anchor="ctr" anchorCtr="0" upright="1">
                          <a:noAutofit/>
                        </wps:bodyPr>
                      </wps:wsp>
                      <wps:wsp>
                        <wps:cNvPr id="253885" name="Google Shape;2247;p44"/>
                        <wps:cNvSpPr txBox="1">
                          <a:spLocks noChangeArrowheads="1"/>
                        </wps:cNvSpPr>
                        <wps:spPr bwMode="auto">
                          <a:xfrm>
                            <a:off x="38877" y="11640"/>
                            <a:ext cx="16210" cy="5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3F1809" w:rsidRDefault="00FC7E58" w:rsidP="000D0CA1">
                              <w:pPr>
                                <w:pStyle w:val="ListParagraph"/>
                                <w:spacing w:line="240" w:lineRule="auto"/>
                                <w:ind w:left="113"/>
                                <w:jc w:val="both"/>
                                <w:rPr>
                                  <w:rFonts w:ascii="Adobe Arabic" w:hAnsi="Adobe Arabic" w:cs="Adobe Arabic"/>
                                  <w:b/>
                                  <w:bCs/>
                                  <w:color w:val="002060"/>
                                  <w:sz w:val="36"/>
                                  <w:szCs w:val="36"/>
                                  <w:rtl/>
                                </w:rPr>
                              </w:pPr>
                              <w:r>
                                <w:rPr>
                                  <w:rFonts w:ascii="Adobe Arabic" w:hAnsi="Adobe Arabic" w:cs="Adobe Arabic" w:hint="cs"/>
                                  <w:b/>
                                  <w:bCs/>
                                  <w:color w:val="002060"/>
                                  <w:sz w:val="36"/>
                                  <w:szCs w:val="36"/>
                                  <w:rtl/>
                                </w:rPr>
                                <w:t>العمل عبادة:</w:t>
                              </w:r>
                            </w:p>
                            <w:p w:rsidR="00FC7E58" w:rsidRPr="003F1809" w:rsidRDefault="00FC7E58" w:rsidP="000D0CA1">
                              <w:pPr>
                                <w:jc w:val="center"/>
                                <w:rPr>
                                  <w:rFonts w:ascii="Roboto" w:eastAsia="Roboto" w:hAnsi="Roboto" w:cs="Roboto"/>
                                  <w:b/>
                                  <w:bCs/>
                                  <w:color w:val="002060"/>
                                  <w:sz w:val="24"/>
                                  <w:szCs w:val="24"/>
                                </w:rPr>
                              </w:pPr>
                            </w:p>
                          </w:txbxContent>
                        </wps:txbx>
                        <wps:bodyPr rot="0" vert="horz" wrap="square" lIns="91425" tIns="91425" rIns="91425" bIns="91425" anchor="ctr" anchorCtr="0" upright="1">
                          <a:noAutofit/>
                        </wps:bodyPr>
                      </wps:wsp>
                    </wpg:wgp>
                  </a:graphicData>
                </a:graphic>
              </wp:inline>
            </w:drawing>
          </mc:Choice>
          <mc:Fallback>
            <w:pict>
              <v:group id="_x0000_s2126" style="width:165.25pt;height:63.9pt;flip:x;mso-position-horizontal-relative:char;mso-position-vertical-relative:line" coordorigin="32923,10568" coordsize="22740,88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">
                <v:shape id="Google Shape;2242;p44" o:spid="_x0000_s2127" style="position:absolute;left:36053;top:10575;width:19610;height:6710;visibility:visible;mso-wrap-style:square;v-text-anchor:middle" coordsize="104002,26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j5AMYA&#10;AADfAAAADwAAAGRycy9kb3ducmV2LnhtbESPQWsCMRSE70L/Q3gFb5rtVq2uRmnFovRS1ILXx+a5&#10;Wdy8LJuo679vBMHjMDPfMLNFaytxocaXjhW89RMQxLnTJRcK/vbfvTEIH5A1Vo5JwY08LOYvnRlm&#10;2l15S5ddKESEsM9QgQmhzqT0uSGLvu9q4ugdXWMxRNkUUjd4jXBbyTRJRtJiyXHBYE1LQ/lpd7YK&#10;PB0CpfuTW5vfQfK1Xf2Qr0dKdV/bzymIQG14hh/tjVaQDt/HHxO4/4lfQ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3j5AMYAAADfAAAADwAAAAAAAAAAAAAAAACYAgAAZHJz&#10;L2Rvd25yZXYueG1sUEsFBgAAAAAEAAQA9QAAAIsDAAAAAA==&#10;" path="m1,1r,26837l90917,26838v7227,,13085,-5858,13085,-13085l104002,11217c104002,5025,98989,1,92798,1l1,1xe" fillcolor="#eee" stroked="f">
                  <v:path arrowok="t" o:extrusionok="f" o:connecttype="custom" o:connectlocs="0,0;0,6710;17143,6710;19610,3439;19610,2804;17497,0;0,0" o:connectangles="0,0,0,0,0,0,0"/>
                </v:shape>
                <v:shape id="Google Shape;2243;p44" o:spid="_x0000_s2128" style="position:absolute;left:34632;top:16200;width:3310;height:3170;visibility:visible;mso-wrap-style:square;v-text-anchor:middle" coordsize="13241,126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nAoMcA&#10;AADfAAAADwAAAGRycy9kb3ducmV2LnhtbESPQUvDQBSE74L/YXmFXqTdNaINabdFBMVLi9ZCro/s&#10;axKafRt3t2n8911B8DjMzDfMajPaTgzkQ+tYw/1cgSCunGm51nD4ep3lIEJENtg5Jg0/FGCzvr1Z&#10;YWHchT9p2MdaJAiHAjU0MfaFlKFqyGKYu544eUfnLcYkfS2Nx0uC205mSj1Jiy2nhQZ7emmoOu3P&#10;VsPutNgOZUnfSpae7Qfu3jJ1p/V0Mj4vQUQa43/4r/1uNGSPD3mewe+f9AXk+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MJwKDHAAAA3wAAAA8AAAAAAAAAAAAAAAAAmAIAAGRy&#10;cy9kb3ducmV2LnhtbFBLBQYAAAAABAAEAPUAAACMAwAAAAA=&#10;" path="m,l,12681,6608,8371r6632,4310l13240,,,xe" fillcolor="#4685bc" stroked="f">
                  <v:path arrowok="t" o:extrusionok="f" o:connecttype="custom" o:connectlocs="0,0;0,3170;1652,2093;3310,3170;3310,0;0,0" o:connectangles="0,0,0,0,0,0"/>
                </v:shape>
                <v:shape id="Google Shape;2244;p44" o:spid="_x0000_s2129" style="position:absolute;left:32923;top:10568;width:6725;height:6724;visibility:visible;mso-wrap-style:square;v-text-anchor:middle" coordsize="26897,26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3+X8YA&#10;AADfAAAADwAAAGRycy9kb3ducmV2LnhtbESPQWvCQBSE7wX/w/IKvdVNlcaQuopohXqsEXt9zb4m&#10;abNvw+5q4r93hYLHYWa+YebLwbTiTM43lhW8jBMQxKXVDVcKDsX2OQPhA7LG1jIpuJCH5WL0MMdc&#10;254/6bwPlYgQ9jkqqEPocil9WZNBP7YdcfR+rDMYonSV1A77CDetnCRJKg02HBdq7GhdU/m3PxkF&#10;6Zf7le8lzY6pK77dsNkd+6JT6ulxWL2BCDSEe/i//aEVTF6nWTaF25/4BeTi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u3+X8YAAADfAAAADwAAAAAAAAAAAAAAAACYAgAAZHJz&#10;L2Rvd25yZXYueG1sUEsFBgAAAAAEAAQA9QAAAIsDAAAAAA==&#10;" path="m13454,1c6025,1,,6025,,13455v,7429,6025,13442,13454,13442c20884,26897,26896,20884,26896,13455,26896,6025,20884,1,13454,1xe" fillcolor="#9ed1fd" stroked="f">
                  <v:path arrowok="t" o:extrusionok="f" o:connecttype="custom" o:connectlocs="3364,0;0,3363;3364,6724;6725,3363;3364,0" o:connectangles="0,0,0,0,0"/>
                </v:shape>
                <v:shape id="Google Shape;2245;p44" o:spid="_x0000_s2130" style="position:absolute;left:33855;top:11498;width:4864;height:4864;visibility:visible;mso-wrap-style:square;v-text-anchor:middle" coordsize="19456,1945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5pO8YA&#10;AADfAAAADwAAAGRycy9kb3ducmV2LnhtbESPzWrDMBCE74W8g9hCb43UtAnGtRJMQktvJU7IebHW&#10;f7VWxlIS5+2rQiHHYXa+2ck2k+3FhUbfOtbwMlcgiEtnWq41HA8fzwkIH5AN9o5Jw408bNazhwxT&#10;4668p0sRahEh7FPU0IQwpFL6siGLfu4G4uhVbrQYohxraUa8Rrjt5UKplbTYcmxocKBtQ+VPcbbx&#10;je/hM++23bLKW3VQfNuddtxp/fQ45e8gAk3hfvyf/jIaFsvXJHmDvz0R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M5pO8YAAADfAAAADwAAAAAAAAAAAAAAAACYAgAAZHJz&#10;L2Rvd25yZXYueG1sUEsFBgAAAAAEAAQA9QAAAIsDAAAAAA==&#10;" adj="-11796480,,5400" path="m9728,1c4347,1,1,4346,1,9728v,5370,4346,9727,9727,9727c15098,19455,19456,15098,19456,9728,19456,4346,15098,1,9728,1xe" fillcolor="#5eb2fc" stroked="f">
                  <v:stroke joinstyle="miter"/>
                  <v:formulas/>
                  <v:path arrowok="t" o:extrusionok="f" o:connecttype="custom" o:connectlocs="2432,0;0,2432;2432,4864;4864,2432;2432,0" o:connectangles="0,0,0,0,0" textboxrect="0,0,19456,19456"/>
                  <v:textbox inset="2.53958mm,2.53958mm,2.53958mm,2.53958mm">
                    <w:txbxContent>
                      <w:p w:rsidR="00FC7E58" w:rsidRPr="000635F5" w:rsidRDefault="00FC7E58" w:rsidP="000D0CA1">
                        <w:pPr>
                          <w:bidi w:val="0"/>
                          <w:spacing w:line="216" w:lineRule="auto"/>
                          <w:jc w:val="center"/>
                          <w:rPr>
                            <w:color w:val="FFFFFF"/>
                            <w:sz w:val="40"/>
                            <w:szCs w:val="40"/>
                            <w:lang w:bidi="ar-SY"/>
                          </w:rPr>
                        </w:pPr>
                        <w:r>
                          <w:rPr>
                            <w:rFonts w:hint="cs"/>
                            <w:color w:val="FFFFFF"/>
                            <w:sz w:val="40"/>
                            <w:szCs w:val="40"/>
                            <w:rtl/>
                            <w:lang w:bidi="ar-SY"/>
                          </w:rPr>
                          <w:t>1</w:t>
                        </w:r>
                      </w:p>
                    </w:txbxContent>
                  </v:textbox>
                </v:shape>
                <v:shape id="Google Shape;2247;p44" o:spid="_x0000_s2131" type="#_x0000_t202" style="position:absolute;left:38877;top:11640;width:16210;height:56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eytsYA&#10;AADfAAAADwAAAGRycy9kb3ducmV2LnhtbESPT2sCMRTE74V+h/AKXopmVdRla5QiCPXgoVp6fiRv&#10;/+DmZUmyun77RhB6HGbmN8x6O9hWXMmHxrGC6SQDQaydabhS8HPej3MQISIbbB2TgjsF2G5eX9ZY&#10;GHfjb7qeYiUShEOBCuoYu0LKoGuyGCauI05e6bzFmKSvpPF4S3DbylmWLaXFhtNCjR3tatKXU28V&#10;vOvqsCqzXX9pe3+OpE35ezgqNXobPj9ARBrif/jZ/jIKZot5ni/g8Sd9Abn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DeytsYAAADfAAAADwAAAAAAAAAAAAAAAACYAgAAZHJz&#10;L2Rvd25yZXYueG1sUEsFBgAAAAAEAAQA9QAAAIsDAAAAAA==&#10;" filled="f" stroked="f">
                  <v:textbox inset="2.53958mm,2.53958mm,2.53958mm,2.53958mm">
                    <w:txbxContent>
                      <w:p w:rsidR="00FC7E58" w:rsidRPr="003F1809" w:rsidRDefault="00FC7E58" w:rsidP="000D0CA1">
                        <w:pPr>
                          <w:pStyle w:val="ListParagraph"/>
                          <w:spacing w:line="240" w:lineRule="auto"/>
                          <w:ind w:left="113"/>
                          <w:jc w:val="both"/>
                          <w:rPr>
                            <w:rFonts w:ascii="Adobe Arabic" w:hAnsi="Adobe Arabic" w:cs="Adobe Arabic"/>
                            <w:b/>
                            <w:bCs/>
                            <w:color w:val="002060"/>
                            <w:sz w:val="36"/>
                            <w:szCs w:val="36"/>
                            <w:rtl/>
                          </w:rPr>
                        </w:pPr>
                        <w:r>
                          <w:rPr>
                            <w:rFonts w:ascii="Adobe Arabic" w:hAnsi="Adobe Arabic" w:cs="Adobe Arabic" w:hint="cs"/>
                            <w:b/>
                            <w:bCs/>
                            <w:color w:val="002060"/>
                            <w:sz w:val="36"/>
                            <w:szCs w:val="36"/>
                            <w:rtl/>
                          </w:rPr>
                          <w:t>العمل عبادة:</w:t>
                        </w:r>
                      </w:p>
                      <w:p w:rsidR="00FC7E58" w:rsidRPr="003F1809" w:rsidRDefault="00FC7E58" w:rsidP="000D0CA1">
                        <w:pPr>
                          <w:jc w:val="center"/>
                          <w:rPr>
                            <w:rFonts w:ascii="Roboto" w:eastAsia="Roboto" w:hAnsi="Roboto" w:cs="Roboto"/>
                            <w:b/>
                            <w:bCs/>
                            <w:color w:val="002060"/>
                            <w:sz w:val="24"/>
                            <w:szCs w:val="24"/>
                          </w:rPr>
                        </w:pPr>
                      </w:p>
                    </w:txbxContent>
                  </v:textbox>
                </v:shape>
                <w10:wrap anchorx="page"/>
                <w10:anchorlock/>
              </v:group>
            </w:pict>
          </mc:Fallback>
        </mc:AlternateContent>
      </w:r>
      <w:r>
        <w:rPr>
          <w:rtl/>
        </w:rPr>
        <w:tab/>
      </w:r>
    </w:p>
    <w:p w:rsidR="000D0CA1" w:rsidRPr="002325F6" w:rsidRDefault="000D0CA1" w:rsidP="000D0CA1">
      <w:pPr>
        <w:rPr>
          <w:rtl/>
        </w:rPr>
      </w:pPr>
      <w:r w:rsidRPr="002325F6">
        <w:rPr>
          <w:rtl/>
        </w:rPr>
        <w:t xml:space="preserve">فالمسلم حينما يؤدي عملاً يكتسب منـه رزقـه سـواء كـان هـذا العمل فكرياً أو حرفياً إنما هو يعبد الـلـه، فالإسلام قد حض على العمـل والإنتـاج وطلب الرزق في هذه الحياة، ولم يدعو إلى الانعزالية والانقطاع عن الدنيا، والعمل من الأدلة التي تؤكد إيمان المسلم، فليس الإيمان بالتمني ولكن ما وقـر في القلـب وصدقه العمل. </w:t>
      </w:r>
    </w:p>
    <w:p w:rsidR="000D0CA1" w:rsidRDefault="000D0CA1" w:rsidP="000D0CA1">
      <w:pPr>
        <w:pageBreakBefore/>
        <w:tabs>
          <w:tab w:val="center" w:pos="614"/>
          <w:tab w:val="right" w:pos="1228"/>
        </w:tabs>
        <w:jc w:val="left"/>
        <w:rPr>
          <w:rtl/>
        </w:rPr>
      </w:pPr>
      <w:r>
        <w:rPr>
          <w:rFonts w:cs="Arial" w:hint="cs"/>
          <w:noProof/>
          <w:color w:val="C00000"/>
          <w:sz w:val="36"/>
          <w:szCs w:val="36"/>
          <w:rtl/>
        </w:rPr>
        <w:lastRenderedPageBreak/>
        <mc:AlternateContent>
          <mc:Choice Requires="wpg">
            <w:drawing>
              <wp:inline distT="0" distB="0" distL="0" distR="0" wp14:anchorId="1E9C91ED" wp14:editId="7971833C">
                <wp:extent cx="3111642" cy="808355"/>
                <wp:effectExtent l="0" t="0" r="0" b="0"/>
                <wp:docPr id="7642" name="Google Shape;2257;p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3111642" cy="808355"/>
                          <a:chOff x="32923" y="0"/>
                          <a:chExt cx="33709" cy="8767"/>
                        </a:xfrm>
                      </wpg:grpSpPr>
                      <wps:wsp>
                        <wps:cNvPr id="7643" name="Google Shape;2258;p44"/>
                        <wps:cNvSpPr>
                          <a:spLocks/>
                        </wps:cNvSpPr>
                        <wps:spPr bwMode="auto">
                          <a:xfrm>
                            <a:off x="36051" y="7"/>
                            <a:ext cx="25346" cy="6709"/>
                          </a:xfrm>
                          <a:custGeom>
                            <a:avLst/>
                            <a:gdLst>
                              <a:gd name="T0" fmla="*/ 1 w 104002"/>
                              <a:gd name="T1" fmla="*/ 1 h 26838"/>
                              <a:gd name="T2" fmla="*/ 1 w 104002"/>
                              <a:gd name="T3" fmla="*/ 26837 h 26838"/>
                              <a:gd name="T4" fmla="*/ 90917 w 104002"/>
                              <a:gd name="T5" fmla="*/ 26837 h 26838"/>
                              <a:gd name="T6" fmla="*/ 104002 w 104002"/>
                              <a:gd name="T7" fmla="*/ 13753 h 26838"/>
                              <a:gd name="T8" fmla="*/ 104002 w 104002"/>
                              <a:gd name="T9" fmla="*/ 11205 h 26838"/>
                              <a:gd name="T10" fmla="*/ 92798 w 104002"/>
                              <a:gd name="T11" fmla="*/ 1 h 26838"/>
                              <a:gd name="T12" fmla="*/ 1 w 104002"/>
                              <a:gd name="T13" fmla="*/ 1 h 26838"/>
                            </a:gdLst>
                            <a:ahLst/>
                            <a:cxnLst>
                              <a:cxn ang="0">
                                <a:pos x="T0" y="T1"/>
                              </a:cxn>
                              <a:cxn ang="0">
                                <a:pos x="T2" y="T3"/>
                              </a:cxn>
                              <a:cxn ang="0">
                                <a:pos x="T4" y="T5"/>
                              </a:cxn>
                              <a:cxn ang="0">
                                <a:pos x="T6" y="T7"/>
                              </a:cxn>
                              <a:cxn ang="0">
                                <a:pos x="T8" y="T9"/>
                              </a:cxn>
                              <a:cxn ang="0">
                                <a:pos x="T10" y="T11"/>
                              </a:cxn>
                              <a:cxn ang="0">
                                <a:pos x="T12" y="T13"/>
                              </a:cxn>
                            </a:cxnLst>
                            <a:rect l="0" t="0" r="r" b="b"/>
                            <a:pathLst>
                              <a:path w="104002" h="26838" extrusionOk="0">
                                <a:moveTo>
                                  <a:pt x="1" y="1"/>
                                </a:moveTo>
                                <a:lnTo>
                                  <a:pt x="1" y="26837"/>
                                </a:lnTo>
                                <a:lnTo>
                                  <a:pt x="90917" y="26837"/>
                                </a:lnTo>
                                <a:cubicBezTo>
                                  <a:pt x="98144" y="26837"/>
                                  <a:pt x="104002" y="20980"/>
                                  <a:pt x="104002" y="13753"/>
                                </a:cubicBezTo>
                                <a:lnTo>
                                  <a:pt x="104002" y="11205"/>
                                </a:lnTo>
                                <a:cubicBezTo>
                                  <a:pt x="104002" y="5013"/>
                                  <a:pt x="98989" y="1"/>
                                  <a:pt x="92798" y="1"/>
                                </a:cubicBezTo>
                                <a:lnTo>
                                  <a:pt x="1" y="1"/>
                                </a:lnTo>
                                <a:close/>
                              </a:path>
                            </a:pathLst>
                          </a:custGeom>
                          <a:solidFill>
                            <a:srgbClr val="EEEEE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644" name="Google Shape;2259;p44"/>
                        <wps:cNvSpPr>
                          <a:spLocks/>
                        </wps:cNvSpPr>
                        <wps:spPr bwMode="auto">
                          <a:xfrm>
                            <a:off x="34632" y="5600"/>
                            <a:ext cx="3310" cy="3167"/>
                          </a:xfrm>
                          <a:custGeom>
                            <a:avLst/>
                            <a:gdLst>
                              <a:gd name="T0" fmla="*/ 0 w 13241"/>
                              <a:gd name="T1" fmla="*/ 0 h 12669"/>
                              <a:gd name="T2" fmla="*/ 0 w 13241"/>
                              <a:gd name="T3" fmla="*/ 12669 h 12669"/>
                              <a:gd name="T4" fmla="*/ 6608 w 13241"/>
                              <a:gd name="T5" fmla="*/ 8359 h 12669"/>
                              <a:gd name="T6" fmla="*/ 13240 w 13241"/>
                              <a:gd name="T7" fmla="*/ 12669 h 12669"/>
                              <a:gd name="T8" fmla="*/ 13240 w 13241"/>
                              <a:gd name="T9" fmla="*/ 0 h 12669"/>
                              <a:gd name="T10" fmla="*/ 0 w 13241"/>
                              <a:gd name="T11" fmla="*/ 0 h 12669"/>
                            </a:gdLst>
                            <a:ahLst/>
                            <a:cxnLst>
                              <a:cxn ang="0">
                                <a:pos x="T0" y="T1"/>
                              </a:cxn>
                              <a:cxn ang="0">
                                <a:pos x="T2" y="T3"/>
                              </a:cxn>
                              <a:cxn ang="0">
                                <a:pos x="T4" y="T5"/>
                              </a:cxn>
                              <a:cxn ang="0">
                                <a:pos x="T6" y="T7"/>
                              </a:cxn>
                              <a:cxn ang="0">
                                <a:pos x="T8" y="T9"/>
                              </a:cxn>
                              <a:cxn ang="0">
                                <a:pos x="T10" y="T11"/>
                              </a:cxn>
                            </a:cxnLst>
                            <a:rect l="0" t="0" r="r" b="b"/>
                            <a:pathLst>
                              <a:path w="13241" h="12669" extrusionOk="0">
                                <a:moveTo>
                                  <a:pt x="0" y="0"/>
                                </a:moveTo>
                                <a:lnTo>
                                  <a:pt x="0" y="12669"/>
                                </a:lnTo>
                                <a:lnTo>
                                  <a:pt x="6608" y="8359"/>
                                </a:lnTo>
                                <a:lnTo>
                                  <a:pt x="13240" y="12669"/>
                                </a:lnTo>
                                <a:lnTo>
                                  <a:pt x="13240" y="0"/>
                                </a:lnTo>
                                <a:lnTo>
                                  <a:pt x="0" y="0"/>
                                </a:lnTo>
                                <a:close/>
                              </a:path>
                            </a:pathLst>
                          </a:custGeom>
                          <a:solidFill>
                            <a:srgbClr val="E0921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645" name="Google Shape;2260;p44"/>
                        <wps:cNvSpPr>
                          <a:spLocks/>
                        </wps:cNvSpPr>
                        <wps:spPr bwMode="auto">
                          <a:xfrm>
                            <a:off x="32923" y="0"/>
                            <a:ext cx="6725" cy="6724"/>
                          </a:xfrm>
                          <a:custGeom>
                            <a:avLst/>
                            <a:gdLst>
                              <a:gd name="T0" fmla="*/ 13454 w 26897"/>
                              <a:gd name="T1" fmla="*/ 1 h 26897"/>
                              <a:gd name="T2" fmla="*/ 0 w 26897"/>
                              <a:gd name="T3" fmla="*/ 13443 h 26897"/>
                              <a:gd name="T4" fmla="*/ 13454 w 26897"/>
                              <a:gd name="T5" fmla="*/ 26897 h 26897"/>
                              <a:gd name="T6" fmla="*/ 26896 w 26897"/>
                              <a:gd name="T7" fmla="*/ 13443 h 26897"/>
                              <a:gd name="T8" fmla="*/ 13454 w 26897"/>
                              <a:gd name="T9" fmla="*/ 1 h 26897"/>
                            </a:gdLst>
                            <a:ahLst/>
                            <a:cxnLst>
                              <a:cxn ang="0">
                                <a:pos x="T0" y="T1"/>
                              </a:cxn>
                              <a:cxn ang="0">
                                <a:pos x="T2" y="T3"/>
                              </a:cxn>
                              <a:cxn ang="0">
                                <a:pos x="T4" y="T5"/>
                              </a:cxn>
                              <a:cxn ang="0">
                                <a:pos x="T6" y="T7"/>
                              </a:cxn>
                              <a:cxn ang="0">
                                <a:pos x="T8" y="T9"/>
                              </a:cxn>
                            </a:cxnLst>
                            <a:rect l="0" t="0" r="r" b="b"/>
                            <a:pathLst>
                              <a:path w="26897" h="26897" extrusionOk="0">
                                <a:moveTo>
                                  <a:pt x="13454" y="1"/>
                                </a:moveTo>
                                <a:cubicBezTo>
                                  <a:pt x="6025" y="1"/>
                                  <a:pt x="0" y="6013"/>
                                  <a:pt x="0" y="13443"/>
                                </a:cubicBezTo>
                                <a:cubicBezTo>
                                  <a:pt x="0" y="20872"/>
                                  <a:pt x="6025" y="26897"/>
                                  <a:pt x="13454" y="26897"/>
                                </a:cubicBezTo>
                                <a:cubicBezTo>
                                  <a:pt x="20884" y="26897"/>
                                  <a:pt x="26896" y="20872"/>
                                  <a:pt x="26896" y="13443"/>
                                </a:cubicBezTo>
                                <a:cubicBezTo>
                                  <a:pt x="26896" y="6013"/>
                                  <a:pt x="20884" y="1"/>
                                  <a:pt x="13454" y="1"/>
                                </a:cubicBezTo>
                                <a:close/>
                              </a:path>
                            </a:pathLst>
                          </a:custGeom>
                          <a:solidFill>
                            <a:srgbClr val="FDD77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646" name="Google Shape;2261;p44"/>
                        <wps:cNvSpPr>
                          <a:spLocks/>
                        </wps:cNvSpPr>
                        <wps:spPr bwMode="auto">
                          <a:xfrm>
                            <a:off x="33855" y="930"/>
                            <a:ext cx="4864" cy="4864"/>
                          </a:xfrm>
                          <a:custGeom>
                            <a:avLst/>
                            <a:gdLst>
                              <a:gd name="T0" fmla="*/ 9728 w 19456"/>
                              <a:gd name="T1" fmla="*/ 1 h 19456"/>
                              <a:gd name="T2" fmla="*/ 1 w 19456"/>
                              <a:gd name="T3" fmla="*/ 9728 h 19456"/>
                              <a:gd name="T4" fmla="*/ 9728 w 19456"/>
                              <a:gd name="T5" fmla="*/ 19455 h 19456"/>
                              <a:gd name="T6" fmla="*/ 19456 w 19456"/>
                              <a:gd name="T7" fmla="*/ 9728 h 19456"/>
                              <a:gd name="T8" fmla="*/ 9728 w 19456"/>
                              <a:gd name="T9" fmla="*/ 1 h 19456"/>
                              <a:gd name="T10" fmla="*/ 0 w 19456"/>
                              <a:gd name="T11" fmla="*/ 0 h 19456"/>
                              <a:gd name="T12" fmla="*/ 19456 w 19456"/>
                              <a:gd name="T13" fmla="*/ 19456 h 19456"/>
                            </a:gdLst>
                            <a:ahLst/>
                            <a:cxnLst>
                              <a:cxn ang="0">
                                <a:pos x="T0" y="T1"/>
                              </a:cxn>
                              <a:cxn ang="0">
                                <a:pos x="T2" y="T3"/>
                              </a:cxn>
                              <a:cxn ang="0">
                                <a:pos x="T4" y="T5"/>
                              </a:cxn>
                              <a:cxn ang="0">
                                <a:pos x="T6" y="T7"/>
                              </a:cxn>
                              <a:cxn ang="0">
                                <a:pos x="T8" y="T9"/>
                              </a:cxn>
                            </a:cxnLst>
                            <a:rect l="T10" t="T11" r="T12" b="T13"/>
                            <a:pathLst>
                              <a:path w="19456" h="19456" extrusionOk="0">
                                <a:moveTo>
                                  <a:pt x="9728" y="1"/>
                                </a:moveTo>
                                <a:cubicBezTo>
                                  <a:pt x="4347" y="1"/>
                                  <a:pt x="1" y="4358"/>
                                  <a:pt x="1" y="9728"/>
                                </a:cubicBezTo>
                                <a:cubicBezTo>
                                  <a:pt x="1" y="15098"/>
                                  <a:pt x="4347" y="19455"/>
                                  <a:pt x="9728" y="19455"/>
                                </a:cubicBezTo>
                                <a:cubicBezTo>
                                  <a:pt x="15098" y="19455"/>
                                  <a:pt x="19456" y="15098"/>
                                  <a:pt x="19456" y="9728"/>
                                </a:cubicBezTo>
                                <a:cubicBezTo>
                                  <a:pt x="19456" y="4358"/>
                                  <a:pt x="15098" y="1"/>
                                  <a:pt x="9728" y="1"/>
                                </a:cubicBezTo>
                                <a:close/>
                              </a:path>
                            </a:pathLst>
                          </a:custGeom>
                          <a:solidFill>
                            <a:srgbClr val="FCBD24"/>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7E58" w:rsidRPr="003F1809" w:rsidRDefault="00FC7E58" w:rsidP="000D0CA1">
                              <w:pPr>
                                <w:bidi w:val="0"/>
                                <w:spacing w:after="240" w:line="216" w:lineRule="auto"/>
                                <w:jc w:val="center"/>
                                <w:rPr>
                                  <w:rFonts w:ascii="Adobe Arabic" w:hAnsi="Adobe Arabic" w:cs="Adobe Arabic"/>
                                  <w:b/>
                                  <w:bCs/>
                                  <w:color w:val="FFFFFF"/>
                                  <w:sz w:val="40"/>
                                  <w:szCs w:val="40"/>
                                  <w:lang w:val="en-GB" w:bidi="ar-SY"/>
                                </w:rPr>
                              </w:pPr>
                              <w:r>
                                <w:rPr>
                                  <w:rFonts w:ascii="Adobe Arabic" w:hAnsi="Adobe Arabic" w:cs="Adobe Arabic"/>
                                  <w:b/>
                                  <w:bCs/>
                                  <w:color w:val="FFFFFF"/>
                                  <w:sz w:val="40"/>
                                  <w:szCs w:val="40"/>
                                  <w:lang w:val="en-GB" w:bidi="ar-SY"/>
                                </w:rPr>
                                <w:t>2</w:t>
                              </w:r>
                            </w:p>
                          </w:txbxContent>
                        </wps:txbx>
                        <wps:bodyPr rot="0" vert="horz" wrap="square" lIns="91425" tIns="91425" rIns="91425" bIns="91425" anchor="ctr" anchorCtr="0" upright="1">
                          <a:noAutofit/>
                        </wps:bodyPr>
                      </wps:wsp>
                      <wps:wsp>
                        <wps:cNvPr id="7647" name="Google Shape;2263;p44"/>
                        <wps:cNvSpPr txBox="1">
                          <a:spLocks noChangeArrowheads="1"/>
                        </wps:cNvSpPr>
                        <wps:spPr bwMode="auto">
                          <a:xfrm>
                            <a:off x="40093" y="619"/>
                            <a:ext cx="26539" cy="57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3F1809" w:rsidRDefault="00FC7E58" w:rsidP="000D0CA1">
                              <w:pPr>
                                <w:rPr>
                                  <w:rFonts w:ascii="Adobe Arabic" w:eastAsia="Roboto" w:hAnsi="Adobe Arabic" w:cs="Adobe Arabic"/>
                                  <w:b/>
                                  <w:bCs/>
                                  <w:color w:val="002060"/>
                                  <w:szCs w:val="28"/>
                                  <w:rtl/>
                                </w:rPr>
                              </w:pPr>
                              <w:r>
                                <w:rPr>
                                  <w:rFonts w:ascii="Adobe Arabic" w:hAnsi="Adobe Arabic" w:cs="Adobe Arabic" w:hint="cs"/>
                                  <w:b/>
                                  <w:bCs/>
                                  <w:color w:val="002060"/>
                                  <w:sz w:val="36"/>
                                  <w:szCs w:val="36"/>
                                  <w:rtl/>
                                </w:rPr>
                                <w:t>الإخلاص والإتقان في العمل:</w:t>
                              </w:r>
                            </w:p>
                          </w:txbxContent>
                        </wps:txbx>
                        <wps:bodyPr rot="0" vert="horz" wrap="square" lIns="91425" tIns="91425" rIns="91425" bIns="91425" anchor="ctr" anchorCtr="0" upright="1">
                          <a:noAutofit/>
                        </wps:bodyPr>
                      </wps:wsp>
                    </wpg:wgp>
                  </a:graphicData>
                </a:graphic>
              </wp:inline>
            </w:drawing>
          </mc:Choice>
          <mc:Fallback>
            <w:pict>
              <v:group id="_x0000_s2132" style="width:245pt;height:63.65pt;flip:x;mso-position-horizontal-relative:char;mso-position-vertical-relative:line" coordorigin="32923" coordsize="33709,87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">
                <v:shape id="Google Shape;2258;p44" o:spid="_x0000_s2133" style="position:absolute;left:36051;top:7;width:25346;height:6709;visibility:visible;mso-wrap-style:square;v-text-anchor:middle" coordsize="104002,26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nWC8MA&#10;AADdAAAADwAAAGRycy9kb3ducmV2LnhtbESPT4vCMBTE74LfITzBm6b+obt0jaKiuHhZ1IW9Pppn&#10;U2xeShO1fvuNIHgcZuY3zGzR2krcqPGlYwWjYQKCOHe65ELB72k7+AThA7LGyjEpeJCHxbzbmWGm&#10;3Z0PdDuGQkQI+wwVmBDqTEqfG7Loh64mjt7ZNRZDlE0hdYP3CLeVHCdJKi2WHBcM1rQ2lF+OV6vA&#10;01+g8eniduZnmqwOmz35OlWq32uXXyACteEdfrW/tYKPdDqB55v4BOT8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KnWC8MAAADdAAAADwAAAAAAAAAAAAAAAACYAgAAZHJzL2Rv&#10;d25yZXYueG1sUEsFBgAAAAAEAAQA9QAAAIgDAAAAAA==&#10;" path="m1,1r,26836l90917,26837v7227,,13085,-5857,13085,-13084l104002,11205c104002,5013,98989,1,92798,1l1,1xe" fillcolor="#eee" stroked="f">
                  <v:path arrowok="t" o:extrusionok="f" o:connecttype="custom" o:connectlocs="0,0;0,6709;22157,6709;25346,3438;25346,2801;22616,0;0,0" o:connectangles="0,0,0,0,0,0,0"/>
                </v:shape>
                <v:shape id="Google Shape;2259;p44" o:spid="_x0000_s2134" style="position:absolute;left:34632;top:5600;width:3310;height:3167;visibility:visible;mso-wrap-style:square;v-text-anchor:middle" coordsize="13241,12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KXV8YA&#10;AADdAAAADwAAAGRycy9kb3ducmV2LnhtbESPQUvDQBSE74L/YXmF3uymEquN3RZpKXgQxOrB4yP7&#10;uhvMvg3ZZxL99a4geBxm5htms5tCqwbqUxPZwHJRgCKuo23YGXh7PV7dgUqCbLGNTAa+KMFue3mx&#10;wcrGkV9oOIlTGcKpQgNepKu0TrWngGkRO+LsnWMfULLsnbY9jhkeWn1dFCsdsOG84LGjvaf64/QZ&#10;DKwPQ1k8yfuzG8bz6OXmsHfrb2Pms+nhHpTQJP/hv/ajNXC7Kkv4fZOfgN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HKXV8YAAADdAAAADwAAAAAAAAAAAAAAAACYAgAAZHJz&#10;L2Rvd25yZXYueG1sUEsFBgAAAAAEAAQA9QAAAIsDAAAAAA==&#10;" path="m,l,12669,6608,8359r6632,4310l13240,,,xe" fillcolor="#e09214" stroked="f">
                  <v:path arrowok="t" o:extrusionok="f" o:connecttype="custom" o:connectlocs="0,0;0,3167;1652,2090;3310,3167;3310,0;0,0" o:connectangles="0,0,0,0,0,0"/>
                </v:shape>
                <v:shape id="Google Shape;2260;p44" o:spid="_x0000_s2135" style="position:absolute;left:32923;width:6725;height:6724;visibility:visible;mso-wrap-style:square;v-text-anchor:middle" coordsize="26897,268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LwOMYA&#10;AADdAAAADwAAAGRycy9kb3ducmV2LnhtbESPQWsCMRSE7wX/Q3hCbzWrVC1bo6io6EWobT0/N8/N&#10;6uZl2URd/31TEDwOM/MNM5o0thRXqn3hWEG3k4AgzpwuOFfw8718+wDhA7LG0jEpuJOHybj1MsJU&#10;uxt/0XUXchEh7FNUYEKoUil9Zsii77iKOHpHV1sMUda51DXeItyWspckA2mx4LhgsKK5oey8u1gF&#10;62VxcM3itzfc3ucbI0+r/Wq2V+q13Uw/QQRqwjP8aK+1guHgvQ//b+ITkO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ZLwOMYAAADdAAAADwAAAAAAAAAAAAAAAACYAgAAZHJz&#10;L2Rvd25yZXYueG1sUEsFBgAAAAAEAAQA9QAAAIsDAAAAAA==&#10;" path="m13454,1c6025,1,,6013,,13443v,7429,6025,13454,13454,13454c20884,26897,26896,20872,26896,13443,26896,6013,20884,1,13454,1xe" fillcolor="#fdd77c" stroked="f">
                  <v:path arrowok="t" o:extrusionok="f" o:connecttype="custom" o:connectlocs="3364,0;0,3361;3364,6724;6725,3361;3364,0" o:connectangles="0,0,0,0,0"/>
                </v:shape>
                <v:shape id="Google Shape;2261;p44" o:spid="_x0000_s2136" style="position:absolute;left:33855;top:930;width:4864;height:4864;visibility:visible;mso-wrap-style:square;v-text-anchor:middle" coordsize="19456,1945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AkXcgA&#10;AADdAAAADwAAAGRycy9kb3ducmV2LnhtbESPW2vCQBSE3wv9D8sp+FY3FYmSuhEvWEUfSq0U+naa&#10;PbnQ7NmQ3Zr4711B6OMwM98ws3lvanGm1lWWFbwMIxDEmdUVFwpOn5vnKQjnkTXWlknBhRzM08eH&#10;GSbadvxB56MvRICwS1BB6X2TSOmykgy6oW2Ig5fb1qAPsi2kbrELcFPLURTF0mDFYaHEhlYlZb/H&#10;P6NgO1l2fr06Lb5zeZnuf96+Du9slBo89YtXEJ56/x++t3dawSQex3B7E56ATK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DgCRdyAAAAN0AAAAPAAAAAAAAAAAAAAAAAJgCAABk&#10;cnMvZG93bnJldi54bWxQSwUGAAAAAAQABAD1AAAAjQMAAAAA&#10;" adj="-11796480,,5400" path="m9728,1c4347,1,1,4358,1,9728v,5370,4346,9727,9727,9727c15098,19455,19456,15098,19456,9728,19456,4358,15098,1,9728,1xe" fillcolor="#fcbd24" stroked="f">
                  <v:stroke joinstyle="miter"/>
                  <v:formulas/>
                  <v:path arrowok="t" o:extrusionok="f" o:connecttype="custom" o:connectlocs="2432,0;0,2432;2432,4864;4864,2432;2432,0" o:connectangles="0,0,0,0,0" textboxrect="0,0,19456,19456"/>
                  <v:textbox inset="2.53958mm,2.53958mm,2.53958mm,2.53958mm">
                    <w:txbxContent>
                      <w:p w:rsidR="00FC7E58" w:rsidRPr="003F1809" w:rsidRDefault="00FC7E58" w:rsidP="000D0CA1">
                        <w:pPr>
                          <w:bidi w:val="0"/>
                          <w:spacing w:after="240" w:line="216" w:lineRule="auto"/>
                          <w:jc w:val="center"/>
                          <w:rPr>
                            <w:rFonts w:ascii="Adobe Arabic" w:hAnsi="Adobe Arabic" w:cs="Adobe Arabic"/>
                            <w:b/>
                            <w:bCs/>
                            <w:color w:val="FFFFFF"/>
                            <w:sz w:val="40"/>
                            <w:szCs w:val="40"/>
                            <w:lang w:val="en-GB" w:bidi="ar-SY"/>
                          </w:rPr>
                        </w:pPr>
                        <w:r>
                          <w:rPr>
                            <w:rFonts w:ascii="Adobe Arabic" w:hAnsi="Adobe Arabic" w:cs="Adobe Arabic"/>
                            <w:b/>
                            <w:bCs/>
                            <w:color w:val="FFFFFF"/>
                            <w:sz w:val="40"/>
                            <w:szCs w:val="40"/>
                            <w:lang w:val="en-GB" w:bidi="ar-SY"/>
                          </w:rPr>
                          <w:t>2</w:t>
                        </w:r>
                      </w:p>
                    </w:txbxContent>
                  </v:textbox>
                </v:shape>
                <v:shape id="Google Shape;2263;p44" o:spid="_x0000_s2137" type="#_x0000_t202" style="position:absolute;left:40093;top:619;width:26539;height:57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QJ4cQA&#10;AADdAAAADwAAAGRycy9kb3ducmV2LnhtbESPzWsCMRTE7wX/h/AEL6VmleLK1igiFOrBgx94fiRv&#10;P3DzsiRZ3f73jVDwOMzMb5jVZrCtuJMPjWMFs2kGglg703Cl4HL+/liCCBHZYOuYFPxSgM169LbC&#10;wrgHH+l+ipVIEA4FKqhj7Aopg67JYpi6jjh5pfMWY5K+ksbjI8FtK+dZtpAWG04LNXa0q0nfTr1V&#10;8K6rfV5mu/7W9v4cSZvyuj8oNRkP2y8QkYb4Cv+3f4yCfPGZw/NNeg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A0CeHEAAAA3QAAAA8AAAAAAAAAAAAAAAAAmAIAAGRycy9k&#10;b3ducmV2LnhtbFBLBQYAAAAABAAEAPUAAACJAwAAAAA=&#10;" filled="f" stroked="f">
                  <v:textbox inset="2.53958mm,2.53958mm,2.53958mm,2.53958mm">
                    <w:txbxContent>
                      <w:p w:rsidR="00FC7E58" w:rsidRPr="003F1809" w:rsidRDefault="00FC7E58" w:rsidP="000D0CA1">
                        <w:pPr>
                          <w:rPr>
                            <w:rFonts w:ascii="Adobe Arabic" w:eastAsia="Roboto" w:hAnsi="Adobe Arabic" w:cs="Adobe Arabic"/>
                            <w:b/>
                            <w:bCs/>
                            <w:color w:val="002060"/>
                            <w:szCs w:val="28"/>
                            <w:rtl/>
                          </w:rPr>
                        </w:pPr>
                        <w:r>
                          <w:rPr>
                            <w:rFonts w:ascii="Adobe Arabic" w:hAnsi="Adobe Arabic" w:cs="Adobe Arabic" w:hint="cs"/>
                            <w:b/>
                            <w:bCs/>
                            <w:color w:val="002060"/>
                            <w:sz w:val="36"/>
                            <w:szCs w:val="36"/>
                            <w:rtl/>
                          </w:rPr>
                          <w:t>الإخلاص والإتقان في العمل:</w:t>
                        </w:r>
                      </w:p>
                    </w:txbxContent>
                  </v:textbox>
                </v:shape>
                <w10:wrap anchorx="page"/>
                <w10:anchorlock/>
              </v:group>
            </w:pict>
          </mc:Fallback>
        </mc:AlternateContent>
      </w:r>
    </w:p>
    <w:p w:rsidR="000D0CA1" w:rsidRDefault="000D0CA1" w:rsidP="000D0CA1">
      <w:pPr>
        <w:rPr>
          <w:rtl/>
        </w:rPr>
      </w:pPr>
      <w:r w:rsidRPr="002325F6">
        <w:rPr>
          <w:rtl/>
        </w:rPr>
        <w:t xml:space="preserve">حرص الإسلام على تحصـين العمـل مـن الفسـاد والريـاء والنفاق بأن جعل أساس الأعمال النية، وأن تكون مخلصة لله سبحانه وتعالى، فـذلك يصون الفرد والمجتمع ككل من جو الفساد والانحراف على نحـو إرضـاء المصـلحة الذاتية على حساب المصلحة العامة، وهنا نؤكد أيضا على ضرورة تـوافر الخـبرة في العمل، بصفتها أحد أهم مفاتيح الإتقان ومدخل أساسي للإبداع والتميز. </w:t>
      </w:r>
    </w:p>
    <w:p w:rsidR="000D0CA1" w:rsidRDefault="000D0CA1" w:rsidP="000D0CA1">
      <w:pPr>
        <w:rPr>
          <w:rtl/>
        </w:rPr>
      </w:pPr>
      <w:r>
        <w:rPr>
          <w:rFonts w:ascii="Sakkal Majalla" w:hAnsi="Sakkal Majalla"/>
          <w:noProof/>
          <w:sz w:val="34"/>
          <w:rtl/>
        </w:rPr>
        <mc:AlternateContent>
          <mc:Choice Requires="wpg">
            <w:drawing>
              <wp:inline distT="0" distB="0" distL="0" distR="0" wp14:anchorId="758BED63" wp14:editId="15FF9D68">
                <wp:extent cx="2191766" cy="814326"/>
                <wp:effectExtent l="0" t="0" r="0" b="5080"/>
                <wp:docPr id="3616" name="Google Shape;2265;p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2191766" cy="814326"/>
                          <a:chOff x="0" y="21139"/>
                          <a:chExt cx="23743" cy="8830"/>
                        </a:xfrm>
                      </wpg:grpSpPr>
                      <wps:wsp>
                        <wps:cNvPr id="3617" name="Google Shape;2266;p44"/>
                        <wps:cNvSpPr>
                          <a:spLocks/>
                        </wps:cNvSpPr>
                        <wps:spPr bwMode="auto">
                          <a:xfrm>
                            <a:off x="3125" y="21147"/>
                            <a:ext cx="20136" cy="6710"/>
                          </a:xfrm>
                          <a:custGeom>
                            <a:avLst/>
                            <a:gdLst>
                              <a:gd name="T0" fmla="*/ 1 w 104014"/>
                              <a:gd name="T1" fmla="*/ 1 h 26838"/>
                              <a:gd name="T2" fmla="*/ 1 w 104014"/>
                              <a:gd name="T3" fmla="*/ 26838 h 26838"/>
                              <a:gd name="T4" fmla="*/ 90929 w 104014"/>
                              <a:gd name="T5" fmla="*/ 26838 h 26838"/>
                              <a:gd name="T6" fmla="*/ 104014 w 104014"/>
                              <a:gd name="T7" fmla="*/ 13753 h 26838"/>
                              <a:gd name="T8" fmla="*/ 104014 w 104014"/>
                              <a:gd name="T9" fmla="*/ 11205 h 26838"/>
                              <a:gd name="T10" fmla="*/ 92810 w 104014"/>
                              <a:gd name="T11" fmla="*/ 1 h 26838"/>
                              <a:gd name="T12" fmla="*/ 1 w 104014"/>
                              <a:gd name="T13" fmla="*/ 1 h 26838"/>
                            </a:gdLst>
                            <a:ahLst/>
                            <a:cxnLst>
                              <a:cxn ang="0">
                                <a:pos x="T0" y="T1"/>
                              </a:cxn>
                              <a:cxn ang="0">
                                <a:pos x="T2" y="T3"/>
                              </a:cxn>
                              <a:cxn ang="0">
                                <a:pos x="T4" y="T5"/>
                              </a:cxn>
                              <a:cxn ang="0">
                                <a:pos x="T6" y="T7"/>
                              </a:cxn>
                              <a:cxn ang="0">
                                <a:pos x="T8" y="T9"/>
                              </a:cxn>
                              <a:cxn ang="0">
                                <a:pos x="T10" y="T11"/>
                              </a:cxn>
                              <a:cxn ang="0">
                                <a:pos x="T12" y="T13"/>
                              </a:cxn>
                            </a:cxnLst>
                            <a:rect l="0" t="0" r="r" b="b"/>
                            <a:pathLst>
                              <a:path w="104014" h="26838" extrusionOk="0">
                                <a:moveTo>
                                  <a:pt x="1" y="1"/>
                                </a:moveTo>
                                <a:lnTo>
                                  <a:pt x="1" y="26838"/>
                                </a:lnTo>
                                <a:lnTo>
                                  <a:pt x="90929" y="26838"/>
                                </a:lnTo>
                                <a:cubicBezTo>
                                  <a:pt x="98156" y="26838"/>
                                  <a:pt x="104014" y="20980"/>
                                  <a:pt x="104014" y="13753"/>
                                </a:cubicBezTo>
                                <a:lnTo>
                                  <a:pt x="104014" y="11205"/>
                                </a:lnTo>
                                <a:cubicBezTo>
                                  <a:pt x="104014" y="5013"/>
                                  <a:pt x="98989" y="1"/>
                                  <a:pt x="92810" y="1"/>
                                </a:cubicBezTo>
                                <a:lnTo>
                                  <a:pt x="1" y="1"/>
                                </a:lnTo>
                                <a:close/>
                              </a:path>
                            </a:pathLst>
                          </a:custGeom>
                          <a:solidFill>
                            <a:srgbClr val="EEEEE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618" name="Google Shape;2267;p44"/>
                        <wps:cNvSpPr>
                          <a:spLocks/>
                        </wps:cNvSpPr>
                        <wps:spPr bwMode="auto">
                          <a:xfrm>
                            <a:off x="1705" y="26802"/>
                            <a:ext cx="3310" cy="3167"/>
                          </a:xfrm>
                          <a:custGeom>
                            <a:avLst/>
                            <a:gdLst>
                              <a:gd name="T0" fmla="*/ 1 w 13241"/>
                              <a:gd name="T1" fmla="*/ 0 h 12669"/>
                              <a:gd name="T2" fmla="*/ 1 w 13241"/>
                              <a:gd name="T3" fmla="*/ 12669 h 12669"/>
                              <a:gd name="T4" fmla="*/ 6620 w 13241"/>
                              <a:gd name="T5" fmla="*/ 8359 h 12669"/>
                              <a:gd name="T6" fmla="*/ 13240 w 13241"/>
                              <a:gd name="T7" fmla="*/ 12669 h 12669"/>
                              <a:gd name="T8" fmla="*/ 13240 w 13241"/>
                              <a:gd name="T9" fmla="*/ 0 h 12669"/>
                              <a:gd name="T10" fmla="*/ 1 w 13241"/>
                              <a:gd name="T11" fmla="*/ 0 h 12669"/>
                            </a:gdLst>
                            <a:ahLst/>
                            <a:cxnLst>
                              <a:cxn ang="0">
                                <a:pos x="T0" y="T1"/>
                              </a:cxn>
                              <a:cxn ang="0">
                                <a:pos x="T2" y="T3"/>
                              </a:cxn>
                              <a:cxn ang="0">
                                <a:pos x="T4" y="T5"/>
                              </a:cxn>
                              <a:cxn ang="0">
                                <a:pos x="T6" y="T7"/>
                              </a:cxn>
                              <a:cxn ang="0">
                                <a:pos x="T8" y="T9"/>
                              </a:cxn>
                              <a:cxn ang="0">
                                <a:pos x="T10" y="T11"/>
                              </a:cxn>
                            </a:cxnLst>
                            <a:rect l="0" t="0" r="r" b="b"/>
                            <a:pathLst>
                              <a:path w="13241" h="12669" extrusionOk="0">
                                <a:moveTo>
                                  <a:pt x="1" y="0"/>
                                </a:moveTo>
                                <a:lnTo>
                                  <a:pt x="1" y="12669"/>
                                </a:lnTo>
                                <a:lnTo>
                                  <a:pt x="6620" y="8359"/>
                                </a:lnTo>
                                <a:lnTo>
                                  <a:pt x="13240" y="12669"/>
                                </a:lnTo>
                                <a:lnTo>
                                  <a:pt x="13240" y="0"/>
                                </a:lnTo>
                                <a:lnTo>
                                  <a:pt x="1" y="0"/>
                                </a:lnTo>
                                <a:close/>
                              </a:path>
                            </a:pathLst>
                          </a:custGeom>
                          <a:solidFill>
                            <a:srgbClr val="C6282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619" name="Google Shape;2268;p44"/>
                        <wps:cNvSpPr>
                          <a:spLocks/>
                        </wps:cNvSpPr>
                        <wps:spPr bwMode="auto">
                          <a:xfrm>
                            <a:off x="0" y="21139"/>
                            <a:ext cx="6724" cy="6724"/>
                          </a:xfrm>
                          <a:custGeom>
                            <a:avLst/>
                            <a:gdLst>
                              <a:gd name="T0" fmla="*/ 13442 w 26897"/>
                              <a:gd name="T1" fmla="*/ 1 h 26898"/>
                              <a:gd name="T2" fmla="*/ 0 w 26897"/>
                              <a:gd name="T3" fmla="*/ 13443 h 26898"/>
                              <a:gd name="T4" fmla="*/ 13442 w 26897"/>
                              <a:gd name="T5" fmla="*/ 26897 h 26898"/>
                              <a:gd name="T6" fmla="*/ 26896 w 26897"/>
                              <a:gd name="T7" fmla="*/ 13443 h 26898"/>
                              <a:gd name="T8" fmla="*/ 13442 w 26897"/>
                              <a:gd name="T9" fmla="*/ 1 h 26898"/>
                            </a:gdLst>
                            <a:ahLst/>
                            <a:cxnLst>
                              <a:cxn ang="0">
                                <a:pos x="T0" y="T1"/>
                              </a:cxn>
                              <a:cxn ang="0">
                                <a:pos x="T2" y="T3"/>
                              </a:cxn>
                              <a:cxn ang="0">
                                <a:pos x="T4" y="T5"/>
                              </a:cxn>
                              <a:cxn ang="0">
                                <a:pos x="T6" y="T7"/>
                              </a:cxn>
                              <a:cxn ang="0">
                                <a:pos x="T8" y="T9"/>
                              </a:cxn>
                            </a:cxnLst>
                            <a:rect l="0" t="0" r="r" b="b"/>
                            <a:pathLst>
                              <a:path w="26897" h="26898" extrusionOk="0">
                                <a:moveTo>
                                  <a:pt x="13442" y="1"/>
                                </a:moveTo>
                                <a:cubicBezTo>
                                  <a:pt x="6013" y="1"/>
                                  <a:pt x="0" y="6025"/>
                                  <a:pt x="0" y="13443"/>
                                </a:cubicBezTo>
                                <a:cubicBezTo>
                                  <a:pt x="0" y="20873"/>
                                  <a:pt x="6013" y="26897"/>
                                  <a:pt x="13442" y="26897"/>
                                </a:cubicBezTo>
                                <a:cubicBezTo>
                                  <a:pt x="20872" y="26897"/>
                                  <a:pt x="26896" y="20873"/>
                                  <a:pt x="26896" y="13443"/>
                                </a:cubicBezTo>
                                <a:cubicBezTo>
                                  <a:pt x="26896" y="6025"/>
                                  <a:pt x="20872" y="1"/>
                                  <a:pt x="13442" y="1"/>
                                </a:cubicBezTo>
                                <a:close/>
                              </a:path>
                            </a:pathLst>
                          </a:custGeom>
                          <a:solidFill>
                            <a:srgbClr val="F489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620" name="Google Shape;2269;p44"/>
                        <wps:cNvSpPr>
                          <a:spLocks/>
                        </wps:cNvSpPr>
                        <wps:spPr bwMode="auto">
                          <a:xfrm>
                            <a:off x="928" y="22068"/>
                            <a:ext cx="4864" cy="4867"/>
                          </a:xfrm>
                          <a:custGeom>
                            <a:avLst/>
                            <a:gdLst>
                              <a:gd name="T0" fmla="*/ 9728 w 19456"/>
                              <a:gd name="T1" fmla="*/ 1 h 19468"/>
                              <a:gd name="T2" fmla="*/ 1 w 19456"/>
                              <a:gd name="T3" fmla="*/ 9728 h 19468"/>
                              <a:gd name="T4" fmla="*/ 9728 w 19456"/>
                              <a:gd name="T5" fmla="*/ 19467 h 19468"/>
                              <a:gd name="T6" fmla="*/ 19456 w 19456"/>
                              <a:gd name="T7" fmla="*/ 9728 h 19468"/>
                              <a:gd name="T8" fmla="*/ 9728 w 19456"/>
                              <a:gd name="T9" fmla="*/ 1 h 19468"/>
                              <a:gd name="T10" fmla="*/ 0 w 19456"/>
                              <a:gd name="T11" fmla="*/ 0 h 19468"/>
                              <a:gd name="T12" fmla="*/ 19456 w 19456"/>
                              <a:gd name="T13" fmla="*/ 19468 h 19468"/>
                            </a:gdLst>
                            <a:ahLst/>
                            <a:cxnLst>
                              <a:cxn ang="0">
                                <a:pos x="T0" y="T1"/>
                              </a:cxn>
                              <a:cxn ang="0">
                                <a:pos x="T2" y="T3"/>
                              </a:cxn>
                              <a:cxn ang="0">
                                <a:pos x="T4" y="T5"/>
                              </a:cxn>
                              <a:cxn ang="0">
                                <a:pos x="T6" y="T7"/>
                              </a:cxn>
                              <a:cxn ang="0">
                                <a:pos x="T8" y="T9"/>
                              </a:cxn>
                            </a:cxnLst>
                            <a:rect l="T10" t="T11" r="T12" b="T13"/>
                            <a:pathLst>
                              <a:path w="19456" h="19468" extrusionOk="0">
                                <a:moveTo>
                                  <a:pt x="9728" y="1"/>
                                </a:moveTo>
                                <a:cubicBezTo>
                                  <a:pt x="4359" y="1"/>
                                  <a:pt x="1" y="4358"/>
                                  <a:pt x="1" y="9728"/>
                                </a:cubicBezTo>
                                <a:cubicBezTo>
                                  <a:pt x="1" y="15110"/>
                                  <a:pt x="4359" y="19467"/>
                                  <a:pt x="9728" y="19467"/>
                                </a:cubicBezTo>
                                <a:cubicBezTo>
                                  <a:pt x="15098" y="19467"/>
                                  <a:pt x="19456" y="15110"/>
                                  <a:pt x="19456" y="9728"/>
                                </a:cubicBezTo>
                                <a:cubicBezTo>
                                  <a:pt x="19456" y="4358"/>
                                  <a:pt x="15098" y="1"/>
                                  <a:pt x="9728" y="1"/>
                                </a:cubicBezTo>
                                <a:close/>
                              </a:path>
                            </a:pathLst>
                          </a:custGeom>
                          <a:solidFill>
                            <a:srgbClr val="EC3A3B"/>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7E58" w:rsidRPr="00BA7120" w:rsidRDefault="00FC7E58" w:rsidP="000D0CA1">
                              <w:pPr>
                                <w:bidi w:val="0"/>
                                <w:spacing w:line="216" w:lineRule="auto"/>
                                <w:jc w:val="center"/>
                                <w:rPr>
                                  <w:rFonts w:ascii="Adobe Arabic" w:hAnsi="Adobe Arabic" w:cs="Adobe Arabic"/>
                                  <w:b/>
                                  <w:bCs/>
                                  <w:color w:val="FFFFFF"/>
                                  <w:sz w:val="40"/>
                                  <w:szCs w:val="40"/>
                                  <w:rtl/>
                                  <w:lang w:bidi="ar-SY"/>
                                </w:rPr>
                              </w:pPr>
                              <w:r w:rsidRPr="00BA7120">
                                <w:rPr>
                                  <w:rFonts w:ascii="Adobe Arabic" w:hAnsi="Adobe Arabic" w:cs="Adobe Arabic"/>
                                  <w:b/>
                                  <w:bCs/>
                                  <w:color w:val="FFFFFF"/>
                                  <w:sz w:val="40"/>
                                  <w:szCs w:val="40"/>
                                  <w:rtl/>
                                  <w:lang w:bidi="ar-SY"/>
                                </w:rPr>
                                <w:t>3</w:t>
                              </w:r>
                            </w:p>
                          </w:txbxContent>
                        </wps:txbx>
                        <wps:bodyPr rot="0" vert="horz" wrap="square" lIns="91425" tIns="91425" rIns="91425" bIns="91425" anchor="ctr" anchorCtr="0" upright="1">
                          <a:noAutofit/>
                        </wps:bodyPr>
                      </wps:wsp>
                      <wps:wsp>
                        <wps:cNvPr id="3621" name="Google Shape;2271;p44"/>
                        <wps:cNvSpPr txBox="1">
                          <a:spLocks noChangeArrowheads="1"/>
                        </wps:cNvSpPr>
                        <wps:spPr bwMode="auto">
                          <a:xfrm>
                            <a:off x="7572" y="21314"/>
                            <a:ext cx="16171" cy="65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3F1809" w:rsidRDefault="00FC7E58" w:rsidP="0059540C">
                              <w:pPr>
                                <w:spacing w:line="240" w:lineRule="auto"/>
                                <w:rPr>
                                  <w:rFonts w:ascii="Adobe Arabic" w:eastAsia="Roboto" w:hAnsi="Adobe Arabic" w:cs="Adobe Arabic"/>
                                  <w:b/>
                                  <w:bCs/>
                                  <w:color w:val="002060"/>
                                  <w:sz w:val="24"/>
                                  <w:szCs w:val="24"/>
                                </w:rPr>
                              </w:pPr>
                              <w:r>
                                <w:rPr>
                                  <w:rFonts w:ascii="Adobe Arabic" w:hAnsi="Adobe Arabic" w:cs="Adobe Arabic" w:hint="cs"/>
                                  <w:b/>
                                  <w:bCs/>
                                  <w:color w:val="002060"/>
                                  <w:sz w:val="36"/>
                                  <w:szCs w:val="36"/>
                                  <w:rtl/>
                                </w:rPr>
                                <w:t>احترام وقت العمل:</w:t>
                              </w:r>
                            </w:p>
                          </w:txbxContent>
                        </wps:txbx>
                        <wps:bodyPr rot="0" vert="horz" wrap="square" lIns="91425" tIns="91425" rIns="91425" bIns="91425" anchor="ctr" anchorCtr="0" upright="1">
                          <a:noAutofit/>
                        </wps:bodyPr>
                      </wps:wsp>
                    </wpg:wgp>
                  </a:graphicData>
                </a:graphic>
              </wp:inline>
            </w:drawing>
          </mc:Choice>
          <mc:Fallback>
            <w:pict>
              <v:group id="_x0000_s2138" style="width:172.6pt;height:64.1pt;flip:x;mso-position-horizontal-relative:char;mso-position-vertical-relative:line" coordorigin=",21139" coordsize="23743,88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">
                <v:shape id="Google Shape;2266;p44" o:spid="_x0000_s2139" style="position:absolute;left:3125;top:21147;width:20136;height:6710;visibility:visible;mso-wrap-style:square;v-text-anchor:middle" coordsize="104014,26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XftcYA&#10;AADdAAAADwAAAGRycy9kb3ducmV2LnhtbESP3UoDMRSE74W+QzgF7+zZKqyybVpKxR/shbb2AQ6b&#10;42br5mRJ4nZ9eyMIXg4z8w2zXI+uUwOH2HrRMJ8VoFhqb1ppNBzfH67uQMVEYqjzwhq+OcJ6NblY&#10;UmX8WfY8HFKjMkRiRRpsSn2FGGvLjuLM9yzZ+/DBUcoyNGgCnTPcdXhdFCU6aiUvWOp5a7n+PHw5&#10;DSHZcnfyLT694SPG3cvr/f40aH05HTcLUInH9B/+az8bDTfl/BZ+3+Qng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eXftcYAAADdAAAADwAAAAAAAAAAAAAAAACYAgAAZHJz&#10;L2Rvd25yZXYueG1sUEsFBgAAAAAEAAQA9QAAAIsDAAAAAA==&#10;" path="m1,1r,26837l90929,26838v7227,,13085,-5858,13085,-13085l104014,11205c104014,5013,98989,1,92810,1l1,1xe" fillcolor="#eee" stroked="f">
                  <v:path arrowok="t" o:extrusionok="f" o:connecttype="custom" o:connectlocs="0,0;0,6710;17603,6710;20136,3439;20136,2801;17967,0;0,0" o:connectangles="0,0,0,0,0,0,0"/>
                </v:shape>
                <v:shape id="Google Shape;2267;p44" o:spid="_x0000_s2140" style="position:absolute;left:1705;top:26802;width:3310;height:3167;visibility:visible;mso-wrap-style:square;v-text-anchor:middle" coordsize="13241,12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zhVsIA&#10;AADdAAAADwAAAGRycy9kb3ducmV2LnhtbERPTYvCMBC9L/gfwgheRFPrIlqNIorgxcNWL96GZmyr&#10;zaQ0Uau/3hyEPT7e92LVmko8qHGlZQWjYQSCOLO65FzB6bgbTEE4j6yxskwKXuRgtez8LDDR9sl/&#10;9Eh9LkIIuwQVFN7XiZQuK8igG9qaOHAX2xj0ATa51A0+Q7ipZBxFE2mw5NBQYE2bgrJbejcKsv39&#10;t4/946x8n+P1dRvPLvg+KNXrtus5CE+t/xd/3XutYDwZhbnhTXgCcv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XOFWwgAAAN0AAAAPAAAAAAAAAAAAAAAAAJgCAABkcnMvZG93&#10;bnJldi54bWxQSwUGAAAAAAQABAD1AAAAhwMAAAAA&#10;" path="m1,r,12669l6620,8359r6620,4310l13240,,1,xe" fillcolor="#c6282f" stroked="f">
                  <v:path arrowok="t" o:extrusionok="f" o:connecttype="custom" o:connectlocs="0,0;0,3167;1655,2090;3310,3167;3310,0;0,0" o:connectangles="0,0,0,0,0,0"/>
                </v:shape>
                <v:shape id="Google Shape;2268;p44" o:spid="_x0000_s2141" style="position:absolute;top:21139;width:6724;height:6724;visibility:visible;mso-wrap-style:square;v-text-anchor:middle" coordsize="26897,26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1OEMMA&#10;AADdAAAADwAAAGRycy9kb3ducmV2LnhtbESPQWsCMRSE74X+h/AK3mrWKmK3RpGCuODJVXp+JK+7&#10;i5uXJYm6+uuNIHgcZuYbZr7sbSvO5EPjWMFomIEg1s40XCk47NefMxAhIhtsHZOCKwVYLt7f5pgb&#10;d+EdnctYiQThkKOCOsYulzLomiyGoeuIk/fvvMWYpK+k8XhJcNvKryybSosNp4UaO/qtSR/Lk1Uw&#10;KbVGLtwN16fj7K/Y+G4lt0oNPvrVD4hIfXyFn+3CKBhPR9/weJOegF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i1OEMMAAADdAAAADwAAAAAAAAAAAAAAAACYAgAAZHJzL2Rv&#10;d25yZXYueG1sUEsFBgAAAAAEAAQA9QAAAIgDAAAAAA==&#10;" path="m13442,1c6013,1,,6025,,13443v,7430,6013,13454,13442,13454c20872,26897,26896,20873,26896,13443,26896,6025,20872,1,13442,1xe" fillcolor="#f48989" stroked="f">
                  <v:path arrowok="t" o:extrusionok="f" o:connecttype="custom" o:connectlocs="3360,0;0,3361;3360,6724;6724,3361;3360,0" o:connectangles="0,0,0,0,0"/>
                </v:shape>
                <v:shape id="Google Shape;2269;p44" o:spid="_x0000_s2142" style="position:absolute;left:928;top:22068;width:4864;height:4867;visibility:visible;mso-wrap-style:square;v-text-anchor:middle" coordsize="19456,194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tvRcUA&#10;AADdAAAADwAAAGRycy9kb3ducmV2LnhtbERPy2rCQBTdF/yH4RbclGZiBC2po4gYUBSK6Wt7m7lN&#10;opk7ITNq/HtnUejycN6zRW8acaHO1ZYVjKIYBHFhdc2lgo/37PkFhPPIGhvLpOBGDhbzwcMMU22v&#10;fKBL7ksRQtilqKDyvk2ldEVFBl1kW+LA/drOoA+wK6Xu8BrCTSOTOJ5IgzWHhgpbWlVUnPKzUdAs&#10;3fTruN59v+1/8uSQTT+ftrtMqeFjv3wF4an3/+I/90YrGE+SsD+8CU9Az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G29FxQAAAN0AAAAPAAAAAAAAAAAAAAAAAJgCAABkcnMv&#10;ZG93bnJldi54bWxQSwUGAAAAAAQABAD1AAAAigMAAAAA&#10;" adj="-11796480,,5400" path="m9728,1c4359,1,1,4358,1,9728v,5382,4358,9739,9727,9739c15098,19467,19456,15110,19456,9728,19456,4358,15098,1,9728,1xe" fillcolor="#ec3a3b" stroked="f">
                  <v:stroke joinstyle="miter"/>
                  <v:formulas/>
                  <v:path arrowok="t" o:extrusionok="f" o:connecttype="custom" o:connectlocs="2432,0;0,2432;2432,4867;4864,2432;2432,0" o:connectangles="0,0,0,0,0" textboxrect="0,0,19456,19468"/>
                  <v:textbox inset="2.53958mm,2.53958mm,2.53958mm,2.53958mm">
                    <w:txbxContent>
                      <w:p w:rsidR="00FC7E58" w:rsidRPr="00BA7120" w:rsidRDefault="00FC7E58" w:rsidP="000D0CA1">
                        <w:pPr>
                          <w:bidi w:val="0"/>
                          <w:spacing w:line="216" w:lineRule="auto"/>
                          <w:jc w:val="center"/>
                          <w:rPr>
                            <w:rFonts w:ascii="Adobe Arabic" w:hAnsi="Adobe Arabic" w:cs="Adobe Arabic"/>
                            <w:b/>
                            <w:bCs/>
                            <w:color w:val="FFFFFF"/>
                            <w:sz w:val="40"/>
                            <w:szCs w:val="40"/>
                            <w:rtl/>
                            <w:lang w:bidi="ar-SY"/>
                          </w:rPr>
                        </w:pPr>
                        <w:r w:rsidRPr="00BA7120">
                          <w:rPr>
                            <w:rFonts w:ascii="Adobe Arabic" w:hAnsi="Adobe Arabic" w:cs="Adobe Arabic"/>
                            <w:b/>
                            <w:bCs/>
                            <w:color w:val="FFFFFF"/>
                            <w:sz w:val="40"/>
                            <w:szCs w:val="40"/>
                            <w:rtl/>
                            <w:lang w:bidi="ar-SY"/>
                          </w:rPr>
                          <w:t>3</w:t>
                        </w:r>
                      </w:p>
                    </w:txbxContent>
                  </v:textbox>
                </v:shape>
                <v:shape id="Google Shape;2271;p44" o:spid="_x0000_s2143" type="#_x0000_t202" style="position:absolute;left:7572;top:21314;width:16171;height:65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utJMQA&#10;AADdAAAADwAAAGRycy9kb3ducmV2LnhtbESPS4sCMRCE78L+h9ALexHN6ILKaBQRhPXgwQeem6Tn&#10;gZPOkGR09t9vhAWPRVV9Ra02vW3Eg3yoHSuYjDMQxNqZmksF18t+tAARIrLBxjEp+KUAm/XHYIW5&#10;cU8+0eMcS5EgHHJUUMXY5lIGXZHFMHYtcfIK5y3GJH0pjcdngttGTrNsJi3WnBYqbGlXkb6fO6tg&#10;qMvDvMh23b3p/CWSNsXtcFTq67PfLkFE6uM7/N/+MQq+Z9MJvN6kJy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4rrSTEAAAA3QAAAA8AAAAAAAAAAAAAAAAAmAIAAGRycy9k&#10;b3ducmV2LnhtbFBLBQYAAAAABAAEAPUAAACJAwAAAAA=&#10;" filled="f" stroked="f">
                  <v:textbox inset="2.53958mm,2.53958mm,2.53958mm,2.53958mm">
                    <w:txbxContent>
                      <w:p w:rsidR="00FC7E58" w:rsidRPr="003F1809" w:rsidRDefault="00FC7E58" w:rsidP="0059540C">
                        <w:pPr>
                          <w:spacing w:line="240" w:lineRule="auto"/>
                          <w:rPr>
                            <w:rFonts w:ascii="Adobe Arabic" w:eastAsia="Roboto" w:hAnsi="Adobe Arabic" w:cs="Adobe Arabic"/>
                            <w:b/>
                            <w:bCs/>
                            <w:color w:val="002060"/>
                            <w:sz w:val="24"/>
                            <w:szCs w:val="24"/>
                          </w:rPr>
                        </w:pPr>
                        <w:r>
                          <w:rPr>
                            <w:rFonts w:ascii="Adobe Arabic" w:hAnsi="Adobe Arabic" w:cs="Adobe Arabic" w:hint="cs"/>
                            <w:b/>
                            <w:bCs/>
                            <w:color w:val="002060"/>
                            <w:sz w:val="36"/>
                            <w:szCs w:val="36"/>
                            <w:rtl/>
                          </w:rPr>
                          <w:t>احترام وقت العمل:</w:t>
                        </w:r>
                      </w:p>
                    </w:txbxContent>
                  </v:textbox>
                </v:shape>
                <w10:wrap anchorx="page"/>
                <w10:anchorlock/>
              </v:group>
            </w:pict>
          </mc:Fallback>
        </mc:AlternateContent>
      </w:r>
    </w:p>
    <w:p w:rsidR="000D0CA1" w:rsidRDefault="000D0CA1" w:rsidP="000D0CA1">
      <w:pPr>
        <w:rPr>
          <w:rtl/>
        </w:rPr>
      </w:pPr>
      <w:r w:rsidRPr="002325F6">
        <w:rPr>
          <w:rtl/>
        </w:rPr>
        <w:t xml:space="preserve">ينبغي على العامل أن يحـرص عـلى مواعيـد العمـل فـلا يـأتي للعمل متأخراً ولا يخرج مبكراً لأنه إنما يتقاضى أجره على عمل ذي مواعيد محددة. </w:t>
      </w:r>
    </w:p>
    <w:p w:rsidR="000D0CA1" w:rsidRPr="002325F6" w:rsidRDefault="000D0CA1" w:rsidP="000D0CA1">
      <w:pPr>
        <w:rPr>
          <w:rtl/>
        </w:rPr>
      </w:pPr>
      <w:r>
        <w:rPr>
          <w:noProof/>
          <w:rtl/>
        </w:rPr>
        <mc:AlternateContent>
          <mc:Choice Requires="wpg">
            <w:drawing>
              <wp:inline distT="0" distB="0" distL="0" distR="0" wp14:anchorId="7FE72C17" wp14:editId="462D86E4">
                <wp:extent cx="5730240" cy="471805"/>
                <wp:effectExtent l="0" t="0" r="3810" b="61595"/>
                <wp:docPr id="3622" name="Group 9"/>
                <wp:cNvGraphicFramePr/>
                <a:graphic xmlns:a="http://schemas.openxmlformats.org/drawingml/2006/main">
                  <a:graphicData uri="http://schemas.microsoft.com/office/word/2010/wordprocessingGroup">
                    <wpg:wgp>
                      <wpg:cNvGrpSpPr/>
                      <wpg:grpSpPr>
                        <a:xfrm>
                          <a:off x="0" y="0"/>
                          <a:ext cx="5730240" cy="471805"/>
                          <a:chOff x="0" y="0"/>
                          <a:chExt cx="6132700" cy="505460"/>
                        </a:xfrm>
                      </wpg:grpSpPr>
                      <wpg:grpSp>
                        <wpg:cNvPr id="3623" name="Group 26"/>
                        <wpg:cNvGrpSpPr/>
                        <wpg:grpSpPr>
                          <a:xfrm>
                            <a:off x="0" y="0"/>
                            <a:ext cx="6132700" cy="505460"/>
                            <a:chOff x="0" y="0"/>
                            <a:chExt cx="6133333" cy="505879"/>
                          </a:xfrm>
                        </wpg:grpSpPr>
                        <wpg:grpSp>
                          <wpg:cNvPr id="3624" name="Group 30"/>
                          <wpg:cNvGrpSpPr/>
                          <wpg:grpSpPr>
                            <a:xfrm>
                              <a:off x="2664303" y="0"/>
                              <a:ext cx="3469030" cy="505839"/>
                              <a:chOff x="1034915" y="0"/>
                              <a:chExt cx="5060949" cy="711023"/>
                            </a:xfrm>
                          </wpg:grpSpPr>
                          <wps:wsp>
                            <wps:cNvPr id="3625"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1034915" y="0"/>
                                <a:ext cx="5060949"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C7E58" w:rsidRPr="00DB0D9B" w:rsidRDefault="00FC7E58" w:rsidP="000D0CA1">
                                  <w:pPr>
                                    <w:jc w:val="left"/>
                                    <w:rPr>
                                      <w:bCs/>
                                      <w:rtl/>
                                      <w:lang w:bidi="ar-SY"/>
                                    </w:rPr>
                                  </w:pPr>
                                  <w:r>
                                    <w:rPr>
                                      <w:rFonts w:ascii="Adobe Arabic" w:hAnsi="Adobe Arabic" w:cs="Adobe Arabic" w:hint="cs"/>
                                      <w:bCs/>
                                      <w:color w:val="auto"/>
                                      <w:sz w:val="36"/>
                                      <w:szCs w:val="36"/>
                                      <w:rtl/>
                                      <w:lang w:bidi="ar-SY"/>
                                    </w:rPr>
                                    <w:t xml:space="preserve">        آداب الإسلام في تعامل المدير مع المرؤوسين:</w:t>
                                  </w:r>
                                </w:p>
                              </w:txbxContent>
                            </wps:txbx>
                            <wps:bodyPr tIns="36000" bIns="36000" rtlCol="0" anchor="ctr"/>
                          </wps:wsp>
                          <wps:wsp>
                            <wps:cNvPr id="3626"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627" name="Rectangle 33"/>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3628" name="Google Shape;200;p17"/>
                        <wpg:cNvGrpSpPr/>
                        <wpg:grpSpPr>
                          <a:xfrm>
                            <a:off x="5716078" y="117534"/>
                            <a:ext cx="224378" cy="267181"/>
                            <a:chOff x="0" y="0"/>
                            <a:chExt cx="273780" cy="327013"/>
                          </a:xfrm>
                          <a:solidFill>
                            <a:schemeClr val="bg1"/>
                          </a:solidFill>
                        </wpg:grpSpPr>
                        <wps:wsp>
                          <wps:cNvPr id="3629"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3630"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3631"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3632" name="Google Shape;204;p17"/>
                          <wpg:cNvGrpSpPr/>
                          <wpg:grpSpPr>
                            <a:xfrm>
                              <a:off x="0" y="0"/>
                              <a:ext cx="273780" cy="105078"/>
                              <a:chOff x="0" y="0"/>
                              <a:chExt cx="273780" cy="105078"/>
                            </a:xfrm>
                            <a:grpFill/>
                          </wpg:grpSpPr>
                          <wps:wsp>
                            <wps:cNvPr id="3633"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3634"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3635"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3636"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3637"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2144" style="width:451.2pt;height:37.15pt;mso-position-horizontal-relative:char;mso-position-vertical-relative:line" coordsize="61327,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">
                <v:group id="Group 26" o:spid="_x0000_s2145" style="position:absolute;width:61327;height:5054" coordsize="61333,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MH7yTFAAAA3QAA&#10;AA8AAAAAAAAAAAAAAAAAqgIAAGRycy9kb3ducmV2LnhtbFBLBQYAAAAABAAEAPoAAACcAwAAAAA=&#10;">
                  <v:group id="Group 30" o:spid="_x0000_s2146" style="position:absolute;left:26643;width:34690;height:5058" coordorigin="10349" coordsize="50609,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O53UMYAAADdAAAADwAAAGRycy9kb3ducmV2LnhtbESPS4vCQBCE78L+h6EX&#10;9qaT+GKJjiLiLnsQwQcs3ppMmwQzPSEzJvHfO4Lgsaiqr6j5sjOlaKh2hWUF8SACQZxaXXCm4HT8&#10;6X+DcB5ZY2mZFNzJwXLx0Ztjom3Le2oOPhMBwi5BBbn3VSKlS3My6Aa2Ig7exdYGfZB1JnWNbYCb&#10;Ug6jaCoNFhwWcqxonVN6PdyMgt8W29Uo3jTb62V9Px8nu/9tTEp9fXarGQhPnX+HX+0/rWA0HY7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87ndQxgAAAN0A&#10;AAAPAAAAAAAAAAAAAAAAAKoCAABkcnMvZG93bnJldi54bWxQSwUGAAAAAAQABAD6AAAAnQMAAAAA&#10;">
                    <v:roundrect id="Rectangle: Rounded Corners 55" o:spid="_x0000_s2147" style="position:absolute;left:10349;width:50609;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VhcQA&#10;AADdAAAADwAAAGRycy9kb3ducmV2LnhtbESPQWuDQBSE74X8h+UFcmvWGhLEZJVSW/DYxPaQ28N9&#10;UYn7Vtyt2n/fLRR6HGbmG+aUL6YXE42us6zgaRuBIK6t7rhR8FG9PSYgnEfW2FsmBd/kIM9WDydM&#10;tZ35TNPFNyJA2KWooPV+SKV0dUsG3dYOxMG72dGgD3JspB5xDnDTyziKDtJgx2GhxYFeWqrvly+j&#10;ICqL14qvMX3qxJ9pj9V7UlRKbdbL8xGEp8X/h//apVawO8R7+H0TnoDM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vE1YXEAAAA3QAAAA8AAAAAAAAAAAAAAAAAmAIAAGRycy9k&#10;b3ducmV2LnhtbFBLBQYAAAAABAAEAPUAAACJAwAAAAA=&#10;" fillcolor="#0070c0" stroked="f" strokeweight="1pt">
                      <v:stroke joinstyle="miter"/>
                      <v:textbox inset=",1mm,,1mm">
                        <w:txbxContent>
                          <w:p w:rsidR="00FC7E58" w:rsidRPr="00DB0D9B" w:rsidRDefault="00FC7E58" w:rsidP="000D0CA1">
                            <w:pPr>
                              <w:jc w:val="left"/>
                              <w:rPr>
                                <w:bCs/>
                                <w:rtl/>
                                <w:lang w:bidi="ar-SY"/>
                              </w:rPr>
                            </w:pPr>
                            <w:r>
                              <w:rPr>
                                <w:rFonts w:ascii="Adobe Arabic" w:hAnsi="Adobe Arabic" w:cs="Adobe Arabic" w:hint="cs"/>
                                <w:bCs/>
                                <w:color w:val="auto"/>
                                <w:sz w:val="36"/>
                                <w:szCs w:val="36"/>
                                <w:rtl/>
                                <w:lang w:bidi="ar-SY"/>
                              </w:rPr>
                              <w:t xml:space="preserve">        آداب الإسلام في تعامل المدير مع المرؤوسين:</w:t>
                            </w:r>
                          </w:p>
                        </w:txbxContent>
                      </v:textbox>
                    </v:roundrect>
                    <v:oval id="Oval 61" o:spid="_x0000_s2148"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oszcQA&#10;AADdAAAADwAAAGRycy9kb3ducmV2LnhtbESP0WoCMRRE3wv+Q7iFvtVsFZayNUqpCGKF0rUfcNnc&#10;bpYmNyGJuvbrG0Ho4zAzZ5jFanRWnCimwbOCp2kFgrjzeuBewddh8/gMImVkjdYzKbhQgtVycrfA&#10;Rvszf9Kpzb0oEE4NKjA5h0bK1BlymKY+EBfv20eHucjYSx3xXODOyllV1dLhwGXBYKA3Q91Pe3QK&#10;dlUwKe7ffy972X4c1sHucrRKPdyPry8gMo35P3xrb7WCeT2r4fqmPA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JKLM3EAAAA3QAAAA8AAAAAAAAAAAAAAAAAmAIAAGRycy9k&#10;b3ducmV2LnhtbFBLBQYAAAAABAAEAPUAAACJAwAAAAA=&#10;" fillcolor="#272727 [2749]" stroked="f" strokeweight="1pt">
                      <v:stroke joinstyle="miter"/>
                      <v:shadow on="t" color="black" opacity="26214f" origin=",-.5" offset="0,3pt"/>
                    </v:oval>
                  </v:group>
                  <v:rect id="Rectangle 33" o:spid="_x0000_s2149"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xIckA&#10;AADdAAAADwAAAGRycy9kb3ducmV2LnhtbESPT2sCMRTE7wW/Q3hCL0WzWlnL1ii20NaDf6hK8fjY&#10;PHdXNy9Lkur22zdCocdhZn7DTGatqcWFnK8sKxj0ExDEudUVFwr2u7feEwgfkDXWlknBD3mYTTt3&#10;E8y0vfInXbahEBHCPkMFZQhNJqXPSzLo+7Yhjt7ROoMhSldI7fAa4aaWwyRJpcGK40KJDb2WlJ+3&#10;30bBYb9bjV7c5nQ4vi+/UrumD188KHXfbefPIAK14T/8115oBY/pcAy3N/EJyOk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PxIckAAADdAAAADwAAAAAAAAAAAAAAAACYAgAA&#10;ZHJzL2Rvd25yZXYueG1sUEsFBgAAAAAEAAQA9QAAAI4DAAAAAA==&#10;" fillcolor="#0070c0" stroked="f" strokeweight="1pt"/>
                </v:group>
                <v:group id="Google Shape;200;p17" o:spid="_x0000_s2150"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9VcMAAADdAAAADwAAAGRycy9kb3ducmV2LnhtbERPy4rCMBTdC/5DuII7&#10;Taso0jEVkRlxIQPqwDC7S3P7wOamNLGtf28WAy4P573dDaYWHbWusqwgnkcgiDOrKy4U/Ny+ZhsQ&#10;ziNrrC2Tgic52KXj0RYTbXu+UHf1hQgh7BJUUHrfJFK6rCSDbm4b4sDltjXoA2wLqVvsQ7ip5SKK&#10;1tJgxaGhxIYOJWX368MoOPbY75fxZ3e+54fn3231/XuOSanpZNh/gPA0+Lf4333SCpbrRZgb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o31VwwAAAN0AAAAP&#10;AAAAAAAAAAAAAAAAAKoCAABkcnMvZG93bnJldi54bWxQSwUGAAAAAAQABAD6AAAAmgMAAAAA&#10;">
                  <v:shape id="Google Shape;201;p17" o:spid="_x0000_s2151"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sKisUA&#10;AADdAAAADwAAAGRycy9kb3ducmV2LnhtbESPQWvCQBSE74L/YXmCN92okMboKqVQkB6ERtHrI/tM&#10;otm3aXY16b93CwWPw8x8w6y3vanFg1pXWVYwm0YgiHOrKy4UHA+fkwSE88gaa8uk4JccbDfDwRpT&#10;bTv+pkfmCxEg7FJUUHrfpFK6vCSDbmob4uBdbGvQB9kWUrfYBbip5TyKYmmw4rBQYkMfJeW37G4U&#10;7O+J3+nTT/L1dj7F12WXHQ95pdR41L+vQHjq/Sv8395pBYt4voS/N+EJyM0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qwqKxQAAAN0AAAAPAAAAAAAAAAAAAAAAAJgCAABkcnMv&#10;ZG93bnJldi54bWxQSwUGAAAAAAQABAD1AAAAigM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2152"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5N18QA&#10;AADdAAAADwAAAGRycy9kb3ducmV2LnhtbERPXWvCMBR9H+w/hDvYi9h0lsmojWUMB6IMWRV8vTR3&#10;TWlzU5qo9d8vD4M9Hs53UU62F1cafetYwUuSgiCunW65UXA6fs7fQPiArLF3TAru5KFcPz4UmGt3&#10;42+6VqERMYR9jgpMCEMupa8NWfSJG4gj9+NGiyHCsZF6xFsMt71cpOlSWmw5Nhgc6MNQ3VUXq6A/&#10;Hr72m9lrdZ5htci82XX7ZqfU89P0vgIRaAr/4j/3VivIllncH9/EJ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uTdfEAAAA3QAAAA8AAAAAAAAAAAAAAAAAmAIAAGRycy9k&#10;b3ducmV2LnhtbFBLBQYAAAAABAAEAPUAAACJAwAAAAA=&#10;" path="m2643,1l417,1c191,1,,143,,370,,608,191,751,417,751r2214,c2870,751,3060,608,3060,370,3060,143,2870,1,2643,1xe" filled="f" strokecolor="white [3212]">
                    <v:path arrowok="t" o:extrusionok="f"/>
                  </v:shape>
                  <v:shape id="Google Shape;203;p17" o:spid="_x0000_s2153"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7J18UA&#10;AADdAAAADwAAAGRycy9kb3ducmV2LnhtbESPQWvCQBSE7wX/w/IEb3UTU0Siq4hoEXpqVNDbM/vM&#10;BrNvQ3ar6b/vFgo9DjPfDLNY9bYRD+p87VhBOk5AEJdO11wpOB52rzMQPiBrbByTgm/ysFoOXhaY&#10;a/fkT3oUoRKxhH2OCkwIbS6lLw1Z9GPXEkfv5jqLIcqukrrDZyy3jZwkyVRarDkuGGxpY6i8F19W&#10;QebP5pK97666mvD5Y3s8ZcVbqtRo2K/nIAL14T/8R+915KZZCr9v4hO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XsnXxQAAAN0AAAAPAAAAAAAAAAAAAAAAAJgCAABkcnMv&#10;ZG93bnJldi54bWxQSwUGAAAAAAQABAD1AAAAigMAAAAA&#10;" path="m1976,l417,c191,,,131,,369,,596,191,739,417,739r1559,c2203,739,2393,596,2393,369,2393,131,2203,,1976,xe" filled="f" strokecolor="white [3212]">
                    <v:path arrowok="t" o:extrusionok="f"/>
                  </v:shape>
                  <v:group id="Google Shape;204;p17" o:spid="_x0000_s2154"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mS3GLFAAAA3QAA&#10;AA8AAAAAAAAAAAAAAAAAqgIAAGRycy9kb3ducmV2LnhtbFBLBQYAAAAABAAEAPoAAACcAwAAAAA=&#10;">
                    <v:shape id="Google Shape;205;p17" o:spid="_x0000_s2155"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fszMUA&#10;AADdAAAADwAAAGRycy9kb3ducmV2LnhtbESPQWvCQBSE74L/YXlCL6KbNqJp6iqlUPCoqd6f2WeS&#10;Nvs27G5j+u9dQehxmJlvmPV2MK3oyfnGsoLneQKCuLS64UrB8etzloHwAVlja5kU/JGH7WY8WmOu&#10;7ZUP1BehEhHCPkcFdQhdLqUvazLo57Yjjt7FOoMhSldJ7fAa4aaVL0mylAYbjgs1dvRRU/lT/BoF&#10;36shc9PD/vWcFtlpUR37LsiLUk+T4f0NRKAh/Icf7Z1WkC7TFO5v4hOQm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1+zMxQAAAN0AAAAPAAAAAAAAAAAAAAAAAJgCAABkcnMv&#10;ZG93bnJldi54bWxQSwUGAAAAAAQABAD1AAAAigMAAAAA&#10;" path="m227,1501v107,,226,-72,226,-167l453,167c453,84,322,1,227,1,144,1,1,84,1,167r,1167c1,1429,144,1501,227,1501xe" filled="f" stroked="f">
                      <v:path arrowok="t" o:extrusionok="f"/>
                    </v:shape>
                    <v:shape id="Google Shape;206;p17" o:spid="_x0000_s2156"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S79MUA&#10;AADdAAAADwAAAGRycy9kb3ducmV2LnhtbESPQWvCQBSE7wX/w/IEb3WjFpHUVZqWih6NPfT4mn1N&#10;0mbfht1XTf99tyB4HGbmG2a9HVynzhRi69nAbJqBIq68bbk28HZ6vV+BioJssfNMBn4pwnYzultj&#10;bv2Fj3QupVYJwjFHA41In2sdq4YcxqnviZP36YNDSTLU2ga8JLjr9DzLltphy2mhwZ6eG6q+yx9n&#10;oCjnxeEdD7MgX/Fl7wpxuw9rzGQ8PD2CEhrkFr6299bAYrl4gP836Qno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dLv0xQAAAN0AAAAPAAAAAAAAAAAAAAAAAJgCAABkcnMv&#10;ZG93bnJldi54bWxQSwUGAAAAAAQABAD1AAAAigMAAAAA&#10;" path="m929,60c846,,750,36,703,108l60,1060c,1143,24,1251,95,1310v36,12,60,24,96,24c250,1334,298,1310,334,1251l976,298v60,-71,36,-178,-47,-238xe" filled="f" stroked="f">
                      <v:path arrowok="t" o:extrusionok="f"/>
                    </v:shape>
                    <v:shape id="Google Shape;207;p17" o:spid="_x0000_s2157"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kPGsYA&#10;AADdAAAADwAAAGRycy9kb3ducmV2LnhtbESP0WrCQBRE3wX/YbmFvummjQ0ldRXRFsQ+SBM/4DZ7&#10;TYLZu2l2q9u/7wqCj8PMnGHmy2A6cabBtZYVPE0TEMSV1S3XCg7lx+QVhPPIGjvLpOCPHCwX49Ec&#10;c20v/EXnwtciQtjlqKDxvs+ldFVDBt3U9sTRO9rBoI9yqKUe8BLhppPPSZJJgy3HhQZ7WjdUnYpf&#10;o4A+7ft3F4rZhrN1KPebnU0PP0o9PoTVGwhPwd/Dt/ZWK0iz9AWub+ITkI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JkPGsYAAADdAAAADwAAAAAAAAAAAAAAAACYAgAAZHJz&#10;L2Rvd25yZXYueG1sUEsFBgAAAAAEAAQA9QAAAIsDAAAAAA==&#10;" path="m822,1346v24,,60,-12,83,-35c989,1263,1013,1156,953,1072l334,108c286,25,179,1,96,48,12,108,1,215,48,298r619,965c703,1322,763,1346,822,1346xe" filled="f" stroked="f">
                      <v:path arrowok="t" o:extrusionok="f"/>
                    </v:shape>
                    <v:shape id="Google Shape;208;p17" o:spid="_x0000_s2158"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RocQA&#10;AADdAAAADwAAAGRycy9kb3ducmV2LnhtbESP0WrCQBRE3wv+w3IFX4ruaiBK6ipiaNHHRj/gNntN&#10;0mbvhuxW0793BaGPw8ycYdbbwbbiSr1vHGuYzxQI4tKZhisN59P7dAXCB2SDrWPS8EcetpvRyxoz&#10;4278SdciVCJC2GeooQ6hy6T0ZU0W/cx1xNG7uN5iiLKvpOnxFuG2lQulUmmx4bhQY0f7msqf4tdq&#10;+CKZBCovuVoe2lwd5/nr6eNb68l42L2BCDSE//CzfTAakjRJ4fEmPgG5u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kaHEAAAA3QAAAA8AAAAAAAAAAAAAAAAAmAIAAGRycy9k&#10;b3ducmV2LnhtbFBLBQYAAAAABAAEAPUAAACJAwAAAAA=&#10;" path="m1287,596l275,48c191,1,84,36,48,120,1,191,25,310,120,346l1132,894v24,11,48,23,71,23c1263,917,1322,882,1358,822v36,-71,12,-190,-71,-226xe" filled="f" stroked="f">
                      <v:path arrowok="t" o:extrusionok="f"/>
                    </v:shape>
                    <v:shape id="Google Shape;209;p17" o:spid="_x0000_s2159"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aUMgA&#10;AADdAAAADwAAAGRycy9kb3ducmV2LnhtbESPQWvCQBSE7wX/w/IKvRTdpIKG6CpaKJRSkEZRj8/s&#10;axLMvg3ZrYn++q5Q6HGYmW+Y+bI3tbhQ6yrLCuJRBII4t7riQsFu+zZMQDiPrLG2TAqu5GC5GDzM&#10;MdW24y+6ZL4QAcIuRQWl900qpctLMuhGtiEO3rdtDfog20LqFrsAN7V8iaKJNFhxWCixodeS8nP2&#10;YxRsSN66jT+tjx/7a/KZJfHh+Bwr9fTYr2YgPPX+P/zXftcKxpPxFO5vwhOQi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sD5pQyAAAAN0AAAAPAAAAAAAAAAAAAAAAAJgCAABk&#10;cnMvZG93bnJldi54bWxQSwUGAAAAAAQABAD1AAAAjQM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Default="000D0CA1" w:rsidP="000D0CA1">
      <w:pPr>
        <w:rPr>
          <w:rFonts w:asciiTheme="minorHAnsi" w:hAnsiTheme="minorHAnsi"/>
          <w:b/>
          <w:bCs/>
          <w:sz w:val="34"/>
          <w:rtl/>
        </w:rPr>
      </w:pPr>
      <w:r w:rsidRPr="00486F6D">
        <w:rPr>
          <w:rFonts w:asciiTheme="minorHAnsi" w:hAnsiTheme="minorHAnsi"/>
          <w:b/>
          <w:bCs/>
          <w:sz w:val="34"/>
          <w:rtl/>
        </w:rPr>
        <w:t xml:space="preserve">والصفات التي يجب أن يتحلى بها المدير المسلم كثيرة </w:t>
      </w:r>
      <w:r w:rsidRPr="00486F6D">
        <w:rPr>
          <w:rFonts w:asciiTheme="minorHAnsi" w:hAnsiTheme="minorHAnsi" w:hint="cs"/>
          <w:b/>
          <w:bCs/>
          <w:sz w:val="34"/>
          <w:rtl/>
        </w:rPr>
        <w:t>ومتعددة أهمها</w:t>
      </w:r>
      <w:r>
        <w:rPr>
          <w:rFonts w:asciiTheme="minorHAnsi" w:hAnsiTheme="minorHAnsi" w:hint="cs"/>
          <w:b/>
          <w:bCs/>
          <w:sz w:val="34"/>
          <w:rtl/>
        </w:rPr>
        <w:t>:</w:t>
      </w:r>
    </w:p>
    <w:p w:rsidR="000D0CA1" w:rsidRPr="00486F6D" w:rsidRDefault="000D0CA1" w:rsidP="000D0CA1">
      <w:pPr>
        <w:rPr>
          <w:rFonts w:asciiTheme="minorHAnsi" w:hAnsiTheme="minorHAnsi"/>
          <w:b/>
          <w:bCs/>
          <w:sz w:val="34"/>
          <w:rtl/>
        </w:rPr>
      </w:pPr>
      <w:r w:rsidRPr="00486F6D">
        <w:rPr>
          <w:b/>
          <w:bCs/>
          <w:noProof/>
          <w:rtl/>
        </w:rPr>
        <mc:AlternateContent>
          <mc:Choice Requires="wps">
            <w:drawing>
              <wp:anchor distT="0" distB="0" distL="114300" distR="114300" simplePos="0" relativeHeight="252313600" behindDoc="0" locked="0" layoutInCell="1" allowOverlap="1" wp14:anchorId="4E44476A" wp14:editId="2C7497C2">
                <wp:simplePos x="0" y="0"/>
                <wp:positionH relativeFrom="margin">
                  <wp:align>right</wp:align>
                </wp:positionH>
                <wp:positionV relativeFrom="paragraph">
                  <wp:posOffset>168691</wp:posOffset>
                </wp:positionV>
                <wp:extent cx="2634132" cy="662304"/>
                <wp:effectExtent l="0" t="0" r="0" b="0"/>
                <wp:wrapNone/>
                <wp:docPr id="3638" name="Rectangle 3647"/>
                <wp:cNvGraphicFramePr/>
                <a:graphic xmlns:a="http://schemas.openxmlformats.org/drawingml/2006/main">
                  <a:graphicData uri="http://schemas.microsoft.com/office/word/2010/wordprocessingShape">
                    <wps:wsp>
                      <wps:cNvSpPr/>
                      <wps:spPr>
                        <a:xfrm>
                          <a:off x="0" y="0"/>
                          <a:ext cx="2634132" cy="662304"/>
                        </a:xfrm>
                        <a:prstGeom prst="rect">
                          <a:avLst/>
                        </a:prstGeom>
                      </wps:spPr>
                      <wps:txbx>
                        <w:txbxContent>
                          <w:p w:rsidR="00FC7E58" w:rsidRPr="00E85125" w:rsidRDefault="00FC7E58" w:rsidP="000D0CA1">
                            <w:pPr>
                              <w:jc w:val="center"/>
                              <w:rPr>
                                <w:rFonts w:ascii="Adobe Arabic" w:eastAsia="Calibri" w:hAnsi="Adobe Arabic" w:cs="Adobe Arabic"/>
                                <w:color w:val="FFFFFF" w:themeColor="background1"/>
                                <w:kern w:val="24"/>
                                <w:sz w:val="40"/>
                                <w:szCs w:val="40"/>
                                <w:lang w:bidi="ar-EG"/>
                              </w:rPr>
                            </w:pPr>
                            <w:r w:rsidRPr="00E85125">
                              <w:rPr>
                                <w:rFonts w:ascii="Adobe Arabic" w:eastAsia="Calibri" w:hAnsi="Adobe Arabic" w:cs="Adobe Arabic"/>
                                <w:color w:val="FFFFFF" w:themeColor="background1"/>
                                <w:kern w:val="24"/>
                                <w:sz w:val="40"/>
                                <w:szCs w:val="40"/>
                                <w:rtl/>
                                <w:lang w:bidi="ar-EG"/>
                              </w:rPr>
                              <w:t>أولاً: أن يكون حسن خلق:</w:t>
                            </w:r>
                          </w:p>
                        </w:txbxContent>
                      </wps:txbx>
                      <wps:bodyPr wrap="square">
                        <a:spAutoFit/>
                      </wps:bodyPr>
                    </wps:wsp>
                  </a:graphicData>
                </a:graphic>
                <wp14:sizeRelH relativeFrom="margin">
                  <wp14:pctWidth>0</wp14:pctWidth>
                </wp14:sizeRelH>
              </wp:anchor>
            </w:drawing>
          </mc:Choice>
          <mc:Fallback>
            <w:pict>
              <v:rect id="_x0000_s2160" style="position:absolute;left:0;text-align:left;margin-left:156.2pt;margin-top:13.3pt;width:207.4pt;height:52.15pt;z-index:25231360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" filled="f" stroked="f">
                <v:textbox style="mso-fit-shape-to-text:t">
                  <w:txbxContent>
                    <w:p w:rsidR="00FC7E58" w:rsidRPr="00E85125" w:rsidRDefault="00FC7E58" w:rsidP="000D0CA1">
                      <w:pPr>
                        <w:jc w:val="center"/>
                        <w:rPr>
                          <w:rFonts w:ascii="Adobe Arabic" w:eastAsia="Calibri" w:hAnsi="Adobe Arabic" w:cs="Adobe Arabic"/>
                          <w:color w:val="FFFFFF" w:themeColor="background1"/>
                          <w:kern w:val="24"/>
                          <w:sz w:val="40"/>
                          <w:szCs w:val="40"/>
                          <w:lang w:bidi="ar-EG"/>
                        </w:rPr>
                      </w:pPr>
                      <w:r w:rsidRPr="00E85125">
                        <w:rPr>
                          <w:rFonts w:ascii="Adobe Arabic" w:eastAsia="Calibri" w:hAnsi="Adobe Arabic" w:cs="Adobe Arabic"/>
                          <w:color w:val="FFFFFF" w:themeColor="background1"/>
                          <w:kern w:val="24"/>
                          <w:sz w:val="40"/>
                          <w:szCs w:val="40"/>
                          <w:rtl/>
                          <w:lang w:bidi="ar-EG"/>
                        </w:rPr>
                        <w:t>أولاً: أن يكون حسن خلق:</w:t>
                      </w:r>
                    </w:p>
                  </w:txbxContent>
                </v:textbox>
                <w10:wrap anchorx="margin"/>
              </v:rect>
            </w:pict>
          </mc:Fallback>
        </mc:AlternateContent>
      </w:r>
      <w:r w:rsidRPr="00486F6D">
        <w:rPr>
          <w:b/>
          <w:bCs/>
          <w:noProof/>
          <w:rtl/>
        </w:rPr>
        <w:drawing>
          <wp:inline distT="0" distB="0" distL="0" distR="0" wp14:anchorId="0FEEB6AF" wp14:editId="53E31CCF">
            <wp:extent cx="2495806" cy="740979"/>
            <wp:effectExtent l="0" t="0" r="0" b="2540"/>
            <wp:docPr id="3639" name="Picture 3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6" name="Picture 3646"/>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518212" cy="747631"/>
                    </a:xfrm>
                    <a:prstGeom prst="rect">
                      <a:avLst/>
                    </a:prstGeom>
                  </pic:spPr>
                </pic:pic>
              </a:graphicData>
            </a:graphic>
          </wp:inline>
        </w:drawing>
      </w:r>
    </w:p>
    <w:p w:rsidR="000D0CA1" w:rsidRPr="002325F6" w:rsidRDefault="000D0CA1" w:rsidP="000D0CA1">
      <w:pPr>
        <w:rPr>
          <w:rFonts w:cstheme="minorBidi"/>
          <w:rtl/>
        </w:rPr>
      </w:pPr>
      <w:r>
        <w:rPr>
          <w:rFonts w:hint="cs"/>
          <w:b/>
          <w:bCs/>
          <w:noProof/>
          <w:rtl/>
        </w:rPr>
        <w:drawing>
          <wp:anchor distT="0" distB="0" distL="114300" distR="114300" simplePos="0" relativeHeight="252314624" behindDoc="0" locked="0" layoutInCell="1" allowOverlap="1" wp14:anchorId="4AD504BE" wp14:editId="6923DB2A">
            <wp:simplePos x="0" y="0"/>
            <wp:positionH relativeFrom="margin">
              <wp:posOffset>0</wp:posOffset>
            </wp:positionH>
            <wp:positionV relativeFrom="paragraph">
              <wp:posOffset>106045</wp:posOffset>
            </wp:positionV>
            <wp:extent cx="2426970" cy="2002155"/>
            <wp:effectExtent l="0" t="0" r="0" b="0"/>
            <wp:wrapSquare wrapText="bothSides"/>
            <wp:docPr id="3640" name="صورة 3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0" name="Business merger-cuate.png"/>
                    <pic:cNvPicPr/>
                  </pic:nvPicPr>
                  <pic:blipFill rotWithShape="1">
                    <a:blip r:embed="rId54" cstate="print">
                      <a:extLst>
                        <a:ext uri="{28A0092B-C50C-407E-A947-70E740481C1C}">
                          <a14:useLocalDpi xmlns:a14="http://schemas.microsoft.com/office/drawing/2010/main" val="0"/>
                        </a:ext>
                      </a:extLst>
                    </a:blip>
                    <a:srcRect t="4349" b="3616"/>
                    <a:stretch/>
                  </pic:blipFill>
                  <pic:spPr bwMode="auto">
                    <a:xfrm>
                      <a:off x="0" y="0"/>
                      <a:ext cx="2426970" cy="20021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85125">
        <w:rPr>
          <w:rtl/>
        </w:rPr>
        <w:t xml:space="preserve"> </w:t>
      </w:r>
      <w:r w:rsidRPr="002325F6">
        <w:rPr>
          <w:rtl/>
        </w:rPr>
        <w:t xml:space="preserve">فبالخلق الحسن يستطيع الإداري أن يكسب احترام </w:t>
      </w:r>
      <w:r w:rsidRPr="002325F6">
        <w:rPr>
          <w:rFonts w:hint="cs"/>
          <w:rtl/>
        </w:rPr>
        <w:t>مرؤوسيه،</w:t>
      </w:r>
      <w:r w:rsidRPr="002325F6">
        <w:rPr>
          <w:rtl/>
        </w:rPr>
        <w:t xml:space="preserve"> ومن ثم يوجههم لتحقيق الأهداف المنشودة وهم في حال معنوية </w:t>
      </w:r>
      <w:r w:rsidRPr="002325F6">
        <w:rPr>
          <w:rFonts w:hint="cs"/>
          <w:rtl/>
        </w:rPr>
        <w:t>عالية،</w:t>
      </w:r>
      <w:r w:rsidRPr="002325F6">
        <w:rPr>
          <w:rtl/>
        </w:rPr>
        <w:t xml:space="preserve"> فلا يشعر أحدهم أنه محتقر وإنما يُعامَل معاملة إنسانية </w:t>
      </w:r>
      <w:r w:rsidRPr="002325F6">
        <w:rPr>
          <w:rFonts w:hint="cs"/>
          <w:rtl/>
        </w:rPr>
        <w:t>حسنة،</w:t>
      </w:r>
      <w:r w:rsidRPr="002325F6">
        <w:rPr>
          <w:rtl/>
        </w:rPr>
        <w:t xml:space="preserve"> فترتفع حالته </w:t>
      </w:r>
      <w:r w:rsidRPr="002325F6">
        <w:rPr>
          <w:rFonts w:hint="cs"/>
          <w:rtl/>
        </w:rPr>
        <w:t>المعنوية،</w:t>
      </w:r>
      <w:r w:rsidRPr="002325F6">
        <w:rPr>
          <w:rtl/>
        </w:rPr>
        <w:t xml:space="preserve"> فيُقبِل على إنجاز العمل وهو في أحسن </w:t>
      </w:r>
      <w:r w:rsidRPr="002325F6">
        <w:rPr>
          <w:rFonts w:hint="cs"/>
          <w:rtl/>
        </w:rPr>
        <w:t>حال.</w:t>
      </w:r>
    </w:p>
    <w:p w:rsidR="000D0CA1" w:rsidRPr="00E85125" w:rsidRDefault="000D0CA1" w:rsidP="000D0CA1">
      <w:pPr>
        <w:rPr>
          <w:rFonts w:cstheme="minorBidi"/>
          <w:b/>
          <w:bCs/>
          <w:color w:val="002060"/>
          <w:rtl/>
        </w:rPr>
      </w:pPr>
      <w:r w:rsidRPr="00E85125">
        <w:rPr>
          <w:b/>
          <w:bCs/>
          <w:color w:val="002060"/>
          <w:rtl/>
        </w:rPr>
        <w:t xml:space="preserve">فيقول جل من قائل واصفاً </w:t>
      </w:r>
      <w:r w:rsidRPr="00E85125">
        <w:rPr>
          <w:rFonts w:hint="cs"/>
          <w:b/>
          <w:bCs/>
          <w:color w:val="002060"/>
          <w:rtl/>
        </w:rPr>
        <w:t>نبيه:] وَإِنَّكَ</w:t>
      </w:r>
      <w:r w:rsidRPr="00E85125">
        <w:rPr>
          <w:b/>
          <w:bCs/>
          <w:color w:val="002060"/>
          <w:rtl/>
        </w:rPr>
        <w:t xml:space="preserve"> لَعَلَى خُلُقٍ عَظِيمٍ </w:t>
      </w:r>
      <w:r w:rsidRPr="00E85125">
        <w:rPr>
          <w:rFonts w:hint="cs"/>
          <w:b/>
          <w:bCs/>
          <w:color w:val="002060"/>
          <w:rtl/>
        </w:rPr>
        <w:t>[(القلم:</w:t>
      </w:r>
      <w:r w:rsidRPr="00E85125">
        <w:rPr>
          <w:b/>
          <w:bCs/>
          <w:color w:val="002060"/>
          <w:rtl/>
        </w:rPr>
        <w:t xml:space="preserve"> </w:t>
      </w:r>
      <w:r w:rsidRPr="00E85125">
        <w:rPr>
          <w:rFonts w:hint="cs"/>
          <w:b/>
          <w:bCs/>
          <w:color w:val="002060"/>
          <w:rtl/>
        </w:rPr>
        <w:t>4)</w:t>
      </w:r>
    </w:p>
    <w:p w:rsidR="000D0CA1" w:rsidRDefault="000D0CA1" w:rsidP="000D0CA1">
      <w:pPr>
        <w:pageBreakBefore/>
        <w:rPr>
          <w:rFonts w:cstheme="minorBidi"/>
          <w:rtl/>
        </w:rPr>
      </w:pPr>
      <w:r w:rsidRPr="00486F6D">
        <w:rPr>
          <w:rFonts w:cs="Arial"/>
          <w:noProof/>
          <w:rtl/>
        </w:rPr>
        <w:lastRenderedPageBreak/>
        <mc:AlternateContent>
          <mc:Choice Requires="wps">
            <w:drawing>
              <wp:anchor distT="0" distB="0" distL="114300" distR="114300" simplePos="0" relativeHeight="252315648" behindDoc="0" locked="0" layoutInCell="1" allowOverlap="1" wp14:anchorId="1F9BDAE9" wp14:editId="3929F1C4">
                <wp:simplePos x="0" y="0"/>
                <wp:positionH relativeFrom="column">
                  <wp:posOffset>3155052</wp:posOffset>
                </wp:positionH>
                <wp:positionV relativeFrom="paragraph">
                  <wp:posOffset>130438</wp:posOffset>
                </wp:positionV>
                <wp:extent cx="2386446" cy="354060"/>
                <wp:effectExtent l="0" t="0" r="0" b="0"/>
                <wp:wrapNone/>
                <wp:docPr id="3642" name="Rectangle 1027"/>
                <wp:cNvGraphicFramePr/>
                <a:graphic xmlns:a="http://schemas.openxmlformats.org/drawingml/2006/main">
                  <a:graphicData uri="http://schemas.microsoft.com/office/word/2010/wordprocessingShape">
                    <wps:wsp>
                      <wps:cNvSpPr/>
                      <wps:spPr>
                        <a:xfrm>
                          <a:off x="0" y="0"/>
                          <a:ext cx="2386446" cy="354060"/>
                        </a:xfrm>
                        <a:prstGeom prst="rect">
                          <a:avLst/>
                        </a:prstGeom>
                      </wps:spPr>
                      <wps:txbx>
                        <w:txbxContent>
                          <w:p w:rsidR="00FC7E58" w:rsidRPr="00E85125" w:rsidRDefault="00FC7E58" w:rsidP="000D0CA1">
                            <w:pPr>
                              <w:jc w:val="center"/>
                              <w:rPr>
                                <w:rFonts w:ascii="Adobe Arabic" w:eastAsia="Calibri" w:hAnsi="Adobe Arabic" w:cs="Adobe Arabic"/>
                                <w:color w:val="FFFFFF" w:themeColor="background1"/>
                                <w:kern w:val="24"/>
                                <w:sz w:val="40"/>
                                <w:szCs w:val="40"/>
                                <w:lang w:bidi="ar-EG"/>
                              </w:rPr>
                            </w:pPr>
                            <w:r w:rsidRPr="00E85125">
                              <w:rPr>
                                <w:rFonts w:ascii="Adobe Arabic" w:eastAsia="Calibri" w:hAnsi="Adobe Arabic" w:cs="Adobe Arabic" w:hint="cs"/>
                                <w:color w:val="FFFFFF" w:themeColor="background1"/>
                                <w:kern w:val="24"/>
                                <w:sz w:val="40"/>
                                <w:szCs w:val="40"/>
                                <w:rtl/>
                                <w:lang w:bidi="ar-EG"/>
                              </w:rPr>
                              <w:t>ثانياً: أن يكون قدوة حسنة:</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id="_x0000_s2161" style="position:absolute;left:0;text-align:left;margin-left:248.45pt;margin-top:10.25pt;width:187.9pt;height:27.9pt;z-index:25231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" filled="f" stroked="f">
                <v:textbox>
                  <w:txbxContent>
                    <w:p w:rsidR="00FC7E58" w:rsidRPr="00E85125" w:rsidRDefault="00FC7E58" w:rsidP="000D0CA1">
                      <w:pPr>
                        <w:jc w:val="center"/>
                        <w:rPr>
                          <w:rFonts w:ascii="Adobe Arabic" w:eastAsia="Calibri" w:hAnsi="Adobe Arabic" w:cs="Adobe Arabic"/>
                          <w:color w:val="FFFFFF" w:themeColor="background1"/>
                          <w:kern w:val="24"/>
                          <w:sz w:val="40"/>
                          <w:szCs w:val="40"/>
                          <w:lang w:bidi="ar-EG"/>
                        </w:rPr>
                      </w:pPr>
                      <w:r w:rsidRPr="00E85125">
                        <w:rPr>
                          <w:rFonts w:ascii="Adobe Arabic" w:eastAsia="Calibri" w:hAnsi="Adobe Arabic" w:cs="Adobe Arabic" w:hint="cs"/>
                          <w:color w:val="FFFFFF" w:themeColor="background1"/>
                          <w:kern w:val="24"/>
                          <w:sz w:val="40"/>
                          <w:szCs w:val="40"/>
                          <w:rtl/>
                          <w:lang w:bidi="ar-EG"/>
                        </w:rPr>
                        <w:t>ثانياً: أن يكون قدوة حسنة:</w:t>
                      </w:r>
                    </w:p>
                  </w:txbxContent>
                </v:textbox>
              </v:rect>
            </w:pict>
          </mc:Fallback>
        </mc:AlternateContent>
      </w:r>
      <w:r w:rsidRPr="00486F6D">
        <w:rPr>
          <w:rFonts w:cs="Arial"/>
          <w:noProof/>
          <w:rtl/>
        </w:rPr>
        <w:drawing>
          <wp:inline distT="0" distB="0" distL="0" distR="0" wp14:anchorId="192CACDE" wp14:editId="61F0911F">
            <wp:extent cx="2795892" cy="662370"/>
            <wp:effectExtent l="0" t="0" r="5080" b="4445"/>
            <wp:docPr id="3643"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22" name="Picture 1025"/>
                    <pic:cNvPicPr>
                      <a:picLocks noChangeAspect="1"/>
                    </pic:cNvPicPr>
                  </pic:nvPicPr>
                  <pic:blipFill>
                    <a:blip r:embed="rId55" cstate="print">
                      <a:duotone>
                        <a:prstClr val="black"/>
                        <a:schemeClr val="accent1">
                          <a:tint val="45000"/>
                          <a:satMod val="400000"/>
                        </a:schemeClr>
                      </a:duotone>
                      <a:extLst>
                        <a:ext uri="{28A0092B-C50C-407E-A947-70E740481C1C}">
                          <a14:useLocalDpi xmlns:a14="http://schemas.microsoft.com/office/drawing/2010/main" val="0"/>
                        </a:ext>
                      </a:extLst>
                    </a:blip>
                    <a:stretch>
                      <a:fillRect/>
                    </a:stretch>
                  </pic:blipFill>
                  <pic:spPr>
                    <a:xfrm>
                      <a:off x="0" y="0"/>
                      <a:ext cx="2795892" cy="662370"/>
                    </a:xfrm>
                    <a:prstGeom prst="rect">
                      <a:avLst/>
                    </a:prstGeom>
                  </pic:spPr>
                </pic:pic>
              </a:graphicData>
            </a:graphic>
          </wp:inline>
        </w:drawing>
      </w:r>
    </w:p>
    <w:p w:rsidR="000D0CA1" w:rsidRPr="00E85125" w:rsidRDefault="000D0CA1" w:rsidP="000D0CA1">
      <w:pPr>
        <w:rPr>
          <w:rFonts w:cstheme="minorBidi"/>
          <w:b/>
          <w:bCs/>
          <w:color w:val="002060"/>
          <w:rtl/>
        </w:rPr>
      </w:pPr>
      <w:r w:rsidRPr="002325F6">
        <w:rPr>
          <w:rtl/>
        </w:rPr>
        <w:t xml:space="preserve">يجب أن يكون المدير المسلم هو وأفعاله قدوة لمرؤوسيه كي يحتذوا </w:t>
      </w:r>
      <w:r w:rsidRPr="002325F6">
        <w:rPr>
          <w:rFonts w:hint="cs"/>
          <w:rtl/>
        </w:rPr>
        <w:t>به؛</w:t>
      </w:r>
      <w:r w:rsidRPr="002325F6">
        <w:rPr>
          <w:rtl/>
        </w:rPr>
        <w:t xml:space="preserve"> فلا بد أن يكون الإداري المسلم هو أول من يطبق تعليمات </w:t>
      </w:r>
      <w:r w:rsidRPr="002325F6">
        <w:rPr>
          <w:rFonts w:hint="cs"/>
          <w:rtl/>
        </w:rPr>
        <w:t>العمل؛</w:t>
      </w:r>
      <w:r w:rsidRPr="002325F6">
        <w:rPr>
          <w:rtl/>
        </w:rPr>
        <w:t xml:space="preserve"> فلا يأمر بشيء إلا وهو أول من </w:t>
      </w:r>
      <w:r w:rsidRPr="002325F6">
        <w:rPr>
          <w:rFonts w:hint="cs"/>
          <w:rtl/>
        </w:rPr>
        <w:t>ينفذه،</w:t>
      </w:r>
      <w:r w:rsidRPr="002325F6">
        <w:rPr>
          <w:rtl/>
        </w:rPr>
        <w:t xml:space="preserve"> ولا ينهى عن شيء إلا ويكون هو أول من يبتعد </w:t>
      </w:r>
      <w:r w:rsidRPr="002325F6">
        <w:rPr>
          <w:rFonts w:hint="cs"/>
          <w:rtl/>
        </w:rPr>
        <w:t>عنه؛</w:t>
      </w:r>
      <w:r w:rsidRPr="002325F6">
        <w:rPr>
          <w:rtl/>
        </w:rPr>
        <w:t xml:space="preserve"> فقد كان قدوتنا رسول الله صلى الله عليه وسلم خير مثل على </w:t>
      </w:r>
      <w:r w:rsidRPr="002325F6">
        <w:rPr>
          <w:rFonts w:hint="cs"/>
          <w:rtl/>
        </w:rPr>
        <w:t>ذلك</w:t>
      </w:r>
      <w:r w:rsidRPr="00E85125">
        <w:rPr>
          <w:rFonts w:hint="cs"/>
          <w:b/>
          <w:bCs/>
          <w:color w:val="002060"/>
          <w:rtl/>
        </w:rPr>
        <w:t>؛</w:t>
      </w:r>
      <w:r w:rsidRPr="00E85125">
        <w:rPr>
          <w:b/>
          <w:bCs/>
          <w:color w:val="002060"/>
          <w:rtl/>
        </w:rPr>
        <w:t xml:space="preserve"> وفي هذا</w:t>
      </w:r>
      <w:r w:rsidRPr="00E85125">
        <w:rPr>
          <w:color w:val="002060"/>
          <w:rtl/>
        </w:rPr>
        <w:t xml:space="preserve"> </w:t>
      </w:r>
      <w:r w:rsidRPr="00E85125">
        <w:rPr>
          <w:b/>
          <w:bCs/>
          <w:color w:val="002060"/>
          <w:rtl/>
        </w:rPr>
        <w:t xml:space="preserve">يقول المولى سبحانه </w:t>
      </w:r>
      <w:r w:rsidRPr="00E85125">
        <w:rPr>
          <w:rFonts w:hint="cs"/>
          <w:b/>
          <w:bCs/>
          <w:color w:val="002060"/>
          <w:rtl/>
        </w:rPr>
        <w:t>وتعالى:] لَقَدْ</w:t>
      </w:r>
      <w:r w:rsidRPr="00E85125">
        <w:rPr>
          <w:b/>
          <w:bCs/>
          <w:color w:val="002060"/>
          <w:rtl/>
        </w:rPr>
        <w:t xml:space="preserve"> كَانَ لَكُمْ فِي رَسُولِ اللَّهِ أُسْوَةٌ </w:t>
      </w:r>
      <w:r w:rsidRPr="00E85125">
        <w:rPr>
          <w:rFonts w:hint="cs"/>
          <w:b/>
          <w:bCs/>
          <w:color w:val="002060"/>
          <w:rtl/>
        </w:rPr>
        <w:t xml:space="preserve">حَسَنَة </w:t>
      </w:r>
      <w:r w:rsidRPr="00E85125">
        <w:rPr>
          <w:b/>
          <w:bCs/>
          <w:color w:val="002060"/>
          <w:rtl/>
        </w:rPr>
        <w:t>[</w:t>
      </w:r>
      <w:r w:rsidRPr="00E85125">
        <w:rPr>
          <w:rFonts w:hint="cs"/>
          <w:b/>
          <w:bCs/>
          <w:color w:val="002060"/>
          <w:rtl/>
        </w:rPr>
        <w:t>الأحزاب:</w:t>
      </w:r>
      <w:r w:rsidRPr="00E85125">
        <w:rPr>
          <w:b/>
          <w:bCs/>
          <w:color w:val="002060"/>
          <w:rtl/>
        </w:rPr>
        <w:t xml:space="preserve"> </w:t>
      </w:r>
      <w:r w:rsidRPr="00E85125">
        <w:rPr>
          <w:rFonts w:hint="cs"/>
          <w:b/>
          <w:bCs/>
          <w:color w:val="002060"/>
          <w:rtl/>
        </w:rPr>
        <w:t>21.</w:t>
      </w:r>
    </w:p>
    <w:p w:rsidR="000D0CA1" w:rsidRDefault="000D0CA1" w:rsidP="000D0CA1">
      <w:pPr>
        <w:rPr>
          <w:rFonts w:cstheme="minorBidi"/>
          <w:b/>
          <w:bCs/>
          <w:rtl/>
        </w:rPr>
      </w:pPr>
      <w:r w:rsidRPr="00E85125">
        <w:rPr>
          <w:rFonts w:cs="Arial"/>
          <w:b/>
          <w:bCs/>
          <w:noProof/>
          <w:rtl/>
        </w:rPr>
        <mc:AlternateContent>
          <mc:Choice Requires="wps">
            <w:drawing>
              <wp:anchor distT="0" distB="0" distL="114300" distR="114300" simplePos="0" relativeHeight="252316672" behindDoc="0" locked="0" layoutInCell="1" allowOverlap="1" wp14:anchorId="64FC2F3F" wp14:editId="39AD6DB0">
                <wp:simplePos x="0" y="0"/>
                <wp:positionH relativeFrom="column">
                  <wp:posOffset>3231931</wp:posOffset>
                </wp:positionH>
                <wp:positionV relativeFrom="paragraph">
                  <wp:posOffset>121088</wp:posOffset>
                </wp:positionV>
                <wp:extent cx="2373272" cy="583171"/>
                <wp:effectExtent l="0" t="0" r="0" b="0"/>
                <wp:wrapNone/>
                <wp:docPr id="3644" name="Rectangle 1030"/>
                <wp:cNvGraphicFramePr/>
                <a:graphic xmlns:a="http://schemas.openxmlformats.org/drawingml/2006/main">
                  <a:graphicData uri="http://schemas.microsoft.com/office/word/2010/wordprocessingShape">
                    <wps:wsp>
                      <wps:cNvSpPr/>
                      <wps:spPr>
                        <a:xfrm>
                          <a:off x="0" y="0"/>
                          <a:ext cx="2373272" cy="583171"/>
                        </a:xfrm>
                        <a:prstGeom prst="rect">
                          <a:avLst/>
                        </a:prstGeom>
                      </wps:spPr>
                      <wps:txbx>
                        <w:txbxContent>
                          <w:p w:rsidR="00FC7E58" w:rsidRPr="00E85125" w:rsidRDefault="00FC7E58" w:rsidP="000D0CA1">
                            <w:pPr>
                              <w:jc w:val="center"/>
                              <w:rPr>
                                <w:rFonts w:ascii="Adobe Arabic" w:eastAsia="Calibri" w:hAnsi="Adobe Arabic" w:cs="Adobe Arabic"/>
                                <w:color w:val="FFFFFF" w:themeColor="background1"/>
                                <w:kern w:val="24"/>
                                <w:sz w:val="40"/>
                                <w:szCs w:val="40"/>
                                <w:lang w:bidi="ar-EG"/>
                              </w:rPr>
                            </w:pPr>
                            <w:r>
                              <w:rPr>
                                <w:rFonts w:ascii="Adobe Arabic" w:eastAsia="Calibri" w:hAnsi="Adobe Arabic" w:cs="Adobe Arabic" w:hint="cs"/>
                                <w:color w:val="FFFFFF" w:themeColor="background1"/>
                                <w:kern w:val="24"/>
                                <w:sz w:val="40"/>
                                <w:szCs w:val="40"/>
                                <w:rtl/>
                                <w:lang w:bidi="ar-EG"/>
                              </w:rPr>
                              <w:t>ثالثاً: أن يكون عادلاً:</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id="_x0000_s2162" style="position:absolute;left:0;text-align:left;margin-left:254.5pt;margin-top:9.55pt;width:186.85pt;height:45.9pt;z-index:25231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" filled="f" stroked="f">
                <v:textbox>
                  <w:txbxContent>
                    <w:p w:rsidR="00FC7E58" w:rsidRPr="00E85125" w:rsidRDefault="00FC7E58" w:rsidP="000D0CA1">
                      <w:pPr>
                        <w:jc w:val="center"/>
                        <w:rPr>
                          <w:rFonts w:ascii="Adobe Arabic" w:eastAsia="Calibri" w:hAnsi="Adobe Arabic" w:cs="Adobe Arabic"/>
                          <w:color w:val="FFFFFF" w:themeColor="background1"/>
                          <w:kern w:val="24"/>
                          <w:sz w:val="40"/>
                          <w:szCs w:val="40"/>
                          <w:lang w:bidi="ar-EG"/>
                        </w:rPr>
                      </w:pPr>
                      <w:r>
                        <w:rPr>
                          <w:rFonts w:ascii="Adobe Arabic" w:eastAsia="Calibri" w:hAnsi="Adobe Arabic" w:cs="Adobe Arabic" w:hint="cs"/>
                          <w:color w:val="FFFFFF" w:themeColor="background1"/>
                          <w:kern w:val="24"/>
                          <w:sz w:val="40"/>
                          <w:szCs w:val="40"/>
                          <w:rtl/>
                          <w:lang w:bidi="ar-EG"/>
                        </w:rPr>
                        <w:t>ثالثاً: أن يكون عادلاً:</w:t>
                      </w:r>
                    </w:p>
                  </w:txbxContent>
                </v:textbox>
              </v:rect>
            </w:pict>
          </mc:Fallback>
        </mc:AlternateContent>
      </w:r>
      <w:r w:rsidRPr="00E85125">
        <w:rPr>
          <w:rFonts w:cs="Arial"/>
          <w:b/>
          <w:bCs/>
          <w:noProof/>
          <w:rtl/>
        </w:rPr>
        <w:drawing>
          <wp:inline distT="0" distB="0" distL="0" distR="0" wp14:anchorId="4D55BEB2" wp14:editId="6D81909F">
            <wp:extent cx="2778931" cy="709448"/>
            <wp:effectExtent l="0" t="0" r="2540" b="0"/>
            <wp:docPr id="3645"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25" name="Picture 1029"/>
                    <pic:cNvPicPr>
                      <a:picLocks noChangeAspect="1"/>
                    </pic:cNvPicPr>
                  </pic:nvPicPr>
                  <pic:blipFill>
                    <a:blip r:embed="rId56" cstate="print">
                      <a:duotone>
                        <a:prstClr val="black"/>
                        <a:schemeClr val="accent6">
                          <a:tint val="45000"/>
                          <a:satMod val="400000"/>
                        </a:schemeClr>
                      </a:duotone>
                      <a:extLst>
                        <a:ext uri="{28A0092B-C50C-407E-A947-70E740481C1C}">
                          <a14:useLocalDpi xmlns:a14="http://schemas.microsoft.com/office/drawing/2010/main" val="0"/>
                        </a:ext>
                      </a:extLst>
                    </a:blip>
                    <a:stretch>
                      <a:fillRect/>
                    </a:stretch>
                  </pic:blipFill>
                  <pic:spPr>
                    <a:xfrm>
                      <a:off x="0" y="0"/>
                      <a:ext cx="2800354" cy="714917"/>
                    </a:xfrm>
                    <a:prstGeom prst="rect">
                      <a:avLst/>
                    </a:prstGeom>
                  </pic:spPr>
                </pic:pic>
              </a:graphicData>
            </a:graphic>
          </wp:inline>
        </w:drawing>
      </w:r>
    </w:p>
    <w:p w:rsidR="000D0CA1" w:rsidRPr="002325F6" w:rsidRDefault="000D0CA1" w:rsidP="000D0CA1">
      <w:pPr>
        <w:rPr>
          <w:rFonts w:cstheme="minorBidi"/>
          <w:rtl/>
        </w:rPr>
      </w:pPr>
      <w:r w:rsidRPr="002325F6">
        <w:rPr>
          <w:rtl/>
        </w:rPr>
        <w:t xml:space="preserve">يجب أن يكون المدير عادلاً بين </w:t>
      </w:r>
      <w:r w:rsidRPr="002325F6">
        <w:rPr>
          <w:rFonts w:hint="cs"/>
          <w:rtl/>
        </w:rPr>
        <w:t>مرؤوسيه،</w:t>
      </w:r>
      <w:r w:rsidRPr="002325F6">
        <w:rPr>
          <w:rtl/>
        </w:rPr>
        <w:t xml:space="preserve"> وألا يفرق بينهم في تعامله </w:t>
      </w:r>
      <w:r w:rsidRPr="002325F6">
        <w:rPr>
          <w:rFonts w:hint="cs"/>
          <w:rtl/>
        </w:rPr>
        <w:t>معهم،</w:t>
      </w:r>
      <w:r w:rsidRPr="002325F6">
        <w:rPr>
          <w:rtl/>
        </w:rPr>
        <w:t xml:space="preserve"> ولا يحابي مرؤوساً على حساب مرؤوس </w:t>
      </w:r>
      <w:r w:rsidRPr="002325F6">
        <w:rPr>
          <w:rFonts w:hint="cs"/>
          <w:rtl/>
        </w:rPr>
        <w:t>آخر؛</w:t>
      </w:r>
      <w:r w:rsidRPr="002325F6">
        <w:rPr>
          <w:rtl/>
        </w:rPr>
        <w:t xml:space="preserve"> فشعور المرؤوسين بعدالة رئيسهم يرفع من حالتهم </w:t>
      </w:r>
      <w:r w:rsidRPr="002325F6">
        <w:rPr>
          <w:rFonts w:hint="cs"/>
          <w:rtl/>
        </w:rPr>
        <w:t>المعنوية،</w:t>
      </w:r>
      <w:r w:rsidRPr="002325F6">
        <w:rPr>
          <w:rtl/>
        </w:rPr>
        <w:t xml:space="preserve"> وفي الوقت نفسه يمنحونه </w:t>
      </w:r>
      <w:r w:rsidRPr="002325F6">
        <w:rPr>
          <w:rFonts w:hint="cs"/>
          <w:rtl/>
        </w:rPr>
        <w:t>ثقتهم.</w:t>
      </w:r>
      <w:r w:rsidRPr="002325F6">
        <w:rPr>
          <w:rtl/>
        </w:rPr>
        <w:t xml:space="preserve"> أما عندما تغيب العدالة فإن النفوس تشتعل بالغضب والكراهية وتصيُّد </w:t>
      </w:r>
      <w:r w:rsidRPr="002325F6">
        <w:rPr>
          <w:rFonts w:hint="cs"/>
          <w:rtl/>
        </w:rPr>
        <w:t>الأخطاء،</w:t>
      </w:r>
      <w:r w:rsidRPr="002325F6">
        <w:rPr>
          <w:rtl/>
        </w:rPr>
        <w:t xml:space="preserve"> واليأس مع </w:t>
      </w:r>
      <w:r w:rsidRPr="002325F6">
        <w:rPr>
          <w:rFonts w:hint="cs"/>
          <w:rtl/>
        </w:rPr>
        <w:t>العمل.</w:t>
      </w:r>
      <w:r w:rsidRPr="002325F6">
        <w:rPr>
          <w:rtl/>
        </w:rPr>
        <w:t xml:space="preserve"> </w:t>
      </w:r>
    </w:p>
    <w:p w:rsidR="000D0CA1" w:rsidRDefault="000D0CA1" w:rsidP="000D0CA1">
      <w:pPr>
        <w:rPr>
          <w:rFonts w:cstheme="minorBidi"/>
          <w:b/>
          <w:bCs/>
          <w:color w:val="002060"/>
          <w:rtl/>
        </w:rPr>
      </w:pPr>
      <w:r w:rsidRPr="00E85125">
        <w:rPr>
          <w:b/>
          <w:bCs/>
          <w:color w:val="002060"/>
          <w:rtl/>
        </w:rPr>
        <w:t xml:space="preserve">ومن ذلك قول المولى سبحانه </w:t>
      </w:r>
      <w:r w:rsidRPr="00E85125">
        <w:rPr>
          <w:rFonts w:hint="cs"/>
          <w:b/>
          <w:bCs/>
          <w:color w:val="002060"/>
          <w:rtl/>
        </w:rPr>
        <w:t>وتعالى:</w:t>
      </w:r>
      <w:r w:rsidR="0059540C">
        <w:rPr>
          <w:b/>
          <w:bCs/>
          <w:color w:val="002060"/>
          <w:lang w:val="en-GB"/>
        </w:rPr>
        <w:t>}</w:t>
      </w:r>
      <w:r w:rsidRPr="00E85125">
        <w:rPr>
          <w:rFonts w:hint="cs"/>
          <w:b/>
          <w:bCs/>
          <w:color w:val="002060"/>
          <w:rtl/>
        </w:rPr>
        <w:t xml:space="preserve"> يَا</w:t>
      </w:r>
      <w:r w:rsidRPr="00E85125">
        <w:rPr>
          <w:b/>
          <w:bCs/>
          <w:color w:val="002060"/>
          <w:rtl/>
        </w:rPr>
        <w:t xml:space="preserve"> أَيُّهَا الَّذِينَ آمَنُوا كُونُوا قَوَّامِينَ لِلَّهِ شُهَدَاءَ بِالْقِسْطِ وَلاَ يَجْرِمَنَّكُمْ شَنَآنُ قَوْمٍ عَلَى أَلاَّ تَعْدِلُوا اعْدِلُوا هُوَ أَقْرَبُ لِلتَّقْوَى وَاتَّقُوا اللَّهَ إِنَّ اللَّهَ خَبِيرٌ بِمَا تَعْمَلُونَ</w:t>
      </w:r>
      <w:r w:rsidR="0059540C">
        <w:rPr>
          <w:b/>
          <w:bCs/>
          <w:color w:val="002060"/>
        </w:rPr>
        <w:t>{</w:t>
      </w:r>
      <w:r w:rsidRPr="00E85125">
        <w:rPr>
          <w:b/>
          <w:bCs/>
          <w:color w:val="002060"/>
          <w:rtl/>
        </w:rPr>
        <w:t xml:space="preserve"> </w:t>
      </w:r>
      <w:r w:rsidRPr="00E85125">
        <w:rPr>
          <w:rFonts w:hint="cs"/>
          <w:b/>
          <w:bCs/>
          <w:color w:val="002060"/>
          <w:rtl/>
        </w:rPr>
        <w:t>(المائدة:</w:t>
      </w:r>
      <w:r w:rsidRPr="00E85125">
        <w:rPr>
          <w:b/>
          <w:bCs/>
          <w:color w:val="002060"/>
          <w:rtl/>
        </w:rPr>
        <w:t xml:space="preserve"> </w:t>
      </w:r>
      <w:r w:rsidRPr="00E85125">
        <w:rPr>
          <w:rFonts w:hint="cs"/>
          <w:b/>
          <w:bCs/>
          <w:color w:val="002060"/>
          <w:rtl/>
        </w:rPr>
        <w:t>8).</w:t>
      </w:r>
    </w:p>
    <w:p w:rsidR="000D0CA1" w:rsidRDefault="000D0CA1" w:rsidP="000D0CA1">
      <w:pPr>
        <w:rPr>
          <w:rFonts w:cstheme="minorBidi"/>
          <w:b/>
          <w:bCs/>
          <w:color w:val="002060"/>
          <w:rtl/>
        </w:rPr>
      </w:pPr>
      <w:r>
        <w:rPr>
          <w:noProof/>
          <w:rtl/>
        </w:rPr>
        <mc:AlternateContent>
          <mc:Choice Requires="wpg">
            <w:drawing>
              <wp:inline distT="0" distB="0" distL="0" distR="0" wp14:anchorId="1E961B6D" wp14:editId="302AED3F">
                <wp:extent cx="5730240" cy="471805"/>
                <wp:effectExtent l="0" t="0" r="3810" b="61595"/>
                <wp:docPr id="1089" name="Group 9"/>
                <wp:cNvGraphicFramePr/>
                <a:graphic xmlns:a="http://schemas.openxmlformats.org/drawingml/2006/main">
                  <a:graphicData uri="http://schemas.microsoft.com/office/word/2010/wordprocessingGroup">
                    <wpg:wgp>
                      <wpg:cNvGrpSpPr/>
                      <wpg:grpSpPr>
                        <a:xfrm>
                          <a:off x="0" y="0"/>
                          <a:ext cx="5730240" cy="471805"/>
                          <a:chOff x="0" y="0"/>
                          <a:chExt cx="6132700" cy="505460"/>
                        </a:xfrm>
                      </wpg:grpSpPr>
                      <wpg:grpSp>
                        <wpg:cNvPr id="1091" name="Group 26"/>
                        <wpg:cNvGrpSpPr/>
                        <wpg:grpSpPr>
                          <a:xfrm>
                            <a:off x="0" y="0"/>
                            <a:ext cx="6132700" cy="505460"/>
                            <a:chOff x="0" y="0"/>
                            <a:chExt cx="6133333" cy="505879"/>
                          </a:xfrm>
                        </wpg:grpSpPr>
                        <wpg:grpSp>
                          <wpg:cNvPr id="1092" name="Group 30"/>
                          <wpg:cNvGrpSpPr/>
                          <wpg:grpSpPr>
                            <a:xfrm>
                              <a:off x="3194444" y="0"/>
                              <a:ext cx="2938889" cy="505839"/>
                              <a:chOff x="1808334" y="0"/>
                              <a:chExt cx="4287528" cy="711023"/>
                            </a:xfrm>
                          </wpg:grpSpPr>
                          <wps:wsp>
                            <wps:cNvPr id="1093"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1808334" y="0"/>
                                <a:ext cx="4287528"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C7E58" w:rsidRPr="00DB0D9B" w:rsidRDefault="00FC7E58" w:rsidP="000D0CA1">
                                  <w:pPr>
                                    <w:jc w:val="left"/>
                                    <w:rPr>
                                      <w:bCs/>
                                      <w:rtl/>
                                      <w:lang w:bidi="ar-SY"/>
                                    </w:rPr>
                                  </w:pPr>
                                  <w:r>
                                    <w:rPr>
                                      <w:rFonts w:ascii="Adobe Arabic" w:hAnsi="Adobe Arabic" w:cs="Adobe Arabic" w:hint="cs"/>
                                      <w:bCs/>
                                      <w:color w:val="auto"/>
                                      <w:sz w:val="36"/>
                                      <w:szCs w:val="36"/>
                                      <w:rtl/>
                                      <w:lang w:bidi="ar-SY"/>
                                    </w:rPr>
                                    <w:t xml:space="preserve">        أهم صفات المدير الناجح في عمله:</w:t>
                                  </w:r>
                                </w:p>
                              </w:txbxContent>
                            </wps:txbx>
                            <wps:bodyPr tIns="36000" bIns="36000" rtlCol="0" anchor="ctr"/>
                          </wps:wsp>
                          <wps:wsp>
                            <wps:cNvPr id="1094"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95" name="Rectangle 33"/>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096" name="Google Shape;200;p17"/>
                        <wpg:cNvGrpSpPr/>
                        <wpg:grpSpPr>
                          <a:xfrm>
                            <a:off x="5716078" y="117534"/>
                            <a:ext cx="224378" cy="267181"/>
                            <a:chOff x="0" y="0"/>
                            <a:chExt cx="273780" cy="327013"/>
                          </a:xfrm>
                          <a:solidFill>
                            <a:schemeClr val="bg1"/>
                          </a:solidFill>
                        </wpg:grpSpPr>
                        <wps:wsp>
                          <wps:cNvPr id="1097"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1098"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1099"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1100" name="Google Shape;204;p17"/>
                          <wpg:cNvGrpSpPr/>
                          <wpg:grpSpPr>
                            <a:xfrm>
                              <a:off x="0" y="0"/>
                              <a:ext cx="273780" cy="105078"/>
                              <a:chOff x="0" y="0"/>
                              <a:chExt cx="273780" cy="105078"/>
                            </a:xfrm>
                            <a:grpFill/>
                          </wpg:grpSpPr>
                          <wps:wsp>
                            <wps:cNvPr id="1101"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1102"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1103"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1104"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1105"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2163" style="width:451.2pt;height:37.15pt;mso-position-horizontal-relative:char;mso-position-vertical-relative:line" coordsize="61327,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">
                <v:group id="Group 26" o:spid="_x0000_s2164" style="position:absolute;width:61327;height:5054" coordsize="61333,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NxZf8QAAADdAAAADwAAAGRycy9kb3ducmV2LnhtbERPS2vCQBC+F/wPywi9&#10;NZsoLTVmFZFaegiFqiDehuyYBLOzIbvN4993C4Xe5uN7TrYdTSN66lxtWUESxSCIC6trLhWcT4en&#10;VxDOI2tsLJOCiRxsN7OHDFNtB/6i/uhLEULYpaig8r5NpXRFRQZdZFviwN1sZ9AH2JVSdziEcNPI&#10;RRy/SIM1h4YKW9pXVNyP30bB+4DDbpm89fn9tp+up+fPS56QUo/zcbcG4Wn0/+I/94cO8+NVA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NxZf8QAAADdAAAA&#10;DwAAAAAAAAAAAAAAAACqAgAAZHJzL2Rvd25yZXYueG1sUEsFBgAAAAAEAAQA+gAAAJsDAAAAAA==&#10;">
                  <v:group id="Group 30" o:spid="_x0000_s2165" style="position:absolute;left:31944;width:29389;height:5058" coordorigin="18083" coordsize="42875,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A7HCMUAAADdAAAADwAAAGRycy9kb3ducmV2LnhtbERPS2vCQBC+F/wPywi9&#10;1U0iLTZ1FREtPUjBRCi9DdkxCWZnQ3bN4993C4Xe5uN7zno7mkb01LnasoJ4EYEgLqyuuVRwyY9P&#10;KxDOI2tsLJOCiRxsN7OHNabaDnymPvOlCCHsUlRQed+mUrqiIoNuYVviwF1tZ9AH2JVSdziEcNPI&#10;JIpepMGaQ0OFLe0rKm7Z3Sh4H3DYLeNDf7pd99N3/vz5dYpJqcf5uHsD4Wn0/+I/94cO86PXB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gOxwjFAAAA3QAA&#10;AA8AAAAAAAAAAAAAAAAAqgIAAGRycy9kb3ducmV2LnhtbFBLBQYAAAAABAAEAPoAAACcAwAAAAA=&#10;">
                    <v:roundrect id="Rectangle: Rounded Corners 55" o:spid="_x0000_s2166" style="position:absolute;left:18083;width:42875;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Rl3cIA&#10;AADdAAAADwAAAGRycy9kb3ducmV2LnhtbERPTWvCQBC9F/wPywi91V2Vlpi6ijQWcqxGD70N2TEJ&#10;ZmdDdpuk/75bKPQ2j/c52/1kWzFQ7xvHGpYLBYK4dKbhSsOleH9KQPiAbLB1TBq+ycN+N3vYYmrc&#10;yCcazqESMYR9ihrqELpUSl/WZNEvXEccuZvrLYYI+0qaHscYblu5UupFWmw4NtTY0VtN5f38ZTWo&#10;PDsW/Lmiq0nCiZ6x+EiyQuvH+XR4BRFoCv/iP3du4ny1WcPvN/EEuf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JGXdwgAAAN0AAAAPAAAAAAAAAAAAAAAAAJgCAABkcnMvZG93&#10;bnJldi54bWxQSwUGAAAAAAQABAD1AAAAhwMAAAAA&#10;" fillcolor="#0070c0" stroked="f" strokeweight="1pt">
                      <v:stroke joinstyle="miter"/>
                      <v:textbox inset=",1mm,,1mm">
                        <w:txbxContent>
                          <w:p w:rsidR="00FC7E58" w:rsidRPr="00DB0D9B" w:rsidRDefault="00FC7E58" w:rsidP="000D0CA1">
                            <w:pPr>
                              <w:jc w:val="left"/>
                              <w:rPr>
                                <w:bCs/>
                                <w:rtl/>
                                <w:lang w:bidi="ar-SY"/>
                              </w:rPr>
                            </w:pPr>
                            <w:r>
                              <w:rPr>
                                <w:rFonts w:ascii="Adobe Arabic" w:hAnsi="Adobe Arabic" w:cs="Adobe Arabic" w:hint="cs"/>
                                <w:bCs/>
                                <w:color w:val="auto"/>
                                <w:sz w:val="36"/>
                                <w:szCs w:val="36"/>
                                <w:rtl/>
                                <w:lang w:bidi="ar-SY"/>
                              </w:rPr>
                              <w:t xml:space="preserve">        أهم صفات المدير الناجح في عمله:</w:t>
                            </w:r>
                          </w:p>
                        </w:txbxContent>
                      </v:textbox>
                    </v:roundrect>
                    <v:oval id="Oval 61" o:spid="_x0000_s2167"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GalsIA&#10;AADdAAAADwAAAGRycy9kb3ducmV2LnhtbERP20oDMRB9F/oPYQTfbKKI2LVpKRVBakG67QcMm3Gz&#10;NJmEJLZbv94Igm9zONeZL0fvxIlSHgJruJsqEMRdMAP3Gg7719snELkgG3SBScOFMiwXk6s5Niac&#10;eUentvSihnBuUIMtJTZS5s6SxzwNkbhynyF5LBWmXpqE5xrunbxX6lF6HLg2WIy0ttQd2y+vYaOi&#10;zWn7/n3ZyvZj/xLdpiSn9c31uHoGUWgs/+I/95up89XsAX6/qSfIx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kZqWwgAAAN0AAAAPAAAAAAAAAAAAAAAAAJgCAABkcnMvZG93&#10;bnJldi54bWxQSwUGAAAAAAQABAD1AAAAhwMAAAAA&#10;" fillcolor="#272727 [2749]" stroked="f" strokeweight="1pt">
                      <v:stroke joinstyle="miter"/>
                      <v:shadow on="t" color="black" opacity="26214f" origin=",-.5" offset="0,3pt"/>
                    </v:oval>
                  </v:group>
                  <v:rect id="Rectangle 33" o:spid="_x0000_s2168"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hHesYA&#10;AADdAAAADwAAAGRycy9kb3ducmV2LnhtbERPS2sCMRC+C/0PYQq9iGYtVnRrlFqo7cFWfCAeh824&#10;u+1msiSprv/eCIK3+fieM542phJHcr60rKDXTUAQZ1aXnCvYbj46QxA+IGusLJOCM3mYTh5aY0y1&#10;PfGKjuuQixjCPkUFRQh1KqXPCjLou7YmjtzBOoMhQpdL7fAUw00ln5NkIA2WHBsKrOm9oOxv/W8U&#10;7Leb7/7MLX/3h/liN7A/9OnztlJPj83bK4hATbiLb+4vHecnoxe4fhNPkJM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ChHesYAAADdAAAADwAAAAAAAAAAAAAAAACYAgAAZHJz&#10;L2Rvd25yZXYueG1sUEsFBgAAAAAEAAQA9QAAAIsDAAAAAA==&#10;" fillcolor="#0070c0" stroked="f" strokeweight="1pt"/>
                </v:group>
                <v:group id="Google Shape;200;p17" o:spid="_x0000_s2169"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zXBC8MAAADdAAAADwAAAGRycy9kb3ducmV2LnhtbERPS4vCMBC+C/6HMIK3&#10;Na2y4naNIqLiQRZ8wLK3oRnbYjMpTWzrv98Igrf5+J4zX3amFA3VrrCsIB5FIIhTqwvOFFzO248Z&#10;COeRNZaWScGDHCwX/d4cE21bPlJz8pkIIewSVJB7XyVSujQng25kK+LAXW1t0AdYZ1LX2IZwU8px&#10;FE2lwYJDQ44VrXNKb6e7UbBrsV1N4k1zuF3Xj7/z58/vISalhoNu9Q3CU+ff4pd7r8P86Gs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NcELwwAAAN0AAAAP&#10;AAAAAAAAAAAAAAAAAKoCAABkcnMvZG93bnJldi54bWxQSwUGAAAAAAQABAD6AAAAmgMAAAAA&#10;">
                  <v:shape id="Google Shape;201;p17" o:spid="_x0000_s2170"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221MQA&#10;AADdAAAADwAAAGRycy9kb3ducmV2LnhtbERPS2vCQBC+F/oflin0VjftwTx0FSkUpIeCSYjXITtN&#10;UrOzaXY16b/vCoK3+fies97OphcXGl1nWcHrIgJBXFvdcaOgLD5eEhDOI2vsLZOCP3Kw3Tw+rDHT&#10;duIDXXLfiBDCLkMFrfdDJqWrWzLoFnYgDty3HQ36AMdG6hGnEG56+RZFS2mw49DQ4kDvLdWn/GwU&#10;fJ0Tv9fVb/IZH6vlTzrlZVF3Sj0/zbsVCE+zv4tv7r0O86M0hus34QS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9ttTEAAAA3QAAAA8AAAAAAAAAAAAAAAAAmAIAAGRycy9k&#10;b3ducmV2LnhtbFBLBQYAAAAABAAEAPUAAACJAw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2171"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Rau8cA&#10;AADdAAAADwAAAGRycy9kb3ducmV2LnhtbESPQWvCQBCF70L/wzKFXqRutCht6ipFKhSlFGOh1yE7&#10;zQazsyG7avz3zkHwNsN7894382XvG3WiLtaBDYxHGSjiMtiaKwO/+/XzK6iYkC02gcnAhSIsFw+D&#10;OeY2nHlHpyJVSkI45mjApdTmWsfSkcc4Ci2xaP+h85hk7SptOzxLuG/0JMtm2mPN0uCwpZWj8lAc&#10;vYFm//O9/RxOi78hFpOX6DaHbbUx5umx/3gHlahPd/Pt+ssKfvYmuPKNjK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oEWrvHAAAA3QAAAA8AAAAAAAAAAAAAAAAAmAIAAGRy&#10;cy9kb3ducmV2LnhtbFBLBQYAAAAABAAEAPUAAACMAwAAAAA=&#10;" path="m2643,1l417,1c191,1,,143,,370,,608,191,751,417,751r2214,c2870,751,3060,608,3060,370,3060,143,2870,1,2643,1xe" filled="f" strokecolor="white [3212]">
                    <v:path arrowok="t" o:extrusionok="f"/>
                  </v:shape>
                  <v:shape id="Google Shape;203;p17" o:spid="_x0000_s2172"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Teu8QA&#10;AADdAAAADwAAAGRycy9kb3ducmV2LnhtbERPTWvCQBC9C/0PyxS86UZTSo3ZSBEVoaemFvQ2Zsds&#10;aHY2ZFdN/323UOhtHu9z8tVgW3Gj3jeOFcymCQjiyumGawWHj+3kBYQPyBpbx6TgmzysiodRjpl2&#10;d36nWxlqEUPYZ6jAhNBlUvrKkEU/dR1x5C6utxgi7Gupe7zHcNvKeZI8S4sNxwaDHa0NVV/l1SpI&#10;/dGc0t32rOs5H982h8+0fJopNX4cXpcgAg3hX/zn3us4P1ks4PebeIIs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203rvEAAAA3QAAAA8AAAAAAAAAAAAAAAAAmAIAAGRycy9k&#10;b3ducmV2LnhtbFBLBQYAAAAABAAEAPUAAACJAwAAAAA=&#10;" path="m1976,l417,c191,,,131,,369,,596,191,739,417,739r1559,c2203,739,2393,596,2393,369,2393,131,2203,,1976,xe" filled="f" strokecolor="white [3212]">
                    <v:path arrowok="t" o:extrusionok="f"/>
                  </v:shape>
                  <v:group id="Google Shape;204;p17" o:spid="_x0000_s2173"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Xtm/scAAADd&#10;AAAADwAAAAAAAAAAAAAAAACqAgAAZHJzL2Rvd25yZXYueG1sUEsFBgAAAAAEAAQA+gAAAJ4DAAAA&#10;AA==&#10;">
                    <v:shape id="Google Shape;205;p17" o:spid="_x0000_s2174"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5WUMIA&#10;AADdAAAADwAAAGRycy9kb3ducmV2LnhtbERPTWvCQBC9F/oflil4KbqJlhqjqxRB8FhTvY/ZMUmb&#10;nQ272xj/vVsoeJvH+5zVZjCt6Mn5xrKCdJKAIC6tbrhScPzajTMQPiBrbC2Tght52Kyfn1aYa3vl&#10;A/VFqEQMYZ+jgjqELpfSlzUZ9BPbEUfuYp3BEKGrpHZ4jeGmldMkeZcGG44NNXa0ran8KX6Ngu/5&#10;kLnXw+fiPCuy01t17LsgL0qNXoaPJYhAQ3iI/917HeenSQp/38QT5P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PlZQwgAAAN0AAAAPAAAAAAAAAAAAAAAAAJgCAABkcnMvZG93&#10;bnJldi54bWxQSwUGAAAAAAQABAD1AAAAhwMAAAAA&#10;" path="m227,1501v107,,226,-72,226,-167l453,167c453,84,322,1,227,1,144,1,1,84,1,167r,1167c1,1429,144,1501,227,1501xe" filled="f" stroked="f">
                      <v:path arrowok="t" o:extrusionok="f"/>
                    </v:shape>
                    <v:shape id="Google Shape;206;p17" o:spid="_x0000_s2175"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YHa8EA&#10;AADdAAAADwAAAGRycy9kb3ducmV2LnhtbERPPU/DMBDdkfgP1iGxUScZEAp1owYEakdCB8ZrfE1S&#10;4nNkH2n49xgJie2e3uetq8WNaqYQB88G8lUGirj1duDOwOH95e4BVBRki6NnMvBNEarN9dUaS+sv&#10;/EZzI51KIRxLNNCLTKXWse3JYVz5iThxJx8cSoKh0zbgJYW7URdZdq8dDpwaepzoqaf2s/lyBuqm&#10;qPcfuM+DnOPzztXiXo/WmNubZfsISmiRf/Gfe2fT/Dwr4PebdIL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mmB2vBAAAA3QAAAA8AAAAAAAAAAAAAAAAAmAIAAGRycy9kb3du&#10;cmV2LnhtbFBLBQYAAAAABAAEAPUAAACGAwAAAAA=&#10;" path="m929,60c846,,750,36,703,108l60,1060c,1143,24,1251,95,1310v36,12,60,24,96,24c250,1334,298,1310,334,1251l976,298v60,-71,36,-178,-47,-238xe" filled="f" stroked="f">
                      <v:path arrowok="t" o:extrusionok="f"/>
                    </v:shape>
                    <v:shape id="Google Shape;207;p17" o:spid="_x0000_s2176"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uzhcMA&#10;AADdAAAADwAAAGRycy9kb3ducmV2LnhtbERPzWrCQBC+F/oOyxS81Y1aQkldpSQWxB6k0QeYZsck&#10;mJ1Ns1uzvn23IHibj+93lutgOnGhwbWWFcymCQjiyuqWawXHw8fzKwjnkTV2lknBlRysV48PS8y0&#10;HfmLLqWvRQxhl6GCxvs+k9JVDRl0U9sTR+5kB4M+wqGWesAxhptOzpMklQZbjg0N9pQ3VJ3LX6OA&#10;Pu3muwvlS8FpHg77YmcXxx+lJk/h/Q2Ep+Dv4pt7q+P8WbKA/2/iCX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0uzhcMAAADdAAAADwAAAAAAAAAAAAAAAACYAgAAZHJzL2Rv&#10;d25yZXYueG1sUEsFBgAAAAAEAAQA9QAAAIgDAAAAAA==&#10;" path="m822,1346v24,,60,-12,83,-35c989,1263,1013,1156,953,1072l334,108c286,25,179,1,96,48,12,108,1,215,48,298r619,965c703,1322,763,1346,822,1346xe" filled="f" stroked="f">
                      <v:path arrowok="t" o:extrusionok="f"/>
                    </v:shape>
                    <v:shape id="Google Shape;208;p17" o:spid="_x0000_s2177"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YrPcIA&#10;AADdAAAADwAAAGRycy9kb3ducmV2LnhtbERP24rCMBB9X/Afwgi+LJrUXVSqUcSyiz56+YCxGdtq&#10;MylN1O7fbxaEfZvDuc5i1dlaPKj1lWMNyUiBIM6dqbjQcDp+DWcgfEA2WDsmDT/kYbXsvS0wNe7J&#10;e3ocQiFiCPsUNZQhNKmUPi/Joh+5hjhyF9daDBG2hTQtPmO4reVYqYm0WHFsKLGhTUn57XC3Gs4k&#10;PwLll0xNt3Wmdkn2fvy+aj3od+s5iEBd+Be/3FsT5yfqE/6+iSfI5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Vis9wgAAAN0AAAAPAAAAAAAAAAAAAAAAAJgCAABkcnMvZG93&#10;bnJldi54bWxQSwUGAAAAAAQABAD1AAAAhwMAAAAA&#10;" path="m1287,596l275,48c191,1,84,36,48,120,1,191,25,310,120,346l1132,894v24,11,48,23,71,23c1263,917,1322,882,1358,822v36,-71,12,-190,-71,-226xe" filled="f" stroked="f">
                      <v:path arrowok="t" o:extrusionok="f"/>
                    </v:shape>
                    <v:shape id="Google Shape;209;p17" o:spid="_x0000_s2178"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YgzMUA&#10;AADdAAAADwAAAGRycy9kb3ducmV2LnhtbERPTWvCQBC9C/0PyxS8SN1EUELqKm2hICKIqViP0+w0&#10;Cc3Ohuxqor/eFYTe5vE+Z77sTS3O1LrKsoJ4HIEgzq2uuFCw//p8SUA4j6yxtkwKLuRguXgazDHV&#10;tuMdnTNfiBDCLkUFpfdNKqXLSzLoxrYhDtyvbQ36ANtC6ha7EG5qOYmimTRYcWgosaGPkvK/7GQU&#10;bEleu63/eT+uD5dkkyXx93EUKzV87t9eQXjq/b/44V7pMD+OpnD/Jpw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5iDMxQAAAN0AAAAPAAAAAAAAAAAAAAAAAJgCAABkcnMv&#10;ZG93bnJldi54bWxQSwUGAAAAAAQABAD1AAAAigM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Pr="0059540C" w:rsidRDefault="000D0CA1" w:rsidP="0059540C">
      <w:pPr>
        <w:tabs>
          <w:tab w:val="left" w:pos="5500"/>
        </w:tabs>
        <w:rPr>
          <w:rFonts w:cstheme="minorBidi"/>
          <w:b/>
          <w:bCs/>
          <w:color w:val="C00000"/>
          <w:rtl/>
        </w:rPr>
      </w:pPr>
      <w:r w:rsidRPr="0059540C">
        <w:rPr>
          <w:rFonts w:cstheme="minorBidi" w:hint="cs"/>
          <w:b/>
          <w:bCs/>
          <w:color w:val="C00000"/>
          <w:rtl/>
        </w:rPr>
        <w:t>1</w:t>
      </w:r>
      <w:r w:rsidRPr="0059540C">
        <w:rPr>
          <w:b/>
          <w:bCs/>
          <w:color w:val="C00000"/>
          <w:rtl/>
        </w:rPr>
        <w:t>ـ الاهتمام بالعاملين معك</w:t>
      </w:r>
      <w:r w:rsidR="0059540C" w:rsidRPr="0059540C">
        <w:rPr>
          <w:b/>
          <w:bCs/>
          <w:color w:val="C00000"/>
        </w:rPr>
        <w:t>:</w:t>
      </w:r>
    </w:p>
    <w:p w:rsidR="000D0CA1" w:rsidRPr="002325F6" w:rsidRDefault="000D0CA1" w:rsidP="000D0CA1">
      <w:pPr>
        <w:rPr>
          <w:rFonts w:cstheme="minorBidi"/>
          <w:rtl/>
        </w:rPr>
      </w:pPr>
      <w:r w:rsidRPr="002325F6">
        <w:rPr>
          <w:rtl/>
        </w:rPr>
        <w:t xml:space="preserve">لا بد أن تتذكر أن العاملين لن يهتموا بقدر ما </w:t>
      </w:r>
      <w:r w:rsidRPr="002325F6">
        <w:rPr>
          <w:rFonts w:hint="cs"/>
          <w:rtl/>
        </w:rPr>
        <w:t>تعرف؛</w:t>
      </w:r>
      <w:r w:rsidRPr="002325F6">
        <w:rPr>
          <w:rtl/>
        </w:rPr>
        <w:t xml:space="preserve"> حتى يعرفوا قدر </w:t>
      </w:r>
      <w:r w:rsidRPr="002325F6">
        <w:rPr>
          <w:rFonts w:hint="cs"/>
          <w:rtl/>
        </w:rPr>
        <w:t>اهتمامك،</w:t>
      </w:r>
      <w:r w:rsidRPr="002325F6">
        <w:rPr>
          <w:rtl/>
        </w:rPr>
        <w:t xml:space="preserve"> ولهذا أشعرهم باهتمامك </w:t>
      </w:r>
      <w:r w:rsidRPr="002325F6">
        <w:rPr>
          <w:rFonts w:hint="cs"/>
          <w:rtl/>
        </w:rPr>
        <w:t>أولاً،</w:t>
      </w:r>
      <w:r w:rsidRPr="002325F6">
        <w:rPr>
          <w:rtl/>
        </w:rPr>
        <w:t xml:space="preserve"> وبعدها يمكنك أن تطلب منهم أن يفعلوا أي </w:t>
      </w:r>
      <w:r w:rsidRPr="002325F6">
        <w:rPr>
          <w:rFonts w:hint="cs"/>
          <w:rtl/>
        </w:rPr>
        <w:t>شيء،</w:t>
      </w:r>
      <w:r w:rsidRPr="002325F6">
        <w:rPr>
          <w:rtl/>
        </w:rPr>
        <w:t xml:space="preserve"> فلسنا مجتمعاً من </w:t>
      </w:r>
      <w:r w:rsidRPr="002325F6">
        <w:rPr>
          <w:rFonts w:hint="cs"/>
          <w:rtl/>
        </w:rPr>
        <w:t>الآلات،</w:t>
      </w:r>
      <w:r w:rsidRPr="002325F6">
        <w:rPr>
          <w:rtl/>
        </w:rPr>
        <w:t xml:space="preserve"> حيث </w:t>
      </w:r>
      <w:r w:rsidR="0059540C" w:rsidRPr="002325F6">
        <w:rPr>
          <w:rFonts w:hint="cs"/>
          <w:rtl/>
        </w:rPr>
        <w:t>إننا</w:t>
      </w:r>
      <w:r w:rsidRPr="002325F6">
        <w:rPr>
          <w:rtl/>
        </w:rPr>
        <w:t xml:space="preserve"> نتعامل مع بشر، والناس لهم مشاعرهم </w:t>
      </w:r>
    </w:p>
    <w:p w:rsidR="000D0CA1" w:rsidRPr="0059540C" w:rsidRDefault="000D0CA1" w:rsidP="000D0CA1">
      <w:pPr>
        <w:tabs>
          <w:tab w:val="left" w:pos="7462"/>
        </w:tabs>
        <w:rPr>
          <w:rFonts w:cstheme="minorBidi"/>
          <w:b/>
          <w:bCs/>
          <w:color w:val="C00000"/>
          <w:rtl/>
        </w:rPr>
      </w:pPr>
      <w:r w:rsidRPr="0059540C">
        <w:rPr>
          <w:rFonts w:hint="cs"/>
          <w:b/>
          <w:bCs/>
          <w:color w:val="C00000"/>
          <w:rtl/>
        </w:rPr>
        <w:t>2-لا تكل</w:t>
      </w:r>
      <w:r w:rsidRPr="0059540C">
        <w:rPr>
          <w:rFonts w:hint="eastAsia"/>
          <w:b/>
          <w:bCs/>
          <w:color w:val="C00000"/>
          <w:rtl/>
        </w:rPr>
        <w:t>ف</w:t>
      </w:r>
      <w:r w:rsidRPr="0059540C">
        <w:rPr>
          <w:b/>
          <w:bCs/>
          <w:color w:val="C00000"/>
          <w:rtl/>
        </w:rPr>
        <w:t xml:space="preserve"> العاملين من العمل ما يشق عليهم حتى وإن كنت تطيق ذلك</w:t>
      </w:r>
      <w:r w:rsidR="0059540C">
        <w:rPr>
          <w:rFonts w:hint="cs"/>
          <w:b/>
          <w:bCs/>
          <w:color w:val="C00000"/>
          <w:rtl/>
        </w:rPr>
        <w:t>:</w:t>
      </w:r>
      <w:r w:rsidRPr="0059540C">
        <w:rPr>
          <w:rFonts w:cstheme="minorBidi"/>
          <w:b/>
          <w:bCs/>
          <w:color w:val="C00000"/>
          <w:rtl/>
        </w:rPr>
        <w:tab/>
      </w:r>
    </w:p>
    <w:p w:rsidR="000D0CA1" w:rsidRPr="002325F6" w:rsidRDefault="000D0CA1" w:rsidP="000D0CA1">
      <w:pPr>
        <w:rPr>
          <w:rFonts w:cstheme="minorBidi"/>
          <w:rtl/>
        </w:rPr>
      </w:pPr>
      <w:r w:rsidRPr="002325F6">
        <w:rPr>
          <w:rtl/>
        </w:rPr>
        <w:t xml:space="preserve">لا تتوقع من العاملين معك أن يكرسوا أنفسهم للعمل على غرار ما تفعل </w:t>
      </w:r>
      <w:r w:rsidRPr="002325F6">
        <w:rPr>
          <w:rFonts w:hint="cs"/>
          <w:rtl/>
        </w:rPr>
        <w:t>أنت،</w:t>
      </w:r>
      <w:r w:rsidRPr="002325F6">
        <w:rPr>
          <w:rtl/>
        </w:rPr>
        <w:t xml:space="preserve"> فالسبب الذي جعل منك مسؤولاً لعمل معين هو أنك تنظر إلى ذلك العمل من منظور مختلف عن بقية </w:t>
      </w:r>
      <w:r w:rsidRPr="002325F6">
        <w:rPr>
          <w:rFonts w:hint="cs"/>
          <w:rtl/>
        </w:rPr>
        <w:t>العاملين،</w:t>
      </w:r>
      <w:r w:rsidRPr="002325F6">
        <w:rPr>
          <w:rtl/>
        </w:rPr>
        <w:t xml:space="preserve"> ولهذا </w:t>
      </w:r>
      <w:r w:rsidRPr="002325F6">
        <w:rPr>
          <w:rtl/>
        </w:rPr>
        <w:lastRenderedPageBreak/>
        <w:t xml:space="preserve">أدعمهم في </w:t>
      </w:r>
      <w:r w:rsidRPr="002325F6">
        <w:rPr>
          <w:rFonts w:hint="cs"/>
          <w:rtl/>
        </w:rPr>
        <w:t>ذلك؛</w:t>
      </w:r>
      <w:r w:rsidRPr="002325F6">
        <w:rPr>
          <w:rtl/>
        </w:rPr>
        <w:t xml:space="preserve"> ولكن عليك أن تتفهم جيداً أن المخلصين المضحين هم الاستثناء لا القاعدة. وتنشئ المشكلة عندما يتوقع </w:t>
      </w:r>
      <w:r w:rsidR="0059540C" w:rsidRPr="002325F6">
        <w:rPr>
          <w:rFonts w:hint="cs"/>
          <w:rtl/>
        </w:rPr>
        <w:t>المسؤول</w:t>
      </w:r>
      <w:r w:rsidRPr="002325F6">
        <w:rPr>
          <w:rtl/>
        </w:rPr>
        <w:t xml:space="preserve"> من العاملين تحته أن يعملوا ساعات فوق المطلوب لأنه هو يفعل ذلك </w:t>
      </w:r>
    </w:p>
    <w:p w:rsidR="000D0CA1" w:rsidRPr="002325F6" w:rsidRDefault="000D0CA1" w:rsidP="000D0CA1">
      <w:pPr>
        <w:rPr>
          <w:rFonts w:cstheme="minorBidi"/>
          <w:rtl/>
        </w:rPr>
      </w:pPr>
      <w:r w:rsidRPr="00E85125">
        <w:rPr>
          <w:rFonts w:hint="cs"/>
          <w:color w:val="C00000"/>
          <w:rtl/>
        </w:rPr>
        <w:t>3</w:t>
      </w:r>
      <w:r w:rsidRPr="0059540C">
        <w:rPr>
          <w:rFonts w:hint="cs"/>
          <w:b/>
          <w:bCs/>
          <w:color w:val="C00000"/>
          <w:rtl/>
        </w:rPr>
        <w:t>-قدر</w:t>
      </w:r>
      <w:r w:rsidRPr="0059540C">
        <w:rPr>
          <w:b/>
          <w:bCs/>
          <w:color w:val="C00000"/>
          <w:rtl/>
        </w:rPr>
        <w:t xml:space="preserve"> الفوارق بين </w:t>
      </w:r>
      <w:r w:rsidRPr="0059540C">
        <w:rPr>
          <w:rFonts w:hint="cs"/>
          <w:b/>
          <w:bCs/>
          <w:color w:val="C00000"/>
          <w:rtl/>
        </w:rPr>
        <w:t>العاملين،</w:t>
      </w:r>
      <w:r w:rsidRPr="0059540C">
        <w:rPr>
          <w:b/>
          <w:bCs/>
          <w:color w:val="C00000"/>
          <w:rtl/>
        </w:rPr>
        <w:t xml:space="preserve"> وابحث عن الصفات المشتركة بينهم للانطلاق بالعمل </w:t>
      </w:r>
      <w:r w:rsidRPr="0059540C">
        <w:rPr>
          <w:rFonts w:hint="cs"/>
          <w:b/>
          <w:bCs/>
          <w:color w:val="C00000"/>
          <w:rtl/>
        </w:rPr>
        <w:t>منها</w:t>
      </w:r>
      <w:r w:rsidR="0059540C" w:rsidRPr="0059540C">
        <w:rPr>
          <w:rFonts w:hint="cs"/>
          <w:b/>
          <w:bCs/>
          <w:color w:val="C00000"/>
          <w:rtl/>
        </w:rPr>
        <w:t>:</w:t>
      </w:r>
      <w:r w:rsidRPr="0059540C">
        <w:rPr>
          <w:b/>
          <w:bCs/>
          <w:color w:val="C00000"/>
          <w:rtl/>
        </w:rPr>
        <w:t xml:space="preserve"> </w:t>
      </w:r>
      <w:r w:rsidRPr="002325F6">
        <w:rPr>
          <w:rtl/>
        </w:rPr>
        <w:t>وحتى تستطيع إدارة الأفراد المختلفين بطرق مختلفة</w:t>
      </w:r>
    </w:p>
    <w:p w:rsidR="000D0CA1" w:rsidRPr="0059540C" w:rsidRDefault="000D0CA1" w:rsidP="000D0CA1">
      <w:pPr>
        <w:rPr>
          <w:rFonts w:cstheme="minorBidi"/>
          <w:b/>
          <w:bCs/>
          <w:color w:val="C00000"/>
          <w:rtl/>
        </w:rPr>
      </w:pPr>
      <w:r w:rsidRPr="0059540C">
        <w:rPr>
          <w:rFonts w:hint="cs"/>
          <w:b/>
          <w:bCs/>
          <w:color w:val="C00000"/>
          <w:rtl/>
        </w:rPr>
        <w:t>4-</w:t>
      </w:r>
      <w:r w:rsidR="0059540C">
        <w:rPr>
          <w:rFonts w:hint="cs"/>
          <w:b/>
          <w:bCs/>
          <w:color w:val="C00000"/>
          <w:rtl/>
        </w:rPr>
        <w:t xml:space="preserve"> </w:t>
      </w:r>
      <w:r w:rsidRPr="0059540C">
        <w:rPr>
          <w:rFonts w:hint="cs"/>
          <w:b/>
          <w:bCs/>
          <w:color w:val="C00000"/>
          <w:rtl/>
        </w:rPr>
        <w:t>عب</w:t>
      </w:r>
      <w:r w:rsidR="0059540C">
        <w:rPr>
          <w:rFonts w:hint="cs"/>
          <w:b/>
          <w:bCs/>
          <w:color w:val="C00000"/>
          <w:rtl/>
        </w:rPr>
        <w:t>ّ</w:t>
      </w:r>
      <w:r w:rsidRPr="0059540C">
        <w:rPr>
          <w:rFonts w:hint="cs"/>
          <w:b/>
          <w:bCs/>
          <w:color w:val="C00000"/>
          <w:rtl/>
        </w:rPr>
        <w:t>ر</w:t>
      </w:r>
      <w:r w:rsidRPr="0059540C">
        <w:rPr>
          <w:b/>
          <w:bCs/>
          <w:color w:val="C00000"/>
          <w:rtl/>
        </w:rPr>
        <w:t xml:space="preserve"> عن امتنانك تجاه من يحسن تأدية عمله</w:t>
      </w:r>
      <w:r w:rsidR="0059540C">
        <w:rPr>
          <w:rFonts w:hint="cs"/>
          <w:b/>
          <w:bCs/>
          <w:color w:val="C00000"/>
          <w:rtl/>
        </w:rPr>
        <w:t>:</w:t>
      </w:r>
    </w:p>
    <w:p w:rsidR="000D0CA1" w:rsidRPr="002325F6" w:rsidRDefault="000D0CA1" w:rsidP="000D0CA1">
      <w:pPr>
        <w:rPr>
          <w:rtl/>
        </w:rPr>
      </w:pPr>
      <w:r w:rsidRPr="002325F6">
        <w:rPr>
          <w:rtl/>
        </w:rPr>
        <w:t xml:space="preserve">كلنا نحب أن يكون هناك من </w:t>
      </w:r>
      <w:r w:rsidRPr="002325F6">
        <w:rPr>
          <w:rFonts w:hint="cs"/>
          <w:rtl/>
        </w:rPr>
        <w:t>يقدرنا،</w:t>
      </w:r>
      <w:r w:rsidRPr="002325F6">
        <w:rPr>
          <w:rtl/>
        </w:rPr>
        <w:t xml:space="preserve"> ويقدر العمل الذي نقوم </w:t>
      </w:r>
      <w:r w:rsidRPr="002325F6">
        <w:rPr>
          <w:rFonts w:hint="cs"/>
          <w:rtl/>
        </w:rPr>
        <w:t>به،</w:t>
      </w:r>
      <w:r w:rsidRPr="002325F6">
        <w:rPr>
          <w:rtl/>
        </w:rPr>
        <w:t xml:space="preserve"> فالعامل يحقق نتائج غير عادية عندما يشعر بأنه موضع تقدير </w:t>
      </w:r>
      <w:r w:rsidRPr="002325F6">
        <w:rPr>
          <w:rFonts w:hint="cs"/>
          <w:rtl/>
        </w:rPr>
        <w:t>واحترام،</w:t>
      </w:r>
      <w:r w:rsidRPr="002325F6">
        <w:rPr>
          <w:rtl/>
        </w:rPr>
        <w:t xml:space="preserve"> وقد بينت البحوث أن الناس جوعى للتقدير عندما يتلقون ثناء أصيلاً. ولهذا اشكر أعضاء </w:t>
      </w:r>
      <w:r w:rsidRPr="002325F6">
        <w:rPr>
          <w:rFonts w:hint="cs"/>
          <w:rtl/>
        </w:rPr>
        <w:t>فريقك،</w:t>
      </w:r>
      <w:r w:rsidRPr="002325F6">
        <w:rPr>
          <w:rtl/>
        </w:rPr>
        <w:t xml:space="preserve"> واثن على نجاحا تهم وإنجازاتهم </w:t>
      </w:r>
    </w:p>
    <w:p w:rsidR="000D0CA1" w:rsidRPr="00E85125" w:rsidRDefault="000D0CA1" w:rsidP="000D0CA1">
      <w:pPr>
        <w:rPr>
          <w:rFonts w:cstheme="minorBidi"/>
          <w:color w:val="C00000"/>
          <w:rtl/>
        </w:rPr>
      </w:pPr>
      <w:r>
        <w:rPr>
          <w:rFonts w:cstheme="minorBidi"/>
          <w:noProof/>
          <w:color w:val="C00000"/>
          <w:rtl/>
        </w:rPr>
        <w:drawing>
          <wp:anchor distT="0" distB="0" distL="114300" distR="114300" simplePos="0" relativeHeight="252317696" behindDoc="0" locked="0" layoutInCell="1" allowOverlap="1" wp14:anchorId="3F34DD25" wp14:editId="6A149A33">
            <wp:simplePos x="0" y="0"/>
            <wp:positionH relativeFrom="margin">
              <wp:align>left</wp:align>
            </wp:positionH>
            <wp:positionV relativeFrom="paragraph">
              <wp:posOffset>10795</wp:posOffset>
            </wp:positionV>
            <wp:extent cx="2955925" cy="2065020"/>
            <wp:effectExtent l="0" t="0" r="0" b="0"/>
            <wp:wrapSquare wrapText="bothSides"/>
            <wp:docPr id="1106" name="صورة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 name="New employee-bro (1).png"/>
                    <pic:cNvPicPr/>
                  </pic:nvPicPr>
                  <pic:blipFill rotWithShape="1">
                    <a:blip r:embed="rId57" cstate="print">
                      <a:extLst>
                        <a:ext uri="{28A0092B-C50C-407E-A947-70E740481C1C}">
                          <a14:useLocalDpi xmlns:a14="http://schemas.microsoft.com/office/drawing/2010/main" val="0"/>
                        </a:ext>
                      </a:extLst>
                    </a:blip>
                    <a:srcRect l="2277" t="11389" r="1" b="12530"/>
                    <a:stretch/>
                  </pic:blipFill>
                  <pic:spPr bwMode="auto">
                    <a:xfrm>
                      <a:off x="0" y="0"/>
                      <a:ext cx="2955925" cy="20650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85125">
        <w:rPr>
          <w:rFonts w:hint="cs"/>
          <w:color w:val="C00000"/>
          <w:rtl/>
        </w:rPr>
        <w:t>5</w:t>
      </w:r>
      <w:r w:rsidRPr="0059540C">
        <w:rPr>
          <w:rFonts w:hint="cs"/>
          <w:b/>
          <w:bCs/>
          <w:color w:val="C00000"/>
          <w:rtl/>
        </w:rPr>
        <w:t>-</w:t>
      </w:r>
      <w:r w:rsidR="0059540C">
        <w:rPr>
          <w:rFonts w:hint="cs"/>
          <w:b/>
          <w:bCs/>
          <w:color w:val="C00000"/>
          <w:rtl/>
        </w:rPr>
        <w:t xml:space="preserve"> </w:t>
      </w:r>
      <w:r w:rsidRPr="0059540C">
        <w:rPr>
          <w:rFonts w:hint="cs"/>
          <w:b/>
          <w:bCs/>
          <w:color w:val="C00000"/>
          <w:rtl/>
        </w:rPr>
        <w:t>أسأل</w:t>
      </w:r>
      <w:r w:rsidRPr="0059540C">
        <w:rPr>
          <w:b/>
          <w:bCs/>
          <w:color w:val="C00000"/>
          <w:rtl/>
        </w:rPr>
        <w:t xml:space="preserve"> العاملين معك عن احتياجاتهم</w:t>
      </w:r>
      <w:r w:rsidR="0059540C">
        <w:rPr>
          <w:rFonts w:hint="cs"/>
          <w:b/>
          <w:bCs/>
          <w:color w:val="C00000"/>
          <w:rtl/>
        </w:rPr>
        <w:t>:</w:t>
      </w:r>
    </w:p>
    <w:p w:rsidR="000D0CA1" w:rsidRPr="002325F6" w:rsidRDefault="000D0CA1" w:rsidP="000D0CA1">
      <w:pPr>
        <w:rPr>
          <w:rtl/>
        </w:rPr>
      </w:pPr>
      <w:r w:rsidRPr="002325F6">
        <w:rPr>
          <w:rtl/>
        </w:rPr>
        <w:t xml:space="preserve">إحدى </w:t>
      </w:r>
      <w:r w:rsidRPr="002325F6">
        <w:rPr>
          <w:rFonts w:hint="cs"/>
          <w:rtl/>
        </w:rPr>
        <w:t>أفضل</w:t>
      </w:r>
      <w:r w:rsidRPr="002325F6">
        <w:rPr>
          <w:rtl/>
        </w:rPr>
        <w:t xml:space="preserve"> الطرق التي تجعل من إدارتك للعمل فعّاله هي التأكيد على فعالية العاملين معك من خلال توفير لوازم واحتياجات </w:t>
      </w:r>
      <w:r w:rsidRPr="002325F6">
        <w:rPr>
          <w:rFonts w:hint="cs"/>
          <w:rtl/>
        </w:rPr>
        <w:t>عملهم،</w:t>
      </w:r>
      <w:r w:rsidRPr="002325F6">
        <w:rPr>
          <w:rtl/>
        </w:rPr>
        <w:t xml:space="preserve"> </w:t>
      </w:r>
    </w:p>
    <w:p w:rsidR="000D0CA1" w:rsidRPr="0059540C" w:rsidRDefault="000D0CA1" w:rsidP="000D0CA1">
      <w:pPr>
        <w:rPr>
          <w:rFonts w:cstheme="minorBidi"/>
          <w:b/>
          <w:bCs/>
          <w:color w:val="C00000"/>
          <w:rtl/>
        </w:rPr>
      </w:pPr>
      <w:r w:rsidRPr="0059540C">
        <w:rPr>
          <w:rFonts w:cstheme="minorBidi" w:hint="cs"/>
          <w:b/>
          <w:bCs/>
          <w:color w:val="C00000"/>
          <w:rtl/>
        </w:rPr>
        <w:t>6</w:t>
      </w:r>
      <w:r w:rsidRPr="0059540C">
        <w:rPr>
          <w:rFonts w:hint="cs"/>
          <w:b/>
          <w:bCs/>
          <w:color w:val="C00000"/>
          <w:rtl/>
        </w:rPr>
        <w:t>-</w:t>
      </w:r>
      <w:r w:rsidR="0059540C">
        <w:rPr>
          <w:rFonts w:hint="cs"/>
          <w:b/>
          <w:bCs/>
          <w:color w:val="C00000"/>
          <w:rtl/>
        </w:rPr>
        <w:t xml:space="preserve"> </w:t>
      </w:r>
      <w:r w:rsidRPr="0059540C">
        <w:rPr>
          <w:rFonts w:hint="cs"/>
          <w:b/>
          <w:bCs/>
          <w:color w:val="C00000"/>
          <w:rtl/>
        </w:rPr>
        <w:t>أخلص</w:t>
      </w:r>
      <w:r w:rsidRPr="0059540C">
        <w:rPr>
          <w:b/>
          <w:bCs/>
          <w:color w:val="C00000"/>
          <w:rtl/>
        </w:rPr>
        <w:t xml:space="preserve"> للعامل يخلص لك</w:t>
      </w:r>
      <w:r w:rsidR="0059540C" w:rsidRPr="0059540C">
        <w:rPr>
          <w:rFonts w:hint="cs"/>
          <w:b/>
          <w:bCs/>
          <w:color w:val="C00000"/>
          <w:rtl/>
        </w:rPr>
        <w:t>:</w:t>
      </w:r>
    </w:p>
    <w:p w:rsidR="000D0CA1" w:rsidRPr="002325F6" w:rsidRDefault="000D0CA1" w:rsidP="000D0CA1">
      <w:pPr>
        <w:rPr>
          <w:rFonts w:cstheme="minorBidi"/>
          <w:rtl/>
        </w:rPr>
      </w:pPr>
      <w:r w:rsidRPr="002325F6">
        <w:rPr>
          <w:rtl/>
        </w:rPr>
        <w:t xml:space="preserve">الناس عادة يستجيبون بنفس الطريقة التي بها </w:t>
      </w:r>
      <w:r w:rsidRPr="002325F6">
        <w:rPr>
          <w:rFonts w:hint="cs"/>
          <w:rtl/>
        </w:rPr>
        <w:t>يعاملون،</w:t>
      </w:r>
      <w:r w:rsidRPr="002325F6">
        <w:rPr>
          <w:rtl/>
        </w:rPr>
        <w:t xml:space="preserve"> فالاحترام يفرض </w:t>
      </w:r>
      <w:r w:rsidRPr="002325F6">
        <w:rPr>
          <w:rFonts w:hint="cs"/>
          <w:rtl/>
        </w:rPr>
        <w:t>الاحترام،</w:t>
      </w:r>
      <w:r w:rsidRPr="002325F6">
        <w:rPr>
          <w:rtl/>
        </w:rPr>
        <w:t xml:space="preserve"> والعجرفة تجلب </w:t>
      </w:r>
      <w:r w:rsidRPr="002325F6">
        <w:rPr>
          <w:rFonts w:hint="cs"/>
          <w:rtl/>
        </w:rPr>
        <w:t>العجرفة،</w:t>
      </w:r>
      <w:r w:rsidRPr="002325F6">
        <w:rPr>
          <w:rtl/>
        </w:rPr>
        <w:t xml:space="preserve"> والإخلاص يبني </w:t>
      </w:r>
      <w:r w:rsidRPr="002325F6">
        <w:rPr>
          <w:rFonts w:hint="cs"/>
          <w:rtl/>
        </w:rPr>
        <w:t>الإخلاص،</w:t>
      </w:r>
      <w:r w:rsidRPr="002325F6">
        <w:rPr>
          <w:rtl/>
        </w:rPr>
        <w:t xml:space="preserve"> وهذا المصطلح الأخير مصطلح مهم يجب غرسه في نفس الموظف أو العامل، فهو يعني السهر على صالح </w:t>
      </w:r>
      <w:r w:rsidRPr="002325F6">
        <w:rPr>
          <w:rFonts w:hint="cs"/>
          <w:rtl/>
        </w:rPr>
        <w:t>العمل،</w:t>
      </w:r>
      <w:r w:rsidRPr="002325F6">
        <w:rPr>
          <w:rtl/>
        </w:rPr>
        <w:t xml:space="preserve"> وعدم التخلي عنه في الأوقات </w:t>
      </w:r>
      <w:r w:rsidRPr="002325F6">
        <w:rPr>
          <w:rFonts w:hint="cs"/>
          <w:rtl/>
        </w:rPr>
        <w:t>الصعبة،</w:t>
      </w:r>
      <w:r w:rsidRPr="002325F6">
        <w:rPr>
          <w:rtl/>
        </w:rPr>
        <w:t xml:space="preserve"> وهو يعني التركيز على إيجابيات العلاقة بين العامل </w:t>
      </w:r>
      <w:r w:rsidRPr="002325F6">
        <w:rPr>
          <w:rFonts w:hint="cs"/>
          <w:rtl/>
        </w:rPr>
        <w:t>والعمل،</w:t>
      </w:r>
      <w:r w:rsidRPr="002325F6">
        <w:rPr>
          <w:rtl/>
        </w:rPr>
        <w:t xml:space="preserve"> وتصغير متاعبها حين تتعرض أمور العمل للخطر</w:t>
      </w:r>
    </w:p>
    <w:p w:rsidR="000D0CA1" w:rsidRPr="0059540C" w:rsidRDefault="000D0CA1" w:rsidP="000D0CA1">
      <w:pPr>
        <w:rPr>
          <w:rFonts w:cstheme="minorBidi"/>
          <w:b/>
          <w:bCs/>
          <w:color w:val="C00000"/>
          <w:rtl/>
        </w:rPr>
      </w:pPr>
      <w:r w:rsidRPr="0059540C">
        <w:rPr>
          <w:rFonts w:hint="cs"/>
          <w:b/>
          <w:bCs/>
          <w:color w:val="C00000"/>
          <w:rtl/>
        </w:rPr>
        <w:t>7-عليك</w:t>
      </w:r>
      <w:r w:rsidRPr="0059540C">
        <w:rPr>
          <w:b/>
          <w:bCs/>
          <w:color w:val="C00000"/>
          <w:rtl/>
        </w:rPr>
        <w:t xml:space="preserve"> بالاعتراف بالخطأ في حق العاملين معك وطلب الصفح منهم</w:t>
      </w:r>
      <w:r w:rsidR="0059540C">
        <w:rPr>
          <w:rFonts w:hint="cs"/>
          <w:b/>
          <w:bCs/>
          <w:color w:val="C00000"/>
          <w:rtl/>
        </w:rPr>
        <w:t>.</w:t>
      </w:r>
    </w:p>
    <w:p w:rsidR="000D0CA1" w:rsidRPr="0059540C" w:rsidRDefault="000D0CA1" w:rsidP="000D0CA1">
      <w:pPr>
        <w:rPr>
          <w:rFonts w:cstheme="minorBidi"/>
          <w:b/>
          <w:bCs/>
          <w:color w:val="C00000"/>
          <w:rtl/>
        </w:rPr>
      </w:pPr>
      <w:r w:rsidRPr="0059540C">
        <w:rPr>
          <w:rFonts w:hint="cs"/>
          <w:b/>
          <w:bCs/>
          <w:color w:val="C00000"/>
          <w:rtl/>
        </w:rPr>
        <w:t>8-أعط</w:t>
      </w:r>
      <w:r w:rsidRPr="0059540C">
        <w:rPr>
          <w:b/>
          <w:bCs/>
          <w:color w:val="C00000"/>
          <w:rtl/>
        </w:rPr>
        <w:t xml:space="preserve"> الصلاحية للمتعاونين معك على قدر مسئولياتهم</w:t>
      </w:r>
      <w:r w:rsidR="0059540C">
        <w:rPr>
          <w:rFonts w:hint="cs"/>
          <w:b/>
          <w:bCs/>
          <w:color w:val="C00000"/>
          <w:rtl/>
        </w:rPr>
        <w:t>.</w:t>
      </w:r>
    </w:p>
    <w:p w:rsidR="000D0CA1" w:rsidRPr="0059540C" w:rsidRDefault="000D0CA1" w:rsidP="000D0CA1">
      <w:pPr>
        <w:rPr>
          <w:rFonts w:cstheme="minorBidi"/>
          <w:b/>
          <w:bCs/>
          <w:color w:val="C00000"/>
          <w:rtl/>
        </w:rPr>
      </w:pPr>
      <w:r w:rsidRPr="0059540C">
        <w:rPr>
          <w:rFonts w:hint="cs"/>
          <w:b/>
          <w:bCs/>
          <w:color w:val="C00000"/>
          <w:rtl/>
        </w:rPr>
        <w:t>9-لا</w:t>
      </w:r>
      <w:r w:rsidRPr="0059540C">
        <w:rPr>
          <w:b/>
          <w:bCs/>
          <w:color w:val="C00000"/>
          <w:rtl/>
        </w:rPr>
        <w:t xml:space="preserve"> تجعل العلاقات الشخصية الاجتماعية تطغى على العلاقة العملية</w:t>
      </w:r>
      <w:r w:rsidR="0059540C">
        <w:rPr>
          <w:rFonts w:hint="cs"/>
          <w:b/>
          <w:bCs/>
          <w:color w:val="C00000"/>
          <w:rtl/>
        </w:rPr>
        <w:t>.</w:t>
      </w:r>
    </w:p>
    <w:p w:rsidR="000D0CA1" w:rsidRPr="0059540C" w:rsidRDefault="000D0CA1" w:rsidP="000D0CA1">
      <w:pPr>
        <w:rPr>
          <w:rFonts w:cstheme="minorBidi"/>
          <w:b/>
          <w:bCs/>
          <w:color w:val="C00000"/>
          <w:rtl/>
        </w:rPr>
      </w:pPr>
      <w:r w:rsidRPr="0059540C">
        <w:rPr>
          <w:rFonts w:hint="cs"/>
          <w:b/>
          <w:bCs/>
          <w:color w:val="C00000"/>
          <w:rtl/>
        </w:rPr>
        <w:t>10-لا</w:t>
      </w:r>
      <w:r w:rsidRPr="0059540C">
        <w:rPr>
          <w:b/>
          <w:bCs/>
          <w:color w:val="C00000"/>
          <w:rtl/>
        </w:rPr>
        <w:t xml:space="preserve"> تجعل العمل مقيداً بشخص معين</w:t>
      </w:r>
      <w:r w:rsidR="0059540C">
        <w:rPr>
          <w:rFonts w:hint="cs"/>
          <w:b/>
          <w:bCs/>
          <w:color w:val="C00000"/>
          <w:rtl/>
        </w:rPr>
        <w:t>.</w:t>
      </w:r>
    </w:p>
    <w:p w:rsidR="000D0CA1" w:rsidRPr="0059540C" w:rsidRDefault="000D0CA1" w:rsidP="000D0CA1">
      <w:pPr>
        <w:rPr>
          <w:rFonts w:cstheme="minorBidi"/>
          <w:b/>
          <w:bCs/>
          <w:color w:val="C00000"/>
          <w:rtl/>
        </w:rPr>
      </w:pPr>
      <w:r w:rsidRPr="0059540C">
        <w:rPr>
          <w:rFonts w:hint="cs"/>
          <w:b/>
          <w:bCs/>
          <w:color w:val="C00000"/>
          <w:rtl/>
        </w:rPr>
        <w:t>11-اختر</w:t>
      </w:r>
      <w:r w:rsidRPr="0059540C">
        <w:rPr>
          <w:b/>
          <w:bCs/>
          <w:color w:val="C00000"/>
          <w:rtl/>
        </w:rPr>
        <w:t xml:space="preserve"> كلماتك بعناية فقد تحمل أهمية أكبر مما تعتقد</w:t>
      </w:r>
      <w:r w:rsidRPr="0059540C">
        <w:rPr>
          <w:rFonts w:cstheme="minorBidi" w:hint="cs"/>
          <w:b/>
          <w:bCs/>
          <w:color w:val="C00000"/>
          <w:rtl/>
        </w:rPr>
        <w:t>.</w:t>
      </w:r>
    </w:p>
    <w:p w:rsidR="000D0CA1" w:rsidRPr="00E85125" w:rsidRDefault="000D0CA1" w:rsidP="000D0CA1">
      <w:pPr>
        <w:rPr>
          <w:rFonts w:cstheme="minorBidi" w:hint="cs"/>
          <w:b/>
          <w:bCs/>
          <w:rtl/>
          <w:lang w:bidi="ar-JO"/>
        </w:rPr>
      </w:pPr>
    </w:p>
    <w:p w:rsidR="000D0CA1" w:rsidRDefault="000D0CA1" w:rsidP="000D0CA1">
      <w:pPr>
        <w:rPr>
          <w:rFonts w:cstheme="minorBidi"/>
          <w:b/>
          <w:bCs/>
          <w:rtl/>
        </w:rPr>
      </w:pPr>
      <w:r>
        <w:rPr>
          <w:noProof/>
          <w:rtl/>
        </w:rPr>
        <mc:AlternateContent>
          <mc:Choice Requires="wpg">
            <w:drawing>
              <wp:inline distT="0" distB="0" distL="0" distR="0" wp14:anchorId="336C747D" wp14:editId="62BDB0B5">
                <wp:extent cx="5730240" cy="471805"/>
                <wp:effectExtent l="0" t="0" r="3810" b="61595"/>
                <wp:docPr id="1107" name="Group 9"/>
                <wp:cNvGraphicFramePr/>
                <a:graphic xmlns:a="http://schemas.openxmlformats.org/drawingml/2006/main">
                  <a:graphicData uri="http://schemas.microsoft.com/office/word/2010/wordprocessingGroup">
                    <wpg:wgp>
                      <wpg:cNvGrpSpPr/>
                      <wpg:grpSpPr>
                        <a:xfrm>
                          <a:off x="0" y="0"/>
                          <a:ext cx="5730240" cy="471805"/>
                          <a:chOff x="0" y="0"/>
                          <a:chExt cx="6132700" cy="505460"/>
                        </a:xfrm>
                      </wpg:grpSpPr>
                      <wpg:grpSp>
                        <wpg:cNvPr id="1108" name="Group 26"/>
                        <wpg:cNvGrpSpPr/>
                        <wpg:grpSpPr>
                          <a:xfrm>
                            <a:off x="0" y="0"/>
                            <a:ext cx="6132700" cy="505460"/>
                            <a:chOff x="0" y="0"/>
                            <a:chExt cx="6133333" cy="505879"/>
                          </a:xfrm>
                        </wpg:grpSpPr>
                        <wpg:grpSp>
                          <wpg:cNvPr id="1109" name="Group 30"/>
                          <wpg:cNvGrpSpPr/>
                          <wpg:grpSpPr>
                            <a:xfrm>
                              <a:off x="2176816" y="0"/>
                              <a:ext cx="3956517" cy="505839"/>
                              <a:chOff x="323724" y="0"/>
                              <a:chExt cx="5772140" cy="711023"/>
                            </a:xfrm>
                          </wpg:grpSpPr>
                          <wps:wsp>
                            <wps:cNvPr id="1110"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323724" y="0"/>
                                <a:ext cx="5772140"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C7E58" w:rsidRPr="00DB0D9B" w:rsidRDefault="00FC7E58" w:rsidP="000D0CA1">
                                  <w:pPr>
                                    <w:jc w:val="left"/>
                                    <w:rPr>
                                      <w:bCs/>
                                      <w:rtl/>
                                      <w:lang w:bidi="ar-SY"/>
                                    </w:rPr>
                                  </w:pPr>
                                  <w:r>
                                    <w:rPr>
                                      <w:rFonts w:ascii="Adobe Arabic" w:hAnsi="Adobe Arabic" w:cs="Adobe Arabic" w:hint="cs"/>
                                      <w:bCs/>
                                      <w:color w:val="auto"/>
                                      <w:sz w:val="36"/>
                                      <w:szCs w:val="36"/>
                                      <w:rtl/>
                                      <w:lang w:bidi="ar-SY"/>
                                    </w:rPr>
                                    <w:t xml:space="preserve">        مهارات فنية يجب أن يتحلى بها المدير الناجح:</w:t>
                                  </w:r>
                                </w:p>
                              </w:txbxContent>
                            </wps:txbx>
                            <wps:bodyPr tIns="36000" bIns="36000" rtlCol="0" anchor="ctr"/>
                          </wps:wsp>
                          <wps:wsp>
                            <wps:cNvPr id="1111"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112" name="Rectangle 33"/>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113" name="Google Shape;200;p17"/>
                        <wpg:cNvGrpSpPr/>
                        <wpg:grpSpPr>
                          <a:xfrm>
                            <a:off x="5716078" y="117534"/>
                            <a:ext cx="224378" cy="267181"/>
                            <a:chOff x="0" y="0"/>
                            <a:chExt cx="273780" cy="327013"/>
                          </a:xfrm>
                          <a:solidFill>
                            <a:schemeClr val="bg1"/>
                          </a:solidFill>
                        </wpg:grpSpPr>
                        <wps:wsp>
                          <wps:cNvPr id="1114"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3657"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3658"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3659" name="Google Shape;204;p17"/>
                          <wpg:cNvGrpSpPr/>
                          <wpg:grpSpPr>
                            <a:xfrm>
                              <a:off x="0" y="0"/>
                              <a:ext cx="273780" cy="105078"/>
                              <a:chOff x="0" y="0"/>
                              <a:chExt cx="273780" cy="105078"/>
                            </a:xfrm>
                            <a:grpFill/>
                          </wpg:grpSpPr>
                          <wps:wsp>
                            <wps:cNvPr id="3660"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3661"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3662"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3663"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3664"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2179" style="width:451.2pt;height:37.15pt;mso-position-horizontal-relative:char;mso-position-vertical-relative:line" coordsize="61327,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">
                <v:group id="Group 26" o:spid="_x0000_s2180" style="position:absolute;width:61327;height:5054" coordsize="61333,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w1q+McAAADd&#10;AAAADwAAAAAAAAAAAAAAAACqAgAAZHJzL2Rvd25yZXYueG1sUEsFBgAAAAAEAAQA+gAAAJ4DAAAA&#10;AA==&#10;">
                  <v:group id="Group 30" o:spid="_x0000_s2181" style="position:absolute;left:21768;width:39565;height:5058" coordorigin="3237" coordsize="57721,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EHPY8QAAADdAAAADwAAAGRycy9kb3ducmV2LnhtbERPS2vCQBC+F/wPywi9&#10;NZsoLTVmFZFaegiFqiDehuyYBLOzIbvN4993C4Xe5uN7TrYdTSN66lxtWUESxSCIC6trLhWcT4en&#10;VxDOI2tsLJOCiRxsN7OHDFNtB/6i/uhLEULYpaig8r5NpXRFRQZdZFviwN1sZ9AH2JVSdziEcNPI&#10;RRy/SIM1h4YKW9pXVNyP30bB+4DDbpm89fn9tp+up+fPS56QUo/zcbcG4Wn0/+I/94cO85N4Bb/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EHPY8QAAADdAAAA&#10;DwAAAAAAAAAAAAAAAACqAgAAZHJzL2Rvd25yZXYueG1sUEsFBgAAAAAEAAQA+gAAAJsDAAAAAA==&#10;">
                    <v:roundrect id="Rectangle: Rounded Corners 55" o:spid="_x0000_s2182" style="position:absolute;left:3237;width:57721;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T3bcMA&#10;AADdAAAADwAAAGRycy9kb3ducmV2LnhtbESPQYvCQAyF78L+hyEL3nRaQSnVUWRdwaNa97C30Ilt&#10;sZMpnVG7/35zELwlvJf3vqw2g2vVg/rQeDaQThNQxKW3DVcGLsV+koEKEdli65kM/FGAzfpjtMLc&#10;+ief6HGOlZIQDjkaqGPscq1DWZPDMPUdsWhX3zuMsvaVtj0+Jdy1epYkC+2wYWmosaOvmsrb+e4M&#10;JIfdd8G/M/qxWTzRHItjtiuMGX8O2yWoSEN8m1/XByv4aSr88o2Mo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MT3bcMAAADdAAAADwAAAAAAAAAAAAAAAACYAgAAZHJzL2Rv&#10;d25yZXYueG1sUEsFBgAAAAAEAAQA9QAAAIgDAAAAAA==&#10;" fillcolor="#0070c0" stroked="f" strokeweight="1pt">
                      <v:stroke joinstyle="miter"/>
                      <v:textbox inset=",1mm,,1mm">
                        <w:txbxContent>
                          <w:p w:rsidR="00FC7E58" w:rsidRPr="00DB0D9B" w:rsidRDefault="00FC7E58" w:rsidP="000D0CA1">
                            <w:pPr>
                              <w:jc w:val="left"/>
                              <w:rPr>
                                <w:bCs/>
                                <w:rtl/>
                                <w:lang w:bidi="ar-SY"/>
                              </w:rPr>
                            </w:pPr>
                            <w:r>
                              <w:rPr>
                                <w:rFonts w:ascii="Adobe Arabic" w:hAnsi="Adobe Arabic" w:cs="Adobe Arabic" w:hint="cs"/>
                                <w:bCs/>
                                <w:color w:val="auto"/>
                                <w:sz w:val="36"/>
                                <w:szCs w:val="36"/>
                                <w:rtl/>
                                <w:lang w:bidi="ar-SY"/>
                              </w:rPr>
                              <w:t xml:space="preserve">        مهارات فنية يجب أن يتحلى بها المدير الناجح:</w:t>
                            </w:r>
                          </w:p>
                        </w:txbxContent>
                      </v:textbox>
                    </v:roundrect>
                    <v:oval id="Oval 61" o:spid="_x0000_s2183"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Q1ycIA&#10;AADdAAAADwAAAGRycy9kb3ducmV2LnhtbERP0WoCMRB8L/gPYQu+1Vz7IHIapShCsULx9AOWy3o5&#10;mmxCkurZr28KgvO0y+zM7CxWg7PiQjH1nhW8TioQxK3XPXcKTsftywxEysgarWdScKMEq+XoaYG1&#10;9lc+0KXJnSgmnGpUYHIOtZSpNeQwTXwgLtzZR4e5rLGTOuK1mDsr36pqKh32XBIMBlobar+bH6dg&#10;VwWT4v7z97aXzddxE+wuR6vU+Hl4n4PINOTH8V39ocv7BfDfpowg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1DXJwgAAAN0AAAAPAAAAAAAAAAAAAAAAAJgCAABkcnMvZG93&#10;bnJldi54bWxQSwUGAAAAAAQABAD1AAAAhwMAAAAA&#10;" fillcolor="#272727 [2749]" stroked="f" strokeweight="1pt">
                      <v:stroke joinstyle="miter"/>
                      <v:shadow on="t" color="black" opacity="26214f" origin=",-.5" offset="0,3pt"/>
                    </v:oval>
                  </v:group>
                  <v:rect id="Rectangle 33" o:spid="_x0000_s2184"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PTycUA&#10;AADdAAAADwAAAGRycy9kb3ducmV2LnhtbERPTWsCMRC9C/6HMEIvUrMrImVrlCq09WCVqhSPw2bc&#10;Xd1MliTq9t83BcHbPN7nTGatqcWVnK8sK0gHCQji3OqKCwX73fvzCwgfkDXWlknBL3mYTbudCWba&#10;3vibrttQiBjCPkMFZQhNJqXPSzLoB7YhjtzROoMhQldI7fAWw00th0kylgYrjg0lNrQoKT9vL0bB&#10;Yb/7Gs3d5nQ4fqx+xnZNn77oK/XUa99eQQRqw0N8dy91nJ+mQ/j/Jp4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89PJxQAAAN0AAAAPAAAAAAAAAAAAAAAAAJgCAABkcnMv&#10;ZG93bnJldi54bWxQSwUGAAAAAAQABAD1AAAAigMAAAAA&#10;" fillcolor="#0070c0" stroked="f" strokeweight="1pt"/>
                </v:group>
                <v:group id="Google Shape;200;p17" o:spid="_x0000_s2185"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HBuVMMAAADdAAAADwAAAGRycy9kb3ducmV2LnhtbERPTYvCMBC9L/gfwgje&#10;1jQrLks1iogrHkRYXRBvQzO2xWZSmtjWf2+Ehb3N433OfNnbSrTU+NKxBjVOQBBnzpSca/g9fb9/&#10;gfAB2WDlmDQ8yMNyMXibY2pcxz/UHkMuYgj7FDUUIdSplD4ryKIfu5o4clfXWAwRNrk0DXYx3Fby&#10;I0k+pcWSY0OBNa0Lym7Hu9Ww7bBbTdSm3d+u68flND2c94q0Hg371QxEoD78i//cOxPnKzWB1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scG5UwwAAAN0AAAAP&#10;AAAAAAAAAAAAAAAAAKoCAABkcnMvZG93bnJldi54bWxQSwUGAAAAAAQABAD6AAAAmgMAAAAA&#10;">
                  <v:shape id="Google Shape;201;p17" o:spid="_x0000_s2186"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0kZMQA&#10;AADdAAAADwAAAGRycy9kb3ducmV2LnhtbERPTWvCQBC9F/wPywje6iZFbJq6iggF6UEwEb0O2WmS&#10;mp2N2dWk/94VCt7m8T5nsRpMI27UudqygngagSAurK65VHDIv14TEM4ja2wsk4I/crBajl4WmGrb&#10;855umS9FCGGXooLK+zaV0hUVGXRT2xIH7sd2Bn2AXSl1h30IN418i6K5NFhzaKiwpU1FxTm7GgW7&#10;a+K3+nhJvt9Px/nvR58d8qJWajIe1p8gPA3+Kf53b3WYH8czeHwTTp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ndJGTEAAAA3QAAAA8AAAAAAAAAAAAAAAAAmAIAAGRycy9k&#10;b3ducmV2LnhtbFBLBQYAAAAABAAEAPUAAACJAw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2187"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9gwA8YA&#10;AADdAAAADwAAAGRycy9kb3ducmV2LnhtbESPQWvCQBSE74X+h+UVehHdqGhLmlVEFEQppVHo9ZF9&#10;zYZk34bsVuO/dwWhx2FmvmGyZW8bcabOV44VjEcJCOLC6YpLBafjdvgOwgdkjY1jUnAlD8vF81OG&#10;qXYX/qZzHkoRIexTVGBCaFMpfWHIoh+5ljh6v66zGKLsSqk7vES4beQkSebSYsVxwWBLa0NFnf9Z&#10;Bc3x6/OwGczynwHmk6k3+/pQ7pV6felXHyAC9eE//GjvtILpfPYG9zfxCc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9gwA8YAAADdAAAADwAAAAAAAAAAAAAAAACYAgAAZHJz&#10;L2Rvd25yZXYueG1sUEsFBgAAAAAEAAQA9QAAAIsDAAAAAA==&#10;" path="m2643,1l417,1c191,1,,143,,370,,608,191,751,417,751r2214,c2870,751,3060,608,3060,370,3060,143,2870,1,2643,1xe" filled="f" strokecolor="white [3212]">
                    <v:path arrowok="t" o:extrusionok="f"/>
                  </v:shape>
                  <v:shape id="Google Shape;203;p17" o:spid="_x0000_s2188"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uF6sMA&#10;AADdAAAADwAAAGRycy9kb3ducmV2LnhtbERPTWvCQBC9F/oflin0VjcaKxJdpZRaBE9NLehtzE6z&#10;odnZkN1q+u87B8Hj430v14Nv1Zn62AQ2MB5loIirYBuuDew/N09zUDEhW2wDk4E/irBe3d8tsbDh&#10;wh90LlOtJIRjgQZcSl2hdawceYyj0BEL9x16j0lgX2vb40XCfasnWTbTHhuWBocdvTqqfspfbyCP&#10;B3fM3zcnW0/4sHvbf+XldGzM48PwsgCVaEg38dW9teKbPctceSNPQK/+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ruF6sMAAADdAAAADwAAAAAAAAAAAAAAAACYAgAAZHJzL2Rv&#10;d25yZXYueG1sUEsFBgAAAAAEAAQA9QAAAIgDAAAAAA==&#10;" path="m1976,l417,c191,,,131,,369,,596,191,739,417,739r1559,c2203,739,2393,596,2393,369,2393,131,2203,,1976,xe" filled="f" strokecolor="white [3212]">
                    <v:path arrowok="t" o:extrusionok="f"/>
                  </v:shape>
                  <v:group id="Google Shape;204;p17" o:spid="_x0000_s2189"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6auzxgAAAN0A&#10;AAAPAAAAAAAAAAAAAAAAAKoCAABkcnMvZG93bnJldi54bWxQSwUGAAAAAAQABAD6AAAAnQMAAAAA&#10;">
                    <v:shape id="Google Shape;205;p17" o:spid="_x0000_s2190"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ZdpsIA&#10;AADdAAAADwAAAGRycy9kb3ducmV2LnhtbERPz2vCMBS+D/wfwhN2GZo6R63VKCIMdpxV78/m2Vab&#10;l5LE2v33y2Gw48f3e70dTCt6cr6xrGA2TUAQl1Y3XCk4HT8nGQgfkDW2lknBD3nYbkYva8y1ffKB&#10;+iJUIoawz1FBHUKXS+nLmgz6qe2II3e1zmCI0FVSO3zGcNPK9yRJpcGGY0ONHe1rKu/Fwyi4LYbM&#10;vR2+l5d5kZ0/qlPfBXlV6nU87FYgAg3hX/zn/tIK5mka98c38QnIz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tl2mwgAAAN0AAAAPAAAAAAAAAAAAAAAAAJgCAABkcnMvZG93&#10;bnJldi54bWxQSwUGAAAAAAQABAD1AAAAhwMAAAAA&#10;" path="m227,1501v107,,226,-72,226,-167l453,167c453,84,322,1,227,1,144,1,1,84,1,167r,1167c1,1429,144,1501,227,1501xe" filled="f" stroked="f">
                      <v:path arrowok="t" o:extrusionok="f"/>
                    </v:shape>
                    <v:shape id="Google Shape;206;p17" o:spid="_x0000_s2191"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A3ccQA&#10;AADdAAAADwAAAGRycy9kb3ducmV2LnhtbESPQUvDQBSE74L/YXmCN7tJhSCx22JalPZo2kOPz+xr&#10;kpp9G3afbfz3riB4HGbmG2axmtygLhRi79lAPstAETfe9twaOOxfH55ARUG2OHgmA98UYbW8vVlg&#10;af2V3+lSS6sShGOJBjqRsdQ6Nh05jDM/Eifv5INDSTK02ga8Jrgb9DzLCu2w57TQ4UjrjprP+ssZ&#10;qOp5tTviLg9yjputq8S9fVhj7u+ml2dQQpP8h//aW2vgsShy+H2TnoB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wN3HEAAAA3QAAAA8AAAAAAAAAAAAAAAAAmAIAAGRycy9k&#10;b3ducmV2LnhtbFBLBQYAAAAABAAEAPUAAACJAwAAAAA=&#10;" path="m929,60c846,,750,36,703,108l60,1060c,1143,24,1251,95,1310v36,12,60,24,96,24c250,1334,298,1310,334,1251l976,298v60,-71,36,-178,-47,-238xe" filled="f" stroked="f">
                      <v:path arrowok="t" o:extrusionok="f"/>
                    </v:shape>
                    <v:shape id="Google Shape;207;p17" o:spid="_x0000_s2192"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O4c8UA&#10;AADdAAAADwAAAGRycy9kb3ducmV2LnhtbESP0WrCQBRE3wX/YblC33RTLaFEVymJhVIfSqMfcM1e&#10;k2D2bsxudfv3XaHg4zAzZ5jVJphOXGlwrWUFz7MEBHFldcu1gsP+ffoKwnlkjZ1lUvBLDjbr8WiF&#10;mbY3/qZr6WsRIewyVNB432dSuqohg25me+Lonexg0Ec51FIPeItw08l5kqTSYMtxocGe8oaqc/lj&#10;FNDObo9dKF8KTvOw/yo+7eJwUeppEt6WIDwF/wj/tz+0gkWazuH+Jj4Bu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w7hzxQAAAN0AAAAPAAAAAAAAAAAAAAAAAJgCAABkcnMv&#10;ZG93bnJldi54bWxQSwUGAAAAAAQABAD1AAAAigMAAAAA&#10;" path="m822,1346v24,,60,-12,83,-35c989,1263,1013,1156,953,1072l334,108c286,25,179,1,96,48,12,108,1,215,48,298r619,965c703,1322,763,1346,822,1346xe" filled="f" stroked="f">
                      <v:path arrowok="t" o:extrusionok="f"/>
                    </v:shape>
                    <v:shape id="Google Shape;208;p17" o:spid="_x0000_s2193"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sdJMQA&#10;AADdAAAADwAAAGRycy9kb3ducmV2LnhtbESP0WrCQBRE3wv+w3IFX4ruaiBK6ipiaNHHRj/gNntN&#10;0mbvhuxW0793BaGPw8ycYdbbwbbiSr1vHGuYzxQI4tKZhisN59P7dAXCB2SDrWPS8EcetpvRyxoz&#10;4278SdciVCJC2GeooQ6hy6T0ZU0W/cx1xNG7uN5iiLKvpOnxFuG2lQulUmmx4bhQY0f7msqf4tdq&#10;+CKZBCovuVoe2lwd5/nr6eNb68l42L2BCDSE//CzfTAakjRN4PEmPgG5u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7HSTEAAAA3QAAAA8AAAAAAAAAAAAAAAAAmAIAAGRycy9k&#10;b3ducmV2LnhtbFBLBQYAAAAABAAEAPUAAACJAwAAAAA=&#10;" path="m1287,596l275,48c191,1,84,36,48,120,1,191,25,310,120,346l1132,894v24,11,48,23,71,23c1263,917,1322,882,1358,822v36,-71,12,-190,-71,-226xe" filled="f" stroked="f">
                      <v:path arrowok="t" o:extrusionok="f"/>
                    </v:shape>
                    <v:shape id="Google Shape;209;p17" o:spid="_x0000_s2194"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4rOsgA&#10;AADdAAAADwAAAGRycy9kb3ducmV2LnhtbESPQWvCQBSE7wX/w/KEXkrdRCWE1FXagiAiiGlpPb5m&#10;X5PQ7NuQ3Zror3eFQo/DzHzDLFaDacSJOldbVhBPIhDEhdU1lwre39aPKQjnkTU2lknBmRyslqO7&#10;BWba9nygU+5LESDsMlRQed9mUrqiIoNuYlvi4H3bzqAPsiul7rAPcNPIaRQl0mDNYaHCll4rKn7y&#10;X6NgT/LS7/3Xy3H7cU53eRp/Hh9ipe7Hw/MTCE+D/w//tTdawSxJ5nB7E56AXF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Pbis6yAAAAN0AAAAPAAAAAAAAAAAAAAAAAJgCAABk&#10;cnMvZG93bnJldi54bWxQSwUGAAAAAAQABAD1AAAAjQM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Pr="001641AA" w:rsidRDefault="000D0CA1">
      <w:pPr>
        <w:numPr>
          <w:ilvl w:val="0"/>
          <w:numId w:val="40"/>
        </w:numPr>
        <w:spacing w:after="160" w:line="259" w:lineRule="auto"/>
        <w:contextualSpacing/>
        <w:jc w:val="left"/>
        <w:rPr>
          <w:rFonts w:asciiTheme="minorHAnsi" w:hAnsiTheme="minorHAnsi" w:cstheme="minorBidi"/>
          <w:sz w:val="34"/>
          <w:rtl/>
        </w:rPr>
      </w:pPr>
      <w:r>
        <w:rPr>
          <w:rFonts w:asciiTheme="minorHAnsi" w:hAnsiTheme="minorHAnsi"/>
          <w:sz w:val="34"/>
          <w:rtl/>
        </w:rPr>
        <w:t>القدرة على تحليل البيانات</w:t>
      </w:r>
      <w:r>
        <w:rPr>
          <w:rFonts w:asciiTheme="minorHAnsi" w:hAnsiTheme="minorHAnsi" w:hint="cs"/>
          <w:sz w:val="34"/>
          <w:rtl/>
        </w:rPr>
        <w:t>.</w:t>
      </w:r>
    </w:p>
    <w:p w:rsidR="000D0CA1" w:rsidRPr="001641AA" w:rsidRDefault="000D0CA1">
      <w:pPr>
        <w:numPr>
          <w:ilvl w:val="0"/>
          <w:numId w:val="40"/>
        </w:numPr>
        <w:spacing w:after="160" w:line="259" w:lineRule="auto"/>
        <w:contextualSpacing/>
        <w:jc w:val="left"/>
        <w:rPr>
          <w:rFonts w:asciiTheme="minorHAnsi" w:hAnsiTheme="minorHAnsi" w:cstheme="minorBidi"/>
          <w:sz w:val="34"/>
          <w:rtl/>
        </w:rPr>
      </w:pPr>
      <w:r w:rsidRPr="001641AA">
        <w:rPr>
          <w:rFonts w:asciiTheme="minorHAnsi" w:hAnsiTheme="minorHAnsi"/>
          <w:sz w:val="34"/>
          <w:rtl/>
        </w:rPr>
        <w:t>الإلمام بأساسيات المجالات الأخرى</w:t>
      </w:r>
      <w:r>
        <w:rPr>
          <w:rFonts w:asciiTheme="minorHAnsi" w:hAnsiTheme="minorHAnsi" w:cstheme="minorBidi" w:hint="cs"/>
          <w:sz w:val="34"/>
          <w:rtl/>
        </w:rPr>
        <w:t>.</w:t>
      </w:r>
    </w:p>
    <w:p w:rsidR="000D0CA1" w:rsidRPr="001641AA" w:rsidRDefault="000D0CA1">
      <w:pPr>
        <w:numPr>
          <w:ilvl w:val="0"/>
          <w:numId w:val="40"/>
        </w:numPr>
        <w:spacing w:after="160" w:line="259" w:lineRule="auto"/>
        <w:contextualSpacing/>
        <w:jc w:val="left"/>
        <w:rPr>
          <w:rFonts w:asciiTheme="minorHAnsi" w:hAnsiTheme="minorHAnsi" w:cstheme="minorBidi"/>
          <w:sz w:val="34"/>
          <w:rtl/>
        </w:rPr>
      </w:pPr>
      <w:r w:rsidRPr="001641AA">
        <w:rPr>
          <w:rFonts w:asciiTheme="minorHAnsi" w:hAnsiTheme="minorHAnsi"/>
          <w:sz w:val="34"/>
          <w:rtl/>
        </w:rPr>
        <w:t>المهارات التكنولوجية</w:t>
      </w:r>
      <w:r>
        <w:rPr>
          <w:rFonts w:asciiTheme="minorHAnsi" w:hAnsiTheme="minorHAnsi" w:cstheme="minorBidi" w:hint="cs"/>
          <w:sz w:val="34"/>
          <w:rtl/>
        </w:rPr>
        <w:t>.</w:t>
      </w:r>
    </w:p>
    <w:p w:rsidR="000D0CA1" w:rsidRDefault="000D0CA1">
      <w:pPr>
        <w:numPr>
          <w:ilvl w:val="0"/>
          <w:numId w:val="40"/>
        </w:numPr>
        <w:spacing w:after="160" w:line="259" w:lineRule="auto"/>
        <w:contextualSpacing/>
        <w:jc w:val="left"/>
        <w:rPr>
          <w:rFonts w:asciiTheme="minorHAnsi" w:hAnsiTheme="minorHAnsi" w:cstheme="minorBidi"/>
          <w:sz w:val="34"/>
        </w:rPr>
      </w:pPr>
      <w:r w:rsidRPr="001641AA">
        <w:rPr>
          <w:rFonts w:asciiTheme="minorHAnsi" w:hAnsiTheme="minorHAnsi"/>
          <w:sz w:val="34"/>
          <w:rtl/>
        </w:rPr>
        <w:t>الرؤيا المستقبلية</w:t>
      </w:r>
      <w:r>
        <w:rPr>
          <w:rFonts w:asciiTheme="minorHAnsi" w:hAnsiTheme="minorHAnsi" w:cstheme="minorBidi" w:hint="cs"/>
          <w:sz w:val="34"/>
          <w:rtl/>
        </w:rPr>
        <w:t>.</w:t>
      </w:r>
    </w:p>
    <w:p w:rsidR="000D0CA1" w:rsidRDefault="000D0CA1" w:rsidP="000D0CA1">
      <w:pPr>
        <w:rPr>
          <w:rFonts w:cstheme="minorBidi"/>
          <w:b/>
          <w:bCs/>
          <w:rtl/>
        </w:rPr>
      </w:pPr>
      <w:r>
        <w:rPr>
          <w:noProof/>
          <w:rtl/>
        </w:rPr>
        <mc:AlternateContent>
          <mc:Choice Requires="wpg">
            <w:drawing>
              <wp:inline distT="0" distB="0" distL="0" distR="0" wp14:anchorId="2230ECAB" wp14:editId="3EEFE604">
                <wp:extent cx="5730240" cy="471805"/>
                <wp:effectExtent l="0" t="0" r="3810" b="61595"/>
                <wp:docPr id="3665" name="Group 9"/>
                <wp:cNvGraphicFramePr/>
                <a:graphic xmlns:a="http://schemas.openxmlformats.org/drawingml/2006/main">
                  <a:graphicData uri="http://schemas.microsoft.com/office/word/2010/wordprocessingGroup">
                    <wpg:wgp>
                      <wpg:cNvGrpSpPr/>
                      <wpg:grpSpPr>
                        <a:xfrm>
                          <a:off x="0" y="0"/>
                          <a:ext cx="5730240" cy="471805"/>
                          <a:chOff x="0" y="0"/>
                          <a:chExt cx="6132700" cy="505460"/>
                        </a:xfrm>
                      </wpg:grpSpPr>
                      <wpg:grpSp>
                        <wpg:cNvPr id="3666" name="Group 26"/>
                        <wpg:cNvGrpSpPr/>
                        <wpg:grpSpPr>
                          <a:xfrm>
                            <a:off x="0" y="0"/>
                            <a:ext cx="6132700" cy="505460"/>
                            <a:chOff x="0" y="0"/>
                            <a:chExt cx="6133333" cy="505879"/>
                          </a:xfrm>
                        </wpg:grpSpPr>
                        <wpg:grpSp>
                          <wpg:cNvPr id="3667" name="Group 30"/>
                          <wpg:cNvGrpSpPr/>
                          <wpg:grpSpPr>
                            <a:xfrm>
                              <a:off x="2861407" y="0"/>
                              <a:ext cx="3271926" cy="505839"/>
                              <a:chOff x="1322471" y="0"/>
                              <a:chExt cx="4773393" cy="711023"/>
                            </a:xfrm>
                          </wpg:grpSpPr>
                          <wps:wsp>
                            <wps:cNvPr id="3668"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1322471" y="0"/>
                                <a:ext cx="4773393"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C7E58" w:rsidRPr="00DB0D9B" w:rsidRDefault="00FC7E58" w:rsidP="000D0CA1">
                                  <w:pPr>
                                    <w:jc w:val="left"/>
                                    <w:rPr>
                                      <w:bCs/>
                                      <w:rtl/>
                                      <w:lang w:bidi="ar-SY"/>
                                    </w:rPr>
                                  </w:pPr>
                                  <w:r>
                                    <w:rPr>
                                      <w:rFonts w:ascii="Adobe Arabic" w:hAnsi="Adobe Arabic" w:cs="Adobe Arabic" w:hint="cs"/>
                                      <w:bCs/>
                                      <w:color w:val="auto"/>
                                      <w:sz w:val="36"/>
                                      <w:szCs w:val="36"/>
                                      <w:rtl/>
                                      <w:lang w:bidi="ar-SY"/>
                                    </w:rPr>
                                    <w:t xml:space="preserve">        مهارات شخصية يحتاجها المدير الناجح:</w:t>
                                  </w:r>
                                </w:p>
                              </w:txbxContent>
                            </wps:txbx>
                            <wps:bodyPr tIns="36000" bIns="36000" rtlCol="0" anchor="ctr"/>
                          </wps:wsp>
                          <wps:wsp>
                            <wps:cNvPr id="3669"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670" name="Rectangle 33"/>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3671" name="Google Shape;200;p17"/>
                        <wpg:cNvGrpSpPr/>
                        <wpg:grpSpPr>
                          <a:xfrm>
                            <a:off x="5716078" y="117534"/>
                            <a:ext cx="224378" cy="267181"/>
                            <a:chOff x="0" y="0"/>
                            <a:chExt cx="273780" cy="327013"/>
                          </a:xfrm>
                          <a:solidFill>
                            <a:schemeClr val="bg1"/>
                          </a:solidFill>
                        </wpg:grpSpPr>
                        <wps:wsp>
                          <wps:cNvPr id="3672"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3673"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3674"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3675" name="Google Shape;204;p17"/>
                          <wpg:cNvGrpSpPr/>
                          <wpg:grpSpPr>
                            <a:xfrm>
                              <a:off x="0" y="0"/>
                              <a:ext cx="273780" cy="105078"/>
                              <a:chOff x="0" y="0"/>
                              <a:chExt cx="273780" cy="105078"/>
                            </a:xfrm>
                            <a:grpFill/>
                          </wpg:grpSpPr>
                          <wps:wsp>
                            <wps:cNvPr id="3676"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3677"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3678"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3679"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1135"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2195" style="width:451.2pt;height:37.15pt;mso-position-horizontal-relative:char;mso-position-vertical-relative:line" coordsize="61327,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">
                <v:group id="Group 26" o:spid="_x0000_s2196" style="position:absolute;width:61327;height:5054" coordsize="61333,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r1fMUAAADdAAAADwAAAGRycy9kb3ducmV2LnhtbESPQYvCMBSE7wv+h/AE&#10;b2taZYtUo4ioeJCFVUG8PZpnW2xeShPb+u/NwsIeh5n5hlmselOJlhpXWlYQjyMQxJnVJecKLufd&#10;5wyE88gaK8uk4EUOVsvBxwJTbTv+ofbkcxEg7FJUUHhfp1K6rCCDbmxr4uDdbWPQB9nkUjfYBbip&#10;5CSKEmmw5LBQYE2bgrLH6WkU7Dvs1tN42x4f983rdv76vh5jUmo07NdzEJ56/x/+ax+0gmmSJ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Ua9XzFAAAA3QAA&#10;AA8AAAAAAAAAAAAAAAAAqgIAAGRycy9kb3ducmV2LnhtbFBLBQYAAAAABAAEAPoAAACcAwAAAAA=&#10;">
                  <v:group id="Group 30" o:spid="_x0000_s2197" style="position:absolute;left:28614;width:32719;height:5058" coordorigin="13224" coordsize="47733,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VlDnxgAAAN0A&#10;AAAPAAAAAAAAAAAAAAAAAKoCAABkcnMvZG93bnJldi54bWxQSwUGAAAAAAQABAD6AAAAnQMAAAAA&#10;">
                    <v:roundrect id="Rectangle: Rounded Corners 55" o:spid="_x0000_s2198" style="position:absolute;left:13224;width:47734;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D278A&#10;AADdAAAADwAAAGRycy9kb3ducmV2LnhtbERPTYvCMBC9C/6HMII3m6pYSjWK6C54VKsHb0MztsVm&#10;Upqo9d+bw8IeH+97telNI17UudqygmkUgyAurK65VHDJfycpCOeRNTaWScGHHGzWw8EKM23ffKLX&#10;2ZcihLDLUEHlfZtJ6YqKDLrItsSBu9vOoA+wK6Xu8B3CTSNncZxIgzWHhgpb2lVUPM5PoyA+7H9y&#10;vs3oqlN/ogXmx3SfKzUe9dslCE+9/xf/uQ9awTxJwtzwJjwBuf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Dr8PbvwAAAN0AAAAPAAAAAAAAAAAAAAAAAJgCAABkcnMvZG93bnJl&#10;di54bWxQSwUGAAAAAAQABAD1AAAAhAMAAAAA&#10;" fillcolor="#0070c0" stroked="f" strokeweight="1pt">
                      <v:stroke joinstyle="miter"/>
                      <v:textbox inset=",1mm,,1mm">
                        <w:txbxContent>
                          <w:p w:rsidR="00FC7E58" w:rsidRPr="00DB0D9B" w:rsidRDefault="00FC7E58" w:rsidP="000D0CA1">
                            <w:pPr>
                              <w:jc w:val="left"/>
                              <w:rPr>
                                <w:bCs/>
                                <w:rtl/>
                                <w:lang w:bidi="ar-SY"/>
                              </w:rPr>
                            </w:pPr>
                            <w:r>
                              <w:rPr>
                                <w:rFonts w:ascii="Adobe Arabic" w:hAnsi="Adobe Arabic" w:cs="Adobe Arabic" w:hint="cs"/>
                                <w:bCs/>
                                <w:color w:val="auto"/>
                                <w:sz w:val="36"/>
                                <w:szCs w:val="36"/>
                                <w:rtl/>
                                <w:lang w:bidi="ar-SY"/>
                              </w:rPr>
                              <w:t xml:space="preserve">        مهارات شخصية يحتاجها المدير الناجح:</w:t>
                            </w:r>
                          </w:p>
                        </w:txbxContent>
                      </v:textbox>
                    </v:roundrect>
                    <v:oval id="Oval 61" o:spid="_x0000_s2199"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8Bf8QA&#10;AADdAAAADwAAAGRycy9kb3ducmV2LnhtbESP0UoDMRRE3wX/IVzBN5tVYWm3TYsogtRC6bYfcNnc&#10;bpYmNyGJ7davN4Lg4zAzZ5jFanRWnCmmwbOCx0kFgrjzeuBewWH//jAFkTKyRuuZFFwpwWp5e7PA&#10;RvsL7+jc5l4UCKcGFZicQyNl6gw5TBMfiIt39NFhLjL2Uke8FLiz8qmqaulw4LJgMNCroe7UfjkF&#10;6yqYFDef39eNbLf7t2DXOVql7u/GlzmITGP+D/+1P7SC57qewe+b8gT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AX/EAAAA3QAAAA8AAAAAAAAAAAAAAAAAmAIAAGRycy9k&#10;b3ducmV2LnhtbFBLBQYAAAAABAAEAPUAAACJAwAAAAA=&#10;" fillcolor="#272727 [2749]" stroked="f" strokeweight="1pt">
                      <v:stroke joinstyle="miter"/>
                      <v:shadow on="t" color="black" opacity="26214f" origin=",-.5" offset="0,3pt"/>
                    </v:oval>
                  </v:group>
                  <v:rect id="Rectangle 33" o:spid="_x0000_s2200"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lGSMUA&#10;AADdAAAADwAAAGRycy9kb3ducmV2LnhtbERPy2oCMRTdC/2HcAvdlJqxlmmZGkUFHwttqUpxeZlc&#10;Z6ad3AxJ1PHvzUJweTjvwag1tTiR85VlBb1uAoI4t7riQsFuO3v5AOEDssbaMim4kIfR8KEzwEzb&#10;M//QaRMKEUPYZ6igDKHJpPR5SQZ91zbEkTtYZzBE6AqpHZ5juKnla5Kk0mDFsaHEhqYl5f+bo1Gw&#10;323XbxP3/bc/zFe/qf2ihS+elXp6bMefIAK14S6+uZdaQT99j/vjm/gE5PA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qUZIxQAAAN0AAAAPAAAAAAAAAAAAAAAAAJgCAABkcnMv&#10;ZG93bnJldi54bWxQSwUGAAAAAAQABAD1AAAAigMAAAAA&#10;" fillcolor="#0070c0" stroked="f" strokeweight="1pt"/>
                </v:group>
                <v:group id="Google Shape;200;p17" o:spid="_x0000_s2201"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yr71ccAAADdAAAADwAAAGRycy9kb3ducmV2LnhtbESPT2vCQBTE7wW/w/IK&#10;3uomhlpJXYNIFQ9SqAqlt0f2mYRk34bsNn++fbdQ6HGYmd8wm2w0jeipc5VlBfEiAkGcW11xoeB2&#10;PTytQTiPrLGxTAomcpBtZw8bTLUd+IP6iy9EgLBLUUHpfZtK6fKSDLqFbYmDd7edQR9kV0jd4RDg&#10;ppHLKFpJgxWHhRJb2peU15dvo+A44LBL4rf+XN/309f1+f3zHJNS88dx9wrC0+j/w3/tk1aQrF5i&#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yr71ccAAADd&#10;AAAADwAAAAAAAAAAAAAAAACqAgAAZHJzL2Rvd25yZXYueG1sUEsFBgAAAAAEAAQA+gAAAJ4DAAAA&#10;AA==&#10;">
                  <v:shape id="Google Shape;201;p17" o:spid="_x0000_s2202"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y35sUA&#10;AADdAAAADwAAAGRycy9kb3ducmV2LnhtbESPQWvCQBSE7wX/w/KE3upGCzFGVxGhID0UGkWvj+wz&#10;iWbfxuxq0n/fFQSPw8x8wyxWvanFnVpXWVYwHkUgiHOrKy4U7HdfHwkI55E11pZJwR85WC0HbwtM&#10;te34l+6ZL0SAsEtRQel9k0rp8pIMupFtiIN3sq1BH2RbSN1iF+CmlpMoiqXBisNCiQ1tSsov2c0o&#10;+LklfqsP1+R7ejzE51mX7Xd5pdT7sF/PQXjq/Sv8bG+1gs94OoHHm/AE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vLfmxQAAAN0AAAAPAAAAAAAAAAAAAAAAAJgCAABkcnMv&#10;ZG93bnJldi54bWxQSwUGAAAAAAQABAD1AAAAigM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2203"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ZqYMYA&#10;AADdAAAADwAAAGRycy9kb3ducmV2LnhtbESPQWvCQBSE7wX/w/IKXqRuNNRK6ioiFkQRMQq9PrKv&#10;2WD2bchuNf57Vyj0OMzMN8xs0dlaXKn1lWMFo2ECgrhwuuJSwfn09TYF4QOyxtoxKbiTh8W89zLD&#10;TLsbH+mah1JECPsMFZgQmkxKXxiy6IeuIY7ej2sthijbUuoWbxFuazlOkom0WHFcMNjQylBxyX+t&#10;gvp02O/Wg/f8e4D5OPVme9mVW6X6r93yE0SgLvyH/9obrSCdfKTwfBOf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1ZqYMYAAADdAAAADwAAAAAAAAAAAAAAAACYAgAAZHJz&#10;L2Rvd25yZXYueG1sUEsFBgAAAAAEAAQA9QAAAIsDAAAAAA==&#10;" path="m2643,1l417,1c191,1,,143,,370,,608,191,751,417,751r2214,c2870,751,3060,608,3060,370,3060,143,2870,1,2643,1xe" filled="f" strokecolor="white [3212]">
                    <v:path arrowok="t" o:extrusionok="f"/>
                  </v:shape>
                  <v:shape id="Google Shape;203;p17" o:spid="_x0000_s2204"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PTj8UA&#10;AADdAAAADwAAAGRycy9kb3ducmV2LnhtbESPQWvCQBSE70L/w/KE3nSjESvRVUqppeDJVEFvz+wz&#10;G8y+Ddmtpv++Kwgeh5lvhlmsOluLK7W+cqxgNExAEBdOV1wq2P2sBzMQPiBrrB2Tgj/ysFq+9BaY&#10;aXfjLV3zUIpYwj5DBSaEJpPSF4Ys+qFriKN3dq3FEGVbSt3iLZbbWo6TZCotVhwXDDb0Yai45L9W&#10;QeoP5ph+rU+6HPNh87nbp/lkpNRrv3ufgwjUhWf4QX/ryE3fJnB/E5+AX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Q9OPxQAAAN0AAAAPAAAAAAAAAAAAAAAAAJgCAABkcnMv&#10;ZG93bnJldi54bWxQSwUGAAAAAAQABAD1AAAAigMAAAAA&#10;" path="m1976,l417,c191,,,131,,369,,596,191,739,417,739r1559,c2203,739,2393,596,2393,369,2393,131,2203,,1976,xe" filled="f" strokecolor="white [3212]">
                    <v:path arrowok="t" o:extrusionok="f"/>
                  </v:shape>
                  <v:group id="Google Shape;204;p17" o:spid="_x0000_s2205"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Ef3WxgAAAN0A&#10;AAAPAAAAAAAAAAAAAAAAAKoCAABkcnMvZG93bnJldi54bWxQSwUGAAAAAAQABAD6AAAAnQMAAAAA&#10;">
                    <v:shape id="Google Shape;205;p17" o:spid="_x0000_s2206"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r2lMUA&#10;AADdAAAADwAAAGRycy9kb3ducmV2LnhtbESPQWvCQBSE70L/w/IKvUjdtEpMU1cpguCxpun9NftM&#10;0mbfht01xn/vFgSPw8x8w6w2o+nEQM63lhW8zBIQxJXVLdcKyq/dcwbCB2SNnWVScCEPm/XDZIW5&#10;tmc+0FCEWkQI+xwVNCH0uZS+asign9meOHpH6wyGKF0ttcNzhJtOviZJKg22HBca7GnbUPVXnIyC&#10;3+WYuenh8+1nXmTfi7oc+iCPSj09jh/vIAKN4R6+tfdawTxdpvD/Jj4Bub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yvaUxQAAAN0AAAAPAAAAAAAAAAAAAAAAAJgCAABkcnMv&#10;ZG93bnJldi54bWxQSwUGAAAAAAQABAD1AAAAigMAAAAA&#10;" path="m227,1501v107,,226,-72,226,-167l453,167c453,84,322,1,227,1,144,1,1,84,1,167r,1167c1,1429,144,1501,227,1501xe" filled="f" stroked="f">
                      <v:path arrowok="t" o:extrusionok="f"/>
                    </v:shape>
                    <v:shape id="Google Shape;206;p17" o:spid="_x0000_s2207"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ycQ8UA&#10;AADdAAAADwAAAGRycy9kb3ducmV2LnhtbESPQUvDQBSE74L/YXmCN7NphVbSbotRlPbY6MHja/Y1&#10;Sc2+DbvPNv57Vyj0OMzMN8xyPbpenSjEzrOBSZaDIq697bgx8Pnx9vAEKgqyxd4zGfilCOvV7c0S&#10;C+vPvKNTJY1KEI4FGmhFhkLrWLfkMGZ+IE7ewQeHkmRotA14TnDX62mez7TDjtNCiwO9tFR/Vz/O&#10;QFlNy+0XbidBjvF140px73trzP3d+LwAJTTKNXxpb6yBx9l8Dv9v0hP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zJxDxQAAAN0AAAAPAAAAAAAAAAAAAAAAAJgCAABkcnMv&#10;ZG93bnJldi54bWxQSwUGAAAAAAQABAD1AAAAigMAAAAA&#10;" path="m929,60c846,,750,36,703,108l60,1060c,1143,24,1251,95,1310v36,12,60,24,96,24c250,1334,298,1310,334,1251l976,298v60,-71,36,-178,-47,-238xe" filled="f" stroked="f">
                      <v:path arrowok="t" o:extrusionok="f"/>
                    </v:shape>
                    <v:shape id="Google Shape;207;p17" o:spid="_x0000_s2208"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IZRMIA&#10;AADdAAAADwAAAGRycy9kb3ducmV2LnhtbERP3WrCMBS+F3yHcATvNFVHNzqjiDoYejFWfYCz5tgW&#10;m5PaZBrf3lwIXn58//NlMI24Uudqywom4wQEcWF1zaWC4+Fr9AHCeWSNjWVScCcHy0W/N8dM2xv/&#10;0jX3pYgh7DJUUHnfZlK6oiKDbmxb4sidbGfQR9iVUnd4i+GmkdMkSaXBmmNDhS2tKyrO+b9RQHu7&#10;/WtC/rbhdB0OP5udnR0vSg0HYfUJwlPwL/HT/a0VzNL3ODe+iU9AL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8hlEwgAAAN0AAAAPAAAAAAAAAAAAAAAAAJgCAABkcnMvZG93&#10;bnJldi54bWxQSwUGAAAAAAQABAD1AAAAhwMAAAAA&#10;" path="m822,1346v24,,60,-12,83,-35c989,1263,1013,1156,953,1072l334,108c286,25,179,1,96,48,12,108,1,215,48,298r619,965c703,1322,763,1346,822,1346xe" filled="f" stroked="f">
                      <v:path arrowok="t" o:extrusionok="f"/>
                    </v:shape>
                    <v:shape id="Google Shape;208;p17" o:spid="_x0000_s2209"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q8E8MA&#10;AADdAAAADwAAAGRycy9kb3ducmV2LnhtbESP0YrCMBRE34X9h3AXfBFNXEHXapRli6KP6n7Atbm2&#10;1eamNFmtf28EwcdhZs4w82VrK3GlxpeONQwHCgRx5kzJuYa/w6r/DcIHZIOVY9JwJw/LxUdnjolx&#10;N97RdR9yESHsE9RQhFAnUvqsIIt+4Gri6J1cYzFE2eTSNHiLcFvJL6XG0mLJcaHAmn4Lyi77f6vh&#10;SHIUKDularKpUrUdpr3D+qx197P9mYEI1IZ3+NXeGA2j8WQKzzfxCc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0q8E8MAAADdAAAADwAAAAAAAAAAAAAAAACYAgAAZHJzL2Rv&#10;d25yZXYueG1sUEsFBgAAAAAEAAQA9QAAAIgDAAAAAA==&#10;" path="m1287,596l275,48c191,1,84,36,48,120,1,191,25,310,120,346l1132,894v24,11,48,23,71,23c1263,917,1322,882,1358,822v36,-71,12,-190,-71,-226xe" filled="f" stroked="f">
                      <v:path arrowok="t" o:extrusionok="f"/>
                    </v:shape>
                    <v:shape id="Google Shape;209;p17" o:spid="_x0000_s2210"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rqccUA&#10;AADdAAAADwAAAGRycy9kb3ducmV2LnhtbERPTWvCQBC9C/0Pywi9iG7S0hKiq7SFghRBmop6HLNj&#10;EpqdDdnVRH+9KxR6m8f7nNmiN7U4U+sqywriSQSCOLe64kLB5udznIBwHlljbZkUXMjBYv4wmGGq&#10;bcffdM58IUIIuxQVlN43qZQuL8mgm9iGOHBH2xr0AbaF1C12IdzU8imKXqXBikNDiQ19lJT/Ziej&#10;YE3y2q394X3/tb0kqyyJd/tRrNTjsH+bgvDU+3/xn3upw/z4+QXu34QT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iupxxQAAAN0AAAAPAAAAAAAAAAAAAAAAAJgCAABkcnMv&#10;ZG93bnJldi54bWxQSwUGAAAAAAQABAD1AAAAigM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Pr="001641AA" w:rsidRDefault="000D0CA1">
      <w:pPr>
        <w:numPr>
          <w:ilvl w:val="0"/>
          <w:numId w:val="41"/>
        </w:numPr>
        <w:spacing w:after="160" w:line="259" w:lineRule="auto"/>
        <w:contextualSpacing/>
        <w:jc w:val="left"/>
        <w:rPr>
          <w:rFonts w:asciiTheme="minorHAnsi" w:hAnsiTheme="minorHAnsi" w:cstheme="minorBidi"/>
          <w:sz w:val="34"/>
          <w:rtl/>
        </w:rPr>
      </w:pPr>
      <w:r w:rsidRPr="001641AA">
        <w:rPr>
          <w:rFonts w:asciiTheme="minorHAnsi" w:hAnsiTheme="minorHAnsi"/>
          <w:sz w:val="34"/>
          <w:rtl/>
        </w:rPr>
        <w:t>مهارة التواصل الفعال</w:t>
      </w:r>
      <w:r>
        <w:rPr>
          <w:rFonts w:asciiTheme="minorHAnsi" w:hAnsiTheme="minorHAnsi" w:cstheme="minorBidi" w:hint="cs"/>
          <w:sz w:val="34"/>
          <w:rtl/>
        </w:rPr>
        <w:t>.</w:t>
      </w:r>
    </w:p>
    <w:p w:rsidR="000D0CA1" w:rsidRPr="001641AA" w:rsidRDefault="000D0CA1">
      <w:pPr>
        <w:numPr>
          <w:ilvl w:val="0"/>
          <w:numId w:val="41"/>
        </w:numPr>
        <w:spacing w:after="160" w:line="259" w:lineRule="auto"/>
        <w:contextualSpacing/>
        <w:jc w:val="left"/>
        <w:rPr>
          <w:rFonts w:asciiTheme="minorHAnsi" w:hAnsiTheme="minorHAnsi" w:cstheme="minorBidi"/>
          <w:sz w:val="34"/>
          <w:rtl/>
        </w:rPr>
      </w:pPr>
      <w:r>
        <w:rPr>
          <w:rFonts w:asciiTheme="minorHAnsi" w:hAnsiTheme="minorHAnsi" w:cstheme="minorBidi"/>
          <w:noProof/>
          <w:sz w:val="34"/>
          <w:rtl/>
        </w:rPr>
        <w:drawing>
          <wp:anchor distT="0" distB="0" distL="114300" distR="114300" simplePos="0" relativeHeight="252318720" behindDoc="0" locked="0" layoutInCell="1" allowOverlap="1" wp14:anchorId="346022BC" wp14:editId="672163E1">
            <wp:simplePos x="0" y="0"/>
            <wp:positionH relativeFrom="margin">
              <wp:posOffset>189187</wp:posOffset>
            </wp:positionH>
            <wp:positionV relativeFrom="paragraph">
              <wp:posOffset>30896</wp:posOffset>
            </wp:positionV>
            <wp:extent cx="2781935" cy="2781935"/>
            <wp:effectExtent l="0" t="0" r="0" b="0"/>
            <wp:wrapSquare wrapText="bothSides"/>
            <wp:docPr id="1136" name="صورة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 name="Comfort zone-amico.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781935" cy="2781935"/>
                    </a:xfrm>
                    <a:prstGeom prst="rect">
                      <a:avLst/>
                    </a:prstGeom>
                  </pic:spPr>
                </pic:pic>
              </a:graphicData>
            </a:graphic>
            <wp14:sizeRelH relativeFrom="margin">
              <wp14:pctWidth>0</wp14:pctWidth>
            </wp14:sizeRelH>
            <wp14:sizeRelV relativeFrom="margin">
              <wp14:pctHeight>0</wp14:pctHeight>
            </wp14:sizeRelV>
          </wp:anchor>
        </w:drawing>
      </w:r>
      <w:r w:rsidRPr="001641AA">
        <w:rPr>
          <w:rFonts w:asciiTheme="minorHAnsi" w:hAnsiTheme="minorHAnsi"/>
          <w:sz w:val="34"/>
          <w:rtl/>
        </w:rPr>
        <w:t>مهارة الاندماج وتقبل الآخر</w:t>
      </w:r>
      <w:r>
        <w:rPr>
          <w:rFonts w:asciiTheme="minorHAnsi" w:hAnsiTheme="minorHAnsi" w:cstheme="minorBidi" w:hint="cs"/>
          <w:sz w:val="34"/>
          <w:rtl/>
        </w:rPr>
        <w:t>.</w:t>
      </w:r>
    </w:p>
    <w:p w:rsidR="000D0CA1" w:rsidRPr="001641AA" w:rsidRDefault="000D0CA1">
      <w:pPr>
        <w:numPr>
          <w:ilvl w:val="0"/>
          <w:numId w:val="41"/>
        </w:numPr>
        <w:spacing w:after="160" w:line="259" w:lineRule="auto"/>
        <w:contextualSpacing/>
        <w:jc w:val="left"/>
        <w:rPr>
          <w:rFonts w:asciiTheme="minorHAnsi" w:hAnsiTheme="minorHAnsi" w:cstheme="minorBidi"/>
          <w:sz w:val="34"/>
          <w:rtl/>
        </w:rPr>
      </w:pPr>
      <w:r>
        <w:rPr>
          <w:rFonts w:asciiTheme="minorHAnsi" w:hAnsiTheme="minorHAnsi"/>
          <w:sz w:val="34"/>
          <w:rtl/>
        </w:rPr>
        <w:t>مهارة القدرة على التكيف</w:t>
      </w:r>
      <w:r>
        <w:rPr>
          <w:rFonts w:asciiTheme="minorHAnsi" w:hAnsiTheme="minorHAnsi" w:hint="cs"/>
          <w:sz w:val="34"/>
          <w:rtl/>
        </w:rPr>
        <w:t>.</w:t>
      </w:r>
    </w:p>
    <w:p w:rsidR="000D0CA1" w:rsidRPr="001641AA" w:rsidRDefault="000D0CA1">
      <w:pPr>
        <w:numPr>
          <w:ilvl w:val="0"/>
          <w:numId w:val="41"/>
        </w:numPr>
        <w:spacing w:after="160" w:line="259" w:lineRule="auto"/>
        <w:contextualSpacing/>
        <w:jc w:val="left"/>
        <w:rPr>
          <w:rFonts w:asciiTheme="minorHAnsi" w:hAnsiTheme="minorHAnsi" w:cstheme="minorBidi"/>
          <w:sz w:val="34"/>
          <w:rtl/>
        </w:rPr>
      </w:pPr>
      <w:r>
        <w:rPr>
          <w:rFonts w:asciiTheme="minorHAnsi" w:hAnsiTheme="minorHAnsi"/>
          <w:sz w:val="34"/>
          <w:rtl/>
        </w:rPr>
        <w:t>مهارة الإقرار بالخطأ</w:t>
      </w:r>
      <w:r>
        <w:rPr>
          <w:rFonts w:asciiTheme="minorHAnsi" w:hAnsiTheme="minorHAnsi" w:hint="cs"/>
          <w:sz w:val="34"/>
          <w:rtl/>
        </w:rPr>
        <w:t>.</w:t>
      </w:r>
    </w:p>
    <w:p w:rsidR="000D0CA1" w:rsidRPr="001641AA" w:rsidRDefault="000D0CA1">
      <w:pPr>
        <w:numPr>
          <w:ilvl w:val="0"/>
          <w:numId w:val="41"/>
        </w:numPr>
        <w:spacing w:after="160" w:line="259" w:lineRule="auto"/>
        <w:contextualSpacing/>
        <w:jc w:val="left"/>
        <w:rPr>
          <w:rFonts w:asciiTheme="minorHAnsi" w:hAnsiTheme="minorHAnsi" w:cstheme="minorBidi"/>
          <w:sz w:val="34"/>
          <w:rtl/>
        </w:rPr>
      </w:pPr>
      <w:r w:rsidRPr="001641AA">
        <w:rPr>
          <w:rFonts w:asciiTheme="minorHAnsi" w:hAnsiTheme="minorHAnsi"/>
          <w:sz w:val="34"/>
          <w:rtl/>
        </w:rPr>
        <w:t xml:space="preserve">مهارة </w:t>
      </w:r>
      <w:r w:rsidRPr="001641AA">
        <w:rPr>
          <w:rFonts w:asciiTheme="minorHAnsi" w:hAnsiTheme="minorHAnsi" w:hint="cs"/>
          <w:sz w:val="34"/>
          <w:rtl/>
        </w:rPr>
        <w:t>التعاون.</w:t>
      </w:r>
    </w:p>
    <w:p w:rsidR="000D0CA1" w:rsidRPr="001641AA" w:rsidRDefault="000D0CA1">
      <w:pPr>
        <w:numPr>
          <w:ilvl w:val="0"/>
          <w:numId w:val="41"/>
        </w:numPr>
        <w:spacing w:after="160" w:line="259" w:lineRule="auto"/>
        <w:contextualSpacing/>
        <w:jc w:val="left"/>
        <w:rPr>
          <w:rFonts w:asciiTheme="minorHAnsi" w:hAnsiTheme="minorHAnsi" w:cstheme="minorBidi"/>
          <w:sz w:val="34"/>
          <w:rtl/>
        </w:rPr>
      </w:pPr>
      <w:r w:rsidRPr="001641AA">
        <w:rPr>
          <w:rFonts w:asciiTheme="minorHAnsi" w:hAnsiTheme="minorHAnsi"/>
          <w:sz w:val="34"/>
          <w:rtl/>
        </w:rPr>
        <w:t xml:space="preserve">مهارة </w:t>
      </w:r>
      <w:r w:rsidRPr="001641AA">
        <w:rPr>
          <w:rFonts w:asciiTheme="minorHAnsi" w:hAnsiTheme="minorHAnsi" w:hint="cs"/>
          <w:sz w:val="34"/>
          <w:rtl/>
        </w:rPr>
        <w:t>التعاطف.</w:t>
      </w:r>
    </w:p>
    <w:p w:rsidR="000D0CA1" w:rsidRPr="001641AA" w:rsidRDefault="000D0CA1">
      <w:pPr>
        <w:numPr>
          <w:ilvl w:val="0"/>
          <w:numId w:val="41"/>
        </w:numPr>
        <w:spacing w:after="160" w:line="259" w:lineRule="auto"/>
        <w:contextualSpacing/>
        <w:jc w:val="left"/>
        <w:rPr>
          <w:rFonts w:asciiTheme="minorHAnsi" w:hAnsiTheme="minorHAnsi" w:cstheme="minorBidi"/>
          <w:sz w:val="34"/>
          <w:rtl/>
        </w:rPr>
      </w:pPr>
      <w:r w:rsidRPr="001641AA">
        <w:rPr>
          <w:rFonts w:asciiTheme="minorHAnsi" w:hAnsiTheme="minorHAnsi"/>
          <w:sz w:val="34"/>
          <w:rtl/>
        </w:rPr>
        <w:t xml:space="preserve">مهارة </w:t>
      </w:r>
      <w:r w:rsidRPr="001641AA">
        <w:rPr>
          <w:rFonts w:asciiTheme="minorHAnsi" w:hAnsiTheme="minorHAnsi" w:hint="cs"/>
          <w:sz w:val="34"/>
          <w:rtl/>
        </w:rPr>
        <w:t>التفاوض.</w:t>
      </w:r>
    </w:p>
    <w:p w:rsidR="000D0CA1" w:rsidRPr="001641AA" w:rsidRDefault="000D0CA1">
      <w:pPr>
        <w:numPr>
          <w:ilvl w:val="0"/>
          <w:numId w:val="41"/>
        </w:numPr>
        <w:spacing w:after="160" w:line="259" w:lineRule="auto"/>
        <w:contextualSpacing/>
        <w:jc w:val="left"/>
        <w:rPr>
          <w:rFonts w:asciiTheme="minorHAnsi" w:hAnsiTheme="minorHAnsi" w:cstheme="minorBidi"/>
          <w:sz w:val="34"/>
          <w:rtl/>
        </w:rPr>
      </w:pPr>
      <w:r w:rsidRPr="001641AA">
        <w:rPr>
          <w:rFonts w:asciiTheme="minorHAnsi" w:hAnsiTheme="minorHAnsi"/>
          <w:sz w:val="34"/>
          <w:rtl/>
        </w:rPr>
        <w:t>مهارة التفاؤل والنظرة الإيجابية</w:t>
      </w:r>
      <w:r>
        <w:rPr>
          <w:rFonts w:asciiTheme="minorHAnsi" w:hAnsiTheme="minorHAnsi" w:hint="cs"/>
          <w:sz w:val="34"/>
          <w:rtl/>
        </w:rPr>
        <w:t>.</w:t>
      </w:r>
      <w:r w:rsidRPr="001641AA">
        <w:rPr>
          <w:rFonts w:asciiTheme="minorHAnsi" w:hAnsiTheme="minorHAnsi"/>
          <w:sz w:val="34"/>
          <w:rtl/>
        </w:rPr>
        <w:t> </w:t>
      </w:r>
    </w:p>
    <w:p w:rsidR="000D0CA1" w:rsidRPr="001641AA" w:rsidRDefault="000D0CA1">
      <w:pPr>
        <w:numPr>
          <w:ilvl w:val="0"/>
          <w:numId w:val="41"/>
        </w:numPr>
        <w:spacing w:after="160" w:line="259" w:lineRule="auto"/>
        <w:contextualSpacing/>
        <w:jc w:val="left"/>
        <w:rPr>
          <w:rFonts w:asciiTheme="minorHAnsi" w:hAnsiTheme="minorHAnsi" w:cstheme="minorBidi"/>
          <w:sz w:val="34"/>
          <w:rtl/>
        </w:rPr>
      </w:pPr>
      <w:r w:rsidRPr="001641AA">
        <w:rPr>
          <w:rFonts w:asciiTheme="minorHAnsi" w:hAnsiTheme="minorHAnsi"/>
          <w:sz w:val="34"/>
          <w:rtl/>
        </w:rPr>
        <w:t>مهارة الذكاء الاجتماعي</w:t>
      </w:r>
      <w:r>
        <w:rPr>
          <w:rFonts w:asciiTheme="minorHAnsi" w:hAnsiTheme="minorHAnsi" w:hint="cs"/>
          <w:sz w:val="34"/>
          <w:rtl/>
        </w:rPr>
        <w:t>.</w:t>
      </w:r>
    </w:p>
    <w:p w:rsidR="000D0CA1" w:rsidRPr="00D74DC0" w:rsidRDefault="000D0CA1">
      <w:pPr>
        <w:numPr>
          <w:ilvl w:val="0"/>
          <w:numId w:val="41"/>
        </w:numPr>
        <w:spacing w:after="160" w:line="259" w:lineRule="auto"/>
        <w:contextualSpacing/>
        <w:jc w:val="left"/>
        <w:rPr>
          <w:rFonts w:asciiTheme="minorHAnsi" w:hAnsiTheme="minorHAnsi" w:cstheme="minorBidi"/>
          <w:sz w:val="34"/>
        </w:rPr>
      </w:pPr>
      <w:r w:rsidRPr="001641AA">
        <w:rPr>
          <w:rFonts w:asciiTheme="minorHAnsi" w:hAnsiTheme="minorHAnsi"/>
          <w:sz w:val="34"/>
          <w:rtl/>
        </w:rPr>
        <w:t xml:space="preserve">مهارة </w:t>
      </w:r>
      <w:r w:rsidRPr="001641AA">
        <w:rPr>
          <w:rFonts w:asciiTheme="minorHAnsi" w:hAnsiTheme="minorHAnsi" w:hint="cs"/>
          <w:sz w:val="34"/>
          <w:rtl/>
        </w:rPr>
        <w:t>الدعم.</w:t>
      </w:r>
    </w:p>
    <w:p w:rsidR="000D0CA1" w:rsidRDefault="000D0CA1" w:rsidP="000D0CA1">
      <w:pPr>
        <w:rPr>
          <w:rFonts w:cstheme="minorBidi"/>
          <w:b/>
          <w:bCs/>
          <w:rtl/>
        </w:rPr>
      </w:pPr>
      <w:r>
        <w:rPr>
          <w:noProof/>
          <w:rtl/>
        </w:rPr>
        <mc:AlternateContent>
          <mc:Choice Requires="wpg">
            <w:drawing>
              <wp:inline distT="0" distB="0" distL="0" distR="0" wp14:anchorId="0701A9ED" wp14:editId="65E08DE3">
                <wp:extent cx="5730240" cy="471805"/>
                <wp:effectExtent l="0" t="0" r="3810" b="61595"/>
                <wp:docPr id="1137" name="Group 9"/>
                <wp:cNvGraphicFramePr/>
                <a:graphic xmlns:a="http://schemas.openxmlformats.org/drawingml/2006/main">
                  <a:graphicData uri="http://schemas.microsoft.com/office/word/2010/wordprocessingGroup">
                    <wpg:wgp>
                      <wpg:cNvGrpSpPr/>
                      <wpg:grpSpPr>
                        <a:xfrm>
                          <a:off x="0" y="0"/>
                          <a:ext cx="5730240" cy="471805"/>
                          <a:chOff x="0" y="0"/>
                          <a:chExt cx="6132700" cy="505460"/>
                        </a:xfrm>
                      </wpg:grpSpPr>
                      <wpg:grpSp>
                        <wpg:cNvPr id="1138" name="Group 26"/>
                        <wpg:cNvGrpSpPr/>
                        <wpg:grpSpPr>
                          <a:xfrm>
                            <a:off x="0" y="0"/>
                            <a:ext cx="6132700" cy="505460"/>
                            <a:chOff x="0" y="0"/>
                            <a:chExt cx="6133333" cy="505879"/>
                          </a:xfrm>
                        </wpg:grpSpPr>
                        <wpg:grpSp>
                          <wpg:cNvPr id="1139" name="Group 30"/>
                          <wpg:cNvGrpSpPr/>
                          <wpg:grpSpPr>
                            <a:xfrm>
                              <a:off x="3425532" y="0"/>
                              <a:ext cx="2707801" cy="505839"/>
                              <a:chOff x="2145469" y="0"/>
                              <a:chExt cx="3950395" cy="711023"/>
                            </a:xfrm>
                          </wpg:grpSpPr>
                          <wps:wsp>
                            <wps:cNvPr id="1140"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2145469" y="0"/>
                                <a:ext cx="3950395"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C7E58" w:rsidRPr="00DB0D9B" w:rsidRDefault="00FC7E58" w:rsidP="000D0CA1">
                                  <w:pPr>
                                    <w:jc w:val="left"/>
                                    <w:rPr>
                                      <w:bCs/>
                                      <w:rtl/>
                                      <w:lang w:bidi="ar-SY"/>
                                    </w:rPr>
                                  </w:pPr>
                                  <w:r>
                                    <w:rPr>
                                      <w:rFonts w:ascii="Adobe Arabic" w:hAnsi="Adobe Arabic" w:cs="Adobe Arabic" w:hint="cs"/>
                                      <w:bCs/>
                                      <w:color w:val="auto"/>
                                      <w:sz w:val="36"/>
                                      <w:szCs w:val="36"/>
                                      <w:rtl/>
                                      <w:lang w:bidi="ar-SY"/>
                                    </w:rPr>
                                    <w:t xml:space="preserve">        كيفية التعامل مع الآخرين:</w:t>
                                  </w:r>
                                </w:p>
                              </w:txbxContent>
                            </wps:txbx>
                            <wps:bodyPr tIns="36000" bIns="36000" rtlCol="0" anchor="ctr"/>
                          </wps:wsp>
                          <wps:wsp>
                            <wps:cNvPr id="1141"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142" name="Rectangle 33"/>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143" name="Google Shape;200;p17"/>
                        <wpg:cNvGrpSpPr/>
                        <wpg:grpSpPr>
                          <a:xfrm>
                            <a:off x="5716078" y="117534"/>
                            <a:ext cx="224378" cy="267181"/>
                            <a:chOff x="0" y="0"/>
                            <a:chExt cx="273780" cy="327013"/>
                          </a:xfrm>
                          <a:solidFill>
                            <a:schemeClr val="bg1"/>
                          </a:solidFill>
                        </wpg:grpSpPr>
                        <wps:wsp>
                          <wps:cNvPr id="1144"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1145"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1146"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1147" name="Google Shape;204;p17"/>
                          <wpg:cNvGrpSpPr/>
                          <wpg:grpSpPr>
                            <a:xfrm>
                              <a:off x="0" y="0"/>
                              <a:ext cx="273780" cy="105078"/>
                              <a:chOff x="0" y="0"/>
                              <a:chExt cx="273780" cy="105078"/>
                            </a:xfrm>
                            <a:grpFill/>
                          </wpg:grpSpPr>
                          <wps:wsp>
                            <wps:cNvPr id="1148"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1149"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1150"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1151"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256544"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2211" style="width:451.2pt;height:37.15pt;mso-position-horizontal-relative:char;mso-position-vertical-relative:line" coordsize="61327,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">
                <v:group id="Group 26" o:spid="_x0000_s2212" style="position:absolute;width:61327;height:5054" coordsize="61333,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YaBFxgAAAN0A&#10;AAAPAAAAAAAAAAAAAAAAAKoCAABkcnMvZG93bnJldi54bWxQSwUGAAAAAAQABAD6AAAAnQMAAAAA&#10;">
                  <v:group id="Group 30" o:spid="_x0000_s2213" style="position:absolute;left:34255;width:27078;height:5058" coordorigin="21454" coordsize="39503,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i0F3sMAAADdAAAADwAAAGRycy9kb3ducmV2LnhtbERPS4vCMBC+L/gfwgje&#10;1rSKi1ajiLjiQQQfIN6GZmyLzaQ02bb++82CsLf5+J6zWHWmFA3VrrCsIB5GIIhTqwvOFFwv359T&#10;EM4jaywtk4IXOVgtex8LTLRt+UTN2WcihLBLUEHufZVI6dKcDLqhrYgD97C1QR9gnUldYxvCTSlH&#10;UfQlDRYcGnKsaJNT+jz/GAW7Ftv1ON42h+dj87pfJsfbISalBv1uPQfhqfP/4rd7r8P8eDyD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GLQXewwAAAN0AAAAP&#10;AAAAAAAAAAAAAAAAAKoCAABkcnMvZG93bnJldi54bWxQSwUGAAAAAAQABAD6AAAAmgMAAAAA&#10;">
                    <v:roundrect id="Rectangle: Rounded Corners 55" o:spid="_x0000_s2214" style="position:absolute;left:21454;width:39504;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fYcMMA&#10;AADdAAAADwAAAGRycy9kb3ducmV2LnhtbESPQYvCQAyF78L+hyELe9OpskqpjrKsLnhUqwdvoRPb&#10;YidTOqN2/705CN4S3st7Xxar3jXqTl2oPRsYjxJQxIW3NZcGjvnfMAUVIrLFxjMZ+KcAq+XHYIGZ&#10;9Q/e0/0QSyUhHDI0UMXYZlqHoiKHYeRbYtEuvnMYZe1KbTt8SLhr9CRJZtphzdJQYUu/FRXXw80Z&#10;SLbrTc7nCZ1sGvc0xXyXrnNjvj77nzmoSH18m1/XWyv442/hl29kBL1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3fYcMMAAADdAAAADwAAAAAAAAAAAAAAAACYAgAAZHJzL2Rv&#10;d25yZXYueG1sUEsFBgAAAAAEAAQA9QAAAIgDAAAAAA==&#10;" fillcolor="#0070c0" stroked="f" strokeweight="1pt">
                      <v:stroke joinstyle="miter"/>
                      <v:textbox inset=",1mm,,1mm">
                        <w:txbxContent>
                          <w:p w:rsidR="00FC7E58" w:rsidRPr="00DB0D9B" w:rsidRDefault="00FC7E58" w:rsidP="000D0CA1">
                            <w:pPr>
                              <w:jc w:val="left"/>
                              <w:rPr>
                                <w:bCs/>
                                <w:rtl/>
                                <w:lang w:bidi="ar-SY"/>
                              </w:rPr>
                            </w:pPr>
                            <w:r>
                              <w:rPr>
                                <w:rFonts w:ascii="Adobe Arabic" w:hAnsi="Adobe Arabic" w:cs="Adobe Arabic" w:hint="cs"/>
                                <w:bCs/>
                                <w:color w:val="auto"/>
                                <w:sz w:val="36"/>
                                <w:szCs w:val="36"/>
                                <w:rtl/>
                                <w:lang w:bidi="ar-SY"/>
                              </w:rPr>
                              <w:t xml:space="preserve">        كيفية التعامل مع الآخرين:</w:t>
                            </w:r>
                          </w:p>
                        </w:txbxContent>
                      </v:textbox>
                    </v:roundrect>
                    <v:oval id="Oval 61" o:spid="_x0000_s2215"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ca1MIA&#10;AADdAAAADwAAAGRycy9kb3ducmV2LnhtbERP22oCMRB9L/QfwhT6VrNbipStUUpLQawgXf2AYTPd&#10;LE0mIYm69uuNIPg2h3Od2WJ0VhwopsGzgnpSgSDuvB64V7Dbfj29gkgZWaP1TApOlGAxv7+bYaP9&#10;kX/o0OZelBBODSowOYdGytQZcpgmPhAX7tdHh7nA2Esd8VjCnZXPVTWVDgcuDQYDfRjq/tq9U7Cq&#10;gklx/f1/Wst2s/0MdpWjVerxYXx/A5FpzDfx1b3UZX79UsPlm3KCnJ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ZxrUwgAAAN0AAAAPAAAAAAAAAAAAAAAAAJgCAABkcnMvZG93&#10;bnJldi54bWxQSwUGAAAAAAQABAD1AAAAhwMAAAAA&#10;" fillcolor="#272727 [2749]" stroked="f" strokeweight="1pt">
                      <v:stroke joinstyle="miter"/>
                      <v:shadow on="t" color="black" opacity="26214f" origin=",-.5" offset="0,3pt"/>
                    </v:oval>
                  </v:group>
                  <v:rect id="Rectangle 33" o:spid="_x0000_s2216"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D81MQA&#10;AADdAAAADwAAAGRycy9kb3ducmV2LnhtbERPTWsCMRC9F/ofwgi9SM0qIrIaxQpWD1apingcNuPu&#10;tpvJkkRd/70pCL3N433OeNqYSlzJ+dKygm4nAUGcWV1yruCwX7wPQfiArLGyTAru5GE6eX0ZY6rt&#10;jb/pugu5iCHsU1RQhFCnUvqsIIO+Y2viyJ2tMxgidLnUDm8x3FSylyQDabDk2FBgTfOCst/dxSg4&#10;HfZf/Q+3/TmdP9fHgd3Q0udtpd5azWwEIlAT/sVP90rH+d1+D/6+iSfI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A/NTEAAAA3QAAAA8AAAAAAAAAAAAAAAAAmAIAAGRycy9k&#10;b3ducmV2LnhtbFBLBQYAAAAABAAEAPUAAACJAwAAAAA=&#10;" fillcolor="#0070c0" stroked="f" strokeweight="1pt"/>
                </v:group>
                <v:group id="Google Shape;200;p17" o:spid="_x0000_s2217"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8NBScMAAADdAAAADwAAAGRycy9kb3ducmV2LnhtbERPS4vCMBC+L/gfwgje&#10;1rTqilSjiLjiQQQfIN6GZmyLzaQ02bb++82CsLf5+J6zWHWmFA3VrrCsIB5GIIhTqwvOFFwv358z&#10;EM4jaywtk4IXOVgtex8LTLRt+UTN2WcihLBLUEHufZVI6dKcDLqhrYgD97C1QR9gnUldYxvCTSlH&#10;UTSVBgsODTlWtMkpfZ5/jIJdi+16HG+bw/Oxed0vX8fbISalBv1uPQfhqfP/4rd7r8P8eDK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w0FJwwAAAN0AAAAP&#10;AAAAAAAAAAAAAAAAAKoCAABkcnMvZG93bnJldi54bWxQSwUGAAAAAAQABAD6AAAAmgMAAAAA&#10;">
                  <v:shape id="Google Shape;201;p17" o:spid="_x0000_s2218"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4LecMA&#10;AADdAAAADwAAAGRycy9kb3ducmV2LnhtbERPTYvCMBC9C/sfwizsTVNFtFuNsggL4kGwinsdmrGt&#10;NpNuE23990YQvM3jfc582ZlK3KhxpWUFw0EEgjizuuRcwWH/249BOI+ssbJMCu7kYLn46M0x0bbl&#10;Hd1Sn4sQwi5BBYX3dSKlywoy6Aa2Jg7cyTYGfYBNLnWDbQg3lRxF0UQaLDk0FFjTqqDskl6Ngu01&#10;9mt9/I8307/j5Pzdpod9Vir19dn9zEB46vxb/HKvdZg/HI/h+U04QS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m4LecMAAADdAAAADwAAAAAAAAAAAAAAAACYAgAAZHJzL2Rv&#10;d25yZXYueG1sUEsFBgAAAAAEAAQA9QAAAIgD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2219"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TW/8QA&#10;AADdAAAADwAAAGRycy9kb3ducmV2LnhtbERP22rCQBB9F/oPywh9kbrxklKiqxSxUBQpjQVfh+yY&#10;DWZnQ3ar8e9dQfBtDuc682Vna3Gm1leOFYyGCQjiwumKSwV/+6+3DxA+IGusHZOCK3lYLl56c8y0&#10;u/AvnfNQihjCPkMFJoQmk9IXhiz6oWuII3d0rcUQYVtK3eIlhttajpPkXVqsODYYbGhlqDjl/1ZB&#10;vf/ZbdeDND8MMB9PvNmctuVGqdd+9zkDEagLT/HD/a3j/NE0hfs38QS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yE1v/EAAAA3QAAAA8AAAAAAAAAAAAAAAAAmAIAAGRycy9k&#10;b3ducmV2LnhtbFBLBQYAAAAABAAEAPUAAACJAwAAAAA=&#10;" path="m2643,1l417,1c191,1,,143,,370,,608,191,751,417,751r2214,c2870,751,3060,608,3060,370,3060,143,2870,1,2643,1xe" filled="f" strokecolor="white [3212]">
                    <v:path arrowok="t" o:extrusionok="f"/>
                  </v:shape>
                  <v:shape id="Google Shape;203;p17" o:spid="_x0000_s2220"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ppE8MA&#10;AADdAAAADwAAAGRycy9kb3ducmV2LnhtbERPTWvCQBC9C/6HZQq91U2MiERXKaKl0FOjgt7G7JgN&#10;ZmdDdtX033cLBW/zeJ+zWPW2EXfqfO1YQTpKQBCXTtdcKdjvtm8zED4ga2wck4If8rBaDgcLzLV7&#10;8Dfdi1CJGMI+RwUmhDaX0peGLPqRa4kjd3GdxRBhV0nd4SOG20aOk2QqLdYcGwy2tDZUXoubVZD5&#10;ozllH9uzrsZ8/NrsD1kxSZV6fenf5yAC9eEp/nd/6jg/nUzh75t4gl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KppE8MAAADdAAAADwAAAAAAAAAAAAAAAACYAgAAZHJzL2Rv&#10;d25yZXYueG1sUEsFBgAAAAAEAAQA9QAAAIgDAAAAAA==&#10;" path="m1976,l417,c191,,,131,,369,,596,191,739,417,739r1559,c2203,739,2393,596,2393,369,2393,131,2203,,1976,xe" filled="f" strokecolor="white [3212]">
                    <v:path arrowok="t" o:extrusionok="f"/>
                  </v:shape>
                  <v:group id="Google Shape;204;p17" o:spid="_x0000_s2221"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hHSsQAAADdAAAADwAAAGRycy9kb3ducmV2LnhtbERPTWvCQBC9F/wPywje&#10;dBNtbYmuIqLFgwhqoXgbsmMSzM6G7JrEf+8WhN7m8T5nvuxMKRqqXWFZQTyKQBCnVhecKfg5b4df&#10;IJxH1lhaJgUPcrBc9N7mmGjb8pGak89ECGGXoILc+yqR0qU5GXQjWxEH7mprgz7AOpO6xjaEm1KO&#10;o2gqDRYcGnKsaJ1TejvdjYLvFtvVJN40+9t1/bicPw6/+5iUGvS71QyEp87/i1/unQ7z4/dP+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PhHSsQAAADdAAAA&#10;DwAAAAAAAAAAAAAAAACqAgAAZHJzL2Rvd25yZXYueG1sUEsFBgAAAAAEAAQA+gAAAJsDAAAAAA==&#10;">
                    <v:shape id="Google Shape;205;p17" o:spid="_x0000_s2222"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5GDcUA&#10;AADdAAAADwAAAGRycy9kb3ducmV2LnhtbESPQW/CMAyF75P4D5GRdpkgZUPQdQSEJk3acRS4e41p&#10;OxqnSrLS/fv5MGk3W+/5vc+b3eg6NVCIrWcDi3kGirjytuXawOn4NstBxYRssfNMBn4owm47udtg&#10;Yf2NDzSUqVYSwrFAA01KfaF1rBpyGOe+Jxbt4oPDJGuotQ14k3DX6ccsW2mHLUtDgz29NlRdy29n&#10;4Gs95uHh8PH8+VTm52V9GvqkL8bcT8f9C6hEY/o3/12/W8FfLAVXvpER9P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bkYNxQAAAN0AAAAPAAAAAAAAAAAAAAAAAJgCAABkcnMv&#10;ZG93bnJldi54bWxQSwUGAAAAAAQABAD1AAAAigMAAAAA&#10;" path="m227,1501v107,,226,-72,226,-167l453,167c453,84,322,1,227,1,144,1,1,84,1,167r,1167c1,1429,144,1501,227,1501xe" filled="f" stroked="f">
                      <v:path arrowok="t" o:extrusionok="f"/>
                    </v:shape>
                    <v:shape id="Google Shape;206;p17" o:spid="_x0000_s2223"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gs2sIA&#10;AADdAAAADwAAAGRycy9kb3ducmV2LnhtbERPTUvDQBC9C/6HZQRvdpMgomm3xShKezR68DjNTpPU&#10;7GzYHdP4711B6G0e73NWm9kNaqIQe88G8kUGirjxtufWwMf7y809qCjIFgfPZOCHImzWlxcrLK0/&#10;8RtNtbQqhXAs0UAnMpZax6Yjh3HhR+LEHXxwKAmGVtuApxTuBl1k2Z122HNq6HCkp46ar/rbGajq&#10;otp94i4PcozPW1eJe91bY66v5sclKKFZzuJ/99am+fntA/x9k07Q6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aCzawgAAAN0AAAAPAAAAAAAAAAAAAAAAAJgCAABkcnMvZG93&#10;bnJldi54bWxQSwUGAAAAAAQABAD1AAAAhwMAAAAA&#10;" path="m929,60c846,,750,36,703,108l60,1060c,1143,24,1251,95,1310v36,12,60,24,96,24c250,1334,298,1310,334,1251l976,298v60,-71,36,-178,-47,-238xe" filled="f" stroked="f">
                      <v:path arrowok="t" o:extrusionok="f"/>
                    </v:shape>
                    <v:shape id="Google Shape;207;p17" o:spid="_x0000_s2224"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oC78YA&#10;AADdAAAADwAAAGRycy9kb3ducmV2LnhtbESPQW/CMAyF70j8h8iTdoOUbSDUERCCTZrGAVH4Aabx&#10;2mqN0zUZZP9+PiBxs/We3/u8WCXXqgv1ofFsYDLOQBGX3jZcGTgd30dzUCEiW2w9k4E/CrBaDgcL&#10;zK2/8oEuRayUhHDI0UAdY5drHcqaHIax74hF+/K9wyhrX2nb41XCXaufsmymHTYsDTV2tKmp/C5+&#10;nQHa+bdzm4qXLc826bjffvrn048xjw9p/QoqUop38+36wwr+ZCr88o2MoJ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CoC78YAAADdAAAADwAAAAAAAAAAAAAAAACYAgAAZHJz&#10;L2Rvd25yZXYueG1sUEsFBgAAAAAEAAQA9QAAAIsDAAAAAA==&#10;" path="m822,1346v24,,60,-12,83,-35c989,1263,1013,1156,953,1072l334,108c286,25,179,1,96,48,12,108,1,215,48,298r619,965c703,1322,763,1346,822,1346xe" filled="f" stroked="f">
                      <v:path arrowok="t" o:extrusionok="f"/>
                    </v:shape>
                    <v:shape id="Google Shape;208;p17" o:spid="_x0000_s2225"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KnuMIA&#10;AADdAAAADwAAAGRycy9kb3ducmV2LnhtbERPzWrCQBC+F3yHZQq9FN1NpSrRVaRBsUejDzBmxyQ2&#10;OxuyW41v7wqF3ubj+53FqreNuFLna8cakpECQVw4U3Op4XjYDGcgfEA22DgmDXfysFoOXhaYGnfj&#10;PV3zUIoYwj5FDVUIbSqlLyqy6EeuJY7c2XUWQ4RdKU2HtxhuG/mh1ERarDk2VNjSV0XFT/5rNZxI&#10;jgMV50xNd02mvpPs/bC9aP322q/nIAL14V/8596ZOD/5TOD5TTxBL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kqe4wgAAAN0AAAAPAAAAAAAAAAAAAAAAAJgCAABkcnMvZG93&#10;bnJldi54bWxQSwUGAAAAAAQABAD1AAAAhwMAAAAA&#10;" path="m1287,596l275,48c191,1,84,36,48,120,1,191,25,310,120,346l1132,894v24,11,48,23,71,23c1263,917,1322,882,1358,822v36,-71,12,-190,-71,-226xe" filled="f" stroked="f">
                      <v:path arrowok="t" o:extrusionok="f"/>
                    </v:shape>
                    <v:shape id="Google Shape;209;p17" o:spid="_x0000_s2226"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NnxskA&#10;AADfAAAADwAAAGRycy9kb3ducmV2LnhtbESPQWvCQBSE74X+h+UJvRTdRFRC6ipaKIgI0lTU42v2&#10;mYRm34bs1sT++q5Q6HGYmW+Y+bI3tbhS6yrLCuJRBII4t7riQsHh422YgHAeWWNtmRTcyMFy8fgw&#10;x1Tbjt/pmvlCBAi7FBWU3jeplC4vyaAb2YY4eBfbGvRBtoXULXYBbmo5jqKZNFhxWCixodeS8q/s&#10;2yjYk/zp9v5zfd4eb8kuS+LT+TlW6mnQr15AeOr9f/ivvdEKxtPZdDKB+5/wBeTi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jNnxskAAADfAAAADwAAAAAAAAAAAAAAAACYAgAA&#10;ZHJzL2Rvd25yZXYueG1sUEsFBgAAAAAEAAQA9QAAAI4DA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Default="000D0CA1" w:rsidP="000D0CA1">
      <w:pPr>
        <w:rPr>
          <w:rtl/>
        </w:rPr>
      </w:pPr>
      <w:r w:rsidRPr="00071F97">
        <w:rPr>
          <w:rtl/>
        </w:rPr>
        <w:t xml:space="preserve">إن التعامل بين الناس، يجب أن يكون مبنياً على الأخلاق، والمودة، فعندما يكون التعامل مبنياً على أسلوب حسن، وطريقة لبقة في الكلام، يسود عندها الاحترام المتبادل بين الناس، وبالطبع للناس أمزجة مختلفة، فمنهم الهادئ، والعصبي، والودود، والعنيد، وغير ذلك، وعندما يقدر كل شخص، ويستوعب الشخص الآخر قدر المستطاع، يؤدي ذلك إلى تجنب حدوث المشاحنات، والمشكلات بين </w:t>
      </w:r>
      <w:r w:rsidRPr="00071F97">
        <w:rPr>
          <w:rtl/>
        </w:rPr>
        <w:lastRenderedPageBreak/>
        <w:t xml:space="preserve">الناس، وبالطبع عند التقيد بالأخلاق التي يدعو إليها الدين، يشكل ذلك الصورة الواضحة عند الأسلوب </w:t>
      </w:r>
      <w:r>
        <w:rPr>
          <w:rtl/>
        </w:rPr>
        <w:t xml:space="preserve">السليم في التعامل مع الآخرين. </w:t>
      </w:r>
    </w:p>
    <w:p w:rsidR="000D0CA1" w:rsidRPr="00D74DC0" w:rsidRDefault="000D0CA1" w:rsidP="000D0CA1">
      <w:pPr>
        <w:rPr>
          <w:rFonts w:asciiTheme="minorHAnsi" w:hAnsiTheme="minorHAnsi"/>
          <w:b/>
          <w:bCs/>
          <w:color w:val="C00000"/>
          <w:sz w:val="36"/>
          <w:szCs w:val="36"/>
          <w:rtl/>
        </w:rPr>
      </w:pPr>
      <w:r w:rsidRPr="00D74DC0">
        <w:rPr>
          <w:rFonts w:asciiTheme="minorHAnsi" w:hAnsiTheme="minorHAnsi"/>
          <w:b/>
          <w:bCs/>
          <w:color w:val="C00000"/>
          <w:sz w:val="36"/>
          <w:szCs w:val="36"/>
          <w:rtl/>
        </w:rPr>
        <w:t>خطوات للتعامل مع الآخرين</w:t>
      </w:r>
      <w:r>
        <w:rPr>
          <w:rFonts w:asciiTheme="minorHAnsi" w:hAnsiTheme="minorHAnsi" w:hint="cs"/>
          <w:b/>
          <w:bCs/>
          <w:color w:val="C00000"/>
          <w:sz w:val="36"/>
          <w:szCs w:val="36"/>
          <w:rtl/>
        </w:rPr>
        <w:t>:</w:t>
      </w:r>
    </w:p>
    <w:p w:rsidR="000D0CA1" w:rsidRPr="00D74DC0" w:rsidRDefault="000D0CA1">
      <w:pPr>
        <w:pStyle w:val="ListParagraph"/>
        <w:numPr>
          <w:ilvl w:val="0"/>
          <w:numId w:val="42"/>
        </w:numPr>
        <w:jc w:val="both"/>
        <w:rPr>
          <w:rFonts w:ascii="Sakkal Majalla" w:hAnsi="Sakkal Majalla" w:cs="Sakkal Majalla"/>
          <w:color w:val="002060"/>
          <w:sz w:val="34"/>
          <w:szCs w:val="34"/>
          <w:rtl/>
        </w:rPr>
      </w:pPr>
      <w:r w:rsidRPr="00D74DC0">
        <w:rPr>
          <w:rFonts w:ascii="Sakkal Majalla" w:hAnsi="Sakkal Majalla" w:cs="Sakkal Majalla"/>
          <w:color w:val="002060"/>
          <w:sz w:val="34"/>
          <w:szCs w:val="34"/>
          <w:rtl/>
        </w:rPr>
        <w:t>بدء اليوم بابتسامة عندما نحافظ على ابتسامتنا وخصوصاً عند الاستيقاظ من النوم، أو الوصول إلى العمل، يساهم ذلك في كسب مودة الآخرين، واحترامهم، وبالتالي نستطيع التهوين من ضغط العمل، وزيادة الاحترام المتبادل، بين الزملاء، ومع الناس.</w:t>
      </w:r>
    </w:p>
    <w:p w:rsidR="000D0CA1" w:rsidRPr="00D74DC0" w:rsidRDefault="0059540C">
      <w:pPr>
        <w:pStyle w:val="ListParagraph"/>
        <w:numPr>
          <w:ilvl w:val="0"/>
          <w:numId w:val="42"/>
        </w:numPr>
        <w:jc w:val="both"/>
        <w:rPr>
          <w:rFonts w:ascii="Sakkal Majalla" w:hAnsi="Sakkal Majalla" w:cs="Sakkal Majalla"/>
          <w:color w:val="002060"/>
          <w:sz w:val="34"/>
          <w:szCs w:val="34"/>
          <w:rtl/>
        </w:rPr>
      </w:pPr>
      <w:r>
        <w:rPr>
          <w:rFonts w:ascii="Sakkal Majalla" w:hAnsi="Sakkal Majalla"/>
          <w:noProof/>
          <w:color w:val="002060"/>
          <w:sz w:val="34"/>
          <w:rtl/>
        </w:rPr>
        <w:drawing>
          <wp:anchor distT="0" distB="0" distL="114300" distR="114300" simplePos="0" relativeHeight="252335104" behindDoc="0" locked="0" layoutInCell="1" allowOverlap="1" wp14:anchorId="72B01E6B" wp14:editId="555A3831">
            <wp:simplePos x="0" y="0"/>
            <wp:positionH relativeFrom="column">
              <wp:posOffset>-190500</wp:posOffset>
            </wp:positionH>
            <wp:positionV relativeFrom="paragraph">
              <wp:posOffset>706755</wp:posOffset>
            </wp:positionV>
            <wp:extent cx="2891155" cy="2180590"/>
            <wp:effectExtent l="0" t="0" r="4445" b="0"/>
            <wp:wrapSquare wrapText="bothSides"/>
            <wp:docPr id="1290" name="صورة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 name="Auction-bro.png"/>
                    <pic:cNvPicPr/>
                  </pic:nvPicPr>
                  <pic:blipFill rotWithShape="1">
                    <a:blip r:embed="rId59" cstate="print">
                      <a:extLst>
                        <a:ext uri="{28A0092B-C50C-407E-A947-70E740481C1C}">
                          <a14:useLocalDpi xmlns:a14="http://schemas.microsoft.com/office/drawing/2010/main" val="0"/>
                        </a:ext>
                      </a:extLst>
                    </a:blip>
                    <a:srcRect t="11079" b="13466"/>
                    <a:stretch/>
                  </pic:blipFill>
                  <pic:spPr bwMode="auto">
                    <a:xfrm>
                      <a:off x="0" y="0"/>
                      <a:ext cx="2891155" cy="21805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D0CA1" w:rsidRPr="00D74DC0">
        <w:rPr>
          <w:rFonts w:ascii="Sakkal Majalla" w:hAnsi="Sakkal Majalla" w:cs="Sakkal Majalla"/>
          <w:color w:val="002060"/>
          <w:sz w:val="34"/>
          <w:szCs w:val="34"/>
          <w:rtl/>
        </w:rPr>
        <w:t>تقديم المساعدة للآخرين من الجميل جداً، أن نقوم بمساعدة الآخرين في قدر استطاعتنا على ذلك، وخصوصاً عندما يطلب أحدٌ منا تقديم يد المساعدة له، وبالتالي نستطيع صنع جو من المحبة والتآلف مع الآخرين.</w:t>
      </w:r>
    </w:p>
    <w:p w:rsidR="000D0CA1" w:rsidRPr="00D74DC0" w:rsidRDefault="000D0CA1">
      <w:pPr>
        <w:pStyle w:val="ListParagraph"/>
        <w:numPr>
          <w:ilvl w:val="0"/>
          <w:numId w:val="42"/>
        </w:numPr>
        <w:jc w:val="both"/>
        <w:rPr>
          <w:rFonts w:ascii="Sakkal Majalla" w:hAnsi="Sakkal Majalla" w:cs="Sakkal Majalla"/>
          <w:color w:val="002060"/>
          <w:sz w:val="34"/>
          <w:szCs w:val="34"/>
          <w:rtl/>
        </w:rPr>
      </w:pPr>
      <w:r w:rsidRPr="00D74DC0">
        <w:rPr>
          <w:rFonts w:ascii="Sakkal Majalla" w:hAnsi="Sakkal Majalla" w:cs="Sakkal Majalla"/>
          <w:color w:val="002060"/>
          <w:sz w:val="34"/>
          <w:szCs w:val="34"/>
          <w:rtl/>
        </w:rPr>
        <w:t>احترام الوقت والمواعيد عندما نتفق مع غيرنا على اللقاء في موعد محدد، أو القيام بعمل ما بناءً على وقت متفق عليه، من الواجب علينا الالتزام والتقيد بما تم الاتفاق عليه، وبحال حصل معنا أي ظرف، أو عائق أدى إلى تأخرنا عن القيام بما تم الاتفاق عليه، من الواجب الاتصال وطلب تأجيل الموعد، والاعتذار وتوضيح السبب</w:t>
      </w:r>
    </w:p>
    <w:p w:rsidR="000D0CA1" w:rsidRPr="002563F8" w:rsidRDefault="000D0CA1">
      <w:pPr>
        <w:pStyle w:val="ListParagraph"/>
        <w:numPr>
          <w:ilvl w:val="0"/>
          <w:numId w:val="42"/>
        </w:numPr>
        <w:jc w:val="both"/>
        <w:rPr>
          <w:rFonts w:ascii="Sakkal Majalla" w:hAnsi="Sakkal Majalla" w:cs="Sakkal Majalla"/>
          <w:color w:val="002060"/>
          <w:sz w:val="34"/>
          <w:szCs w:val="34"/>
        </w:rPr>
      </w:pPr>
      <w:r w:rsidRPr="00D74DC0">
        <w:rPr>
          <w:rFonts w:ascii="Sakkal Majalla" w:hAnsi="Sakkal Majalla" w:cs="Sakkal Majalla"/>
          <w:color w:val="002060"/>
          <w:sz w:val="34"/>
          <w:szCs w:val="34"/>
          <w:rtl/>
        </w:rPr>
        <w:t xml:space="preserve">الرد المؤدب على الآخرين عند بدء المكالمة أو الانتهاء منها، من الواجب علينا بدأها بتحية مناسبة لوقت إجرائها، وإنهاؤها بطريقة لبقة، </w:t>
      </w:r>
    </w:p>
    <w:p w:rsidR="000D0CA1" w:rsidRPr="00D74DC0" w:rsidRDefault="000D0CA1">
      <w:pPr>
        <w:pStyle w:val="ListParagraph"/>
        <w:numPr>
          <w:ilvl w:val="0"/>
          <w:numId w:val="42"/>
        </w:numPr>
        <w:jc w:val="both"/>
        <w:rPr>
          <w:rFonts w:ascii="Sakkal Majalla" w:hAnsi="Sakkal Majalla" w:cs="Sakkal Majalla"/>
          <w:color w:val="002060"/>
          <w:sz w:val="34"/>
          <w:szCs w:val="34"/>
          <w:rtl/>
        </w:rPr>
      </w:pPr>
      <w:r w:rsidRPr="00D74DC0">
        <w:rPr>
          <w:rFonts w:ascii="Sakkal Majalla" w:hAnsi="Sakkal Majalla" w:cs="Sakkal Majalla"/>
          <w:color w:val="002060"/>
          <w:sz w:val="34"/>
          <w:szCs w:val="34"/>
          <w:rtl/>
        </w:rPr>
        <w:t>التعامل بتواضع مع الآخرين عند التواجد في مجلس، وخصوصاً بوجود أشخاص نراهم، ونتعرف عليهم للمرة الأولى، يفضل التحدث معهم بالأمور العمومية، وعدم التطرق إلى الخصوصيات، وعدم تعداد الامتيازات التي نمتلكها، أو التي تشير إلينا، وذلك من شأنه تكوين صورة بسيطة ومتواضعة عند الآخرين، وخصوصاً الابتعاد عن التبجح، والجلوس بطريقة لبقة، وعدم وضع القدم فوق الأخرى، لما يسببه هذا الأسلوب في الجلوس من قلة في احترام الآخرين.</w:t>
      </w:r>
    </w:p>
    <w:p w:rsidR="000D0CA1" w:rsidRDefault="000D0CA1">
      <w:pPr>
        <w:pStyle w:val="ListParagraph"/>
        <w:numPr>
          <w:ilvl w:val="0"/>
          <w:numId w:val="42"/>
        </w:numPr>
        <w:jc w:val="both"/>
        <w:rPr>
          <w:rFonts w:ascii="Sakkal Majalla" w:hAnsi="Sakkal Majalla" w:cs="Sakkal Majalla"/>
          <w:color w:val="002060"/>
          <w:sz w:val="34"/>
          <w:szCs w:val="34"/>
        </w:rPr>
      </w:pPr>
      <w:r w:rsidRPr="00D74DC0">
        <w:rPr>
          <w:rFonts w:ascii="Sakkal Majalla" w:hAnsi="Sakkal Majalla" w:cs="Sakkal Majalla"/>
          <w:color w:val="002060"/>
          <w:sz w:val="34"/>
          <w:szCs w:val="34"/>
          <w:rtl/>
        </w:rPr>
        <w:t xml:space="preserve">تجنب التحدث عن عيوب الآخرين </w:t>
      </w:r>
    </w:p>
    <w:p w:rsidR="000D0CA1" w:rsidRDefault="000D0CA1" w:rsidP="000D0CA1">
      <w:pPr>
        <w:pageBreakBefore/>
        <w:rPr>
          <w:b/>
          <w:bCs/>
          <w:rtl/>
        </w:rPr>
      </w:pPr>
      <w:r>
        <w:rPr>
          <w:noProof/>
        </w:rPr>
        <w:lastRenderedPageBreak/>
        <mc:AlternateContent>
          <mc:Choice Requires="wpg">
            <w:drawing>
              <wp:inline distT="0" distB="0" distL="0" distR="0" wp14:anchorId="389EBACE" wp14:editId="3C714342">
                <wp:extent cx="5731510" cy="474980"/>
                <wp:effectExtent l="0" t="0" r="2540" b="1270"/>
                <wp:docPr id="256545" name="Group 32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474980"/>
                          <a:chOff x="0" y="0"/>
                          <a:chExt cx="60883" cy="5050"/>
                        </a:xfrm>
                      </wpg:grpSpPr>
                      <wpg:grpSp>
                        <wpg:cNvPr id="256546" name="Group 256587"/>
                        <wpg:cNvGrpSpPr>
                          <a:grpSpLocks/>
                        </wpg:cNvGrpSpPr>
                        <wpg:grpSpPr bwMode="auto">
                          <a:xfrm>
                            <a:off x="0" y="0"/>
                            <a:ext cx="60883" cy="5050"/>
                            <a:chOff x="0" y="159"/>
                            <a:chExt cx="60891" cy="5058"/>
                          </a:xfrm>
                        </wpg:grpSpPr>
                        <wpg:grpSp>
                          <wpg:cNvPr id="256547" name="Group 256588"/>
                          <wpg:cNvGrpSpPr>
                            <a:grpSpLocks/>
                          </wpg:cNvGrpSpPr>
                          <wpg:grpSpPr bwMode="auto">
                            <a:xfrm>
                              <a:off x="48488" y="159"/>
                              <a:ext cx="12403" cy="5058"/>
                              <a:chOff x="42218" y="223"/>
                              <a:chExt cx="18094" cy="7110"/>
                            </a:xfrm>
                          </wpg:grpSpPr>
                          <wps:wsp>
                            <wps:cNvPr id="256548"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42218" y="223"/>
                                <a:ext cx="18095" cy="7110"/>
                              </a:xfrm>
                              <a:prstGeom prst="roundRect">
                                <a:avLst>
                                  <a:gd name="adj" fmla="val 50000"/>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FC7E58" w:rsidRPr="00BB0D09" w:rsidRDefault="00FC7E58" w:rsidP="000D0CA1">
                                  <w:pPr>
                                    <w:pStyle w:val="NoSpacing"/>
                                    <w:keepNext/>
                                    <w:rPr>
                                      <w:color w:val="FFFFFF" w:themeColor="background1"/>
                                      <w:rtl/>
                                      <w:lang w:bidi="ar-SY"/>
                                    </w:rPr>
                                  </w:pPr>
                                  <w:r>
                                    <w:rPr>
                                      <w:rFonts w:hint="cs"/>
                                      <w:rtl/>
                                      <w:lang w:bidi="ar-SY"/>
                                    </w:rPr>
                                    <w:t xml:space="preserve">       </w:t>
                                  </w:r>
                                  <w:r w:rsidRPr="00BB0D09">
                                    <w:rPr>
                                      <w:rFonts w:hint="cs"/>
                                      <w:color w:val="FFFFFF" w:themeColor="background1"/>
                                      <w:rtl/>
                                      <w:lang w:bidi="ar-SY"/>
                                    </w:rPr>
                                    <w:t>تمرين:</w:t>
                                  </w:r>
                                </w:p>
                                <w:p w:rsidR="00FC7E58" w:rsidRDefault="00FC7E58" w:rsidP="000D0CA1">
                                  <w:pPr>
                                    <w:pStyle w:val="NoSpacing"/>
                                    <w:keepNext/>
                                    <w:rPr>
                                      <w:rtl/>
                                      <w:lang w:bidi="ar-SY"/>
                                    </w:rPr>
                                  </w:pPr>
                                </w:p>
                                <w:p w:rsidR="00FC7E58" w:rsidRDefault="00FC7E58" w:rsidP="000D0CA1">
                                  <w:pPr>
                                    <w:jc w:val="left"/>
                                    <w:rPr>
                                      <w:b/>
                                      <w:bCs/>
                                      <w:rtl/>
                                    </w:rPr>
                                  </w:pPr>
                                </w:p>
                              </w:txbxContent>
                            </wps:txbx>
                            <wps:bodyPr rot="0" vert="horz" wrap="square" lIns="91440" tIns="45720" rIns="91440" bIns="45720" anchor="ctr" anchorCtr="0" upright="1">
                              <a:noAutofit/>
                            </wps:bodyPr>
                          </wps:wsp>
                          <wps:wsp>
                            <wps:cNvPr id="256549"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53438" y="734"/>
                                <a:ext cx="5715" cy="5715"/>
                              </a:xfrm>
                              <a:prstGeom prst="ellipse">
                                <a:avLst/>
                              </a:prstGeom>
                              <a:solidFill>
                                <a:schemeClr val="tx1">
                                  <a:lumMod val="85000"/>
                                  <a:lumOff val="15000"/>
                                </a:schemeClr>
                              </a:solidFill>
                              <a:ln>
                                <a:noFill/>
                              </a:ln>
                              <a:effectLst>
                                <a:outerShdw dist="38100" dir="5400000" algn="t"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56550" name="Rectangle 256591"/>
                          <wps:cNvSpPr>
                            <a:spLocks noChangeArrowheads="1"/>
                          </wps:cNvSpPr>
                          <wps:spPr bwMode="auto">
                            <a:xfrm>
                              <a:off x="0" y="4929"/>
                              <a:ext cx="52002" cy="288"/>
                            </a:xfrm>
                            <a:prstGeom prst="rect">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256551" name="Group 227"/>
                        <wpg:cNvGrpSpPr>
                          <a:grpSpLocks/>
                        </wpg:cNvGrpSpPr>
                        <wpg:grpSpPr bwMode="auto">
                          <a:xfrm>
                            <a:off x="56772" y="1605"/>
                            <a:ext cx="2465" cy="1976"/>
                            <a:chOff x="15206" y="34439"/>
                            <a:chExt cx="10267" cy="8230"/>
                          </a:xfrm>
                        </wpg:grpSpPr>
                        <wps:wsp>
                          <wps:cNvPr id="256552" name="Freeform: Shape 256593"/>
                          <wps:cNvSpPr>
                            <a:spLocks/>
                          </wps:cNvSpPr>
                          <wps:spPr bwMode="auto">
                            <a:xfrm>
                              <a:off x="15206" y="34439"/>
                              <a:ext cx="10267" cy="8231"/>
                            </a:xfrm>
                            <a:custGeom>
                              <a:avLst/>
                              <a:gdLst>
                                <a:gd name="T0" fmla="*/ 120289 w 896698"/>
                                <a:gd name="T1" fmla="*/ 40017 h 718843"/>
                                <a:gd name="T2" fmla="*/ 38358 w 896698"/>
                                <a:gd name="T3" fmla="*/ 121947 h 718843"/>
                                <a:gd name="T4" fmla="*/ 38358 w 896698"/>
                                <a:gd name="T5" fmla="*/ 479501 h 718843"/>
                                <a:gd name="T6" fmla="*/ 120289 w 896698"/>
                                <a:gd name="T7" fmla="*/ 561432 h 718843"/>
                                <a:gd name="T8" fmla="*/ 635075 w 896698"/>
                                <a:gd name="T9" fmla="*/ 561432 h 718843"/>
                                <a:gd name="T10" fmla="*/ 633552 w 896698"/>
                                <a:gd name="T11" fmla="*/ 559909 h 718843"/>
                                <a:gd name="T12" fmla="*/ 701008 w 896698"/>
                                <a:gd name="T13" fmla="*/ 559909 h 718843"/>
                                <a:gd name="T14" fmla="*/ 741193 w 896698"/>
                                <a:gd name="T15" fmla="*/ 601028 h 718843"/>
                                <a:gd name="T16" fmla="*/ 740463 w 896698"/>
                                <a:gd name="T17" fmla="*/ 601028 h 718843"/>
                                <a:gd name="T18" fmla="*/ 772564 w 896698"/>
                                <a:gd name="T19" fmla="*/ 633128 h 718843"/>
                                <a:gd name="T20" fmla="*/ 788929 w 896698"/>
                                <a:gd name="T21" fmla="*/ 649874 h 718843"/>
                                <a:gd name="T22" fmla="*/ 789121 w 896698"/>
                                <a:gd name="T23" fmla="*/ 649686 h 718843"/>
                                <a:gd name="T24" fmla="*/ 852611 w 896698"/>
                                <a:gd name="T25" fmla="*/ 713175 h 718843"/>
                                <a:gd name="T26" fmla="*/ 852611 w 896698"/>
                                <a:gd name="T27" fmla="*/ 616016 h 718843"/>
                                <a:gd name="T28" fmla="*/ 852635 w 896698"/>
                                <a:gd name="T29" fmla="*/ 616016 h 718843"/>
                                <a:gd name="T30" fmla="*/ 852635 w 896698"/>
                                <a:gd name="T31" fmla="*/ 559909 h 718843"/>
                                <a:gd name="T32" fmla="*/ 896721 w 896698"/>
                                <a:gd name="T33" fmla="*/ 559909 h 718843"/>
                                <a:gd name="T34" fmla="*/ 896721 w 896698"/>
                                <a:gd name="T35" fmla="*/ 561432 h 718843"/>
                                <a:gd name="T36" fmla="*/ 906434 w 896698"/>
                                <a:gd name="T37" fmla="*/ 561432 h 718843"/>
                                <a:gd name="T38" fmla="*/ 988364 w 896698"/>
                                <a:gd name="T39" fmla="*/ 479501 h 718843"/>
                                <a:gd name="T40" fmla="*/ 988364 w 896698"/>
                                <a:gd name="T41" fmla="*/ 121947 h 718843"/>
                                <a:gd name="T42" fmla="*/ 906434 w 896698"/>
                                <a:gd name="T43" fmla="*/ 40017 h 718843"/>
                                <a:gd name="T44" fmla="*/ 100245 w 896698"/>
                                <a:gd name="T45" fmla="*/ 0 h 718843"/>
                                <a:gd name="T46" fmla="*/ 926476 w 896698"/>
                                <a:gd name="T47" fmla="*/ 0 h 718843"/>
                                <a:gd name="T48" fmla="*/ 1026720 w 896698"/>
                                <a:gd name="T49" fmla="*/ 100244 h 718843"/>
                                <a:gd name="T50" fmla="*/ 1026720 w 896698"/>
                                <a:gd name="T51" fmla="*/ 501205 h 718843"/>
                                <a:gd name="T52" fmla="*/ 926476 w 896698"/>
                                <a:gd name="T53" fmla="*/ 601447 h 718843"/>
                                <a:gd name="T54" fmla="*/ 896721 w 896698"/>
                                <a:gd name="T55" fmla="*/ 601447 h 718843"/>
                                <a:gd name="T56" fmla="*/ 896721 w 896698"/>
                                <a:gd name="T57" fmla="*/ 823076 h 718843"/>
                                <a:gd name="T58" fmla="*/ 675091 w 896698"/>
                                <a:gd name="T59" fmla="*/ 601447 h 718843"/>
                                <a:gd name="T60" fmla="*/ 100245 w 896698"/>
                                <a:gd name="T61" fmla="*/ 601447 h 718843"/>
                                <a:gd name="T62" fmla="*/ 0 w 896698"/>
                                <a:gd name="T63" fmla="*/ 501205 h 718843"/>
                                <a:gd name="T64" fmla="*/ 0 w 896698"/>
                                <a:gd name="T65" fmla="*/ 100244 h 718843"/>
                                <a:gd name="T66" fmla="*/ 100245 w 896698"/>
                                <a:gd name="T67" fmla="*/ 0 h 718843"/>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Lst>
                              <a:ahLst/>
                              <a:cxnLst>
                                <a:cxn ang="T68">
                                  <a:pos x="T0" y="T1"/>
                                </a:cxn>
                                <a:cxn ang="T69">
                                  <a:pos x="T2" y="T3"/>
                                </a:cxn>
                                <a:cxn ang="T70">
                                  <a:pos x="T4" y="T5"/>
                                </a:cxn>
                                <a:cxn ang="T71">
                                  <a:pos x="T6" y="T7"/>
                                </a:cxn>
                                <a:cxn ang="T72">
                                  <a:pos x="T8" y="T9"/>
                                </a:cxn>
                                <a:cxn ang="T73">
                                  <a:pos x="T10" y="T11"/>
                                </a:cxn>
                                <a:cxn ang="T74">
                                  <a:pos x="T12" y="T13"/>
                                </a:cxn>
                                <a:cxn ang="T75">
                                  <a:pos x="T14" y="T15"/>
                                </a:cxn>
                                <a:cxn ang="T76">
                                  <a:pos x="T16" y="T17"/>
                                </a:cxn>
                                <a:cxn ang="T77">
                                  <a:pos x="T18" y="T19"/>
                                </a:cxn>
                                <a:cxn ang="T78">
                                  <a:pos x="T20" y="T21"/>
                                </a:cxn>
                                <a:cxn ang="T79">
                                  <a:pos x="T22" y="T23"/>
                                </a:cxn>
                                <a:cxn ang="T80">
                                  <a:pos x="T24" y="T25"/>
                                </a:cxn>
                                <a:cxn ang="T81">
                                  <a:pos x="T26" y="T27"/>
                                </a:cxn>
                                <a:cxn ang="T82">
                                  <a:pos x="T28" y="T29"/>
                                </a:cxn>
                                <a:cxn ang="T83">
                                  <a:pos x="T30" y="T31"/>
                                </a:cxn>
                                <a:cxn ang="T84">
                                  <a:pos x="T32" y="T33"/>
                                </a:cxn>
                                <a:cxn ang="T85">
                                  <a:pos x="T34" y="T35"/>
                                </a:cxn>
                                <a:cxn ang="T86">
                                  <a:pos x="T36" y="T37"/>
                                </a:cxn>
                                <a:cxn ang="T87">
                                  <a:pos x="T38" y="T39"/>
                                </a:cxn>
                                <a:cxn ang="T88">
                                  <a:pos x="T40" y="T41"/>
                                </a:cxn>
                                <a:cxn ang="T89">
                                  <a:pos x="T42" y="T43"/>
                                </a:cxn>
                                <a:cxn ang="T90">
                                  <a:pos x="T44" y="T45"/>
                                </a:cxn>
                                <a:cxn ang="T91">
                                  <a:pos x="T46" y="T47"/>
                                </a:cxn>
                                <a:cxn ang="T92">
                                  <a:pos x="T48" y="T49"/>
                                </a:cxn>
                                <a:cxn ang="T93">
                                  <a:pos x="T50" y="T51"/>
                                </a:cxn>
                                <a:cxn ang="T94">
                                  <a:pos x="T52" y="T53"/>
                                </a:cxn>
                                <a:cxn ang="T95">
                                  <a:pos x="T54" y="T55"/>
                                </a:cxn>
                                <a:cxn ang="T96">
                                  <a:pos x="T56" y="T57"/>
                                </a:cxn>
                                <a:cxn ang="T97">
                                  <a:pos x="T58" y="T59"/>
                                </a:cxn>
                                <a:cxn ang="T98">
                                  <a:pos x="T60" y="T61"/>
                                </a:cxn>
                                <a:cxn ang="T99">
                                  <a:pos x="T62" y="T63"/>
                                </a:cxn>
                                <a:cxn ang="T100">
                                  <a:pos x="T64" y="T65"/>
                                </a:cxn>
                                <a:cxn ang="T101">
                                  <a:pos x="T66" y="T67"/>
                                </a:cxn>
                              </a:cxnLst>
                              <a:rect l="0" t="0" r="r" b="b"/>
                              <a:pathLst>
                                <a:path w="896698" h="718843">
                                  <a:moveTo>
                                    <a:pt x="105056" y="34949"/>
                                  </a:moveTo>
                                  <a:cubicBezTo>
                                    <a:pt x="65536" y="34949"/>
                                    <a:pt x="33500" y="66985"/>
                                    <a:pt x="33500" y="106504"/>
                                  </a:cubicBezTo>
                                  <a:lnTo>
                                    <a:pt x="33500" y="418778"/>
                                  </a:lnTo>
                                  <a:cubicBezTo>
                                    <a:pt x="33500" y="458296"/>
                                    <a:pt x="65536" y="490333"/>
                                    <a:pt x="105056" y="490333"/>
                                  </a:cubicBezTo>
                                  <a:lnTo>
                                    <a:pt x="554650" y="490333"/>
                                  </a:lnTo>
                                  <a:lnTo>
                                    <a:pt x="553320" y="489003"/>
                                  </a:lnTo>
                                  <a:lnTo>
                                    <a:pt x="612234" y="489003"/>
                                  </a:lnTo>
                                  <a:lnTo>
                                    <a:pt x="647330" y="524915"/>
                                  </a:lnTo>
                                  <a:lnTo>
                                    <a:pt x="646692" y="524915"/>
                                  </a:lnTo>
                                  <a:lnTo>
                                    <a:pt x="674728" y="552950"/>
                                  </a:lnTo>
                                  <a:lnTo>
                                    <a:pt x="689020" y="567575"/>
                                  </a:lnTo>
                                  <a:lnTo>
                                    <a:pt x="689188" y="567411"/>
                                  </a:lnTo>
                                  <a:lnTo>
                                    <a:pt x="744638" y="622860"/>
                                  </a:lnTo>
                                  <a:lnTo>
                                    <a:pt x="744638" y="538005"/>
                                  </a:lnTo>
                                  <a:lnTo>
                                    <a:pt x="744659" y="538005"/>
                                  </a:lnTo>
                                  <a:lnTo>
                                    <a:pt x="744659" y="489003"/>
                                  </a:lnTo>
                                  <a:lnTo>
                                    <a:pt x="783162" y="489003"/>
                                  </a:lnTo>
                                  <a:lnTo>
                                    <a:pt x="783162" y="490333"/>
                                  </a:lnTo>
                                  <a:lnTo>
                                    <a:pt x="791645" y="490333"/>
                                  </a:lnTo>
                                  <a:cubicBezTo>
                                    <a:pt x="831163" y="490333"/>
                                    <a:pt x="863199" y="458296"/>
                                    <a:pt x="863199" y="418778"/>
                                  </a:cubicBezTo>
                                  <a:lnTo>
                                    <a:pt x="863199" y="106504"/>
                                  </a:lnTo>
                                  <a:cubicBezTo>
                                    <a:pt x="863199" y="66985"/>
                                    <a:pt x="831163" y="34949"/>
                                    <a:pt x="791645" y="34949"/>
                                  </a:cubicBezTo>
                                  <a:lnTo>
                                    <a:pt x="105056" y="34949"/>
                                  </a:lnTo>
                                  <a:close/>
                                  <a:moveTo>
                                    <a:pt x="87550" y="0"/>
                                  </a:moveTo>
                                  <a:lnTo>
                                    <a:pt x="809149" y="0"/>
                                  </a:lnTo>
                                  <a:cubicBezTo>
                                    <a:pt x="857502" y="0"/>
                                    <a:pt x="896698" y="39197"/>
                                    <a:pt x="896698" y="87549"/>
                                  </a:cubicBezTo>
                                  <a:lnTo>
                                    <a:pt x="896698" y="437733"/>
                                  </a:lnTo>
                                  <a:cubicBezTo>
                                    <a:pt x="896698" y="486085"/>
                                    <a:pt x="857502" y="525281"/>
                                    <a:pt x="809149" y="525281"/>
                                  </a:cubicBezTo>
                                  <a:lnTo>
                                    <a:pt x="783162" y="525281"/>
                                  </a:lnTo>
                                  <a:lnTo>
                                    <a:pt x="783162" y="718843"/>
                                  </a:lnTo>
                                  <a:lnTo>
                                    <a:pt x="589599" y="525281"/>
                                  </a:lnTo>
                                  <a:lnTo>
                                    <a:pt x="87550" y="525281"/>
                                  </a:lnTo>
                                  <a:cubicBezTo>
                                    <a:pt x="39198" y="525281"/>
                                    <a:pt x="0" y="486085"/>
                                    <a:pt x="0" y="437733"/>
                                  </a:cubicBezTo>
                                  <a:lnTo>
                                    <a:pt x="0" y="87549"/>
                                  </a:lnTo>
                                  <a:cubicBezTo>
                                    <a:pt x="0" y="39197"/>
                                    <a:pt x="39198" y="0"/>
                                    <a:pt x="87550" y="0"/>
                                  </a:cubicBezTo>
                                  <a:close/>
                                </a:path>
                              </a:pathLst>
                            </a:cu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56553" name="Rectangle: Rounded Corners 256594"/>
                          <wps:cNvSpPr>
                            <a:spLocks noChangeArrowheads="1"/>
                          </wps:cNvSpPr>
                          <wps:spPr bwMode="auto">
                            <a:xfrm rot="5400000">
                              <a:off x="18939" y="33239"/>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56554" name="Rectangle: Rounded Corners 256595"/>
                          <wps:cNvSpPr>
                            <a:spLocks noChangeArrowheads="1"/>
                          </wps:cNvSpPr>
                          <wps:spPr bwMode="auto">
                            <a:xfrm rot="5400000">
                              <a:off x="23239" y="35143"/>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56555" name="Rectangle: Rounded Corners 256596"/>
                          <wps:cNvSpPr>
                            <a:spLocks noChangeArrowheads="1"/>
                          </wps:cNvSpPr>
                          <wps:spPr bwMode="auto">
                            <a:xfrm rot="5400000">
                              <a:off x="17034" y="36042"/>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56556" name="Rectangle: Rounded Corners 256597"/>
                          <wps:cNvSpPr>
                            <a:spLocks noChangeArrowheads="1"/>
                          </wps:cNvSpPr>
                          <wps:spPr bwMode="auto">
                            <a:xfrm rot="5400000">
                              <a:off x="18938" y="36518"/>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56557" name="Rectangle: Rounded Corners 256598"/>
                          <wps:cNvSpPr>
                            <a:spLocks noChangeArrowheads="1"/>
                          </wps:cNvSpPr>
                          <wps:spPr bwMode="auto">
                            <a:xfrm rot="5400000">
                              <a:off x="22038" y="34847"/>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56558" name="Rectangle: Rounded Corners 256599"/>
                          <wps:cNvSpPr>
                            <a:spLocks noChangeArrowheads="1"/>
                          </wps:cNvSpPr>
                          <wps:spPr bwMode="auto">
                            <a:xfrm rot="5400000">
                              <a:off x="18939" y="34991"/>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56559" name="Rectangle: Rounded Corners 256600"/>
                          <wps:cNvSpPr>
                            <a:spLocks noChangeArrowheads="1"/>
                          </wps:cNvSpPr>
                          <wps:spPr bwMode="auto">
                            <a:xfrm rot="5400000">
                              <a:off x="23239" y="36895"/>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56560" name="Rectangle: Rounded Corners 256601"/>
                          <wps:cNvSpPr>
                            <a:spLocks noChangeArrowheads="1"/>
                          </wps:cNvSpPr>
                          <wps:spPr bwMode="auto">
                            <a:xfrm rot="5400000">
                              <a:off x="17034" y="37771"/>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56561" name="Rectangle: Rounded Corners 256602"/>
                          <wps:cNvSpPr>
                            <a:spLocks noChangeArrowheads="1"/>
                          </wps:cNvSpPr>
                          <wps:spPr bwMode="auto">
                            <a:xfrm rot="5400000">
                              <a:off x="18938" y="38247"/>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56562" name="Rectangle: Rounded Corners 256603"/>
                          <wps:cNvSpPr>
                            <a:spLocks noChangeArrowheads="1"/>
                          </wps:cNvSpPr>
                          <wps:spPr bwMode="auto">
                            <a:xfrm rot="5400000">
                              <a:off x="22038" y="36576"/>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wgp>
                  </a:graphicData>
                </a:graphic>
              </wp:inline>
            </w:drawing>
          </mc:Choice>
          <mc:Fallback>
            <w:pict>
              <v:group id="_x0000_s2227" style="width:451.3pt;height:37.4pt;mso-position-horizontal-relative:char;mso-position-vertical-relative:line" coordsize="60883,5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">
                <v:group id="Group 256587" o:spid="_x0000_s2228" style="position:absolute;width:60883;height:5050" coordorigin=",159" coordsize="60891,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3ccILIAAAA&#10;3wAAAA8AAAAAAAAAAAAAAAAAqgIAAGRycy9kb3ducmV2LnhtbFBLBQYAAAAABAAEAPoAAACfAwAA&#10;AAA=&#10;">
                  <v:group id="Group 256588" o:spid="_x0000_s2229" style="position:absolute;left:48488;top:159;width:12403;height:5058" coordorigin="42218,223" coordsize="18094,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KQ1RnIAAAA&#10;3wAAAA8AAAAAAAAAAAAAAAAAqgIAAGRycy9kb3ducmV2LnhtbFBLBQYAAAAABAAEAPoAAACfAwAA&#10;AAA=&#10;">
                    <v:roundrect id="Rectangle: Rounded Corners 55" o:spid="_x0000_s2230" style="position:absolute;left:42218;top:223;width:18095;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U1fsYA&#10;AADfAAAADwAAAGRycy9kb3ducmV2LnhtbERPz2vCMBS+D/wfwhO8zXROZXZGGRuKl+FWFTw+mmdb&#10;bF5KEmv1r18Owo4f3+/5sjO1aMn5yrKCl2ECgji3uuJCwX63en4D4QOyxtoyKbiRh+Wi9zTHVNsr&#10;/1KbhULEEPYpKihDaFIpfV6SQT+0DXHkTtYZDBG6QmqH1xhuajlKkqk0WHFsKLGhz5Lyc3YxCtx5&#10;d3z92a67dXHI2q/x/fvE25lSg3738Q4iUBf+xQ/3RisYTaaTcRwc/8QvI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OU1fsYAAADfAAAADwAAAAAAAAAAAAAAAACYAgAAZHJz&#10;L2Rvd25yZXYueG1sUEsFBgAAAAAEAAQA9QAAAIsDAAAAAA==&#10;" fillcolor="#00b050" stroked="f" strokeweight="1pt">
                      <v:stroke joinstyle="miter"/>
                      <v:textbox>
                        <w:txbxContent>
                          <w:p w:rsidR="00FC7E58" w:rsidRPr="00BB0D09" w:rsidRDefault="00FC7E58" w:rsidP="000D0CA1">
                            <w:pPr>
                              <w:pStyle w:val="NoSpacing"/>
                              <w:keepNext/>
                              <w:rPr>
                                <w:color w:val="FFFFFF" w:themeColor="background1"/>
                                <w:rtl/>
                                <w:lang w:bidi="ar-SY"/>
                              </w:rPr>
                            </w:pPr>
                            <w:r>
                              <w:rPr>
                                <w:rFonts w:hint="cs"/>
                                <w:rtl/>
                                <w:lang w:bidi="ar-SY"/>
                              </w:rPr>
                              <w:t xml:space="preserve">       </w:t>
                            </w:r>
                            <w:r w:rsidRPr="00BB0D09">
                              <w:rPr>
                                <w:rFonts w:hint="cs"/>
                                <w:color w:val="FFFFFF" w:themeColor="background1"/>
                                <w:rtl/>
                                <w:lang w:bidi="ar-SY"/>
                              </w:rPr>
                              <w:t>تمرين:</w:t>
                            </w:r>
                          </w:p>
                          <w:p w:rsidR="00FC7E58" w:rsidRDefault="00FC7E58" w:rsidP="000D0CA1">
                            <w:pPr>
                              <w:pStyle w:val="NoSpacing"/>
                              <w:keepNext/>
                              <w:rPr>
                                <w:rtl/>
                                <w:lang w:bidi="ar-SY"/>
                              </w:rPr>
                            </w:pPr>
                          </w:p>
                          <w:p w:rsidR="00FC7E58" w:rsidRDefault="00FC7E58" w:rsidP="000D0CA1">
                            <w:pPr>
                              <w:jc w:val="left"/>
                              <w:rPr>
                                <w:b/>
                                <w:bCs/>
                                <w:rtl/>
                              </w:rPr>
                            </w:pPr>
                          </w:p>
                        </w:txbxContent>
                      </v:textbox>
                    </v:roundrect>
                    <v:oval id="Oval 61" o:spid="_x0000_s2231" style="position:absolute;left:53438;top:734;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HpB8cA&#10;AADfAAAADwAAAGRycy9kb3ducmV2LnhtbESPQWvCQBSE74L/YXlCb7qpuFpTVxGx0EsO1fTQ2yP7&#10;TEKzb0N2NfHfdwWhx2FmvmE2u8E24kadrx1reJ0lIIgLZ2ouNeTnj+kbCB+QDTaOScOdPOy249EG&#10;U+N6/qLbKZQiQtinqKEKoU2l9EVFFv3MtcTRu7jOYoiyK6XpsI9w28h5kiylxZrjQoUtHSoqfk9X&#10;q8Ekq1qZXGWXfN9nd/WzlsfvTOuXybB/BxFoCP/hZ/vTaJirpVqs4fEnfgG5/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zx6QfHAAAA3wAAAA8AAAAAAAAAAAAAAAAAmAIAAGRy&#10;cy9kb3ducmV2LnhtbFBLBQYAAAAABAAEAPUAAACMAwAAAAA=&#10;" fillcolor="#272727 [2749]" stroked="f" strokeweight="1pt">
                      <v:stroke joinstyle="miter"/>
                      <v:shadow on="t" color="black" opacity="26213f" origin=",-.5" offset="0,3pt"/>
                    </v:oval>
                  </v:group>
                  <v:rect id="Rectangle 256591" o:spid="_x0000_s2232" style="position:absolute;top:4929;width:52002;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VuwMYA&#10;AADfAAAADwAAAGRycy9kb3ducmV2LnhtbESPz0rDQBDG70LfYRnBm91YTQlpt6VVBHsQ2rQPMGTH&#10;JJidDbtrk769cxA8fnz/+K23k+vVlULsPBt4mmegiGtvO24MXM7vjwWomJAt9p7JwI0ibDezuzWW&#10;1o98omuVGiUjHEs00KY0lFrHuiWHce4HYvG+fHCYRIZG24CjjLteL7JsqR12LA8tDvTaUv1d/TgD&#10;i6Jr9mHcvxzpczwdirfb8+FYGfNwP+1WoBJN6T/81/6w0suXeS4EwiMso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aVuwMYAAADfAAAADwAAAAAAAAAAAAAAAACYAgAAZHJz&#10;L2Rvd25yZXYueG1sUEsFBgAAAAAEAAQA9QAAAIsDAAAAAA==&#10;" fillcolor="#00b050" stroked="f" strokeweight="1pt"/>
                </v:group>
                <v:group id="Group 227" o:spid="_x0000_s2233" style="position:absolute;left:56772;top:1605;width:2465;height:1976" coordorigin="15206,34439" coordsize="10267,8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x+K8cAAADf&#10;AAAADwAAAAAAAAAAAAAAAACqAgAAZHJzL2Rvd25yZXYueG1sUEsFBgAAAAAEAAQA+gAAAJ4DAAAA&#10;AA==&#10;">
                  <v:shape id="Freeform: Shape 256593" o:spid="_x0000_s2234" style="position:absolute;left:15206;top:34439;width:10267;height:8231;visibility:visible;mso-wrap-style:square;v-text-anchor:middle" coordsize="896698,7188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nas8cA&#10;AADfAAAADwAAAGRycy9kb3ducmV2LnhtbESPQWvCQBSE7wX/w/KE3uqmKRGJrlIUoZdAG0X09sg+&#10;k8Xs25Ddxvjvu4VCj8PMfMOsNqNtxUC9N44VvM4SEMSV04ZrBcfD/mUBwgdkja1jUvAgD5v15GmF&#10;uXZ3/qKhDLWIEPY5KmhC6HIpfdWQRT9zHXH0rq63GKLsa6l7vEe4bWWaJHNp0XBcaLCjbUPVrfy2&#10;CsrhfDoURfh8uxhbP8ypGPc7rdTzdHxfggg0hv/wX/tDK0izeZal8PsnfgG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MZ2rPHAAAA3wAAAA8AAAAAAAAAAAAAAAAAmAIAAGRy&#10;cy9kb3ducmV2LnhtbFBLBQYAAAAABAAEAPUAAACMAwAAAAA=&#10;" path="m105056,34949v-39520,,-71556,32036,-71556,71555l33500,418778v,39518,32036,71555,71556,71555l554650,490333r-1330,-1330l612234,489003r35096,35912l646692,524915r28036,28035l689020,567575r168,-164l744638,622860r,-84855l744659,538005r,-49002l783162,489003r,1330l791645,490333v39518,,71554,-32037,71554,-71555l863199,106504v,-39519,-32036,-71555,-71554,-71555l105056,34949xm87550,l809149,v48353,,87549,39197,87549,87549l896698,437733v,48352,-39196,87548,-87549,87548l783162,525281r,193562l589599,525281r-502049,c39198,525281,,486085,,437733l,87549c,39197,39198,,87550,xe" fillcolor="white [3212]" stroked="f" strokeweight="1pt">
                    <v:stroke joinstyle="miter"/>
                    <v:path arrowok="t" o:connecttype="custom" o:connectlocs="1377,458;439,1396;439,5490;1377,6429;7271,6429;7254,6411;8026,6411;8487,6882;8478,6882;8846,7250;9033,7441;9035,7439;9762,8166;9762,7054;9762,7054;9762,6411;10267,6411;10267,6429;10378,6429;11317,5490;11317,1396;10378,458;1148,0;10608,0;11756,1148;11756,5739;10608,6887;10267,6887;10267,9425;7730,6887;1148,6887;0,5739;0,1148;1148,0" o:connectangles="0,0,0,0,0,0,0,0,0,0,0,0,0,0,0,0,0,0,0,0,0,0,0,0,0,0,0,0,0,0,0,0,0,0"/>
                  </v:shape>
                  <v:roundrect id="Rectangle: Rounded Corners 256594" o:spid="_x0000_s2235" style="position:absolute;left:18939;top:33239;width:375;height:5713;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HYp8UA&#10;AADfAAAADwAAAGRycy9kb3ducmV2LnhtbESP0WrCQBRE3wv+w3KFvtWNkYikriKCReiT0Q+4zV43&#10;wezdkN0msV/fFQQfh5k5w6y3o21ET52vHSuYzxIQxKXTNRsFl/PhYwXCB2SNjWNScCcP283kbY25&#10;dgOfqC+CERHCPkcFVQhtLqUvK7LoZ64ljt7VdRZDlJ2RusMhwm0j0yRZSos1x4UKW9pXVN6KX6vA&#10;X05mdRjSLzPsKC2Of99943+Uep+Ou08QgcbwCj/bR60gzZZZtoDHn/gF5O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sdinxQAAAN8AAAAPAAAAAAAAAAAAAAAAAJgCAABkcnMv&#10;ZG93bnJldi54bWxQSwUGAAAAAAQABAD1AAAAigMAAAAA&#10;" fillcolor="white [3212]" stroked="f" strokeweight="1pt">
                    <v:stroke joinstyle="miter"/>
                  </v:roundrect>
                  <v:roundrect id="Rectangle: Rounded Corners 256595" o:spid="_x0000_s2236" style="position:absolute;left:23239;top:35143;width:375;height:1905;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hA08UA&#10;AADfAAAADwAAAGRycy9kb3ducmV2LnhtbESP0WrCQBRE3wv+w3KFvtWNwYikriKCReiT0Q+4zV43&#10;wezdkN0msV/fFQQfh5k5w6y3o21ET52vHSuYzxIQxKXTNRsFl/PhYwXCB2SNjWNScCcP283kbY25&#10;dgOfqC+CERHCPkcFVQhtLqUvK7LoZ64ljt7VdRZDlJ2RusMhwm0j0yRZSos1x4UKW9pXVN6KX6vA&#10;X05mdRjSLzPsKC2Of99943+Uep+Ou08QgcbwCj/bR60gzZZZtoDHn/gF5O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WEDTxQAAAN8AAAAPAAAAAAAAAAAAAAAAAJgCAABkcnMv&#10;ZG93bnJldi54bWxQSwUGAAAAAAQABAD1AAAAigMAAAAA&#10;" fillcolor="white [3212]" stroked="f" strokeweight="1pt">
                    <v:stroke joinstyle="miter"/>
                  </v:roundrect>
                  <v:roundrect id="Rectangle: Rounded Corners 256596" o:spid="_x0000_s2237" style="position:absolute;left:17034;top:36042;width:375;height:1904;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TlSMUA&#10;AADfAAAADwAAAGRycy9kb3ducmV2LnhtbESP0YrCMBRE3xf8h3AF39bUQkW6RpEFF8Enqx9wbe6m&#10;ZZub0sS269cbQfBxmJkzzHo72kb01PnasYLFPAFBXDpds1FwOe8/VyB8QNbYOCYF/+Rhu5l8rDHX&#10;buAT9UUwIkLY56igCqHNpfRlRRb93LXE0ft1ncUQZWek7nCIcNvINEmW0mLNcaHClr4rKv+Km1Xg&#10;Lyez2g/pjxl2lBaH+7Fv/FWp2XTcfYEINIZ3+NU+aAVptsyyDJ5/4heQm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FOVIxQAAAN8AAAAPAAAAAAAAAAAAAAAAAJgCAABkcnMv&#10;ZG93bnJldi54bWxQSwUGAAAAAAQABAD1AAAAigMAAAAA&#10;" fillcolor="white [3212]" stroked="f" strokeweight="1pt">
                    <v:stroke joinstyle="miter"/>
                  </v:roundrect>
                  <v:roundrect id="Rectangle: Rounded Corners 256597" o:spid="_x0000_s2238" style="position:absolute;left:18938;top:36518;width:375;height:952;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Z7P8YA&#10;AADfAAAADwAAAGRycy9kb3ducmV2LnhtbESPwWrDMBBE74X+g9hCbo1cg01woxgTSAn0FDcfsLG2&#10;som1MpZqu/36KBDocZiZN8y2XGwvJhp951jB2zoBQdw43bFRcP46vG5A+ICssXdMCn7JQ7l7ftpi&#10;od3MJ5rqYESEsC9QQRvCUEjpm5Ys+rUbiKP37UaLIcrRSD3iHOG2l2mS5NJix3GhxYH2LTXX+scq&#10;8OeT2Rzm9MPMFaX18e9z6v1FqdXLUr2DCLSE//CjfdQK0izPshzuf+IXkL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MZ7P8YAAADfAAAADwAAAAAAAAAAAAAAAACYAgAAZHJz&#10;L2Rvd25yZXYueG1sUEsFBgAAAAAEAAQA9QAAAIsDAAAAAA==&#10;" fillcolor="white [3212]" stroked="f" strokeweight="1pt">
                    <v:stroke joinstyle="miter"/>
                  </v:roundrect>
                  <v:roundrect id="Rectangle: Rounded Corners 256598" o:spid="_x0000_s2239" style="position:absolute;left:22038;top:34847;width:381;height:4300;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repMYA&#10;AADfAAAADwAAAGRycy9kb3ducmV2LnhtbESP0WrCQBRE3wX/YbmFvummgViJriKCIvTJNB9wzd5u&#10;QrN3Q3ZN0n59tyD4OMzMGWa7n2wrBup941jB2zIBQVw53bBRUH6eFmsQPiBrbB2Tgh/ysN/NZ1vM&#10;tRv5SkMRjIgQ9jkqqEPocil9VZNFv3QdcfS+XG8xRNkbqXscI9y2Mk2SlbTYcFyosaNjTdV3cbcK&#10;fHk169OYns14oLS4/H4Mrb8p9foyHTYgAk3hGX60L1pBmq2y7B3+/8QvIH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4repMYAAADfAAAADwAAAAAAAAAAAAAAAACYAgAAZHJz&#10;L2Rvd25yZXYueG1sUEsFBgAAAAAEAAQA9QAAAIsDAAAAAA==&#10;" fillcolor="white [3212]" stroked="f" strokeweight="1pt">
                    <v:stroke joinstyle="miter"/>
                  </v:roundrect>
                  <v:roundrect id="Rectangle: Rounded Corners 256599" o:spid="_x0000_s2240" style="position:absolute;left:18939;top:34991;width:375;height:5713;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VK1sEA&#10;AADfAAAADwAAAGRycy9kb3ducmV2LnhtbERPzYrCMBC+L/gOYQRva2qhItUoIiiCJ7s+wNiMabGZ&#10;lCa21affHBb2+PH9b3ajbURPna8dK1jMExDEpdM1GwW3n+P3CoQPyBobx6TgTR5228nXBnPtBr5S&#10;XwQjYgj7HBVUIbS5lL6syKKfu5Y4cg/XWQwRdkbqDocYbhuZJslSWqw5NlTY0qGi8lm8rAJ/u5rV&#10;cUhPZthTWpw/l77xd6Vm03G/BhFoDP/iP/dZK0izZZbFwfFP/AJ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IVStbBAAAA3wAAAA8AAAAAAAAAAAAAAAAAmAIAAGRycy9kb3du&#10;cmV2LnhtbFBLBQYAAAAABAAEAPUAAACGAwAAAAA=&#10;" fillcolor="white [3212]" stroked="f" strokeweight="1pt">
                    <v:stroke joinstyle="miter"/>
                  </v:roundrect>
                  <v:roundrect id="Rectangle: Rounded Corners 256600" o:spid="_x0000_s2241" style="position:absolute;left:23239;top:36895;width:375;height:1905;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nvTcUA&#10;AADfAAAADwAAAGRycy9kb3ducmV2LnhtbESP0WrCQBRE3wv+w3IF3+qmgYimriKCReiT0Q+4Zm83&#10;odm7IbsmqV/fFQQfh5k5w6y3o21ET52vHSv4mCcgiEunazYKLufD+xKED8gaG8ek4I88bDeTtzXm&#10;2g18or4IRkQI+xwVVCG0uZS+rMiin7uWOHo/rrMYouyM1B0OEW4bmSbJQlqsOS5U2NK+ovK3uFkF&#10;/nIyy8OQfplhR2lxvH/3jb8qNZuOu08QgcbwCj/bR60gzRZZtoLHn/gF5O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We9NxQAAAN8AAAAPAAAAAAAAAAAAAAAAAJgCAABkcnMv&#10;ZG93bnJldi54bWxQSwUGAAAAAAQABAD1AAAAigMAAAAA&#10;" fillcolor="white [3212]" stroked="f" strokeweight="1pt">
                    <v:stroke joinstyle="miter"/>
                  </v:roundrect>
                  <v:roundrect id="Rectangle: Rounded Corners 256601" o:spid="_x0000_s2242" style="position:absolute;left:17034;top:37771;width:375;height:1904;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MbcQA&#10;AADfAAAADwAAAGRycy9kb3ducmV2LnhtbESPzYrCMBSF9wPzDuEOuJumFizSMYoIiuDK6gPcae6k&#10;ZZqb0sS2+vRmIbg8nD++1WayrRio941jBfMkBUFcOd2wUXC97L+XIHxA1tg6JgV38rBZf36ssNBu&#10;5DMNZTAijrAvUEEdQldI6auaLPrEdcTR+3O9xRBlb6TucYzjtpVZmubSYsPxocaOdjVV/+XNKvDX&#10;s1nux+xgxi1l5fFxGlr/q9Tsa9r+gAg0hXf41T5qBdkiX+SRIPJEFpDr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PjG3EAAAA3wAAAA8AAAAAAAAAAAAAAAAAmAIAAGRycy9k&#10;b3ducmV2LnhtbFBLBQYAAAAABAAEAPUAAACJAwAAAAA=&#10;" fillcolor="white [3212]" stroked="f" strokeweight="1pt">
                    <v:stroke joinstyle="miter"/>
                  </v:roundrect>
                  <v:roundrect id="Rectangle: Rounded Corners 256602" o:spid="_x0000_s2243" style="position:absolute;left:18938;top:38247;width:375;height:952;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Mp9sUA&#10;AADfAAAADwAAAGRycy9kb3ducmV2LnhtbESP0YrCMBRE3xf8h3AF39bUgkW6RhHBRfDJrh9wt7mm&#10;xeamNLHt+vVGEPZxmJkzzHo72kb01PnasYLFPAFBXDpds1Fw+Tl8rkD4gKyxcUwK/sjDdjP5WGOu&#10;3cBn6otgRISwz1FBFUKbS+nLiiz6uWuJo3d1ncUQZWek7nCIcNvINEkyabHmuFBhS/uKyltxtwr8&#10;5WxWhyH9NsOO0uL4OPWN/1VqNh13XyACjeE//G4ftYJ0mS2zBbz+xC8gN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Qyn2xQAAAN8AAAAPAAAAAAAAAAAAAAAAAJgCAABkcnMv&#10;ZG93bnJldi54bWxQSwUGAAAAAAQABAD1AAAAigMAAAAA&#10;" fillcolor="white [3212]" stroked="f" strokeweight="1pt">
                    <v:stroke joinstyle="miter"/>
                  </v:roundrect>
                  <v:roundrect id="Rectangle: Rounded Corners 256603" o:spid="_x0000_s2244" style="position:absolute;left:22038;top:36576;width:381;height:4300;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G3gcUA&#10;AADfAAAADwAAAGRycy9kb3ducmV2LnhtbESPUWvCMBSF34X9h3AHe9N0AYtUo4igCHuy8wdcm2ta&#10;bG5Kk7V1v34ZDPZ4OOd8h7PZTa4VA/Wh8azhfZGBIK68adhquH4e5ysQISIbbD2ThicF2G1fZhss&#10;jB/5QkMZrUgQDgVqqGPsCilDVZPDsPAdcfLuvncYk+ytND2OCe5aqbIslw4bTgs1dnSoqXqUX05D&#10;uF7s6jiqkx33pMrz98fQhpvWb6/Tfg0i0hT/w3/ts9GglvkyV/D7J30Bu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kbeBxQAAAN8AAAAPAAAAAAAAAAAAAAAAAJgCAABkcnMv&#10;ZG93bnJldi54bWxQSwUGAAAAAAQABAD1AAAAigMAAAAA&#10;" fillcolor="white [3212]" stroked="f" strokeweight="1pt">
                    <v:stroke joinstyle="miter"/>
                  </v:roundrect>
                </v:group>
                <w10:wrap anchorx="page"/>
                <w10:anchorlock/>
              </v:group>
            </w:pict>
          </mc:Fallback>
        </mc:AlternateContent>
      </w:r>
    </w:p>
    <w:p w:rsidR="000D0CA1" w:rsidRDefault="000D0CA1" w:rsidP="000D0CA1">
      <w:pPr>
        <w:rPr>
          <w:rtl/>
        </w:rPr>
      </w:pPr>
      <w:r>
        <w:rPr>
          <w:rFonts w:hint="cs"/>
          <w:rtl/>
        </w:rPr>
        <w:t>عزيزي المتدرب اذكر خطوات أخرى لنجاح التعامل مع الآخرين واشرح فعالية هذه الخطوات.</w:t>
      </w:r>
    </w:p>
    <w:p w:rsidR="000D0CA1" w:rsidRDefault="000D0CA1" w:rsidP="000D0CA1">
      <w:pPr>
        <w:rPr>
          <w:rtl/>
        </w:rPr>
      </w:pPr>
      <w:r>
        <w:rPr>
          <w:noProof/>
        </w:rPr>
        <mc:AlternateContent>
          <mc:Choice Requires="wpg">
            <w:drawing>
              <wp:inline distT="0" distB="0" distL="0" distR="0" wp14:anchorId="602E0D52" wp14:editId="61C1F487">
                <wp:extent cx="5731510" cy="462280"/>
                <wp:effectExtent l="0" t="0" r="2540" b="0"/>
                <wp:docPr id="256563" name="Group 32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462280"/>
                          <a:chOff x="-1619" y="0"/>
                          <a:chExt cx="61055" cy="4927"/>
                        </a:xfrm>
                      </wpg:grpSpPr>
                      <wpg:grpSp>
                        <wpg:cNvPr id="256564" name="Group 256605"/>
                        <wpg:cNvGrpSpPr>
                          <a:grpSpLocks/>
                        </wpg:cNvGrpSpPr>
                        <wpg:grpSpPr bwMode="auto">
                          <a:xfrm>
                            <a:off x="-1619" y="0"/>
                            <a:ext cx="61055" cy="4927"/>
                            <a:chOff x="-1658" y="159"/>
                            <a:chExt cx="62550" cy="5058"/>
                          </a:xfrm>
                        </wpg:grpSpPr>
                        <wpg:grpSp>
                          <wpg:cNvPr id="256565" name="Group 256606"/>
                          <wpg:cNvGrpSpPr>
                            <a:grpSpLocks/>
                          </wpg:cNvGrpSpPr>
                          <wpg:grpSpPr bwMode="auto">
                            <a:xfrm>
                              <a:off x="44009" y="159"/>
                              <a:ext cx="16882" cy="5058"/>
                              <a:chOff x="35684" y="223"/>
                              <a:chExt cx="24628" cy="7110"/>
                            </a:xfrm>
                          </wpg:grpSpPr>
                          <wps:wsp>
                            <wps:cNvPr id="256566"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35684" y="223"/>
                                <a:ext cx="24629" cy="7110"/>
                              </a:xfrm>
                              <a:prstGeom prst="roundRect">
                                <a:avLst>
                                  <a:gd name="adj" fmla="val 50000"/>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FC7E58" w:rsidRPr="00BB0D09" w:rsidRDefault="00FC7E58" w:rsidP="000D0CA1">
                                  <w:pPr>
                                    <w:pStyle w:val="NoSpacing"/>
                                    <w:rPr>
                                      <w:b/>
                                      <w:color w:val="FFFFFF" w:themeColor="background1"/>
                                    </w:rPr>
                                  </w:pPr>
                                  <w:r>
                                    <w:rPr>
                                      <w:rFonts w:hint="cs"/>
                                      <w:rtl/>
                                      <w:lang w:bidi="ar-SY"/>
                                    </w:rPr>
                                    <w:t xml:space="preserve">       </w:t>
                                  </w:r>
                                  <w:r w:rsidRPr="00BB0D09">
                                    <w:rPr>
                                      <w:rFonts w:hint="cs"/>
                                      <w:color w:val="FFFFFF" w:themeColor="background1"/>
                                      <w:rtl/>
                                      <w:lang w:bidi="ar-SY"/>
                                    </w:rPr>
                                    <w:t>عزيزي المدرّب:</w:t>
                                  </w:r>
                                </w:p>
                              </w:txbxContent>
                            </wps:txbx>
                            <wps:bodyPr rot="0" vert="horz" wrap="square" lIns="91440" tIns="0" rIns="91440" bIns="45720" anchor="ctr" anchorCtr="0" upright="1">
                              <a:noAutofit/>
                            </wps:bodyPr>
                          </wps:wsp>
                          <wps:wsp>
                            <wps:cNvPr id="256567"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53438" y="734"/>
                                <a:ext cx="5715" cy="5715"/>
                              </a:xfrm>
                              <a:prstGeom prst="ellipse">
                                <a:avLst/>
                              </a:prstGeom>
                              <a:solidFill>
                                <a:schemeClr val="tx1">
                                  <a:lumMod val="85000"/>
                                  <a:lumOff val="15000"/>
                                </a:schemeClr>
                              </a:solidFill>
                              <a:ln>
                                <a:noFill/>
                              </a:ln>
                              <a:effectLst>
                                <a:outerShdw dist="38100" dir="5400000" algn="t"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56568" name="Rectangle 256609"/>
                          <wps:cNvSpPr>
                            <a:spLocks noChangeArrowheads="1"/>
                          </wps:cNvSpPr>
                          <wps:spPr bwMode="auto">
                            <a:xfrm>
                              <a:off x="-1658" y="4929"/>
                              <a:ext cx="50526" cy="288"/>
                            </a:xfrm>
                            <a:prstGeom prst="rect">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256569" name="Google Shape;333;p20"/>
                        <wpg:cNvGrpSpPr>
                          <a:grpSpLocks/>
                        </wpg:cNvGrpSpPr>
                        <wpg:grpSpPr bwMode="auto">
                          <a:xfrm>
                            <a:off x="55626" y="1238"/>
                            <a:ext cx="2443" cy="2444"/>
                            <a:chOff x="0" y="0"/>
                            <a:chExt cx="354364" cy="354745"/>
                          </a:xfrm>
                        </wpg:grpSpPr>
                        <wps:wsp>
                          <wps:cNvPr id="256570" name="Google Shape;334;p20"/>
                          <wps:cNvSpPr>
                            <a:spLocks/>
                          </wps:cNvSpPr>
                          <wps:spPr bwMode="auto">
                            <a:xfrm>
                              <a:off x="0" y="155108"/>
                              <a:ext cx="132667" cy="199288"/>
                            </a:xfrm>
                            <a:custGeom>
                              <a:avLst/>
                              <a:gdLst>
                                <a:gd name="T0" fmla="*/ 2239 w 4168"/>
                                <a:gd name="T1" fmla="*/ 343 h 6261"/>
                                <a:gd name="T2" fmla="*/ 3811 w 4168"/>
                                <a:gd name="T3" fmla="*/ 3414 h 6261"/>
                                <a:gd name="T4" fmla="*/ 2775 w 4168"/>
                                <a:gd name="T5" fmla="*/ 3831 h 6261"/>
                                <a:gd name="T6" fmla="*/ 2775 w 4168"/>
                                <a:gd name="T7" fmla="*/ 3462 h 6261"/>
                                <a:gd name="T8" fmla="*/ 3096 w 4168"/>
                                <a:gd name="T9" fmla="*/ 1712 h 6261"/>
                                <a:gd name="T10" fmla="*/ 1632 w 4168"/>
                                <a:gd name="T11" fmla="*/ 1271 h 6261"/>
                                <a:gd name="T12" fmla="*/ 1286 w 4168"/>
                                <a:gd name="T13" fmla="*/ 1843 h 6261"/>
                                <a:gd name="T14" fmla="*/ 1513 w 4168"/>
                                <a:gd name="T15" fmla="*/ 1843 h 6261"/>
                                <a:gd name="T16" fmla="*/ 2882 w 4168"/>
                                <a:gd name="T17" fmla="*/ 1950 h 6261"/>
                                <a:gd name="T18" fmla="*/ 2084 w 4168"/>
                                <a:gd name="T19" fmla="*/ 3319 h 6261"/>
                                <a:gd name="T20" fmla="*/ 870 w 4168"/>
                                <a:gd name="T21" fmla="*/ 2093 h 6261"/>
                                <a:gd name="T22" fmla="*/ 1405 w 4168"/>
                                <a:gd name="T23" fmla="*/ 3462 h 6261"/>
                                <a:gd name="T24" fmla="*/ 1405 w 4168"/>
                                <a:gd name="T25" fmla="*/ 3831 h 6261"/>
                                <a:gd name="T26" fmla="*/ 393 w 4168"/>
                                <a:gd name="T27" fmla="*/ 3414 h 6261"/>
                                <a:gd name="T28" fmla="*/ 1965 w 4168"/>
                                <a:gd name="T29" fmla="*/ 343 h 6261"/>
                                <a:gd name="T30" fmla="*/ 2429 w 4168"/>
                                <a:gd name="T31" fmla="*/ 3581 h 6261"/>
                                <a:gd name="T32" fmla="*/ 2715 w 4168"/>
                                <a:gd name="T33" fmla="*/ 4236 h 6261"/>
                                <a:gd name="T34" fmla="*/ 2072 w 4168"/>
                                <a:gd name="T35" fmla="*/ 4712 h 6261"/>
                                <a:gd name="T36" fmla="*/ 1429 w 4168"/>
                                <a:gd name="T37" fmla="*/ 4236 h 6261"/>
                                <a:gd name="T38" fmla="*/ 1715 w 4168"/>
                                <a:gd name="T39" fmla="*/ 3581 h 6261"/>
                                <a:gd name="T40" fmla="*/ 2429 w 4168"/>
                                <a:gd name="T41" fmla="*/ 3581 h 6261"/>
                                <a:gd name="T42" fmla="*/ 1906 w 4168"/>
                                <a:gd name="T43" fmla="*/ 9 h 6261"/>
                                <a:gd name="T44" fmla="*/ 60 w 4168"/>
                                <a:gd name="T45" fmla="*/ 3295 h 6261"/>
                                <a:gd name="T46" fmla="*/ 1036 w 4168"/>
                                <a:gd name="T47" fmla="*/ 4093 h 6261"/>
                                <a:gd name="T48" fmla="*/ 1 w 4168"/>
                                <a:gd name="T49" fmla="*/ 5022 h 6261"/>
                                <a:gd name="T50" fmla="*/ 167 w 4168"/>
                                <a:gd name="T51" fmla="*/ 6260 h 6261"/>
                                <a:gd name="T52" fmla="*/ 334 w 4168"/>
                                <a:gd name="T53" fmla="*/ 5022 h 6261"/>
                                <a:gd name="T54" fmla="*/ 1048 w 4168"/>
                                <a:gd name="T55" fmla="*/ 4450 h 6261"/>
                                <a:gd name="T56" fmla="*/ 3132 w 4168"/>
                                <a:gd name="T57" fmla="*/ 4450 h 6261"/>
                                <a:gd name="T58" fmla="*/ 3846 w 4168"/>
                                <a:gd name="T59" fmla="*/ 5022 h 6261"/>
                                <a:gd name="T60" fmla="*/ 4013 w 4168"/>
                                <a:gd name="T61" fmla="*/ 6260 h 6261"/>
                                <a:gd name="T62" fmla="*/ 4168 w 4168"/>
                                <a:gd name="T63" fmla="*/ 5022 h 6261"/>
                                <a:gd name="T64" fmla="*/ 3120 w 4168"/>
                                <a:gd name="T65" fmla="*/ 4093 h 6261"/>
                                <a:gd name="T66" fmla="*/ 4084 w 4168"/>
                                <a:gd name="T67" fmla="*/ 3295 h 6261"/>
                                <a:gd name="T68" fmla="*/ 2239 w 4168"/>
                                <a:gd name="T69" fmla="*/ 9 h 62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4168" h="6261" extrusionOk="0">
                                  <a:moveTo>
                                    <a:pt x="2102" y="325"/>
                                  </a:moveTo>
                                  <a:cubicBezTo>
                                    <a:pt x="2147" y="325"/>
                                    <a:pt x="2191" y="331"/>
                                    <a:pt x="2239" y="343"/>
                                  </a:cubicBezTo>
                                  <a:cubicBezTo>
                                    <a:pt x="2953" y="402"/>
                                    <a:pt x="3501" y="1021"/>
                                    <a:pt x="3501" y="1748"/>
                                  </a:cubicBezTo>
                                  <a:cubicBezTo>
                                    <a:pt x="3501" y="2438"/>
                                    <a:pt x="3668" y="3081"/>
                                    <a:pt x="3811" y="3414"/>
                                  </a:cubicBezTo>
                                  <a:lnTo>
                                    <a:pt x="3811" y="3438"/>
                                  </a:lnTo>
                                  <a:cubicBezTo>
                                    <a:pt x="3632" y="3534"/>
                                    <a:pt x="3310" y="3736"/>
                                    <a:pt x="2775" y="3831"/>
                                  </a:cubicBezTo>
                                  <a:lnTo>
                                    <a:pt x="2775" y="3795"/>
                                  </a:lnTo>
                                  <a:lnTo>
                                    <a:pt x="2775" y="3462"/>
                                  </a:lnTo>
                                  <a:cubicBezTo>
                                    <a:pt x="2977" y="3343"/>
                                    <a:pt x="3156" y="3164"/>
                                    <a:pt x="3299" y="2938"/>
                                  </a:cubicBezTo>
                                  <a:cubicBezTo>
                                    <a:pt x="3513" y="2545"/>
                                    <a:pt x="3441" y="2021"/>
                                    <a:pt x="3096" y="1712"/>
                                  </a:cubicBezTo>
                                  <a:cubicBezTo>
                                    <a:pt x="2858" y="1486"/>
                                    <a:pt x="2429" y="1236"/>
                                    <a:pt x="1751" y="1236"/>
                                  </a:cubicBezTo>
                                  <a:cubicBezTo>
                                    <a:pt x="1703" y="1236"/>
                                    <a:pt x="1656" y="1248"/>
                                    <a:pt x="1632" y="1271"/>
                                  </a:cubicBezTo>
                                  <a:lnTo>
                                    <a:pt x="1286" y="1617"/>
                                  </a:lnTo>
                                  <a:cubicBezTo>
                                    <a:pt x="1227" y="1676"/>
                                    <a:pt x="1227" y="1783"/>
                                    <a:pt x="1286" y="1843"/>
                                  </a:cubicBezTo>
                                  <a:cubicBezTo>
                                    <a:pt x="1316" y="1873"/>
                                    <a:pt x="1358" y="1887"/>
                                    <a:pt x="1400" y="1887"/>
                                  </a:cubicBezTo>
                                  <a:cubicBezTo>
                                    <a:pt x="1441" y="1887"/>
                                    <a:pt x="1483" y="1873"/>
                                    <a:pt x="1513" y="1843"/>
                                  </a:cubicBezTo>
                                  <a:lnTo>
                                    <a:pt x="1810" y="1545"/>
                                  </a:lnTo>
                                  <a:cubicBezTo>
                                    <a:pt x="2239" y="1557"/>
                                    <a:pt x="2596" y="1688"/>
                                    <a:pt x="2882" y="1950"/>
                                  </a:cubicBezTo>
                                  <a:cubicBezTo>
                                    <a:pt x="3120" y="2152"/>
                                    <a:pt x="3156" y="2510"/>
                                    <a:pt x="3013" y="2783"/>
                                  </a:cubicBezTo>
                                  <a:cubicBezTo>
                                    <a:pt x="2822" y="3105"/>
                                    <a:pt x="2477" y="3319"/>
                                    <a:pt x="2084" y="3319"/>
                                  </a:cubicBezTo>
                                  <a:cubicBezTo>
                                    <a:pt x="1513" y="3319"/>
                                    <a:pt x="1036" y="2843"/>
                                    <a:pt x="1036" y="2260"/>
                                  </a:cubicBezTo>
                                  <a:cubicBezTo>
                                    <a:pt x="1036" y="2164"/>
                                    <a:pt x="953" y="2093"/>
                                    <a:pt x="870" y="2093"/>
                                  </a:cubicBezTo>
                                  <a:cubicBezTo>
                                    <a:pt x="774" y="2093"/>
                                    <a:pt x="703" y="2164"/>
                                    <a:pt x="703" y="2260"/>
                                  </a:cubicBezTo>
                                  <a:cubicBezTo>
                                    <a:pt x="703" y="2760"/>
                                    <a:pt x="989" y="3224"/>
                                    <a:pt x="1405" y="3462"/>
                                  </a:cubicBezTo>
                                  <a:lnTo>
                                    <a:pt x="1405" y="3795"/>
                                  </a:lnTo>
                                  <a:lnTo>
                                    <a:pt x="1405" y="3831"/>
                                  </a:lnTo>
                                  <a:cubicBezTo>
                                    <a:pt x="858" y="3712"/>
                                    <a:pt x="524" y="3534"/>
                                    <a:pt x="393" y="3438"/>
                                  </a:cubicBezTo>
                                  <a:cubicBezTo>
                                    <a:pt x="393" y="3438"/>
                                    <a:pt x="382" y="3438"/>
                                    <a:pt x="393" y="3414"/>
                                  </a:cubicBezTo>
                                  <a:cubicBezTo>
                                    <a:pt x="524" y="3081"/>
                                    <a:pt x="691" y="2438"/>
                                    <a:pt x="703" y="1748"/>
                                  </a:cubicBezTo>
                                  <a:cubicBezTo>
                                    <a:pt x="703" y="1021"/>
                                    <a:pt x="1275" y="402"/>
                                    <a:pt x="1965" y="343"/>
                                  </a:cubicBezTo>
                                  <a:cubicBezTo>
                                    <a:pt x="2013" y="331"/>
                                    <a:pt x="2057" y="325"/>
                                    <a:pt x="2102" y="325"/>
                                  </a:cubicBezTo>
                                  <a:close/>
                                  <a:moveTo>
                                    <a:pt x="2429" y="3581"/>
                                  </a:moveTo>
                                  <a:lnTo>
                                    <a:pt x="2429" y="3772"/>
                                  </a:lnTo>
                                  <a:cubicBezTo>
                                    <a:pt x="2429" y="3974"/>
                                    <a:pt x="2537" y="4153"/>
                                    <a:pt x="2715" y="4236"/>
                                  </a:cubicBezTo>
                                  <a:lnTo>
                                    <a:pt x="2822" y="4296"/>
                                  </a:lnTo>
                                  <a:cubicBezTo>
                                    <a:pt x="2668" y="4546"/>
                                    <a:pt x="2382" y="4712"/>
                                    <a:pt x="2072" y="4712"/>
                                  </a:cubicBezTo>
                                  <a:cubicBezTo>
                                    <a:pt x="1775" y="4712"/>
                                    <a:pt x="1489" y="4546"/>
                                    <a:pt x="1334" y="4296"/>
                                  </a:cubicBezTo>
                                  <a:lnTo>
                                    <a:pt x="1429" y="4236"/>
                                  </a:lnTo>
                                  <a:cubicBezTo>
                                    <a:pt x="1608" y="4153"/>
                                    <a:pt x="1715" y="3974"/>
                                    <a:pt x="1715" y="3772"/>
                                  </a:cubicBezTo>
                                  <a:lnTo>
                                    <a:pt x="1715" y="3581"/>
                                  </a:lnTo>
                                  <a:cubicBezTo>
                                    <a:pt x="1834" y="3617"/>
                                    <a:pt x="1953" y="3629"/>
                                    <a:pt x="2072" y="3629"/>
                                  </a:cubicBezTo>
                                  <a:cubicBezTo>
                                    <a:pt x="2191" y="3629"/>
                                    <a:pt x="2310" y="3617"/>
                                    <a:pt x="2429" y="3581"/>
                                  </a:cubicBezTo>
                                  <a:close/>
                                  <a:moveTo>
                                    <a:pt x="2072" y="0"/>
                                  </a:moveTo>
                                  <a:cubicBezTo>
                                    <a:pt x="2016" y="0"/>
                                    <a:pt x="1959" y="3"/>
                                    <a:pt x="1906" y="9"/>
                                  </a:cubicBezTo>
                                  <a:cubicBezTo>
                                    <a:pt x="1036" y="81"/>
                                    <a:pt x="346" y="855"/>
                                    <a:pt x="346" y="1748"/>
                                  </a:cubicBezTo>
                                  <a:cubicBezTo>
                                    <a:pt x="346" y="2391"/>
                                    <a:pt x="203" y="2986"/>
                                    <a:pt x="60" y="3295"/>
                                  </a:cubicBezTo>
                                  <a:cubicBezTo>
                                    <a:pt x="1" y="3450"/>
                                    <a:pt x="48" y="3617"/>
                                    <a:pt x="179" y="3700"/>
                                  </a:cubicBezTo>
                                  <a:cubicBezTo>
                                    <a:pt x="322" y="3795"/>
                                    <a:pt x="584" y="3950"/>
                                    <a:pt x="1036" y="4093"/>
                                  </a:cubicBezTo>
                                  <a:lnTo>
                                    <a:pt x="382" y="4415"/>
                                  </a:lnTo>
                                  <a:cubicBezTo>
                                    <a:pt x="143" y="4534"/>
                                    <a:pt x="1" y="4772"/>
                                    <a:pt x="1" y="5022"/>
                                  </a:cubicBezTo>
                                  <a:lnTo>
                                    <a:pt x="1" y="6093"/>
                                  </a:lnTo>
                                  <a:cubicBezTo>
                                    <a:pt x="1" y="6189"/>
                                    <a:pt x="84" y="6260"/>
                                    <a:pt x="167" y="6260"/>
                                  </a:cubicBezTo>
                                  <a:cubicBezTo>
                                    <a:pt x="262" y="6260"/>
                                    <a:pt x="334" y="6189"/>
                                    <a:pt x="334" y="6093"/>
                                  </a:cubicBezTo>
                                  <a:lnTo>
                                    <a:pt x="334" y="5022"/>
                                  </a:lnTo>
                                  <a:cubicBezTo>
                                    <a:pt x="334" y="4891"/>
                                    <a:pt x="405" y="4772"/>
                                    <a:pt x="524" y="4700"/>
                                  </a:cubicBezTo>
                                  <a:lnTo>
                                    <a:pt x="1048" y="4450"/>
                                  </a:lnTo>
                                  <a:cubicBezTo>
                                    <a:pt x="1275" y="4807"/>
                                    <a:pt x="1656" y="5046"/>
                                    <a:pt x="2084" y="5046"/>
                                  </a:cubicBezTo>
                                  <a:cubicBezTo>
                                    <a:pt x="2525" y="5046"/>
                                    <a:pt x="2906" y="4819"/>
                                    <a:pt x="3132" y="4450"/>
                                  </a:cubicBezTo>
                                  <a:lnTo>
                                    <a:pt x="3656" y="4700"/>
                                  </a:lnTo>
                                  <a:cubicBezTo>
                                    <a:pt x="3775" y="4760"/>
                                    <a:pt x="3846" y="4879"/>
                                    <a:pt x="3846" y="5022"/>
                                  </a:cubicBezTo>
                                  <a:lnTo>
                                    <a:pt x="3846" y="6093"/>
                                  </a:lnTo>
                                  <a:cubicBezTo>
                                    <a:pt x="3846" y="6189"/>
                                    <a:pt x="3918" y="6260"/>
                                    <a:pt x="4013" y="6260"/>
                                  </a:cubicBezTo>
                                  <a:cubicBezTo>
                                    <a:pt x="4096" y="6260"/>
                                    <a:pt x="4168" y="6189"/>
                                    <a:pt x="4168" y="6093"/>
                                  </a:cubicBezTo>
                                  <a:lnTo>
                                    <a:pt x="4168" y="5022"/>
                                  </a:lnTo>
                                  <a:cubicBezTo>
                                    <a:pt x="4156" y="4772"/>
                                    <a:pt x="4013" y="4534"/>
                                    <a:pt x="3775" y="4415"/>
                                  </a:cubicBezTo>
                                  <a:lnTo>
                                    <a:pt x="3120" y="4093"/>
                                  </a:lnTo>
                                  <a:cubicBezTo>
                                    <a:pt x="3549" y="3974"/>
                                    <a:pt x="3834" y="3807"/>
                                    <a:pt x="3965" y="3700"/>
                                  </a:cubicBezTo>
                                  <a:cubicBezTo>
                                    <a:pt x="4096" y="3617"/>
                                    <a:pt x="4144" y="3450"/>
                                    <a:pt x="4084" y="3295"/>
                                  </a:cubicBezTo>
                                  <a:cubicBezTo>
                                    <a:pt x="3953" y="2986"/>
                                    <a:pt x="3799" y="2391"/>
                                    <a:pt x="3799" y="1748"/>
                                  </a:cubicBezTo>
                                  <a:cubicBezTo>
                                    <a:pt x="3799" y="855"/>
                                    <a:pt x="3096" y="81"/>
                                    <a:pt x="2239" y="9"/>
                                  </a:cubicBezTo>
                                  <a:cubicBezTo>
                                    <a:pt x="2185" y="3"/>
                                    <a:pt x="2129" y="0"/>
                                    <a:pt x="2072"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56572" name="Google Shape;335;p20"/>
                          <wps:cNvSpPr>
                            <a:spLocks/>
                          </wps:cNvSpPr>
                          <wps:spPr bwMode="auto">
                            <a:xfrm>
                              <a:off x="21995" y="321769"/>
                              <a:ext cx="10249" cy="32626"/>
                            </a:xfrm>
                            <a:custGeom>
                              <a:avLst/>
                              <a:gdLst>
                                <a:gd name="T0" fmla="*/ 167 w 322"/>
                                <a:gd name="T1" fmla="*/ 0 h 1025"/>
                                <a:gd name="T2" fmla="*/ 0 w 322"/>
                                <a:gd name="T3" fmla="*/ 167 h 1025"/>
                                <a:gd name="T4" fmla="*/ 0 w 322"/>
                                <a:gd name="T5" fmla="*/ 857 h 1025"/>
                                <a:gd name="T6" fmla="*/ 167 w 322"/>
                                <a:gd name="T7" fmla="*/ 1024 h 1025"/>
                                <a:gd name="T8" fmla="*/ 322 w 322"/>
                                <a:gd name="T9" fmla="*/ 857 h 1025"/>
                                <a:gd name="T10" fmla="*/ 322 w 322"/>
                                <a:gd name="T11" fmla="*/ 167 h 1025"/>
                                <a:gd name="T12" fmla="*/ 167 w 322"/>
                                <a:gd name="T13" fmla="*/ 0 h 1025"/>
                              </a:gdLst>
                              <a:ahLst/>
                              <a:cxnLst>
                                <a:cxn ang="0">
                                  <a:pos x="T0" y="T1"/>
                                </a:cxn>
                                <a:cxn ang="0">
                                  <a:pos x="T2" y="T3"/>
                                </a:cxn>
                                <a:cxn ang="0">
                                  <a:pos x="T4" y="T5"/>
                                </a:cxn>
                                <a:cxn ang="0">
                                  <a:pos x="T6" y="T7"/>
                                </a:cxn>
                                <a:cxn ang="0">
                                  <a:pos x="T8" y="T9"/>
                                </a:cxn>
                                <a:cxn ang="0">
                                  <a:pos x="T10" y="T11"/>
                                </a:cxn>
                                <a:cxn ang="0">
                                  <a:pos x="T12" y="T13"/>
                                </a:cxn>
                              </a:cxnLst>
                              <a:rect l="0" t="0" r="r" b="b"/>
                              <a:pathLst>
                                <a:path w="322" h="1025" extrusionOk="0">
                                  <a:moveTo>
                                    <a:pt x="167" y="0"/>
                                  </a:moveTo>
                                  <a:cubicBezTo>
                                    <a:pt x="72" y="0"/>
                                    <a:pt x="0" y="72"/>
                                    <a:pt x="0" y="167"/>
                                  </a:cubicBezTo>
                                  <a:lnTo>
                                    <a:pt x="0" y="857"/>
                                  </a:lnTo>
                                  <a:cubicBezTo>
                                    <a:pt x="0" y="953"/>
                                    <a:pt x="72" y="1024"/>
                                    <a:pt x="167" y="1024"/>
                                  </a:cubicBezTo>
                                  <a:cubicBezTo>
                                    <a:pt x="250" y="1024"/>
                                    <a:pt x="322" y="953"/>
                                    <a:pt x="322" y="857"/>
                                  </a:cubicBezTo>
                                  <a:lnTo>
                                    <a:pt x="322" y="167"/>
                                  </a:lnTo>
                                  <a:cubicBezTo>
                                    <a:pt x="322" y="72"/>
                                    <a:pt x="250" y="0"/>
                                    <a:pt x="167"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56573" name="Google Shape;336;p20"/>
                          <wps:cNvSpPr>
                            <a:spLocks/>
                          </wps:cNvSpPr>
                          <wps:spPr bwMode="auto">
                            <a:xfrm>
                              <a:off x="99660" y="321769"/>
                              <a:ext cx="10281" cy="32626"/>
                            </a:xfrm>
                            <a:custGeom>
                              <a:avLst/>
                              <a:gdLst>
                                <a:gd name="T0" fmla="*/ 168 w 323"/>
                                <a:gd name="T1" fmla="*/ 0 h 1025"/>
                                <a:gd name="T2" fmla="*/ 1 w 323"/>
                                <a:gd name="T3" fmla="*/ 167 h 1025"/>
                                <a:gd name="T4" fmla="*/ 1 w 323"/>
                                <a:gd name="T5" fmla="*/ 857 h 1025"/>
                                <a:gd name="T6" fmla="*/ 168 w 323"/>
                                <a:gd name="T7" fmla="*/ 1024 h 1025"/>
                                <a:gd name="T8" fmla="*/ 322 w 323"/>
                                <a:gd name="T9" fmla="*/ 857 h 1025"/>
                                <a:gd name="T10" fmla="*/ 322 w 323"/>
                                <a:gd name="T11" fmla="*/ 167 h 1025"/>
                                <a:gd name="T12" fmla="*/ 168 w 323"/>
                                <a:gd name="T13" fmla="*/ 0 h 1025"/>
                              </a:gdLst>
                              <a:ahLst/>
                              <a:cxnLst>
                                <a:cxn ang="0">
                                  <a:pos x="T0" y="T1"/>
                                </a:cxn>
                                <a:cxn ang="0">
                                  <a:pos x="T2" y="T3"/>
                                </a:cxn>
                                <a:cxn ang="0">
                                  <a:pos x="T4" y="T5"/>
                                </a:cxn>
                                <a:cxn ang="0">
                                  <a:pos x="T6" y="T7"/>
                                </a:cxn>
                                <a:cxn ang="0">
                                  <a:pos x="T8" y="T9"/>
                                </a:cxn>
                                <a:cxn ang="0">
                                  <a:pos x="T10" y="T11"/>
                                </a:cxn>
                                <a:cxn ang="0">
                                  <a:pos x="T12" y="T13"/>
                                </a:cxn>
                              </a:cxnLst>
                              <a:rect l="0" t="0" r="r" b="b"/>
                              <a:pathLst>
                                <a:path w="323" h="1025" extrusionOk="0">
                                  <a:moveTo>
                                    <a:pt x="168" y="0"/>
                                  </a:moveTo>
                                  <a:cubicBezTo>
                                    <a:pt x="72" y="0"/>
                                    <a:pt x="1" y="72"/>
                                    <a:pt x="1" y="167"/>
                                  </a:cubicBezTo>
                                  <a:lnTo>
                                    <a:pt x="1" y="857"/>
                                  </a:lnTo>
                                  <a:cubicBezTo>
                                    <a:pt x="1" y="953"/>
                                    <a:pt x="72" y="1024"/>
                                    <a:pt x="168" y="1024"/>
                                  </a:cubicBezTo>
                                  <a:cubicBezTo>
                                    <a:pt x="251" y="1024"/>
                                    <a:pt x="322" y="953"/>
                                    <a:pt x="322" y="857"/>
                                  </a:cubicBezTo>
                                  <a:lnTo>
                                    <a:pt x="322" y="167"/>
                                  </a:lnTo>
                                  <a:cubicBezTo>
                                    <a:pt x="322" y="72"/>
                                    <a:pt x="251" y="0"/>
                                    <a:pt x="168"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56574" name="Google Shape;337;p20"/>
                          <wps:cNvSpPr>
                            <a:spLocks/>
                          </wps:cNvSpPr>
                          <wps:spPr bwMode="auto">
                            <a:xfrm>
                              <a:off x="254672" y="193081"/>
                              <a:ext cx="55734" cy="18430"/>
                            </a:xfrm>
                            <a:custGeom>
                              <a:avLst/>
                              <a:gdLst>
                                <a:gd name="T0" fmla="*/ 649 w 1751"/>
                                <a:gd name="T1" fmla="*/ 0 h 579"/>
                                <a:gd name="T2" fmla="*/ 132 w 1751"/>
                                <a:gd name="T3" fmla="*/ 55 h 579"/>
                                <a:gd name="T4" fmla="*/ 1 w 1751"/>
                                <a:gd name="T5" fmla="*/ 221 h 579"/>
                                <a:gd name="T6" fmla="*/ 1 w 1751"/>
                                <a:gd name="T7" fmla="*/ 400 h 579"/>
                                <a:gd name="T8" fmla="*/ 155 w 1751"/>
                                <a:gd name="T9" fmla="*/ 555 h 579"/>
                                <a:gd name="T10" fmla="*/ 322 w 1751"/>
                                <a:gd name="T11" fmla="*/ 400 h 579"/>
                                <a:gd name="T12" fmla="*/ 322 w 1751"/>
                                <a:gd name="T13" fmla="*/ 364 h 579"/>
                                <a:gd name="T14" fmla="*/ 636 w 1751"/>
                                <a:gd name="T15" fmla="*/ 342 h 579"/>
                                <a:gd name="T16" fmla="*/ 1132 w 1751"/>
                                <a:gd name="T17" fmla="*/ 412 h 579"/>
                                <a:gd name="T18" fmla="*/ 1465 w 1751"/>
                                <a:gd name="T19" fmla="*/ 543 h 579"/>
                                <a:gd name="T20" fmla="*/ 1560 w 1751"/>
                                <a:gd name="T21" fmla="*/ 578 h 579"/>
                                <a:gd name="T22" fmla="*/ 1691 w 1751"/>
                                <a:gd name="T23" fmla="*/ 495 h 579"/>
                                <a:gd name="T24" fmla="*/ 1644 w 1751"/>
                                <a:gd name="T25" fmla="*/ 245 h 579"/>
                                <a:gd name="T26" fmla="*/ 649 w 1751"/>
                                <a:gd name="T27" fmla="*/ 0 h 5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751" h="579" extrusionOk="0">
                                  <a:moveTo>
                                    <a:pt x="649" y="0"/>
                                  </a:moveTo>
                                  <a:cubicBezTo>
                                    <a:pt x="492" y="0"/>
                                    <a:pt x="319" y="16"/>
                                    <a:pt x="132" y="55"/>
                                  </a:cubicBezTo>
                                  <a:cubicBezTo>
                                    <a:pt x="60" y="66"/>
                                    <a:pt x="1" y="138"/>
                                    <a:pt x="1" y="221"/>
                                  </a:cubicBezTo>
                                  <a:lnTo>
                                    <a:pt x="1" y="400"/>
                                  </a:lnTo>
                                  <a:cubicBezTo>
                                    <a:pt x="1" y="483"/>
                                    <a:pt x="72" y="555"/>
                                    <a:pt x="155" y="555"/>
                                  </a:cubicBezTo>
                                  <a:cubicBezTo>
                                    <a:pt x="251" y="555"/>
                                    <a:pt x="322" y="483"/>
                                    <a:pt x="322" y="400"/>
                                  </a:cubicBezTo>
                                  <a:lnTo>
                                    <a:pt x="322" y="364"/>
                                  </a:lnTo>
                                  <a:cubicBezTo>
                                    <a:pt x="434" y="349"/>
                                    <a:pt x="539" y="342"/>
                                    <a:pt x="636" y="342"/>
                                  </a:cubicBezTo>
                                  <a:cubicBezTo>
                                    <a:pt x="841" y="342"/>
                                    <a:pt x="1011" y="371"/>
                                    <a:pt x="1132" y="412"/>
                                  </a:cubicBezTo>
                                  <a:cubicBezTo>
                                    <a:pt x="1334" y="471"/>
                                    <a:pt x="1453" y="543"/>
                                    <a:pt x="1465" y="543"/>
                                  </a:cubicBezTo>
                                  <a:cubicBezTo>
                                    <a:pt x="1501" y="555"/>
                                    <a:pt x="1525" y="578"/>
                                    <a:pt x="1560" y="578"/>
                                  </a:cubicBezTo>
                                  <a:cubicBezTo>
                                    <a:pt x="1620" y="578"/>
                                    <a:pt x="1667" y="543"/>
                                    <a:pt x="1691" y="495"/>
                                  </a:cubicBezTo>
                                  <a:cubicBezTo>
                                    <a:pt x="1751" y="400"/>
                                    <a:pt x="1727" y="293"/>
                                    <a:pt x="1644" y="245"/>
                                  </a:cubicBezTo>
                                  <a:cubicBezTo>
                                    <a:pt x="1625" y="236"/>
                                    <a:pt x="1259" y="0"/>
                                    <a:pt x="649"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56575" name="Google Shape;338;p20"/>
                          <wps:cNvSpPr>
                            <a:spLocks/>
                          </wps:cNvSpPr>
                          <wps:spPr bwMode="auto">
                            <a:xfrm>
                              <a:off x="210333" y="161060"/>
                              <a:ext cx="144031" cy="192953"/>
                            </a:xfrm>
                            <a:custGeom>
                              <a:avLst/>
                              <a:gdLst>
                                <a:gd name="T0" fmla="*/ 3489 w 4525"/>
                                <a:gd name="T1" fmla="*/ 1120 h 6062"/>
                                <a:gd name="T2" fmla="*/ 3334 w 4525"/>
                                <a:gd name="T3" fmla="*/ 1656 h 6062"/>
                                <a:gd name="T4" fmla="*/ 3322 w 4525"/>
                                <a:gd name="T5" fmla="*/ 2073 h 6062"/>
                                <a:gd name="T6" fmla="*/ 2268 w 4525"/>
                                <a:gd name="T7" fmla="*/ 3133 h 6062"/>
                                <a:gd name="T8" fmla="*/ 1191 w 4525"/>
                                <a:gd name="T9" fmla="*/ 2025 h 6062"/>
                                <a:gd name="T10" fmla="*/ 1179 w 4525"/>
                                <a:gd name="T11" fmla="*/ 1656 h 6062"/>
                                <a:gd name="T12" fmla="*/ 1036 w 4525"/>
                                <a:gd name="T13" fmla="*/ 1120 h 6062"/>
                                <a:gd name="T14" fmla="*/ 3489 w 4525"/>
                                <a:gd name="T15" fmla="*/ 310 h 6062"/>
                                <a:gd name="T16" fmla="*/ 2215 w 4525"/>
                                <a:gd name="T17" fmla="*/ 3454 h 6062"/>
                                <a:gd name="T18" fmla="*/ 2798 w 4525"/>
                                <a:gd name="T19" fmla="*/ 3347 h 6062"/>
                                <a:gd name="T20" fmla="*/ 2810 w 4525"/>
                                <a:gd name="T21" fmla="*/ 3728 h 6062"/>
                                <a:gd name="T22" fmla="*/ 1715 w 4525"/>
                                <a:gd name="T23" fmla="*/ 3728 h 6062"/>
                                <a:gd name="T24" fmla="*/ 1727 w 4525"/>
                                <a:gd name="T25" fmla="*/ 3335 h 6062"/>
                                <a:gd name="T26" fmla="*/ 703 w 4525"/>
                                <a:gd name="T27" fmla="*/ 1132 h 6062"/>
                                <a:gd name="T28" fmla="*/ 882 w 4525"/>
                                <a:gd name="T29" fmla="*/ 1751 h 6062"/>
                                <a:gd name="T30" fmla="*/ 1405 w 4525"/>
                                <a:gd name="T31" fmla="*/ 3120 h 6062"/>
                                <a:gd name="T32" fmla="*/ 1286 w 4525"/>
                                <a:gd name="T33" fmla="*/ 3739 h 6062"/>
                                <a:gd name="T34" fmla="*/ 1 w 4525"/>
                                <a:gd name="T35" fmla="*/ 4692 h 6062"/>
                                <a:gd name="T36" fmla="*/ 167 w 4525"/>
                                <a:gd name="T37" fmla="*/ 6061 h 6062"/>
                                <a:gd name="T38" fmla="*/ 334 w 4525"/>
                                <a:gd name="T39" fmla="*/ 4692 h 6062"/>
                                <a:gd name="T40" fmla="*/ 1405 w 4525"/>
                                <a:gd name="T41" fmla="*/ 4037 h 6062"/>
                                <a:gd name="T42" fmla="*/ 2096 w 4525"/>
                                <a:gd name="T43" fmla="*/ 4394 h 6062"/>
                                <a:gd name="T44" fmla="*/ 2263 w 4525"/>
                                <a:gd name="T45" fmla="*/ 6037 h 6062"/>
                                <a:gd name="T46" fmla="*/ 2429 w 4525"/>
                                <a:gd name="T47" fmla="*/ 4394 h 6062"/>
                                <a:gd name="T48" fmla="*/ 3132 w 4525"/>
                                <a:gd name="T49" fmla="*/ 4037 h 6062"/>
                                <a:gd name="T50" fmla="*/ 4203 w 4525"/>
                                <a:gd name="T51" fmla="*/ 4692 h 6062"/>
                                <a:gd name="T52" fmla="*/ 4358 w 4525"/>
                                <a:gd name="T53" fmla="*/ 6061 h 6062"/>
                                <a:gd name="T54" fmla="*/ 4525 w 4525"/>
                                <a:gd name="T55" fmla="*/ 4692 h 6062"/>
                                <a:gd name="T56" fmla="*/ 3239 w 4525"/>
                                <a:gd name="T57" fmla="*/ 3751 h 6062"/>
                                <a:gd name="T58" fmla="*/ 3120 w 4525"/>
                                <a:gd name="T59" fmla="*/ 3156 h 6062"/>
                                <a:gd name="T60" fmla="*/ 3632 w 4525"/>
                                <a:gd name="T61" fmla="*/ 2073 h 6062"/>
                                <a:gd name="T62" fmla="*/ 3680 w 4525"/>
                                <a:gd name="T63" fmla="*/ 1668 h 6062"/>
                                <a:gd name="T64" fmla="*/ 3811 w 4525"/>
                                <a:gd name="T65" fmla="*/ 168 h 6062"/>
                                <a:gd name="T66" fmla="*/ 1834 w 4525"/>
                                <a:gd name="T67" fmla="*/ 1 h 60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4525" h="6062" extrusionOk="0">
                                  <a:moveTo>
                                    <a:pt x="3489" y="310"/>
                                  </a:moveTo>
                                  <a:lnTo>
                                    <a:pt x="3489" y="1120"/>
                                  </a:lnTo>
                                  <a:cubicBezTo>
                                    <a:pt x="3489" y="1251"/>
                                    <a:pt x="3453" y="1382"/>
                                    <a:pt x="3394" y="1525"/>
                                  </a:cubicBezTo>
                                  <a:lnTo>
                                    <a:pt x="3334" y="1656"/>
                                  </a:lnTo>
                                  <a:cubicBezTo>
                                    <a:pt x="3322" y="1680"/>
                                    <a:pt x="3322" y="1703"/>
                                    <a:pt x="3322" y="1727"/>
                                  </a:cubicBezTo>
                                  <a:lnTo>
                                    <a:pt x="3322" y="2073"/>
                                  </a:lnTo>
                                  <a:cubicBezTo>
                                    <a:pt x="3322" y="2370"/>
                                    <a:pt x="3203" y="2632"/>
                                    <a:pt x="3001" y="2835"/>
                                  </a:cubicBezTo>
                                  <a:cubicBezTo>
                                    <a:pt x="2796" y="3016"/>
                                    <a:pt x="2549" y="3133"/>
                                    <a:pt x="2268" y="3133"/>
                                  </a:cubicBezTo>
                                  <a:cubicBezTo>
                                    <a:pt x="2254" y="3133"/>
                                    <a:pt x="2241" y="3133"/>
                                    <a:pt x="2227" y="3132"/>
                                  </a:cubicBezTo>
                                  <a:cubicBezTo>
                                    <a:pt x="1655" y="3108"/>
                                    <a:pt x="1191" y="2608"/>
                                    <a:pt x="1191" y="2025"/>
                                  </a:cubicBezTo>
                                  <a:lnTo>
                                    <a:pt x="1191" y="1727"/>
                                  </a:lnTo>
                                  <a:cubicBezTo>
                                    <a:pt x="1191" y="1703"/>
                                    <a:pt x="1191" y="1680"/>
                                    <a:pt x="1179" y="1656"/>
                                  </a:cubicBezTo>
                                  <a:lnTo>
                                    <a:pt x="1120" y="1525"/>
                                  </a:lnTo>
                                  <a:cubicBezTo>
                                    <a:pt x="1060" y="1406"/>
                                    <a:pt x="1036" y="1263"/>
                                    <a:pt x="1036" y="1120"/>
                                  </a:cubicBezTo>
                                  <a:cubicBezTo>
                                    <a:pt x="1036" y="668"/>
                                    <a:pt x="1394" y="310"/>
                                    <a:pt x="1834" y="310"/>
                                  </a:cubicBezTo>
                                  <a:lnTo>
                                    <a:pt x="3489" y="310"/>
                                  </a:lnTo>
                                  <a:close/>
                                  <a:moveTo>
                                    <a:pt x="1727" y="3335"/>
                                  </a:moveTo>
                                  <a:cubicBezTo>
                                    <a:pt x="1882" y="3406"/>
                                    <a:pt x="2048" y="3442"/>
                                    <a:pt x="2215" y="3454"/>
                                  </a:cubicBezTo>
                                  <a:lnTo>
                                    <a:pt x="2263" y="3454"/>
                                  </a:lnTo>
                                  <a:cubicBezTo>
                                    <a:pt x="2453" y="3454"/>
                                    <a:pt x="2632" y="3430"/>
                                    <a:pt x="2798" y="3347"/>
                                  </a:cubicBezTo>
                                  <a:lnTo>
                                    <a:pt x="2798" y="3573"/>
                                  </a:lnTo>
                                  <a:cubicBezTo>
                                    <a:pt x="2798" y="3620"/>
                                    <a:pt x="2810" y="3680"/>
                                    <a:pt x="2810" y="3728"/>
                                  </a:cubicBezTo>
                                  <a:lnTo>
                                    <a:pt x="2263" y="4144"/>
                                  </a:lnTo>
                                  <a:lnTo>
                                    <a:pt x="1715" y="3728"/>
                                  </a:lnTo>
                                  <a:cubicBezTo>
                                    <a:pt x="1727" y="3680"/>
                                    <a:pt x="1727" y="3632"/>
                                    <a:pt x="1727" y="3573"/>
                                  </a:cubicBezTo>
                                  <a:lnTo>
                                    <a:pt x="1727" y="3335"/>
                                  </a:lnTo>
                                  <a:close/>
                                  <a:moveTo>
                                    <a:pt x="1834" y="1"/>
                                  </a:moveTo>
                                  <a:cubicBezTo>
                                    <a:pt x="1203" y="1"/>
                                    <a:pt x="703" y="501"/>
                                    <a:pt x="703" y="1132"/>
                                  </a:cubicBezTo>
                                  <a:cubicBezTo>
                                    <a:pt x="703" y="1322"/>
                                    <a:pt x="751" y="1501"/>
                                    <a:pt x="834" y="1668"/>
                                  </a:cubicBezTo>
                                  <a:lnTo>
                                    <a:pt x="882" y="1751"/>
                                  </a:lnTo>
                                  <a:lnTo>
                                    <a:pt x="882" y="2013"/>
                                  </a:lnTo>
                                  <a:cubicBezTo>
                                    <a:pt x="882" y="2454"/>
                                    <a:pt x="1084" y="2858"/>
                                    <a:pt x="1405" y="3120"/>
                                  </a:cubicBezTo>
                                  <a:lnTo>
                                    <a:pt x="1405" y="3561"/>
                                  </a:lnTo>
                                  <a:cubicBezTo>
                                    <a:pt x="1405" y="3632"/>
                                    <a:pt x="1358" y="3704"/>
                                    <a:pt x="1286" y="3739"/>
                                  </a:cubicBezTo>
                                  <a:lnTo>
                                    <a:pt x="453" y="4049"/>
                                  </a:lnTo>
                                  <a:cubicBezTo>
                                    <a:pt x="179" y="4156"/>
                                    <a:pt x="1" y="4406"/>
                                    <a:pt x="1" y="4692"/>
                                  </a:cubicBezTo>
                                  <a:lnTo>
                                    <a:pt x="1" y="5894"/>
                                  </a:lnTo>
                                  <a:cubicBezTo>
                                    <a:pt x="1" y="5990"/>
                                    <a:pt x="72" y="6061"/>
                                    <a:pt x="167" y="6061"/>
                                  </a:cubicBezTo>
                                  <a:cubicBezTo>
                                    <a:pt x="251" y="6061"/>
                                    <a:pt x="334" y="5990"/>
                                    <a:pt x="334" y="5894"/>
                                  </a:cubicBezTo>
                                  <a:lnTo>
                                    <a:pt x="334" y="4692"/>
                                  </a:lnTo>
                                  <a:cubicBezTo>
                                    <a:pt x="334" y="4537"/>
                                    <a:pt x="417" y="4406"/>
                                    <a:pt x="572" y="4347"/>
                                  </a:cubicBezTo>
                                  <a:lnTo>
                                    <a:pt x="1405" y="4037"/>
                                  </a:lnTo>
                                  <a:cubicBezTo>
                                    <a:pt x="1441" y="4013"/>
                                    <a:pt x="1489" y="3989"/>
                                    <a:pt x="1525" y="3954"/>
                                  </a:cubicBezTo>
                                  <a:lnTo>
                                    <a:pt x="2096" y="4394"/>
                                  </a:lnTo>
                                  <a:lnTo>
                                    <a:pt x="2096" y="5883"/>
                                  </a:lnTo>
                                  <a:cubicBezTo>
                                    <a:pt x="2096" y="5966"/>
                                    <a:pt x="2179" y="6037"/>
                                    <a:pt x="2263" y="6037"/>
                                  </a:cubicBezTo>
                                  <a:cubicBezTo>
                                    <a:pt x="2358" y="6037"/>
                                    <a:pt x="2429" y="5966"/>
                                    <a:pt x="2429" y="5883"/>
                                  </a:cubicBezTo>
                                  <a:lnTo>
                                    <a:pt x="2429" y="4394"/>
                                  </a:lnTo>
                                  <a:lnTo>
                                    <a:pt x="3013" y="3954"/>
                                  </a:lnTo>
                                  <a:cubicBezTo>
                                    <a:pt x="3049" y="3989"/>
                                    <a:pt x="3084" y="4001"/>
                                    <a:pt x="3132" y="4037"/>
                                  </a:cubicBezTo>
                                  <a:lnTo>
                                    <a:pt x="3965" y="4347"/>
                                  </a:lnTo>
                                  <a:cubicBezTo>
                                    <a:pt x="4096" y="4406"/>
                                    <a:pt x="4203" y="4537"/>
                                    <a:pt x="4203" y="4692"/>
                                  </a:cubicBezTo>
                                  <a:lnTo>
                                    <a:pt x="4203" y="5894"/>
                                  </a:lnTo>
                                  <a:cubicBezTo>
                                    <a:pt x="4203" y="5990"/>
                                    <a:pt x="4275" y="6061"/>
                                    <a:pt x="4358" y="6061"/>
                                  </a:cubicBezTo>
                                  <a:cubicBezTo>
                                    <a:pt x="4453" y="6061"/>
                                    <a:pt x="4525" y="5990"/>
                                    <a:pt x="4525" y="5894"/>
                                  </a:cubicBezTo>
                                  <a:lnTo>
                                    <a:pt x="4525" y="4692"/>
                                  </a:lnTo>
                                  <a:cubicBezTo>
                                    <a:pt x="4513" y="4418"/>
                                    <a:pt x="4334" y="4168"/>
                                    <a:pt x="4072" y="4061"/>
                                  </a:cubicBezTo>
                                  <a:lnTo>
                                    <a:pt x="3239" y="3751"/>
                                  </a:lnTo>
                                  <a:cubicBezTo>
                                    <a:pt x="3156" y="3728"/>
                                    <a:pt x="3120" y="3644"/>
                                    <a:pt x="3120" y="3573"/>
                                  </a:cubicBezTo>
                                  <a:lnTo>
                                    <a:pt x="3120" y="3156"/>
                                  </a:lnTo>
                                  <a:cubicBezTo>
                                    <a:pt x="3144" y="3132"/>
                                    <a:pt x="3191" y="3096"/>
                                    <a:pt x="3215" y="3061"/>
                                  </a:cubicBezTo>
                                  <a:cubicBezTo>
                                    <a:pt x="3489" y="2799"/>
                                    <a:pt x="3632" y="2454"/>
                                    <a:pt x="3632" y="2073"/>
                                  </a:cubicBezTo>
                                  <a:lnTo>
                                    <a:pt x="3632" y="1751"/>
                                  </a:lnTo>
                                  <a:lnTo>
                                    <a:pt x="3680" y="1668"/>
                                  </a:lnTo>
                                  <a:cubicBezTo>
                                    <a:pt x="3775" y="1501"/>
                                    <a:pt x="3811" y="1311"/>
                                    <a:pt x="3811" y="1132"/>
                                  </a:cubicBezTo>
                                  <a:lnTo>
                                    <a:pt x="3811" y="168"/>
                                  </a:lnTo>
                                  <a:cubicBezTo>
                                    <a:pt x="3811" y="72"/>
                                    <a:pt x="3739" y="1"/>
                                    <a:pt x="3644" y="1"/>
                                  </a:cubicBezTo>
                                  <a:lnTo>
                                    <a:pt x="1834"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282" name="Google Shape;339;p20"/>
                          <wps:cNvSpPr>
                            <a:spLocks/>
                          </wps:cNvSpPr>
                          <wps:spPr bwMode="auto">
                            <a:xfrm>
                              <a:off x="238375" y="316454"/>
                              <a:ext cx="10631" cy="38291"/>
                            </a:xfrm>
                            <a:custGeom>
                              <a:avLst/>
                              <a:gdLst>
                                <a:gd name="T0" fmla="*/ 167 w 334"/>
                                <a:gd name="T1" fmla="*/ 0 h 1203"/>
                                <a:gd name="T2" fmla="*/ 1 w 334"/>
                                <a:gd name="T3" fmla="*/ 167 h 1203"/>
                                <a:gd name="T4" fmla="*/ 1 w 334"/>
                                <a:gd name="T5" fmla="*/ 1048 h 1203"/>
                                <a:gd name="T6" fmla="*/ 167 w 334"/>
                                <a:gd name="T7" fmla="*/ 1203 h 1203"/>
                                <a:gd name="T8" fmla="*/ 334 w 334"/>
                                <a:gd name="T9" fmla="*/ 1048 h 1203"/>
                                <a:gd name="T10" fmla="*/ 334 w 334"/>
                                <a:gd name="T11" fmla="*/ 155 h 1203"/>
                                <a:gd name="T12" fmla="*/ 167 w 334"/>
                                <a:gd name="T13" fmla="*/ 0 h 1203"/>
                              </a:gdLst>
                              <a:ahLst/>
                              <a:cxnLst>
                                <a:cxn ang="0">
                                  <a:pos x="T0" y="T1"/>
                                </a:cxn>
                                <a:cxn ang="0">
                                  <a:pos x="T2" y="T3"/>
                                </a:cxn>
                                <a:cxn ang="0">
                                  <a:pos x="T4" y="T5"/>
                                </a:cxn>
                                <a:cxn ang="0">
                                  <a:pos x="T6" y="T7"/>
                                </a:cxn>
                                <a:cxn ang="0">
                                  <a:pos x="T8" y="T9"/>
                                </a:cxn>
                                <a:cxn ang="0">
                                  <a:pos x="T10" y="T11"/>
                                </a:cxn>
                                <a:cxn ang="0">
                                  <a:pos x="T12" y="T13"/>
                                </a:cxn>
                              </a:cxnLst>
                              <a:rect l="0" t="0" r="r" b="b"/>
                              <a:pathLst>
                                <a:path w="334" h="1203" extrusionOk="0">
                                  <a:moveTo>
                                    <a:pt x="167" y="0"/>
                                  </a:moveTo>
                                  <a:cubicBezTo>
                                    <a:pt x="72" y="0"/>
                                    <a:pt x="1" y="72"/>
                                    <a:pt x="1" y="167"/>
                                  </a:cubicBezTo>
                                  <a:lnTo>
                                    <a:pt x="1" y="1048"/>
                                  </a:lnTo>
                                  <a:cubicBezTo>
                                    <a:pt x="1" y="1131"/>
                                    <a:pt x="72" y="1203"/>
                                    <a:pt x="167" y="1203"/>
                                  </a:cubicBezTo>
                                  <a:cubicBezTo>
                                    <a:pt x="251" y="1203"/>
                                    <a:pt x="334" y="1131"/>
                                    <a:pt x="334" y="1048"/>
                                  </a:cubicBezTo>
                                  <a:lnTo>
                                    <a:pt x="334" y="155"/>
                                  </a:lnTo>
                                  <a:cubicBezTo>
                                    <a:pt x="334" y="60"/>
                                    <a:pt x="251" y="0"/>
                                    <a:pt x="167"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283" name="Google Shape;340;p20"/>
                          <wps:cNvSpPr>
                            <a:spLocks/>
                          </wps:cNvSpPr>
                          <wps:spPr bwMode="auto">
                            <a:xfrm>
                              <a:off x="315690" y="316454"/>
                              <a:ext cx="10249" cy="38291"/>
                            </a:xfrm>
                            <a:custGeom>
                              <a:avLst/>
                              <a:gdLst>
                                <a:gd name="T0" fmla="*/ 167 w 322"/>
                                <a:gd name="T1" fmla="*/ 0 h 1203"/>
                                <a:gd name="T2" fmla="*/ 0 w 322"/>
                                <a:gd name="T3" fmla="*/ 167 h 1203"/>
                                <a:gd name="T4" fmla="*/ 0 w 322"/>
                                <a:gd name="T5" fmla="*/ 1048 h 1203"/>
                                <a:gd name="T6" fmla="*/ 167 w 322"/>
                                <a:gd name="T7" fmla="*/ 1203 h 1203"/>
                                <a:gd name="T8" fmla="*/ 322 w 322"/>
                                <a:gd name="T9" fmla="*/ 1048 h 1203"/>
                                <a:gd name="T10" fmla="*/ 322 w 322"/>
                                <a:gd name="T11" fmla="*/ 155 h 1203"/>
                                <a:gd name="T12" fmla="*/ 167 w 322"/>
                                <a:gd name="T13" fmla="*/ 0 h 1203"/>
                              </a:gdLst>
                              <a:ahLst/>
                              <a:cxnLst>
                                <a:cxn ang="0">
                                  <a:pos x="T0" y="T1"/>
                                </a:cxn>
                                <a:cxn ang="0">
                                  <a:pos x="T2" y="T3"/>
                                </a:cxn>
                                <a:cxn ang="0">
                                  <a:pos x="T4" y="T5"/>
                                </a:cxn>
                                <a:cxn ang="0">
                                  <a:pos x="T6" y="T7"/>
                                </a:cxn>
                                <a:cxn ang="0">
                                  <a:pos x="T8" y="T9"/>
                                </a:cxn>
                                <a:cxn ang="0">
                                  <a:pos x="T10" y="T11"/>
                                </a:cxn>
                                <a:cxn ang="0">
                                  <a:pos x="T12" y="T13"/>
                                </a:cxn>
                              </a:cxnLst>
                              <a:rect l="0" t="0" r="r" b="b"/>
                              <a:pathLst>
                                <a:path w="322" h="1203" extrusionOk="0">
                                  <a:moveTo>
                                    <a:pt x="167" y="0"/>
                                  </a:moveTo>
                                  <a:cubicBezTo>
                                    <a:pt x="72" y="0"/>
                                    <a:pt x="0" y="72"/>
                                    <a:pt x="0" y="167"/>
                                  </a:cubicBezTo>
                                  <a:lnTo>
                                    <a:pt x="0" y="1048"/>
                                  </a:lnTo>
                                  <a:cubicBezTo>
                                    <a:pt x="0" y="1131"/>
                                    <a:pt x="72" y="1203"/>
                                    <a:pt x="167" y="1203"/>
                                  </a:cubicBezTo>
                                  <a:cubicBezTo>
                                    <a:pt x="250" y="1203"/>
                                    <a:pt x="322" y="1131"/>
                                    <a:pt x="322" y="1048"/>
                                  </a:cubicBezTo>
                                  <a:lnTo>
                                    <a:pt x="322" y="155"/>
                                  </a:lnTo>
                                  <a:cubicBezTo>
                                    <a:pt x="322" y="60"/>
                                    <a:pt x="262" y="0"/>
                                    <a:pt x="167"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284" name="Google Shape;341;p20"/>
                          <wps:cNvSpPr>
                            <a:spLocks/>
                          </wps:cNvSpPr>
                          <wps:spPr bwMode="auto">
                            <a:xfrm>
                              <a:off x="54939" y="0"/>
                              <a:ext cx="221378" cy="185346"/>
                            </a:xfrm>
                            <a:custGeom>
                              <a:avLst/>
                              <a:gdLst>
                                <a:gd name="T0" fmla="*/ 2406 w 6955"/>
                                <a:gd name="T1" fmla="*/ 4168 h 5823"/>
                                <a:gd name="T2" fmla="*/ 2311 w 6955"/>
                                <a:gd name="T3" fmla="*/ 4537 h 5823"/>
                                <a:gd name="T4" fmla="*/ 2085 w 6955"/>
                                <a:gd name="T5" fmla="*/ 4537 h 5823"/>
                                <a:gd name="T6" fmla="*/ 1727 w 6955"/>
                                <a:gd name="T7" fmla="*/ 4180 h 5823"/>
                                <a:gd name="T8" fmla="*/ 1727 w 6955"/>
                                <a:gd name="T9" fmla="*/ 4168 h 5823"/>
                                <a:gd name="T10" fmla="*/ 2406 w 6955"/>
                                <a:gd name="T11" fmla="*/ 4168 h 5823"/>
                                <a:gd name="T12" fmla="*/ 5573 w 6955"/>
                                <a:gd name="T13" fmla="*/ 358 h 5823"/>
                                <a:gd name="T14" fmla="*/ 5930 w 6955"/>
                                <a:gd name="T15" fmla="*/ 715 h 5823"/>
                                <a:gd name="T16" fmla="*/ 5930 w 6955"/>
                                <a:gd name="T17" fmla="*/ 3501 h 5823"/>
                                <a:gd name="T18" fmla="*/ 5573 w 6955"/>
                                <a:gd name="T19" fmla="*/ 3858 h 5823"/>
                                <a:gd name="T20" fmla="*/ 4168 w 6955"/>
                                <a:gd name="T21" fmla="*/ 3858 h 5823"/>
                                <a:gd name="T22" fmla="*/ 4085 w 6955"/>
                                <a:gd name="T23" fmla="*/ 3882 h 5823"/>
                                <a:gd name="T24" fmla="*/ 2537 w 6955"/>
                                <a:gd name="T25" fmla="*/ 5001 h 5823"/>
                                <a:gd name="T26" fmla="*/ 2537 w 6955"/>
                                <a:gd name="T27" fmla="*/ 5001 h 5823"/>
                                <a:gd name="T28" fmla="*/ 2775 w 6955"/>
                                <a:gd name="T29" fmla="*/ 4049 h 5823"/>
                                <a:gd name="T30" fmla="*/ 2739 w 6955"/>
                                <a:gd name="T31" fmla="*/ 3918 h 5823"/>
                                <a:gd name="T32" fmla="*/ 2608 w 6955"/>
                                <a:gd name="T33" fmla="*/ 3858 h 5823"/>
                                <a:gd name="T34" fmla="*/ 692 w 6955"/>
                                <a:gd name="T35" fmla="*/ 3858 h 5823"/>
                                <a:gd name="T36" fmla="*/ 334 w 6955"/>
                                <a:gd name="T37" fmla="*/ 3501 h 5823"/>
                                <a:gd name="T38" fmla="*/ 334 w 6955"/>
                                <a:gd name="T39" fmla="*/ 715 h 5823"/>
                                <a:gd name="T40" fmla="*/ 692 w 6955"/>
                                <a:gd name="T41" fmla="*/ 358 h 5823"/>
                                <a:gd name="T42" fmla="*/ 5573 w 6955"/>
                                <a:gd name="T43" fmla="*/ 358 h 5823"/>
                                <a:gd name="T44" fmla="*/ 6287 w 6955"/>
                                <a:gd name="T45" fmla="*/ 1025 h 5823"/>
                                <a:gd name="T46" fmla="*/ 6645 w 6955"/>
                                <a:gd name="T47" fmla="*/ 1382 h 5823"/>
                                <a:gd name="T48" fmla="*/ 6645 w 6955"/>
                                <a:gd name="T49" fmla="*/ 4180 h 5823"/>
                                <a:gd name="T50" fmla="*/ 6633 w 6955"/>
                                <a:gd name="T51" fmla="*/ 4180 h 5823"/>
                                <a:gd name="T52" fmla="*/ 6276 w 6955"/>
                                <a:gd name="T53" fmla="*/ 4537 h 5823"/>
                                <a:gd name="T54" fmla="*/ 4871 w 6955"/>
                                <a:gd name="T55" fmla="*/ 4537 h 5823"/>
                                <a:gd name="T56" fmla="*/ 4752 w 6955"/>
                                <a:gd name="T57" fmla="*/ 4597 h 5823"/>
                                <a:gd name="T58" fmla="*/ 4728 w 6955"/>
                                <a:gd name="T59" fmla="*/ 4727 h 5823"/>
                                <a:gd name="T60" fmla="*/ 4847 w 6955"/>
                                <a:gd name="T61" fmla="*/ 5406 h 5823"/>
                                <a:gd name="T62" fmla="*/ 4847 w 6955"/>
                                <a:gd name="T63" fmla="*/ 5406 h 5823"/>
                                <a:gd name="T64" fmla="*/ 3656 w 6955"/>
                                <a:gd name="T65" fmla="*/ 4597 h 5823"/>
                                <a:gd name="T66" fmla="*/ 4251 w 6955"/>
                                <a:gd name="T67" fmla="*/ 4168 h 5823"/>
                                <a:gd name="T68" fmla="*/ 5585 w 6955"/>
                                <a:gd name="T69" fmla="*/ 4168 h 5823"/>
                                <a:gd name="T70" fmla="*/ 6276 w 6955"/>
                                <a:gd name="T71" fmla="*/ 3489 h 5823"/>
                                <a:gd name="T72" fmla="*/ 6276 w 6955"/>
                                <a:gd name="T73" fmla="*/ 1025 h 5823"/>
                                <a:gd name="T74" fmla="*/ 6287 w 6955"/>
                                <a:gd name="T75" fmla="*/ 1025 h 5823"/>
                                <a:gd name="T76" fmla="*/ 692 w 6955"/>
                                <a:gd name="T77" fmla="*/ 1 h 5823"/>
                                <a:gd name="T78" fmla="*/ 1 w 6955"/>
                                <a:gd name="T79" fmla="*/ 691 h 5823"/>
                                <a:gd name="T80" fmla="*/ 1 w 6955"/>
                                <a:gd name="T81" fmla="*/ 3465 h 5823"/>
                                <a:gd name="T82" fmla="*/ 692 w 6955"/>
                                <a:gd name="T83" fmla="*/ 4156 h 5823"/>
                                <a:gd name="T84" fmla="*/ 1406 w 6955"/>
                                <a:gd name="T85" fmla="*/ 4156 h 5823"/>
                                <a:gd name="T86" fmla="*/ 1406 w 6955"/>
                                <a:gd name="T87" fmla="*/ 4168 h 5823"/>
                                <a:gd name="T88" fmla="*/ 2085 w 6955"/>
                                <a:gd name="T89" fmla="*/ 4858 h 5823"/>
                                <a:gd name="T90" fmla="*/ 2227 w 6955"/>
                                <a:gd name="T91" fmla="*/ 4858 h 5823"/>
                                <a:gd name="T92" fmla="*/ 2168 w 6955"/>
                                <a:gd name="T93" fmla="*/ 5120 h 5823"/>
                                <a:gd name="T94" fmla="*/ 2263 w 6955"/>
                                <a:gd name="T95" fmla="*/ 5394 h 5823"/>
                                <a:gd name="T96" fmla="*/ 2406 w 6955"/>
                                <a:gd name="T97" fmla="*/ 5430 h 5823"/>
                                <a:gd name="T98" fmla="*/ 2549 w 6955"/>
                                <a:gd name="T99" fmla="*/ 5394 h 5823"/>
                                <a:gd name="T100" fmla="*/ 3263 w 6955"/>
                                <a:gd name="T101" fmla="*/ 4870 h 5823"/>
                                <a:gd name="T102" fmla="*/ 3430 w 6955"/>
                                <a:gd name="T103" fmla="*/ 4870 h 5823"/>
                                <a:gd name="T104" fmla="*/ 4787 w 6955"/>
                                <a:gd name="T105" fmla="*/ 5775 h 5823"/>
                                <a:gd name="T106" fmla="*/ 4918 w 6955"/>
                                <a:gd name="T107" fmla="*/ 5823 h 5823"/>
                                <a:gd name="T108" fmla="*/ 5049 w 6955"/>
                                <a:gd name="T109" fmla="*/ 5775 h 5823"/>
                                <a:gd name="T110" fmla="*/ 5156 w 6955"/>
                                <a:gd name="T111" fmla="*/ 5525 h 5823"/>
                                <a:gd name="T112" fmla="*/ 5049 w 6955"/>
                                <a:gd name="T113" fmla="*/ 4870 h 5823"/>
                                <a:gd name="T114" fmla="*/ 6252 w 6955"/>
                                <a:gd name="T115" fmla="*/ 4870 h 5823"/>
                                <a:gd name="T116" fmla="*/ 6942 w 6955"/>
                                <a:gd name="T117" fmla="*/ 4180 h 5823"/>
                                <a:gd name="T118" fmla="*/ 6942 w 6955"/>
                                <a:gd name="T119" fmla="*/ 1406 h 5823"/>
                                <a:gd name="T120" fmla="*/ 6276 w 6955"/>
                                <a:gd name="T121" fmla="*/ 703 h 5823"/>
                                <a:gd name="T122" fmla="*/ 5573 w 6955"/>
                                <a:gd name="T123" fmla="*/ 1 h 5823"/>
                                <a:gd name="T124" fmla="*/ 692 w 6955"/>
                                <a:gd name="T125" fmla="*/ 1 h 58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6955" h="5823" extrusionOk="0">
                                  <a:moveTo>
                                    <a:pt x="2406" y="4168"/>
                                  </a:moveTo>
                                  <a:lnTo>
                                    <a:pt x="2311" y="4537"/>
                                  </a:lnTo>
                                  <a:lnTo>
                                    <a:pt x="2085" y="4537"/>
                                  </a:lnTo>
                                  <a:cubicBezTo>
                                    <a:pt x="1894" y="4537"/>
                                    <a:pt x="1727" y="4382"/>
                                    <a:pt x="1727" y="4180"/>
                                  </a:cubicBezTo>
                                  <a:lnTo>
                                    <a:pt x="1727" y="4168"/>
                                  </a:lnTo>
                                  <a:lnTo>
                                    <a:pt x="2406" y="4168"/>
                                  </a:lnTo>
                                  <a:close/>
                                  <a:moveTo>
                                    <a:pt x="5573" y="358"/>
                                  </a:moveTo>
                                  <a:cubicBezTo>
                                    <a:pt x="5764" y="358"/>
                                    <a:pt x="5930" y="525"/>
                                    <a:pt x="5930" y="715"/>
                                  </a:cubicBezTo>
                                  <a:lnTo>
                                    <a:pt x="5930" y="3501"/>
                                  </a:lnTo>
                                  <a:cubicBezTo>
                                    <a:pt x="5930" y="3692"/>
                                    <a:pt x="5764" y="3858"/>
                                    <a:pt x="5573" y="3858"/>
                                  </a:cubicBezTo>
                                  <a:lnTo>
                                    <a:pt x="4168" y="3858"/>
                                  </a:lnTo>
                                  <a:cubicBezTo>
                                    <a:pt x="4144" y="3858"/>
                                    <a:pt x="4097" y="3870"/>
                                    <a:pt x="4085" y="3882"/>
                                  </a:cubicBezTo>
                                  <a:lnTo>
                                    <a:pt x="2537" y="5001"/>
                                  </a:lnTo>
                                  <a:lnTo>
                                    <a:pt x="2775" y="4049"/>
                                  </a:lnTo>
                                  <a:cubicBezTo>
                                    <a:pt x="2787" y="4001"/>
                                    <a:pt x="2775" y="3942"/>
                                    <a:pt x="2739" y="3918"/>
                                  </a:cubicBezTo>
                                  <a:cubicBezTo>
                                    <a:pt x="2716" y="3870"/>
                                    <a:pt x="2668" y="3858"/>
                                    <a:pt x="2608" y="3858"/>
                                  </a:cubicBezTo>
                                  <a:lnTo>
                                    <a:pt x="692" y="3858"/>
                                  </a:lnTo>
                                  <a:cubicBezTo>
                                    <a:pt x="501" y="3858"/>
                                    <a:pt x="334" y="3692"/>
                                    <a:pt x="334" y="3501"/>
                                  </a:cubicBezTo>
                                  <a:lnTo>
                                    <a:pt x="334" y="715"/>
                                  </a:lnTo>
                                  <a:cubicBezTo>
                                    <a:pt x="334" y="525"/>
                                    <a:pt x="501" y="358"/>
                                    <a:pt x="692" y="358"/>
                                  </a:cubicBezTo>
                                  <a:lnTo>
                                    <a:pt x="5573" y="358"/>
                                  </a:lnTo>
                                  <a:close/>
                                  <a:moveTo>
                                    <a:pt x="6287" y="1025"/>
                                  </a:moveTo>
                                  <a:cubicBezTo>
                                    <a:pt x="6478" y="1025"/>
                                    <a:pt x="6645" y="1191"/>
                                    <a:pt x="6645" y="1382"/>
                                  </a:cubicBezTo>
                                  <a:lnTo>
                                    <a:pt x="6645" y="4180"/>
                                  </a:lnTo>
                                  <a:lnTo>
                                    <a:pt x="6633" y="4180"/>
                                  </a:lnTo>
                                  <a:cubicBezTo>
                                    <a:pt x="6633" y="4382"/>
                                    <a:pt x="6466" y="4537"/>
                                    <a:pt x="6276" y="4537"/>
                                  </a:cubicBezTo>
                                  <a:lnTo>
                                    <a:pt x="4871" y="4537"/>
                                  </a:lnTo>
                                  <a:cubicBezTo>
                                    <a:pt x="4823" y="4537"/>
                                    <a:pt x="4787" y="4561"/>
                                    <a:pt x="4752" y="4597"/>
                                  </a:cubicBezTo>
                                  <a:cubicBezTo>
                                    <a:pt x="4728" y="4632"/>
                                    <a:pt x="4704" y="4692"/>
                                    <a:pt x="4728" y="4727"/>
                                  </a:cubicBezTo>
                                  <a:lnTo>
                                    <a:pt x="4847" y="5406"/>
                                  </a:lnTo>
                                  <a:lnTo>
                                    <a:pt x="3656" y="4597"/>
                                  </a:lnTo>
                                  <a:lnTo>
                                    <a:pt x="4251" y="4168"/>
                                  </a:lnTo>
                                  <a:lnTo>
                                    <a:pt x="5585" y="4168"/>
                                  </a:lnTo>
                                  <a:cubicBezTo>
                                    <a:pt x="5954" y="4168"/>
                                    <a:pt x="6276" y="3858"/>
                                    <a:pt x="6276" y="3489"/>
                                  </a:cubicBezTo>
                                  <a:lnTo>
                                    <a:pt x="6276" y="1025"/>
                                  </a:lnTo>
                                  <a:lnTo>
                                    <a:pt x="6287" y="1025"/>
                                  </a:lnTo>
                                  <a:close/>
                                  <a:moveTo>
                                    <a:pt x="692" y="1"/>
                                  </a:moveTo>
                                  <a:cubicBezTo>
                                    <a:pt x="322" y="1"/>
                                    <a:pt x="1" y="310"/>
                                    <a:pt x="1" y="691"/>
                                  </a:cubicBezTo>
                                  <a:lnTo>
                                    <a:pt x="1" y="3465"/>
                                  </a:lnTo>
                                  <a:cubicBezTo>
                                    <a:pt x="1" y="3846"/>
                                    <a:pt x="322" y="4156"/>
                                    <a:pt x="692" y="4156"/>
                                  </a:cubicBezTo>
                                  <a:lnTo>
                                    <a:pt x="1406" y="4156"/>
                                  </a:lnTo>
                                  <a:lnTo>
                                    <a:pt x="1406" y="4168"/>
                                  </a:lnTo>
                                  <a:cubicBezTo>
                                    <a:pt x="1406" y="4537"/>
                                    <a:pt x="1715" y="4858"/>
                                    <a:pt x="2085" y="4858"/>
                                  </a:cubicBezTo>
                                  <a:lnTo>
                                    <a:pt x="2227" y="4858"/>
                                  </a:lnTo>
                                  <a:lnTo>
                                    <a:pt x="2168" y="5120"/>
                                  </a:lnTo>
                                  <a:cubicBezTo>
                                    <a:pt x="2132" y="5228"/>
                                    <a:pt x="2180" y="5335"/>
                                    <a:pt x="2263" y="5394"/>
                                  </a:cubicBezTo>
                                  <a:cubicBezTo>
                                    <a:pt x="2311" y="5418"/>
                                    <a:pt x="2358" y="5430"/>
                                    <a:pt x="2406" y="5430"/>
                                  </a:cubicBezTo>
                                  <a:cubicBezTo>
                                    <a:pt x="2442" y="5430"/>
                                    <a:pt x="2501" y="5418"/>
                                    <a:pt x="2549" y="5394"/>
                                  </a:cubicBezTo>
                                  <a:lnTo>
                                    <a:pt x="3263" y="4870"/>
                                  </a:lnTo>
                                  <a:lnTo>
                                    <a:pt x="3430" y="4870"/>
                                  </a:lnTo>
                                  <a:lnTo>
                                    <a:pt x="4787" y="5775"/>
                                  </a:lnTo>
                                  <a:cubicBezTo>
                                    <a:pt x="4823" y="5811"/>
                                    <a:pt x="4871" y="5823"/>
                                    <a:pt x="4918" y="5823"/>
                                  </a:cubicBezTo>
                                  <a:cubicBezTo>
                                    <a:pt x="4954" y="5823"/>
                                    <a:pt x="5002" y="5811"/>
                                    <a:pt x="5049" y="5775"/>
                                  </a:cubicBezTo>
                                  <a:cubicBezTo>
                                    <a:pt x="5144" y="5716"/>
                                    <a:pt x="5180" y="5632"/>
                                    <a:pt x="5156" y="5525"/>
                                  </a:cubicBezTo>
                                  <a:lnTo>
                                    <a:pt x="5049" y="4870"/>
                                  </a:lnTo>
                                  <a:lnTo>
                                    <a:pt x="6252" y="4870"/>
                                  </a:lnTo>
                                  <a:cubicBezTo>
                                    <a:pt x="6633" y="4870"/>
                                    <a:pt x="6942" y="4561"/>
                                    <a:pt x="6942" y="4180"/>
                                  </a:cubicBezTo>
                                  <a:lnTo>
                                    <a:pt x="6942" y="1406"/>
                                  </a:lnTo>
                                  <a:cubicBezTo>
                                    <a:pt x="6954" y="1013"/>
                                    <a:pt x="6645" y="703"/>
                                    <a:pt x="6276" y="703"/>
                                  </a:cubicBezTo>
                                  <a:cubicBezTo>
                                    <a:pt x="6252" y="310"/>
                                    <a:pt x="5954" y="1"/>
                                    <a:pt x="5573" y="1"/>
                                  </a:cubicBezTo>
                                  <a:lnTo>
                                    <a:pt x="692"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285" name="Google Shape;342;p20"/>
                          <wps:cNvSpPr>
                            <a:spLocks/>
                          </wps:cNvSpPr>
                          <wps:spPr bwMode="auto">
                            <a:xfrm>
                              <a:off x="93994" y="33740"/>
                              <a:ext cx="26928" cy="10249"/>
                            </a:xfrm>
                            <a:custGeom>
                              <a:avLst/>
                              <a:gdLst>
                                <a:gd name="T0" fmla="*/ 167 w 846"/>
                                <a:gd name="T1" fmla="*/ 0 h 322"/>
                                <a:gd name="T2" fmla="*/ 0 w 846"/>
                                <a:gd name="T3" fmla="*/ 167 h 322"/>
                                <a:gd name="T4" fmla="*/ 167 w 846"/>
                                <a:gd name="T5" fmla="*/ 322 h 322"/>
                                <a:gd name="T6" fmla="*/ 679 w 846"/>
                                <a:gd name="T7" fmla="*/ 322 h 322"/>
                                <a:gd name="T8" fmla="*/ 846 w 846"/>
                                <a:gd name="T9" fmla="*/ 167 h 322"/>
                                <a:gd name="T10" fmla="*/ 679 w 846"/>
                                <a:gd name="T11" fmla="*/ 0 h 322"/>
                                <a:gd name="T12" fmla="*/ 167 w 846"/>
                                <a:gd name="T13" fmla="*/ 0 h 322"/>
                              </a:gdLst>
                              <a:ahLst/>
                              <a:cxnLst>
                                <a:cxn ang="0">
                                  <a:pos x="T0" y="T1"/>
                                </a:cxn>
                                <a:cxn ang="0">
                                  <a:pos x="T2" y="T3"/>
                                </a:cxn>
                                <a:cxn ang="0">
                                  <a:pos x="T4" y="T5"/>
                                </a:cxn>
                                <a:cxn ang="0">
                                  <a:pos x="T6" y="T7"/>
                                </a:cxn>
                                <a:cxn ang="0">
                                  <a:pos x="T8" y="T9"/>
                                </a:cxn>
                                <a:cxn ang="0">
                                  <a:pos x="T10" y="T11"/>
                                </a:cxn>
                                <a:cxn ang="0">
                                  <a:pos x="T12" y="T13"/>
                                </a:cxn>
                              </a:cxnLst>
                              <a:rect l="0" t="0" r="r" b="b"/>
                              <a:pathLst>
                                <a:path w="846" h="322" extrusionOk="0">
                                  <a:moveTo>
                                    <a:pt x="167" y="0"/>
                                  </a:moveTo>
                                  <a:cubicBezTo>
                                    <a:pt x="72" y="0"/>
                                    <a:pt x="0" y="72"/>
                                    <a:pt x="0" y="167"/>
                                  </a:cubicBezTo>
                                  <a:cubicBezTo>
                                    <a:pt x="0" y="250"/>
                                    <a:pt x="72" y="322"/>
                                    <a:pt x="167" y="322"/>
                                  </a:cubicBezTo>
                                  <a:lnTo>
                                    <a:pt x="679" y="322"/>
                                  </a:lnTo>
                                  <a:cubicBezTo>
                                    <a:pt x="774" y="322"/>
                                    <a:pt x="846" y="250"/>
                                    <a:pt x="846" y="167"/>
                                  </a:cubicBezTo>
                                  <a:cubicBezTo>
                                    <a:pt x="846" y="72"/>
                                    <a:pt x="774" y="0"/>
                                    <a:pt x="679" y="0"/>
                                  </a:cubicBezTo>
                                  <a:lnTo>
                                    <a:pt x="167" y="0"/>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286" name="Google Shape;343;p20"/>
                          <wps:cNvSpPr>
                            <a:spLocks/>
                          </wps:cNvSpPr>
                          <wps:spPr bwMode="auto">
                            <a:xfrm>
                              <a:off x="132636" y="33740"/>
                              <a:ext cx="82663" cy="10249"/>
                            </a:xfrm>
                            <a:custGeom>
                              <a:avLst/>
                              <a:gdLst>
                                <a:gd name="T0" fmla="*/ 167 w 2597"/>
                                <a:gd name="T1" fmla="*/ 0 h 322"/>
                                <a:gd name="T2" fmla="*/ 1 w 2597"/>
                                <a:gd name="T3" fmla="*/ 167 h 322"/>
                                <a:gd name="T4" fmla="*/ 167 w 2597"/>
                                <a:gd name="T5" fmla="*/ 322 h 322"/>
                                <a:gd name="T6" fmla="*/ 2430 w 2597"/>
                                <a:gd name="T7" fmla="*/ 322 h 322"/>
                                <a:gd name="T8" fmla="*/ 2596 w 2597"/>
                                <a:gd name="T9" fmla="*/ 167 h 322"/>
                                <a:gd name="T10" fmla="*/ 2430 w 2597"/>
                                <a:gd name="T11" fmla="*/ 0 h 322"/>
                                <a:gd name="T12" fmla="*/ 167 w 2597"/>
                                <a:gd name="T13" fmla="*/ 0 h 322"/>
                              </a:gdLst>
                              <a:ahLst/>
                              <a:cxnLst>
                                <a:cxn ang="0">
                                  <a:pos x="T0" y="T1"/>
                                </a:cxn>
                                <a:cxn ang="0">
                                  <a:pos x="T2" y="T3"/>
                                </a:cxn>
                                <a:cxn ang="0">
                                  <a:pos x="T4" y="T5"/>
                                </a:cxn>
                                <a:cxn ang="0">
                                  <a:pos x="T6" y="T7"/>
                                </a:cxn>
                                <a:cxn ang="0">
                                  <a:pos x="T8" y="T9"/>
                                </a:cxn>
                                <a:cxn ang="0">
                                  <a:pos x="T10" y="T11"/>
                                </a:cxn>
                                <a:cxn ang="0">
                                  <a:pos x="T12" y="T13"/>
                                </a:cxn>
                              </a:cxnLst>
                              <a:rect l="0" t="0" r="r" b="b"/>
                              <a:pathLst>
                                <a:path w="2597" h="322" extrusionOk="0">
                                  <a:moveTo>
                                    <a:pt x="167" y="0"/>
                                  </a:moveTo>
                                  <a:cubicBezTo>
                                    <a:pt x="84" y="0"/>
                                    <a:pt x="1" y="72"/>
                                    <a:pt x="1" y="167"/>
                                  </a:cubicBezTo>
                                  <a:cubicBezTo>
                                    <a:pt x="1" y="250"/>
                                    <a:pt x="84" y="322"/>
                                    <a:pt x="167" y="322"/>
                                  </a:cubicBezTo>
                                  <a:lnTo>
                                    <a:pt x="2430" y="322"/>
                                  </a:lnTo>
                                  <a:cubicBezTo>
                                    <a:pt x="2525" y="322"/>
                                    <a:pt x="2596" y="250"/>
                                    <a:pt x="2596" y="167"/>
                                  </a:cubicBezTo>
                                  <a:cubicBezTo>
                                    <a:pt x="2596" y="72"/>
                                    <a:pt x="2525" y="0"/>
                                    <a:pt x="2430" y="0"/>
                                  </a:cubicBezTo>
                                  <a:lnTo>
                                    <a:pt x="167" y="0"/>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287" name="Google Shape;344;p20"/>
                          <wps:cNvSpPr>
                            <a:spLocks/>
                          </wps:cNvSpPr>
                          <wps:spPr bwMode="auto">
                            <a:xfrm>
                              <a:off x="93994" y="61018"/>
                              <a:ext cx="121304" cy="10631"/>
                            </a:xfrm>
                            <a:custGeom>
                              <a:avLst/>
                              <a:gdLst>
                                <a:gd name="T0" fmla="*/ 167 w 3811"/>
                                <a:gd name="T1" fmla="*/ 1 h 334"/>
                                <a:gd name="T2" fmla="*/ 0 w 3811"/>
                                <a:gd name="T3" fmla="*/ 167 h 334"/>
                                <a:gd name="T4" fmla="*/ 167 w 3811"/>
                                <a:gd name="T5" fmla="*/ 334 h 334"/>
                                <a:gd name="T6" fmla="*/ 3644 w 3811"/>
                                <a:gd name="T7" fmla="*/ 334 h 334"/>
                                <a:gd name="T8" fmla="*/ 3810 w 3811"/>
                                <a:gd name="T9" fmla="*/ 167 h 334"/>
                                <a:gd name="T10" fmla="*/ 3644 w 3811"/>
                                <a:gd name="T11" fmla="*/ 1 h 334"/>
                                <a:gd name="T12" fmla="*/ 167 w 3811"/>
                                <a:gd name="T13" fmla="*/ 1 h 334"/>
                              </a:gdLst>
                              <a:ahLst/>
                              <a:cxnLst>
                                <a:cxn ang="0">
                                  <a:pos x="T0" y="T1"/>
                                </a:cxn>
                                <a:cxn ang="0">
                                  <a:pos x="T2" y="T3"/>
                                </a:cxn>
                                <a:cxn ang="0">
                                  <a:pos x="T4" y="T5"/>
                                </a:cxn>
                                <a:cxn ang="0">
                                  <a:pos x="T6" y="T7"/>
                                </a:cxn>
                                <a:cxn ang="0">
                                  <a:pos x="T8" y="T9"/>
                                </a:cxn>
                                <a:cxn ang="0">
                                  <a:pos x="T10" y="T11"/>
                                </a:cxn>
                                <a:cxn ang="0">
                                  <a:pos x="T12" y="T13"/>
                                </a:cxn>
                              </a:cxnLst>
                              <a:rect l="0" t="0" r="r" b="b"/>
                              <a:pathLst>
                                <a:path w="3811" h="334" extrusionOk="0">
                                  <a:moveTo>
                                    <a:pt x="167" y="1"/>
                                  </a:moveTo>
                                  <a:cubicBezTo>
                                    <a:pt x="72" y="1"/>
                                    <a:pt x="0" y="84"/>
                                    <a:pt x="0" y="167"/>
                                  </a:cubicBezTo>
                                  <a:cubicBezTo>
                                    <a:pt x="0" y="263"/>
                                    <a:pt x="72" y="334"/>
                                    <a:pt x="167" y="334"/>
                                  </a:cubicBezTo>
                                  <a:lnTo>
                                    <a:pt x="3644" y="334"/>
                                  </a:lnTo>
                                  <a:cubicBezTo>
                                    <a:pt x="3739" y="334"/>
                                    <a:pt x="3810" y="263"/>
                                    <a:pt x="3810" y="167"/>
                                  </a:cubicBezTo>
                                  <a:cubicBezTo>
                                    <a:pt x="3810" y="84"/>
                                    <a:pt x="3739" y="1"/>
                                    <a:pt x="3644" y="1"/>
                                  </a:cubicBezTo>
                                  <a:lnTo>
                                    <a:pt x="167"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288" name="Google Shape;345;p20"/>
                          <wps:cNvSpPr>
                            <a:spLocks/>
                          </wps:cNvSpPr>
                          <wps:spPr bwMode="auto">
                            <a:xfrm>
                              <a:off x="93994" y="89060"/>
                              <a:ext cx="82249" cy="10663"/>
                            </a:xfrm>
                            <a:custGeom>
                              <a:avLst/>
                              <a:gdLst>
                                <a:gd name="T0" fmla="*/ 155 w 2584"/>
                                <a:gd name="T1" fmla="*/ 1 h 335"/>
                                <a:gd name="T2" fmla="*/ 0 w 2584"/>
                                <a:gd name="T3" fmla="*/ 167 h 335"/>
                                <a:gd name="T4" fmla="*/ 155 w 2584"/>
                                <a:gd name="T5" fmla="*/ 334 h 335"/>
                                <a:gd name="T6" fmla="*/ 2429 w 2584"/>
                                <a:gd name="T7" fmla="*/ 334 h 335"/>
                                <a:gd name="T8" fmla="*/ 2584 w 2584"/>
                                <a:gd name="T9" fmla="*/ 167 h 335"/>
                                <a:gd name="T10" fmla="*/ 2429 w 2584"/>
                                <a:gd name="T11" fmla="*/ 1 h 335"/>
                                <a:gd name="T12" fmla="*/ 155 w 2584"/>
                                <a:gd name="T13" fmla="*/ 1 h 335"/>
                              </a:gdLst>
                              <a:ahLst/>
                              <a:cxnLst>
                                <a:cxn ang="0">
                                  <a:pos x="T0" y="T1"/>
                                </a:cxn>
                                <a:cxn ang="0">
                                  <a:pos x="T2" y="T3"/>
                                </a:cxn>
                                <a:cxn ang="0">
                                  <a:pos x="T4" y="T5"/>
                                </a:cxn>
                                <a:cxn ang="0">
                                  <a:pos x="T6" y="T7"/>
                                </a:cxn>
                                <a:cxn ang="0">
                                  <a:pos x="T8" y="T9"/>
                                </a:cxn>
                                <a:cxn ang="0">
                                  <a:pos x="T10" y="T11"/>
                                </a:cxn>
                                <a:cxn ang="0">
                                  <a:pos x="T12" y="T13"/>
                                </a:cxn>
                              </a:cxnLst>
                              <a:rect l="0" t="0" r="r" b="b"/>
                              <a:pathLst>
                                <a:path w="2584" h="335" extrusionOk="0">
                                  <a:moveTo>
                                    <a:pt x="155" y="1"/>
                                  </a:moveTo>
                                  <a:cubicBezTo>
                                    <a:pt x="72" y="1"/>
                                    <a:pt x="0" y="72"/>
                                    <a:pt x="0" y="167"/>
                                  </a:cubicBezTo>
                                  <a:cubicBezTo>
                                    <a:pt x="0" y="251"/>
                                    <a:pt x="72" y="334"/>
                                    <a:pt x="155" y="334"/>
                                  </a:cubicBezTo>
                                  <a:lnTo>
                                    <a:pt x="2429" y="334"/>
                                  </a:lnTo>
                                  <a:cubicBezTo>
                                    <a:pt x="2513" y="334"/>
                                    <a:pt x="2584" y="251"/>
                                    <a:pt x="2584" y="167"/>
                                  </a:cubicBezTo>
                                  <a:cubicBezTo>
                                    <a:pt x="2584" y="72"/>
                                    <a:pt x="2513" y="1"/>
                                    <a:pt x="2429" y="1"/>
                                  </a:cubicBezTo>
                                  <a:lnTo>
                                    <a:pt x="155"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289" name="Google Shape;346;p20"/>
                          <wps:cNvSpPr>
                            <a:spLocks/>
                          </wps:cNvSpPr>
                          <wps:spPr bwMode="auto">
                            <a:xfrm>
                              <a:off x="188339" y="89060"/>
                              <a:ext cx="26960" cy="10663"/>
                            </a:xfrm>
                            <a:custGeom>
                              <a:avLst/>
                              <a:gdLst>
                                <a:gd name="T0" fmla="*/ 156 w 847"/>
                                <a:gd name="T1" fmla="*/ 1 h 335"/>
                                <a:gd name="T2" fmla="*/ 1 w 847"/>
                                <a:gd name="T3" fmla="*/ 167 h 335"/>
                                <a:gd name="T4" fmla="*/ 156 w 847"/>
                                <a:gd name="T5" fmla="*/ 334 h 335"/>
                                <a:gd name="T6" fmla="*/ 680 w 847"/>
                                <a:gd name="T7" fmla="*/ 334 h 335"/>
                                <a:gd name="T8" fmla="*/ 846 w 847"/>
                                <a:gd name="T9" fmla="*/ 167 h 335"/>
                                <a:gd name="T10" fmla="*/ 680 w 847"/>
                                <a:gd name="T11" fmla="*/ 1 h 335"/>
                                <a:gd name="T12" fmla="*/ 156 w 847"/>
                                <a:gd name="T13" fmla="*/ 1 h 335"/>
                              </a:gdLst>
                              <a:ahLst/>
                              <a:cxnLst>
                                <a:cxn ang="0">
                                  <a:pos x="T0" y="T1"/>
                                </a:cxn>
                                <a:cxn ang="0">
                                  <a:pos x="T2" y="T3"/>
                                </a:cxn>
                                <a:cxn ang="0">
                                  <a:pos x="T4" y="T5"/>
                                </a:cxn>
                                <a:cxn ang="0">
                                  <a:pos x="T6" y="T7"/>
                                </a:cxn>
                                <a:cxn ang="0">
                                  <a:pos x="T8" y="T9"/>
                                </a:cxn>
                                <a:cxn ang="0">
                                  <a:pos x="T10" y="T11"/>
                                </a:cxn>
                                <a:cxn ang="0">
                                  <a:pos x="T12" y="T13"/>
                                </a:cxn>
                              </a:cxnLst>
                              <a:rect l="0" t="0" r="r" b="b"/>
                              <a:pathLst>
                                <a:path w="847" h="335" extrusionOk="0">
                                  <a:moveTo>
                                    <a:pt x="156" y="1"/>
                                  </a:moveTo>
                                  <a:cubicBezTo>
                                    <a:pt x="72" y="1"/>
                                    <a:pt x="1" y="72"/>
                                    <a:pt x="1" y="167"/>
                                  </a:cubicBezTo>
                                  <a:cubicBezTo>
                                    <a:pt x="1" y="251"/>
                                    <a:pt x="72" y="334"/>
                                    <a:pt x="156" y="334"/>
                                  </a:cubicBezTo>
                                  <a:lnTo>
                                    <a:pt x="680" y="334"/>
                                  </a:lnTo>
                                  <a:cubicBezTo>
                                    <a:pt x="775" y="334"/>
                                    <a:pt x="846" y="251"/>
                                    <a:pt x="846" y="167"/>
                                  </a:cubicBezTo>
                                  <a:cubicBezTo>
                                    <a:pt x="846" y="72"/>
                                    <a:pt x="775" y="1"/>
                                    <a:pt x="680" y="1"/>
                                  </a:cubicBezTo>
                                  <a:lnTo>
                                    <a:pt x="156"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g:wgp>
                  </a:graphicData>
                </a:graphic>
              </wp:inline>
            </w:drawing>
          </mc:Choice>
          <mc:Fallback>
            <w:pict>
              <v:group id="_x0000_s2245" style="width:451.3pt;height:36.4pt;mso-position-horizontal-relative:char;mso-position-vertical-relative:line" coordorigin="-1619" coordsize="61055,4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">
                <v:group id="Group 256605" o:spid="_x0000_s2246" style="position:absolute;left:-1619;width:61055;height:4927" coordorigin="-1658,159" coordsize="62550,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n3Fw7IAAAA&#10;3wAAAA8AAAAAAAAAAAAAAAAAqgIAAGRycy9kb3ducmV2LnhtbFBLBQYAAAAABAAEAPoAAACfAwAA&#10;AAA=&#10;">
                  <v:group id="Group 256606" o:spid="_x0000_s2247" style="position:absolute;left:44009;top:159;width:16882;height:5058" coordorigin="35684,223" coordsize="24628,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ruylcQAAADfAAAA&#10;DwAAAAAAAAAAAAAAAACqAgAAZHJzL2Rvd25yZXYueG1sUEsFBgAAAAAEAAQA+gAAAJsDAAAAAA==&#10;">
                    <v:roundrect id="Rectangle: Rounded Corners 55" o:spid="_x0000_s2248" style="position:absolute;left:35684;top:223;width:24629;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eExcYA&#10;AADfAAAADwAAAGRycy9kb3ducmV2LnhtbESP3WrCQBSE7wu+w3KE3hTdVEiU6CpSLPSy/jzAIXtM&#10;otmzcXeNqU/fFQQvh5n5hlmsetOIjpyvLSv4HCcgiAuray4VHPbfoxkIH5A1NpZJwR95WC0HbwvM&#10;tb3xlrpdKEWEsM9RQRVCm0vpi4oM+rFtiaN3tM5giNKVUju8Rbhp5CRJMmmw5rhQYUtfFRXn3dUo&#10;OE3305nd4N0kv/e1u3ykXV2mSr0P+/UcRKA+vMLP9o9WMEmzNMvg8Sd+Abn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KeExcYAAADfAAAADwAAAAAAAAAAAAAAAACYAgAAZHJz&#10;L2Rvd25yZXYueG1sUEsFBgAAAAAEAAQA9QAAAIsDAAAAAA==&#10;" fillcolor="#7030a0" stroked="f" strokeweight="1pt">
                      <v:stroke joinstyle="miter"/>
                      <v:textbox inset=",0">
                        <w:txbxContent>
                          <w:p w:rsidR="00FC7E58" w:rsidRPr="00BB0D09" w:rsidRDefault="00FC7E58" w:rsidP="000D0CA1">
                            <w:pPr>
                              <w:pStyle w:val="NoSpacing"/>
                              <w:rPr>
                                <w:b/>
                                <w:color w:val="FFFFFF" w:themeColor="background1"/>
                              </w:rPr>
                            </w:pPr>
                            <w:r>
                              <w:rPr>
                                <w:rFonts w:hint="cs"/>
                                <w:rtl/>
                                <w:lang w:bidi="ar-SY"/>
                              </w:rPr>
                              <w:t xml:space="preserve">       </w:t>
                            </w:r>
                            <w:r w:rsidRPr="00BB0D09">
                              <w:rPr>
                                <w:rFonts w:hint="cs"/>
                                <w:color w:val="FFFFFF" w:themeColor="background1"/>
                                <w:rtl/>
                                <w:lang w:bidi="ar-SY"/>
                              </w:rPr>
                              <w:t>عزيزي المدرّب:</w:t>
                            </w:r>
                          </w:p>
                        </w:txbxContent>
                      </v:textbox>
                    </v:roundrect>
                    <v:oval id="Oval 61" o:spid="_x0000_s2249" style="position:absolute;left:53438;top:734;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eEjscA&#10;AADfAAAADwAAAGRycy9kb3ducmV2LnhtbESPQWvCQBSE70L/w/KE3nSjsLFGV5HSQi85qOnB2yP7&#10;TILZtyG7NfHfdwsFj8PMfMNs96NtxZ163zjWsJgnIIhLZxquNBTnz9kbCB+QDbaOScODPOx3L5Mt&#10;ZsYNfKT7KVQiQthnqKEOocuk9GVNFv3cdcTRu7reYoiyr6TpcYhw28plkqTSYsNxocaO3msqb6cf&#10;q8Ekq0aZQuXX4jDkD3VZy4/vXOvX6XjYgAg0hmf4v/1lNCxVqtIV/P2JX0D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mXhI7HAAAA3wAAAA8AAAAAAAAAAAAAAAAAmAIAAGRy&#10;cy9kb3ducmV2LnhtbFBLBQYAAAAABAAEAPUAAACMAwAAAAA=&#10;" fillcolor="#272727 [2749]" stroked="f" strokeweight="1pt">
                      <v:stroke joinstyle="miter"/>
                      <v:shadow on="t" color="black" opacity="26213f" origin=",-.5" offset="0,3pt"/>
                    </v:oval>
                  </v:group>
                  <v:rect id="Rectangle 256609" o:spid="_x0000_s2250" style="position:absolute;left:-1658;top:4929;width:50526;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7bb8UA&#10;AADfAAAADwAAAGRycy9kb3ducmV2LnhtbERPz2vCMBS+D/wfwhO8zXRFi6tNZRtMvDhQB+Lt0Tzb&#10;uualJFG7/345DDx+fL+L1WA6cSPnW8sKXqYJCOLK6pZrBd+Hz+cFCB+QNXaWScEveViVo6cCc23v&#10;vKPbPtQihrDPUUETQp9L6auGDPqp7Ykjd7bOYIjQ1VI7vMdw08k0STJpsOXY0GBPHw1VP/urUeDW&#10;x2w2q8zryaXb/v1rt9WnS1BqMh7eliACDeEh/ndvtIJ0ns2zODj+iV9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TttvxQAAAN8AAAAPAAAAAAAAAAAAAAAAAJgCAABkcnMv&#10;ZG93bnJldi54bWxQSwUGAAAAAAQABAD1AAAAigMAAAAA&#10;" fillcolor="#7030a0" stroked="f" strokeweight="1pt"/>
                </v:group>
                <v:group id="Google Shape;333;p20" o:spid="_x0000_s2251" style="position:absolute;left:55626;top:1238;width:2443;height:2444" coordsize="354364,3547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f2uJDIAAAA&#10;3wAAAA8AAAAAAAAAAAAAAAAAqgIAAGRycy9kb3ducmV2LnhtbFBLBQYAAAAABAAEAPoAAACfAwAA&#10;AAA=&#10;">
                  <v:shape id="Google Shape;334;p20" o:spid="_x0000_s2252" style="position:absolute;top:155108;width:132667;height:199288;visibility:visible;mso-wrap-style:square;v-text-anchor:middle" coordsize="4168,6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CnAscA&#10;AADfAAAADwAAAGRycy9kb3ducmV2LnhtbESP32rCMBTG74W9QzgDb2SmFutGZxSxDBxDQbcHOGvO&#10;2tLmpCSZdj79ciF4+fH947dcD6YTZ3K+saxgNk1AEJdWN1wp+Pp8e3oB4QOyxs4yKfgjD+vVw2iJ&#10;ubYXPtL5FCoRR9jnqKAOoc+l9GVNBv3U9sTR+7HOYIjSVVI7vMRx08k0SRbSYMPxocaetjWV7enX&#10;KDjMzXfyPslQ0t62xUdbXE11VWr8OGxeQQQawj18a++0gjRbZM+RIPJEFpC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xwpwLHAAAA3wAAAA8AAAAAAAAAAAAAAAAAmAIAAGRy&#10;cy9kb3ducmV2LnhtbFBLBQYAAAAABAAEAPUAAACMAwAAAAA=&#10;" path="m2102,325v45,,89,6,137,18c2953,402,3501,1021,3501,1748v,690,167,1333,310,1666l3811,3438v-179,96,-501,298,-1036,393l2775,3795r,-333c2977,3343,3156,3164,3299,2938v214,-393,142,-917,-203,-1226c2858,1486,2429,1236,1751,1236v-48,,-95,12,-119,35l1286,1617v-59,59,-59,166,,226c1316,1873,1358,1887,1400,1887v41,,83,-14,113,-44l1810,1545v429,12,786,143,1072,405c3120,2152,3156,2510,3013,2783v-191,322,-536,536,-929,536c1513,3319,1036,2843,1036,2260v,-96,-83,-167,-166,-167c774,2093,703,2164,703,2260v,500,286,964,702,1202l1405,3795r,36c858,3712,524,3534,393,3438v,,-11,,,-24c524,3081,691,2438,703,1748,703,1021,1275,402,1965,343v48,-12,92,-18,137,-18xm2429,3581r,191c2429,3974,2537,4153,2715,4236r107,60c2668,4546,2382,4712,2072,4712v-297,,-583,-166,-738,-416l1429,4236v179,-83,286,-262,286,-464l1715,3581v119,36,238,48,357,48c2191,3629,2310,3617,2429,3581xm2072,v-56,,-113,3,-166,9c1036,81,346,855,346,1748v,643,-143,1238,-286,1547c1,3450,48,3617,179,3700v143,95,405,250,857,393l382,4415c143,4534,1,4772,1,5022r,1071c1,6189,84,6260,167,6260v95,,167,-71,167,-167l334,5022v,-131,71,-250,190,-322l1048,4450v227,357,608,596,1036,596c2525,5046,2906,4819,3132,4450r524,250c3775,4760,3846,4879,3846,5022r,1071c3846,6189,3918,6260,4013,6260v83,,155,-71,155,-167l4168,5022v-12,-250,-155,-488,-393,-607l3120,4093v429,-119,714,-286,845,-393c4096,3617,4144,3450,4084,3295,3953,2986,3799,2391,3799,1748,3799,855,3096,81,2239,9,2185,3,2129,,2072,xe" fillcolor="white [3212]" stroked="f">
                    <v:path arrowok="t" o:extrusionok="f" o:connecttype="custom" o:connectlocs="71267,10918;121304,108668;88328,121941;88328,110196;98545,54493;51946,40456;40933,58663;48159,58663;91734,62069;66334,105644;27692,66620;44721,110196;44721,121941;12509,108668;62546,10918;77315,113983;86418,134832;65952,149983;45485,134832;54588,113983;77315,113983;60668,286;1910,104880;32976,130280;32,159851;5316,199256;10631,159851;33358,141644;99691,141644;122418,159851;127733,199256;132667,159851;99309,130280;129993,104880;71267,286" o:connectangles="0,0,0,0,0,0,0,0,0,0,0,0,0,0,0,0,0,0,0,0,0,0,0,0,0,0,0,0,0,0,0,0,0,0,0"/>
                  </v:shape>
                  <v:shape id="Google Shape;335;p20" o:spid="_x0000_s2253" style="position:absolute;left:21995;top:321769;width:10249;height:32626;visibility:visible;mso-wrap-style:square;v-text-anchor:middle" coordsize="322,1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9P8UA&#10;AADfAAAADwAAAGRycy9kb3ducmV2LnhtbESPQWuDQBSE74X8h+UVeilxjakmtW5CKTTkqknuD/dF&#10;pe5bcbfR/vtuIdDjMDPfMMV+Nr240eg6ywpWUQyCuLa640bB+fS53IJwHlljb5kU/JCD/W7xUGCu&#10;7cQl3SrfiABhl6OC1vshl9LVLRl0kR2Ig3e1o0Ef5NhIPeIU4KaXSRxn0mDHYaHFgT5aqr+qb6Ng&#10;2lzKck12Wr9ax+fq+ZiZw4tST4/z+xsIT7P/D9/bR60gSbN0k8Dfn/AF5O4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v70/xQAAAN8AAAAPAAAAAAAAAAAAAAAAAJgCAABkcnMv&#10;ZG93bnJldi54bWxQSwUGAAAAAAQABAD1AAAAigMAAAAA&#10;" path="m167,c72,,,72,,167l,857v,96,72,167,167,167c250,1024,322,953,322,857r,-690c322,72,250,,167,xe" fillcolor="white [3212]" stroked="f">
                    <v:path arrowok="t" o:extrusionok="f" o:connecttype="custom" o:connectlocs="5315,0;0,5316;0,27279;5315,32594;10249,27279;10249,5316;5315,0" o:connectangles="0,0,0,0,0,0,0"/>
                  </v:shape>
                  <v:shape id="Google Shape;336;p20" o:spid="_x0000_s2254" style="position:absolute;left:99660;top:321769;width:10281;height:32626;visibility:visible;mso-wrap-style:square;v-text-anchor:middle" coordsize="323,1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ckKsYA&#10;AADfAAAADwAAAGRycy9kb3ducmV2LnhtbESPS4vCQBCE78L+h6EX9qYT3xIdJSzs4s3nwWOTaZOQ&#10;TE/IzJqsv94RBI9FVX1FrTadqcSNGldYVjAcRCCIU6sLzhScTz/9BQjnkTVWlknBPznYrD96K4y1&#10;bflAt6PPRICwi1FB7n0dS+nSnAy6ga2Jg3e1jUEfZJNJ3WAb4KaSoyiaSYMFh4Uca/rOKS2Pf0aB&#10;viT782+pk+R0H+9kmV6ieTtR6uuzS5YgPHX+HX61t1rBaDqbzsfw/BO+gF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6ckKsYAAADfAAAADwAAAAAAAAAAAAAAAACYAgAAZHJz&#10;L2Rvd25yZXYueG1sUEsFBgAAAAAEAAQA9QAAAIsDAAAAAA==&#10;" path="m168,c72,,1,72,1,167r,690c1,953,72,1024,168,1024v83,,154,-71,154,-167l322,167c322,72,251,,168,xe" fillcolor="white [3212]" stroked="f">
                    <v:path arrowok="t" o:extrusionok="f" o:connecttype="custom" o:connectlocs="5347,0;32,5316;32,27279;5347,32594;10249,27279;10249,5316;5347,0" o:connectangles="0,0,0,0,0,0,0"/>
                  </v:shape>
                  <v:shape id="Google Shape;337;p20" o:spid="_x0000_s2255" style="position:absolute;left:254672;top:193081;width:55734;height:18430;visibility:visible;mso-wrap-style:square;v-text-anchor:middle" coordsize="1751,5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1gB8kA&#10;AADfAAAADwAAAGRycy9kb3ducmV2LnhtbESPT2vCQBTE74V+h+UVeqsb00ZD6ipFETzUQ1XQ42v2&#10;5Y/Nvg3ZVWM/vVsoeBxm5jfMZNabRpypc7VlBcNBBII4t7rmUsFuu3xJQTiPrLGxTAqu5GA2fXyY&#10;YKbthb/ovPGlCBB2GSqovG8zKV1ekUE3sC1x8ArbGfRBdqXUHV4C3DQyjqKRNFhzWKiwpXlF+c/m&#10;ZBQcjsVr4n/lZ7H8TtPFwl3j/Xqu1PNT//EOwlPv7+H/9koriJNRMn6Dvz/hC8jpD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d1gB8kAAADfAAAADwAAAAAAAAAAAAAAAACYAgAA&#10;ZHJzL2Rvd25yZXYueG1sUEsFBgAAAAAEAAQA9QAAAI4DAAAAAA==&#10;" path="m649,c492,,319,16,132,55,60,66,1,138,1,221r,179c1,483,72,555,155,555v96,,167,-72,167,-155l322,364c434,349,539,342,636,342v205,,375,29,496,70c1334,471,1453,543,1465,543v36,12,60,35,95,35c1620,578,1667,543,1691,495v60,-95,36,-202,-47,-250c1625,236,1259,,649,xe" fillcolor="white [3212]" stroked="f">
                    <v:path arrowok="t" o:extrusionok="f" o:connecttype="custom" o:connectlocs="20658,0;4202,1751;32,7035;32,12732;4934,17666;10249,12732;10249,11586;20244,10886;36031,13114;46631,17284;49655,18398;53824,15756;52328,7799;20658,0" o:connectangles="0,0,0,0,0,0,0,0,0,0,0,0,0,0"/>
                  </v:shape>
                  <v:shape id="Google Shape;338;p20" o:spid="_x0000_s2256" style="position:absolute;left:210333;top:161060;width:144031;height:192953;visibility:visible;mso-wrap-style:square;v-text-anchor:middle" coordsize="4525,60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EUFMYA&#10;AADfAAAADwAAAGRycy9kb3ducmV2LnhtbESPQWsCMRSE74X+h/AK3mqisFu7GqUURK+1Cj0+N8/d&#10;bTcvSxLXrb/eCIUeh5n5hlmsBtuKnnxoHGuYjBUI4tKZhisN+8/18wxEiMgGW8ek4ZcCrJaPDwss&#10;jLvwB/W7WIkE4VCghjrGrpAylDVZDGPXESfv5LzFmKSvpPF4SXDbyqlSubTYcFqosaP3msqf3dlq&#10;UJvqcPXD9fitjvnkq+3Pr1kgrUdPw9scRKQh/of/2lujYZrl2UsG9z/pC8jl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eEUFMYAAADfAAAADwAAAAAAAAAAAAAAAACYAgAAZHJz&#10;L2Rvd25yZXYueG1sUEsFBgAAAAAEAAQA9QAAAIsDAAAAAA==&#10;" path="m3489,310r,810c3489,1251,3453,1382,3394,1525r-60,131c3322,1680,3322,1703,3322,1727r,346c3322,2370,3203,2632,3001,2835v-205,181,-452,298,-733,298c2254,3133,2241,3133,2227,3132,1655,3108,1191,2608,1191,2025r,-298c1191,1703,1191,1680,1179,1656r-59,-131c1060,1406,1036,1263,1036,1120v,-452,358,-810,798,-810l3489,310xm1727,3335v155,71,321,107,488,119l2263,3454v190,,369,-24,535,-107l2798,3573v,47,12,107,12,155l2263,4144,1715,3728v12,-48,12,-96,12,-155l1727,3335xm1834,1c1203,1,703,501,703,1132v,190,48,369,131,536l882,1751r,262c882,2454,1084,2858,1405,3120r,441c1405,3632,1358,3704,1286,3739l453,4049c179,4156,1,4406,1,4692r,1202c1,5990,72,6061,167,6061v84,,167,-71,167,-167l334,4692v,-155,83,-286,238,-345l1405,4037v36,-24,84,-48,120,-83l2096,4394r,1489c2096,5966,2179,6037,2263,6037v95,,166,-71,166,-154l2429,4394r584,-440c3049,3989,3084,4001,3132,4037r833,310c4096,4406,4203,4537,4203,4692r,1202c4203,5990,4275,6061,4358,6061v95,,167,-71,167,-167l4525,4692v-12,-274,-191,-524,-453,-631l3239,3751v-83,-23,-119,-107,-119,-178l3120,3156v24,-24,71,-60,95,-95c3489,2799,3632,2454,3632,2073r,-322l3680,1668v95,-167,131,-357,131,-536l3811,168c3811,72,3739,1,3644,1l1834,1xe" fillcolor="white [3212]" stroked="f">
                    <v:path arrowok="t" o:extrusionok="f" o:connecttype="custom" o:connectlocs="111055,35650;106121,52710;105739,65983;72191,99723;37910,64456;37528,52710;32976,35650;111055,9867;70504,109941;89060,106535;89442,118662;54589,118662;54971,106153;22377,36031;28074,55734;44721,99309;40933,119012;32,149346;5316,192921;10631,149346;44721,128497;66716,139861;72031,192157;77315,139861;99692,128497;133782,149346;138715,192921;144031,149346;103098,119394;99310,100455;115607,65983;117135,53092;121304,5347;58376,32" o:connectangles="0,0,0,0,0,0,0,0,0,0,0,0,0,0,0,0,0,0,0,0,0,0,0,0,0,0,0,0,0,0,0,0,0,0"/>
                  </v:shape>
                  <v:shape id="Google Shape;339;p20" o:spid="_x0000_s2257" style="position:absolute;left:238375;top:316454;width:10631;height:38291;visibility:visible;mso-wrap-style:square;v-text-anchor:middle" coordsize="334,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BbcMA&#10;AADdAAAADwAAAGRycy9kb3ducmV2LnhtbERPTWvCQBC9F/oflil4qxsDtiG6SrQGcipUPXgcs9Ns&#10;aHY2ZLcx/vtuodDbPN7nrLeT7cRIg28dK1jMExDEtdMtNwrOp/I5A+EDssbOMSm4k4ft5vFhjbl2&#10;N/6g8RgaEUPY56jAhNDnUvrakEU/dz1x5D7dYDFEODRSD3iL4baTaZK8SIstxwaDPe0N1V/Hb6vg&#10;8lqdmZZvhwVmoSqu72V/2ZVKzZ6mYgUi0BT+xX/uSsf5aZbC7zfxBLn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jBbcMAAADdAAAADwAAAAAAAAAAAAAAAACYAgAAZHJzL2Rv&#10;d25yZXYueG1sUEsFBgAAAAAEAAQA9QAAAIgDAAAAAA==&#10;" path="m167,c72,,1,72,1,167r,881c1,1131,72,1203,167,1203v84,,167,-72,167,-155l334,155c334,60,251,,167,xe" fillcolor="white [3212]" stroked="f">
                    <v:path arrowok="t" o:extrusionok="f" o:connecttype="custom" o:connectlocs="5316,0;32,5316;32,33357;5316,38291;10631,33357;10631,4934;5316,0" o:connectangles="0,0,0,0,0,0,0"/>
                  </v:shape>
                  <v:shape id="Google Shape;340;p20" o:spid="_x0000_s2258" style="position:absolute;left:315690;top:316454;width:10249;height:38291;visibility:visible;mso-wrap-style:square;v-text-anchor:middle" coordsize="322,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dvS8MA&#10;AADdAAAADwAAAGRycy9kb3ducmV2LnhtbERP32vCMBB+F/wfwgl709RuSKhGEWFssJetiuDb0Zxt&#10;NbmUJtPuv18GA9/u4/t5q83grLhRH1rPGuazDARx5U3LtYbD/nWqQISIbNB6Jg0/FGCzHo9WWBh/&#10;5y+6lbEWKYRDgRqaGLtCylA15DDMfEecuLPvHcYE+1qaHu8p3FmZZ9lCOmw5NTTY0a6h6lp+Ow02&#10;vKhL6Q7HUF3V/O1DbfOT/dT6aTJslyAiDfEh/ne/mzQ/V8/w9006Qa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1dvS8MAAADdAAAADwAAAAAAAAAAAAAAAACYAgAAZHJzL2Rv&#10;d25yZXYueG1sUEsFBgAAAAAEAAQA9QAAAIgDAAAAAA==&#10;" path="m167,c72,,,72,,167r,881c,1131,72,1203,167,1203v83,,155,-72,155,-155l322,155c322,60,262,,167,xe" fillcolor="white [3212]" stroked="f">
                    <v:path arrowok="t" o:extrusionok="f" o:connecttype="custom" o:connectlocs="5315,0;0,5316;0,33357;5315,38291;10249,33357;10249,4934;5315,0" o:connectangles="0,0,0,0,0,0,0"/>
                  </v:shape>
                  <v:shape id="Google Shape;341;p20" o:spid="_x0000_s2259" style="position:absolute;left:54939;width:221378;height:185346;visibility:visible;mso-wrap-style:square;v-text-anchor:middle" coordsize="6955,58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VLnMUA&#10;AADdAAAADwAAAGRycy9kb3ducmV2LnhtbERP22rCQBB9L/gPywi+1Y0Xik1dpSgF0QreaF/H7JiE&#10;ZmfT7Jqkf+8WBN/mcK4znbemEDVVLresYNCPQBAnVuecKjgdP54nIJxH1lhYJgV/5GA+6zxNMda2&#10;4T3VB5+KEMIuRgWZ92UspUsyMuj6tiQO3MVWBn2AVSp1hU0IN4UcRtGLNJhzaMiwpEVGyc/hahQs&#10;N83n+bTdNK+X73a7/9r91qPjWqlet31/A+Gp9Q/x3b3SYf5wMob/b8IJc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tUucxQAAAN0AAAAPAAAAAAAAAAAAAAAAAJgCAABkcnMv&#10;ZG93bnJldi54bWxQSwUGAAAAAAQABAD1AAAAigMAAAAA&#10;" path="m2406,4168r-95,369l2085,4537v-191,,-358,-155,-358,-357l1727,4168r679,xm5573,358v191,,357,167,357,357l5930,3501v,191,-166,357,-357,357l4168,3858v-24,,-71,12,-83,24l2537,5001r238,-952c2787,4001,2775,3942,2739,3918v-23,-48,-71,-60,-131,-60l692,3858v-191,,-358,-166,-358,-357l334,715c334,525,501,358,692,358r4881,xm6287,1025v191,,358,166,358,357l6645,4180r-12,c6633,4382,6466,4537,6276,4537r-1405,c4823,4537,4787,4561,4752,4597v-24,35,-48,95,-24,130l4847,5406,3656,4597r595,-429l5585,4168v369,,691,-310,691,-679l6276,1025r11,xm692,1c322,1,1,310,1,691r,2774c1,3846,322,4156,692,4156r714,l1406,4168v,369,309,690,679,690l2227,4858r-59,262c2132,5228,2180,5335,2263,5394v48,24,95,36,143,36c2442,5430,2501,5418,2549,5394r714,-524l3430,4870r1357,905c4823,5811,4871,5823,4918,5823v36,,84,-12,131,-48c5144,5716,5180,5632,5156,5525l5049,4870r1203,c6633,4870,6942,4561,6942,4180r,-2774c6954,1013,6645,703,6276,703,6252,310,5954,1,5573,1l692,1xe" fillcolor="white [3212]" stroked="f">
                    <v:path arrowok="t" o:extrusionok="f" o:connecttype="custom" o:connectlocs="76583,132667;73559,144413;66366,144413;54970,133049;54970,132667;76583,132667;177389,11395;188752,22758;188752,111437;177389,122800;132668,122800;130026,123564;80753,159182;80753,159182;88328,128880;87183,124710;83013,122800;22026,122800;10631,111437;10631,22758;22026,11395;177389,11395;200116,32626;211511,43989;211511,133049;211129,133049;199765,144413;155044,144413;151256,146322;150492,150460;154280,172073;154280,172073;116371,146322;135310,132667;177771,132667;199765,111055;199765,32626;200116,32626;22026,32;32,21995;32,110291;22026,132285;44753,132285;44753,132667;66366,154630;70886,154630;69008,162970;72031,171691;76583,172837;81135,171691;103861,155012;109177,155012;152370,183818;156540,185346;160710,183818;164116,175861;160710,155012;199001,155012;220964,133049;220964,44753;199765,22376;177389,32;22026,32" o:connectangles="0,0,0,0,0,0,0,0,0,0,0,0,0,0,0,0,0,0,0,0,0,0,0,0,0,0,0,0,0,0,0,0,0,0,0,0,0,0,0,0,0,0,0,0,0,0,0,0,0,0,0,0,0,0,0,0,0,0,0,0,0,0,0"/>
                  </v:shape>
                  <v:shape id="Google Shape;342;p20" o:spid="_x0000_s2260" style="position:absolute;left:93994;top:33740;width:26928;height:10249;visibility:visible;mso-wrap-style:square;v-text-anchor:middle" coordsize="846,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S0r8IA&#10;AADdAAAADwAAAGRycy9kb3ducmV2LnhtbERPS2vCQBC+F/wPywi9iG4MqCF1FVFLPRV89D5kx2za&#10;7GzIrjH9965Q6G0+vucs172tRUetrxwrmE4SEMSF0xWXCi7n93EGwgdkjbVjUvBLHtarwcsSc+3u&#10;fKTuFEoRQ9jnqMCE0ORS+sKQRT9xDXHkrq61GCJsS6lbvMdwW8s0SebSYsWxwWBDW0PFz+lmFezP&#10;nfkOI9Jfl4/d4rNPM7zaQqnXYb95AxGoD//iP/dBx/lpNoPnN/EEuXo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VLSvwgAAAN0AAAAPAAAAAAAAAAAAAAAAAJgCAABkcnMvZG93&#10;bnJldi54bWxQSwUGAAAAAAQABAD1AAAAhwMAAAAA&#10;" path="m167,c72,,,72,,167v,83,72,155,167,155l679,322v95,,167,-72,167,-155c846,72,774,,679,l167,xe" fillcolor="white [3212]" stroked="f">
                    <v:path arrowok="t" o:extrusionok="f" o:connecttype="custom" o:connectlocs="5316,0;0,5315;5316,10249;21612,10249;26928,5315;21612,0;5316,0" o:connectangles="0,0,0,0,0,0,0"/>
                  </v:shape>
                  <v:shape id="Google Shape;343;p20" o:spid="_x0000_s2261" style="position:absolute;left:132636;top:33740;width:82663;height:10249;visibility:visible;mso-wrap-style:square;v-text-anchor:middle" coordsize="2597,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lxicQA&#10;AADdAAAADwAAAGRycy9kb3ducmV2LnhtbERPTWvCQBC9F/oflin0VjeKBoluRAqF2ksxeultmh2T&#10;kOxsurvG+O+7guBtHu9z1pvRdGIg5xvLCqaTBARxaXXDlYLj4eNtCcIHZI2dZVJwJQ+b/PlpjZm2&#10;F97TUIRKxBD2GSqoQ+gzKX1Zk0E/sT1x5E7WGQwRukpqh5cYbjo5S5JUGmw4NtTY03tNZVucjYLv&#10;7md3nsvftvn7Gl2aFIvr0C+Uen0ZtysQgcbwEN/dnzrOny1TuH0TT5D5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5cYnEAAAA3QAAAA8AAAAAAAAAAAAAAAAAmAIAAGRycy9k&#10;b3ducmV2LnhtbFBLBQYAAAAABAAEAPUAAACJAwAAAAA=&#10;" path="m167,c84,,1,72,1,167v,83,83,155,166,155l2430,322v95,,166,-72,166,-155c2596,72,2525,,2430,l167,xe" fillcolor="white [3212]" stroked="f">
                    <v:path arrowok="t" o:extrusionok="f" o:connecttype="custom" o:connectlocs="5316,0;32,5315;5316,10249;77347,10249;82631,5315;77347,0;5316,0" o:connectangles="0,0,0,0,0,0,0"/>
                  </v:shape>
                  <v:shape id="Google Shape;344;p20" o:spid="_x0000_s2262" style="position:absolute;left:93994;top:61018;width:121304;height:10631;visibility:visible;mso-wrap-style:square;v-text-anchor:middle" coordsize="381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udFcIA&#10;AADdAAAADwAAAGRycy9kb3ducmV2LnhtbERP22oCMRB9F/oPYYS+aaKUVrZGcatCwZd6+YBhM26W&#10;biZLEnX7940g+DaHc535snetuFKIjWcNk7ECQVx503Ct4XTcjmYgYkI22HomDX8UYbl4GcyxMP7G&#10;e7oeUi1yCMcCNdiUukLKWFlyGMe+I87c2QeHKcNQSxPwlsNdK6dKvUuHDecGix19Wap+Dxen4bhW&#10;P/Wl3Pvtqdqdg3orN3ZVav067FefIBL16Sl+uL9Nnj+dfcD9m3yCXP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C50VwgAAAN0AAAAPAAAAAAAAAAAAAAAAAJgCAABkcnMvZG93&#10;bnJldi54bWxQSwUGAAAAAAQABAD1AAAAhwMAAAAA&#10;" path="m167,1c72,1,,84,,167v,96,72,167,167,167l3644,334v95,,166,-71,166,-167c3810,84,3739,1,3644,1l167,1xe" fillcolor="white [3212]" stroked="f">
                    <v:path arrowok="t" o:extrusionok="f" o:connecttype="custom" o:connectlocs="5316,32;0,5316;5316,10631;115988,10631;121272,5316;115988,32;5316,32" o:connectangles="0,0,0,0,0,0,0"/>
                  </v:shape>
                  <v:shape id="Google Shape;345;p20" o:spid="_x0000_s2263" style="position:absolute;left:93994;top:89060;width:82249;height:10663;visibility:visible;mso-wrap-style:square;v-text-anchor:middle" coordsize="2584,3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gzMYA&#10;AADdAAAADwAAAGRycy9kb3ducmV2LnhtbESPT2vCQBDF7wW/wzJCL0U3Ci0SXUVEqwcp+Ae8Dtkx&#10;iWZnQ3aj8dt3DoXeZnhv3vvNbNG5Sj2oCaVnA6NhAoo487bk3MD5tBlMQIWIbLHyTAZeFGAx773N&#10;MLX+yQd6HGOuJIRDigaKGOtU65AV5DAMfU0s2tU3DqOsTa5tg08Jd5UeJ8mXdliyNBRY06qg7H5s&#10;nQH3s/Xfp02erLvPfbztP9rd4dIa897vllNQkbr4b/673lnBH08EV76REf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u+gzMYAAADdAAAADwAAAAAAAAAAAAAAAACYAgAAZHJz&#10;L2Rvd25yZXYueG1sUEsFBgAAAAAEAAQA9QAAAIsDAAAAAA==&#10;" path="m155,1c72,1,,72,,167v,84,72,167,155,167l2429,334v84,,155,-83,155,-167c2584,72,2513,1,2429,1l155,1xe" fillcolor="white [3212]" stroked="f">
                    <v:path arrowok="t" o:extrusionok="f" o:connecttype="custom" o:connectlocs="4934,32;0,5316;4934,10631;77315,10631;82249,5316;77315,32;4934,32" o:connectangles="0,0,0,0,0,0,0"/>
                  </v:shape>
                  <v:shape id="Google Shape;346;p20" o:spid="_x0000_s2264" style="position:absolute;left:188339;top:89060;width:26960;height:10663;visibility:visible;mso-wrap-style:square;v-text-anchor:middle" coordsize="847,3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dqaMMA&#10;AADdAAAADwAAAGRycy9kb3ducmV2LnhtbERPTWsCMRC9F/ofwgi91UQLi27NLlIoiOBB20tvw2bc&#10;XbqZhCRdV3+9KRR6m8f7nE092UGMFGLvWMNirkAQN8703Gr4/Hh/XoGICdng4Jg0XClCXT0+bLA0&#10;7sJHGk+pFTmEY4kaupR8KWVsOrIY584TZ+7sgsWUYWilCXjJ4XaQS6UKabHn3NChp7eOmu/Tj9VQ&#10;FD4cX643dV7f/Pawb0b8UlLrp9m0fQWRaEr/4j/3zuT5y9Uafr/JJ8jq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sdqaMMAAADdAAAADwAAAAAAAAAAAAAAAACYAgAAZHJzL2Rv&#10;d25yZXYueG1sUEsFBgAAAAAEAAQA9QAAAIgDAAAAAA==&#10;" path="m156,1c72,1,1,72,1,167v,84,71,167,155,167l680,334v95,,166,-83,166,-167c846,72,775,1,680,1l156,1xe" fillcolor="white [3212]" stroked="f">
                    <v:path arrowok="t" o:extrusionok="f" o:connecttype="custom" o:connectlocs="4965,32;32,5316;4965,10631;21644,10631;26928,5316;21644,32;4965,32" o:connectangles="0,0,0,0,0,0,0"/>
                  </v:shape>
                </v:group>
                <w10:wrap anchorx="page"/>
                <w10:anchorlock/>
              </v:group>
            </w:pict>
          </mc:Fallback>
        </mc:AlternateContent>
      </w:r>
    </w:p>
    <w:p w:rsidR="000D0CA1" w:rsidRPr="002563F8" w:rsidRDefault="000D0CA1" w:rsidP="000D0CA1">
      <w:pPr>
        <w:rPr>
          <w:color w:val="C00000"/>
          <w:rtl/>
        </w:rPr>
      </w:pPr>
      <w:r w:rsidRPr="002563F8">
        <w:rPr>
          <w:rFonts w:hint="cs"/>
          <w:color w:val="C00000"/>
          <w:rtl/>
        </w:rPr>
        <w:t>استراتيجية الحل فردي، مدة التمرين 5 دقائق.</w:t>
      </w:r>
    </w:p>
    <w:p w:rsidR="000D0CA1" w:rsidRDefault="000D0CA1" w:rsidP="000D0CA1">
      <w:pPr>
        <w:rPr>
          <w:b/>
          <w:bCs/>
          <w:color w:val="C00000"/>
          <w:rtl/>
        </w:rPr>
      </w:pPr>
      <w:r>
        <w:rPr>
          <w:noProof/>
          <w:rtl/>
        </w:rPr>
        <mc:AlternateContent>
          <mc:Choice Requires="wpg">
            <w:drawing>
              <wp:inline distT="0" distB="0" distL="0" distR="0" wp14:anchorId="68CED4E7" wp14:editId="61CA9767">
                <wp:extent cx="5727700" cy="471805"/>
                <wp:effectExtent l="0" t="0" r="6350" b="61595"/>
                <wp:docPr id="1291" name="Group 3324"/>
                <wp:cNvGraphicFramePr/>
                <a:graphic xmlns:a="http://schemas.openxmlformats.org/drawingml/2006/main">
                  <a:graphicData uri="http://schemas.microsoft.com/office/word/2010/wordprocessingGroup">
                    <wpg:wgp>
                      <wpg:cNvGrpSpPr/>
                      <wpg:grpSpPr>
                        <a:xfrm>
                          <a:off x="0" y="0"/>
                          <a:ext cx="5727700" cy="471805"/>
                          <a:chOff x="0" y="0"/>
                          <a:chExt cx="5727700" cy="471805"/>
                        </a:xfrm>
                      </wpg:grpSpPr>
                      <wpg:grpSp>
                        <wpg:cNvPr id="1292" name="Group 256571"/>
                        <wpg:cNvGrpSpPr/>
                        <wpg:grpSpPr>
                          <a:xfrm>
                            <a:off x="0" y="0"/>
                            <a:ext cx="5727700" cy="471805"/>
                            <a:chOff x="0" y="0"/>
                            <a:chExt cx="6131268" cy="505879"/>
                          </a:xfrm>
                        </wpg:grpSpPr>
                        <wpg:grpSp>
                          <wpg:cNvPr id="1293" name="Group 3653"/>
                          <wpg:cNvGrpSpPr/>
                          <wpg:grpSpPr>
                            <a:xfrm>
                              <a:off x="4737798" y="0"/>
                              <a:ext cx="1393470" cy="505839"/>
                              <a:chOff x="5213492" y="0"/>
                              <a:chExt cx="2032927" cy="711023"/>
                            </a:xfrm>
                          </wpg:grpSpPr>
                          <wps:wsp>
                            <wps:cNvPr id="1294" name="Rectangle: Rounded Corners 36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5213492" y="0"/>
                                <a:ext cx="2032927"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C7E58" w:rsidRDefault="00FC7E58" w:rsidP="000D0CA1">
                                  <w:pPr>
                                    <w:rPr>
                                      <w:bCs/>
                                    </w:rPr>
                                  </w:pPr>
                                  <w:r>
                                    <w:rPr>
                                      <w:rFonts w:ascii="Adobe Arabic" w:hAnsi="Adobe Arabic" w:cs="Adobe Arabic" w:hint="cs"/>
                                      <w:bCs/>
                                      <w:color w:val="auto"/>
                                      <w:sz w:val="36"/>
                                      <w:szCs w:val="36"/>
                                      <w:rtl/>
                                      <w:lang w:bidi="ar-SY"/>
                                    </w:rPr>
                                    <w:t xml:space="preserve">        التحفيز:</w:t>
                                  </w:r>
                                </w:p>
                              </w:txbxContent>
                            </wps:txbx>
                            <wps:bodyPr tIns="36000" bIns="36000" rtlCol="0" anchor="ctr"/>
                          </wps:wsp>
                          <wps:wsp>
                            <wps:cNvPr id="1295" name="Oval 3656">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296" name="Rectangle 365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1297" name="Group 3323"/>
                        <wpg:cNvGrpSpPr/>
                        <wpg:grpSpPr>
                          <a:xfrm>
                            <a:off x="5343525" y="104775"/>
                            <a:ext cx="209550" cy="249555"/>
                            <a:chOff x="0" y="0"/>
                            <a:chExt cx="273780" cy="327013"/>
                          </a:xfrm>
                          <a:solidFill>
                            <a:schemeClr val="bg1"/>
                          </a:solidFill>
                        </wpg:grpSpPr>
                        <wps:wsp>
                          <wps:cNvPr id="1298"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1299"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1300"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1301" name="Google Shape;204;p17"/>
                          <wpg:cNvGrpSpPr/>
                          <wpg:grpSpPr>
                            <a:xfrm>
                              <a:off x="0" y="0"/>
                              <a:ext cx="273780" cy="105078"/>
                              <a:chOff x="0" y="0"/>
                              <a:chExt cx="273780" cy="105078"/>
                            </a:xfrm>
                            <a:grpFill/>
                          </wpg:grpSpPr>
                          <wps:wsp>
                            <wps:cNvPr id="1302"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1303"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1304"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1305"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1306"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2265"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">
                <v:group id="Group 256571" o:spid="_x0000_s2266" style="position:absolute;width:57277;height:4718" coordsize="61312,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cqp6cQAAADdAAAA&#10;DwAAAAAAAAAAAAAAAACqAgAAZHJzL2Rvd25yZXYueG1sUEsFBgAAAAAEAAQA+gAAAJsDAAAAAA==&#10;">
                  <v:group id="Group 3653" o:spid="_x0000_s2267" style="position:absolute;left:47377;width:13935;height:5058" coordorigin="52134" coordsize="20329,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oYMcsUAAADdAAAADwAAAGRycy9kb3ducmV2LnhtbERPS2vCQBC+F/wPyxR6&#10;q5sHlpq6BhFbPIhQFUpvQ3ZMQrKzIbtN4r/vFoTe5uN7ziqfTCsG6l1tWUE8j0AQF1bXXCq4nN+f&#10;X0E4j6yxtUwKbuQgX88eVphpO/InDSdfihDCLkMFlfddJqUrKjLo5rYjDtzV9gZ9gH0pdY9jCDet&#10;TKLoRRqsOTRU2NG2oqI5/RgFHyOOmzTeDYfmur19nxfHr0NMSj09Tps3EJ4m/y++u/c6zE+WK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qGDHLFAAAA3QAA&#10;AA8AAAAAAAAAAAAAAAAAqgIAAGRycy9kb3ducmV2LnhtbFBLBQYAAAAABAAEAPoAAACcAwAAAAA=&#10;">
                    <v:roundrect id="Rectangle: Rounded Corners 3655" o:spid="_x0000_s2268" style="position:absolute;left:52134;width:20330;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mTSMIA&#10;AADdAAAADwAAAGRycy9kb3ducmV2LnhtbERPTWvCQBC9F/oflhF6azaGWtKYVYq2kGM19uBtyI5J&#10;MDsbsquJ/94VCr3N431Ovp5MJ640uNaygnkUgyCurG65VnAov19TEM4ja+wsk4IbOVivnp9yzLQd&#10;eUfXva9FCGGXoYLG+z6T0lUNGXSR7YkDd7KDQR/gUEs94BjCTSeTOH6XBlsODQ32tGmoOu8vRkFc&#10;bL9KPib0q1O/owWWP+m2VOplNn0uQXia/L/4z13oMD/5eIPHN+EEub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CZNIwgAAAN0AAAAPAAAAAAAAAAAAAAAAAJgCAABkcnMvZG93&#10;bnJldi54bWxQSwUGAAAAAAQABAD1AAAAhwMAAAAA&#10;" fillcolor="#0070c0" stroked="f" strokeweight="1pt">
                      <v:stroke joinstyle="miter"/>
                      <v:textbox inset=",1mm,,1mm">
                        <w:txbxContent>
                          <w:p w:rsidR="00FC7E58" w:rsidRDefault="00FC7E58" w:rsidP="000D0CA1">
                            <w:pPr>
                              <w:rPr>
                                <w:bCs/>
                              </w:rPr>
                            </w:pPr>
                            <w:r>
                              <w:rPr>
                                <w:rFonts w:ascii="Adobe Arabic" w:hAnsi="Adobe Arabic" w:cs="Adobe Arabic" w:hint="cs"/>
                                <w:bCs/>
                                <w:color w:val="auto"/>
                                <w:sz w:val="36"/>
                                <w:szCs w:val="36"/>
                                <w:rtl/>
                                <w:lang w:bidi="ar-SY"/>
                              </w:rPr>
                              <w:t xml:space="preserve">        التحفيز:</w:t>
                            </w:r>
                          </w:p>
                        </w:txbxContent>
                      </v:textbox>
                    </v:roundrect>
                    <v:oval id="Oval 3656" o:spid="_x0000_s2269" style="position:absolute;left:65321;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lR7MIA&#10;AADdAAAADwAAAGRycy9kb3ducmV2LnhtbERP22oCMRB9L/QfwhT6VrMKlnZrFGkpiAqlaz9g2Iyb&#10;xWQSklTXfr0pCL7N4VxnthicFUeKqfesYDyqQBC3XvfcKfjZfT69gEgZWaP1TArOlGAxv7+bYa39&#10;ib/p2OROlBBONSowOYdaytQacphGPhAXbu+jw1xg7KSOeCrhzspJVT1Lhz2XBoOB3g21h+bXKVhX&#10;waS43fydt7L52n0Eu87RKvX4MCzfQGQa8k18da90mT95ncL/N+UEOb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GVHswgAAAN0AAAAPAAAAAAAAAAAAAAAAAJgCAABkcnMvZG93&#10;bnJldi54bWxQSwUGAAAAAAQABAD1AAAAhwMAAAAA&#10;" fillcolor="#272727 [2749]" stroked="f" strokeweight="1pt">
                      <v:stroke joinstyle="miter"/>
                      <v:shadow on="t" color="black" opacity="26214f" origin=",-.5" offset="0,3pt"/>
                    </v:oval>
                  </v:group>
                  <v:rect id="Rectangle 3654" o:spid="_x0000_s2270"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637MYA&#10;AADdAAAADwAAAGRycy9kb3ducmV2LnhtbERPS2sCMRC+F/wPYYReimYrZdHVKFaw7aEqPhCPw2bc&#10;Xd1MliTV7b9vCoXe5uN7zmTWmlrcyPnKsoLnfgKCOLe64kLBYb/sDUH4gKyxtkwKvsnDbNp5mGCm&#10;7Z23dNuFQsQQ9hkqKENoMil9XpJB37cNceTO1hkMEbpCaof3GG5qOUiSVBqsODaU2NCipPy6+zIK&#10;Tof96uXVbS6n89vnMbVrevfFk1KP3XY+BhGoDf/iP/eHjvMHoxR+v4knyO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T637MYAAADdAAAADwAAAAAAAAAAAAAAAACYAgAAZHJz&#10;L2Rvd25yZXYueG1sUEsFBgAAAAAEAAQA9QAAAIsDAAAAAA==&#10;" fillcolor="#0070c0" stroked="f" strokeweight="1pt"/>
                </v:group>
                <v:group id="Group 3323" o:spid="_x0000_s2271" style="position:absolute;left:53435;top:1047;width:2095;height:2496"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b0KccQAAADdAAAADwAAAGRycy9kb3ducmV2LnhtbERPS2vCQBC+C/6HZQRv&#10;dRPFR6OriKj0IIVqofQ2ZMckmJ0N2TWJ/74rFLzNx/ec1aYzpWiodoVlBfEoAkGcWl1wpuD7cnhb&#10;gHAeWWNpmRQ8yMFm3e+tMNG25S9qzj4TIYRdggpy76tESpfmZNCNbEUcuKutDfoA60zqGtsQbko5&#10;jqKZNFhwaMixol1O6e18NwqOLbbbSbxvTrfr7vF7mX7+nGJSajjotksQnjr/Ev+7P3SYP36fw/O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b0KccQAAADdAAAA&#10;DwAAAAAAAAAAAAAAAACqAgAAZHJzL2Rvd25yZXYueG1sUEsFBgAAAAAEAAQA+gAAAJsDAAAAAA==&#10;">
                  <v:shape id="Google Shape;201;p17" o:spid="_x0000_s2272"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ZMR8cA&#10;AADdAAAADwAAAGRycy9kb3ducmV2LnhtbESPQWvCQBCF70L/wzKF3nRTDxrTbKQUCtJDwSh6HbLT&#10;JJqdTbOrSf9951DobYb35r1v8u3kOnWnIbSeDTwvElDElbct1waOh/d5CipEZIudZzLwQwG2xcMs&#10;x8z6kfd0L2OtJIRDhgaaGPtM61A15DAsfE8s2pcfHEZZh1rbAUcJd51eJslKO2xZGhrs6a2h6lre&#10;nIHPWxp39vSdfqzPp9VlM5bHQ9Ua8/Q4vb6AijTFf/Pf9c4K/nIjuPKNjK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5mTEfHAAAA3QAAAA8AAAAAAAAAAAAAAAAAmAIAAGRy&#10;cy9kb3ducmV2LnhtbFBLBQYAAAAABAAEAPUAAACMAw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2273"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yRwcQA&#10;AADdAAAADwAAAGRycy9kb3ducmV2LnhtbERP32vCMBB+F/wfwgm+yEzt2JidscjYYCgiq4O9Hs2t&#10;KTaX0sTa/fdGGPh2H9/PW+WDbURPna8dK1jMExDEpdM1Vwq+jx8PLyB8QNbYOCYFf+QhX49HK8y0&#10;u/AX9UWoRAxhn6ECE0KbSelLQxb93LXEkft1ncUQYVdJ3eElhttGpknyLC3WHBsMtvRmqDwVZ6ug&#10;OR72u/fZU/EzwyJ99GZ72lVbpaaTYfMKItAQ7uJ/96eO89PlEm7fxBPk+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MkcHEAAAA3QAAAA8AAAAAAAAAAAAAAAAAmAIAAGRycy9k&#10;b3ducmV2LnhtbFBLBQYAAAAABAAEAPUAAACJAwAAAAA=&#10;" path="m2643,1l417,1c191,1,,143,,370,,608,191,751,417,751r2214,c2870,751,3060,608,3060,370,3060,143,2870,1,2643,1xe" filled="f" strokecolor="white [3212]">
                    <v:path arrowok="t" o:extrusionok="f"/>
                  </v:shape>
                  <v:shape id="Google Shape;203;p17" o:spid="_x0000_s2274"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GD3cYA&#10;AADdAAAADwAAAGRycy9kb3ducmV2LnhtbESPQWvCQBCF7wX/wzJCb3WjkVJSVymipdCT0YK9jdkx&#10;G5qdDdmtpv/eOQi9zfDevPfNYjX4Vl2oj01gA9NJBoq4Crbh2sBhv316ARUTssU2MBn4owir5ehh&#10;gYUNV97RpUy1khCOBRpwKXWF1rFy5DFOQkcs2jn0HpOsfa1tj1cJ962eZdmz9tiwNDjsaO2o+il/&#10;vYE8Ht13/r492XrGx8/N4Ssv51NjHsfD2yuoREP6N9+vP6zg55nwyzcygl7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6GD3cYAAADdAAAADwAAAAAAAAAAAAAAAACYAgAAZHJz&#10;L2Rvd25yZXYueG1sUEsFBgAAAAAEAAQA9QAAAIsDAAAAAA==&#10;" path="m1976,l417,c191,,,131,,369,,596,191,739,417,739r1559,c2203,739,2393,596,2393,369,2393,131,2203,,1976,xe" filled="f" strokecolor="white [3212]">
                    <v:path arrowok="t" o:extrusionok="f"/>
                  </v:shape>
                  <v:group id="Google Shape;204;p17" o:spid="_x0000_s2275"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OthMMAAADdAAAADwAAAGRycy9kb3ducmV2LnhtbERPTYvCMBC9C/sfwgje&#10;NK2iSDWKyLp4kAWrsOxtaMa22ExKk23rvzcLgrd5vM9Zb3tTiZYaV1pWEE8iEMSZ1SXnCq6Xw3gJ&#10;wnlkjZVlUvAgB9vNx2CNibYdn6lNfS5CCLsEFRTe14mULivIoJvYmjhwN9sY9AE2udQNdiHcVHIa&#10;RQtpsOTQUGBN+4Kye/pnFHx12O1m8Wd7ut/2j9/L/PvnFJNSo2G/W4Hw1Pu3+OU+6jB/FsX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b862EwwAAAN0AAAAP&#10;AAAAAAAAAAAAAAAAAKoCAABkcnMvZG93bnJldi54bWxQSwUGAAAAAAQABAD6AAAAmgMAAAAA&#10;">
                    <v:shape id="Google Shape;205;p17" o:spid="_x0000_s2276"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imxsIA&#10;AADdAAAADwAAAGRycy9kb3ducmV2LnhtbERPS2vCQBC+F/wPyxR6KXXjA5tGV5GC4FFTvU+zYxKb&#10;nQ27a4z/3hWE3ubje85i1ZtGdOR8bVnBaJiAIC6srrlUcPjZfKQgfEDW2FgmBTfysFoOXhaYaXvl&#10;PXV5KEUMYZ+hgiqENpPSFxUZ9EPbEkfuZJ3BEKErpXZ4jeGmkeMkmUmDNceGClv6rqj4yy9Gwfmz&#10;T937fvf1O8nT47Q8dG2QJ6XeXvv1HESgPvyLn+6tjvMnyRge38QT5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KKbGwgAAAN0AAAAPAAAAAAAAAAAAAAAAAJgCAABkcnMvZG93&#10;bnJldi54bWxQSwUGAAAAAAQABAD1AAAAhwMAAAAA&#10;" path="m227,1501v107,,226,-72,226,-167l453,167c453,84,322,1,227,1,144,1,1,84,1,167r,1167c1,1429,144,1501,227,1501xe" filled="f" stroked="f">
                      <v:path arrowok="t" o:extrusionok="f"/>
                    </v:shape>
                    <v:shape id="Google Shape;206;p17" o:spid="_x0000_s2277"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7MEcIA&#10;AADdAAAADwAAAGRycy9kb3ducmV2LnhtbERPTWvCQBC9F/oflil4qxsVpKSuYloqejT20OM0OybR&#10;7GzYnWr677uC0Ns83ucsVoPr1IVCbD0bmIwzUMSVty3XBj4PH88voKIgW+w8k4FfirBaPj4sMLf+&#10;ynu6lFKrFMIxRwONSJ9rHauGHMax74kTd/TBoSQYam0DXlO46/Q0y+baYcupocGe3hqqzuWPM1CU&#10;02L3hbtJkFN837pC3ObbGjN6GtavoIQG+Rff3Vub5s+yGdy+SSfo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LswRwgAAAN0AAAAPAAAAAAAAAAAAAAAAAJgCAABkcnMvZG93&#10;bnJldi54bWxQSwUGAAAAAAQABAD1AAAAhwMAAAAA&#10;" path="m929,60c846,,750,36,703,108l60,1060c,1143,24,1251,95,1310v36,12,60,24,96,24c250,1334,298,1310,334,1251l976,298v60,-71,36,-178,-47,-238xe" filled="f" stroked="f">
                      <v:path arrowok="t" o:extrusionok="f"/>
                    </v:shape>
                    <v:shape id="Google Shape;207;p17" o:spid="_x0000_s2278"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ZFEMMA&#10;AADdAAAADwAAAGRycy9kb3ducmV2LnhtbERPzWrCQBC+F3yHZQRvdVMTgqSuUrRCaQ/F6ANMs2MS&#10;zM7G7NZs375bKHibj+93VptgOnGjwbWWFTzNExDEldUt1wpOx/3jEoTzyBo7y6Tghxxs1pOHFRba&#10;jnygW+lrEUPYFaig8b4vpHRVQwbd3PbEkTvbwaCPcKilHnCM4aaTiyTJpcGWY0ODPW0bqi7lt1FA&#10;H/b1qwtltuN8G46fu3ebnq5Kzabh5RmEp+Dv4n/3m47z0ySDv2/iC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WZFEMMAAADdAAAADwAAAAAAAAAAAAAAAACYAgAAZHJzL2Rv&#10;d25yZXYueG1sUEsFBgAAAAAEAAQA9QAAAIgDAAAAAA==&#10;" path="m822,1346v24,,60,-12,83,-35c989,1263,1013,1156,953,1072l334,108c286,25,179,1,96,48,12,108,1,215,48,298r619,965c703,1322,763,1346,822,1346xe" filled="f" stroked="f">
                      <v:path arrowok="t" o:extrusionok="f"/>
                    </v:shape>
                    <v:shape id="Google Shape;208;p17" o:spid="_x0000_s2279"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7gR8MA&#10;AADdAAAADwAAAGRycy9kb3ducmV2LnhtbERPzWrCQBC+C77DMkIvors22Ep0FTG0pMcmfYAxOyZp&#10;s7Mhu9X07buFgrf5+H5ndxhtJ640+NaxhtVSgSCunGm51vBRviw2IHxANtg5Jg0/5OGwn052mBp3&#10;43e6FqEWMYR9ihqaEPpUSl81ZNEvXU8cuYsbLIYIh1qaAW8x3HbyUaknabHl2NBgT6eGqq/i22o4&#10;k0wCVZdMPeddpt5W2bx8/dT6YTYetyACjeEu/nfnJs5P1Br+voknyP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t7gR8MAAADdAAAADwAAAAAAAAAAAAAAAACYAgAAZHJzL2Rv&#10;d25yZXYueG1sUEsFBgAAAAAEAAQA9QAAAIgDAAAAAA==&#10;" path="m1287,596l275,48c191,1,84,36,48,120,1,191,25,310,120,346l1132,894v24,11,48,23,71,23c1263,917,1322,882,1358,822v36,-71,12,-190,-71,-226xe" filled="f" stroked="f">
                      <v:path arrowok="t" o:extrusionok="f"/>
                    </v:shape>
                    <v:shape id="Google Shape;209;p17" o:spid="_x0000_s2280"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DQWsUA&#10;AADdAAAADwAAAGRycy9kb3ducmV2LnhtbERPTWvCQBC9F/wPywi9lLpJCxJSV1GhUEpBjNLmOGbH&#10;JJidDdmtif31bkHwNo/3ObPFYBpxps7VlhXEkwgEcWF1zaWC/e79OQHhPLLGxjIpuJCDxXz0MMNU&#10;2563dM58KUIIuxQVVN63qZSuqMigm9iWOHBH2xn0AXal1B32Idw08iWKptJgzaGhwpbWFRWn7Nco&#10;2JD86zf+sMo/vy/JV5bEP/lTrNTjeFi+gfA0+Lv45v7QYf5rNIX/b8IJcn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8NBaxQAAAN0AAAAPAAAAAAAAAAAAAAAAAJgCAABkcnMv&#10;ZG93bnJldi54bWxQSwUGAAAAAAQABAD1AAAAigM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Default="000D0CA1" w:rsidP="000D0CA1">
      <w:pPr>
        <w:rPr>
          <w:rFonts w:cstheme="minorBidi"/>
          <w:rtl/>
        </w:rPr>
      </w:pPr>
      <w:r w:rsidRPr="00071F97">
        <w:rPr>
          <w:rtl/>
        </w:rPr>
        <w:t xml:space="preserve">يعتبر التحفيز الوظيفي دافعًا رئيسيًا للفرد لتحسين أدائه مما يؤدي إلى زيادة الإنتاجية ورفع الكفاءة وتحقيق أكبر قدر من العائد، فإذا لاحظت بأن أداء موظفيك أخذ بالتراجع عما كان عليه من قبل، فهذا يعني أنهم بحاجة للتحفيز، </w:t>
      </w:r>
      <w:r>
        <w:rPr>
          <w:rFonts w:hint="cs"/>
          <w:rtl/>
        </w:rPr>
        <w:t>و</w:t>
      </w:r>
      <w:r w:rsidRPr="00071F97">
        <w:rPr>
          <w:rtl/>
        </w:rPr>
        <w:t xml:space="preserve">سنستعرض أهم الطرق التي ستساعدك على تحفيز الموظفين وتحسين قدراتهم مما يساعدك على أن تكون أنت أيضًا المدير الناجح الذي </w:t>
      </w:r>
      <w:r w:rsidRPr="00071F97">
        <w:rPr>
          <w:rFonts w:hint="cs"/>
          <w:rtl/>
        </w:rPr>
        <w:t>تطمح</w:t>
      </w:r>
      <w:r w:rsidRPr="00071F97">
        <w:rPr>
          <w:rtl/>
        </w:rPr>
        <w:t xml:space="preserve"> أن تكونه. </w:t>
      </w:r>
    </w:p>
    <w:p w:rsidR="000D0CA1" w:rsidRDefault="000D0CA1" w:rsidP="000D0CA1">
      <w:pPr>
        <w:rPr>
          <w:rFonts w:cstheme="minorBidi"/>
          <w:rtl/>
        </w:rPr>
      </w:pPr>
      <w:r>
        <w:rPr>
          <w:noProof/>
          <w:rtl/>
        </w:rPr>
        <mc:AlternateContent>
          <mc:Choice Requires="wpg">
            <w:drawing>
              <wp:inline distT="0" distB="0" distL="0" distR="0" wp14:anchorId="341F436E" wp14:editId="2E6A93DA">
                <wp:extent cx="5727700" cy="471805"/>
                <wp:effectExtent l="0" t="0" r="6350" b="61595"/>
                <wp:docPr id="1307" name="Group 3324"/>
                <wp:cNvGraphicFramePr/>
                <a:graphic xmlns:a="http://schemas.openxmlformats.org/drawingml/2006/main">
                  <a:graphicData uri="http://schemas.microsoft.com/office/word/2010/wordprocessingGroup">
                    <wpg:wgp>
                      <wpg:cNvGrpSpPr/>
                      <wpg:grpSpPr>
                        <a:xfrm>
                          <a:off x="0" y="0"/>
                          <a:ext cx="5727700" cy="471805"/>
                          <a:chOff x="0" y="0"/>
                          <a:chExt cx="5727700" cy="471805"/>
                        </a:xfrm>
                      </wpg:grpSpPr>
                      <wpg:grpSp>
                        <wpg:cNvPr id="1308" name="Group 256571"/>
                        <wpg:cNvGrpSpPr/>
                        <wpg:grpSpPr>
                          <a:xfrm>
                            <a:off x="0" y="0"/>
                            <a:ext cx="5727700" cy="471805"/>
                            <a:chOff x="0" y="0"/>
                            <a:chExt cx="6131268" cy="505879"/>
                          </a:xfrm>
                        </wpg:grpSpPr>
                        <wpg:grpSp>
                          <wpg:cNvPr id="1309" name="Group 3653"/>
                          <wpg:cNvGrpSpPr/>
                          <wpg:grpSpPr>
                            <a:xfrm>
                              <a:off x="3147203" y="0"/>
                              <a:ext cx="2984065" cy="505839"/>
                              <a:chOff x="2892980" y="0"/>
                              <a:chExt cx="4353439" cy="711023"/>
                            </a:xfrm>
                          </wpg:grpSpPr>
                          <wps:wsp>
                            <wps:cNvPr id="1310" name="Rectangle: Rounded Corners 36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2892980" y="0"/>
                                <a:ext cx="4353439"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C7E58" w:rsidRDefault="00FC7E58" w:rsidP="000D0CA1">
                                  <w:pPr>
                                    <w:rPr>
                                      <w:bCs/>
                                    </w:rPr>
                                  </w:pPr>
                                  <w:r>
                                    <w:rPr>
                                      <w:rFonts w:ascii="Adobe Arabic" w:hAnsi="Adobe Arabic" w:cs="Adobe Arabic" w:hint="cs"/>
                                      <w:bCs/>
                                      <w:color w:val="auto"/>
                                      <w:sz w:val="36"/>
                                      <w:szCs w:val="36"/>
                                      <w:rtl/>
                                      <w:lang w:bidi="ar-SY"/>
                                    </w:rPr>
                                    <w:t xml:space="preserve">        طرق تحفيز الموظفين الأكثر فاعلية:</w:t>
                                  </w:r>
                                </w:p>
                              </w:txbxContent>
                            </wps:txbx>
                            <wps:bodyPr tIns="36000" bIns="36000" rtlCol="0" anchor="ctr"/>
                          </wps:wsp>
                          <wps:wsp>
                            <wps:cNvPr id="1311" name="Oval 3656">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54272" name="Rectangle 365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254273" name="Group 3323"/>
                        <wpg:cNvGrpSpPr/>
                        <wpg:grpSpPr>
                          <a:xfrm>
                            <a:off x="5343525" y="104775"/>
                            <a:ext cx="209550" cy="249555"/>
                            <a:chOff x="0" y="0"/>
                            <a:chExt cx="273780" cy="327013"/>
                          </a:xfrm>
                          <a:solidFill>
                            <a:schemeClr val="bg1"/>
                          </a:solidFill>
                        </wpg:grpSpPr>
                        <wps:wsp>
                          <wps:cNvPr id="254274"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254295"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254296"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254297" name="Google Shape;204;p17"/>
                          <wpg:cNvGrpSpPr/>
                          <wpg:grpSpPr>
                            <a:xfrm>
                              <a:off x="0" y="0"/>
                              <a:ext cx="273780" cy="105078"/>
                              <a:chOff x="0" y="0"/>
                              <a:chExt cx="273780" cy="105078"/>
                            </a:xfrm>
                            <a:grpFill/>
                          </wpg:grpSpPr>
                          <wps:wsp>
                            <wps:cNvPr id="254298"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254299"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254300"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254301"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254302"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2281"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">
                <v:group id="Group 256571" o:spid="_x0000_s2282" style="position:absolute;width:57277;height:4718" coordsize="61312,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yQQZxgAAAN0A&#10;AAAPAAAAAAAAAAAAAAAAAKoCAABkcnMvZG93bnJldi54bWxQSwUGAAAAAAQABAD6AAAAnQMAAAAA&#10;">
                  <v:group id="Group 3653" o:spid="_x0000_s2283" style="position:absolute;left:31472;width:29840;height:5058" coordorigin="28929" coordsize="43534,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YWhgsMAAADdAAAADwAAAGRycy9kb3ducmV2LnhtbERPS4vCMBC+L/gfwgje&#10;1rSKi1ajiLjiQQQfIN6GZmyLzaQ02bb++82CsLf5+J6zWHWmFA3VrrCsIB5GIIhTqwvOFFwv359T&#10;EM4jaywtk4IXOVgtex8LTLRt+UTN2WcihLBLUEHufZVI6dKcDLqhrYgD97C1QR9gnUldYxvCTSlH&#10;UfQlDRYcGnKsaJNT+jz/GAW7Ftv1ON42h+dj87pfJsfbISalBv1uPQfhqfP/4rd7r8P8cTSD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lhaGCwwAAAN0AAAAP&#10;AAAAAAAAAAAAAAAAAKoCAABkcnMvZG93bnJldi54bWxQSwUGAAAAAAQABAD6AAAAmgMAAAAA&#10;">
                    <v:roundrect id="Rectangle: Rounded Corners 3655" o:spid="_x0000_s2284" style="position:absolute;left:28929;width:43535;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CZjMMA&#10;AADdAAAADwAAAGRycy9kb3ducmV2LnhtbESPQYvCQAyF78L+hyELe9OpLkqpjrKsLnhUqwdvoRPb&#10;YidTOqN2/705CN4S3st7Xxar3jXqTl2oPRsYjxJQxIW3NZcGjvnfMAUVIrLFxjMZ+KcAq+XHYIGZ&#10;9Q/e0/0QSyUhHDI0UMXYZlqHoiKHYeRbYtEuvnMYZe1KbTt8SLhr9CRJZtphzdJQYUu/FRXXw80Z&#10;SLbrTc7nCZ1sGvc0xXyXrnNjvj77nzmoSH18m1/XWyv432Phl29kBL1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QCZjMMAAADdAAAADwAAAAAAAAAAAAAAAACYAgAAZHJzL2Rv&#10;d25yZXYueG1sUEsFBgAAAAAEAAQA9QAAAIgDAAAAAA==&#10;" fillcolor="#0070c0" stroked="f" strokeweight="1pt">
                      <v:stroke joinstyle="miter"/>
                      <v:textbox inset=",1mm,,1mm">
                        <w:txbxContent>
                          <w:p w:rsidR="00FC7E58" w:rsidRDefault="00FC7E58" w:rsidP="000D0CA1">
                            <w:pPr>
                              <w:rPr>
                                <w:bCs/>
                              </w:rPr>
                            </w:pPr>
                            <w:r>
                              <w:rPr>
                                <w:rFonts w:ascii="Adobe Arabic" w:hAnsi="Adobe Arabic" w:cs="Adobe Arabic" w:hint="cs"/>
                                <w:bCs/>
                                <w:color w:val="auto"/>
                                <w:sz w:val="36"/>
                                <w:szCs w:val="36"/>
                                <w:rtl/>
                                <w:lang w:bidi="ar-SY"/>
                              </w:rPr>
                              <w:t xml:space="preserve">        طرق تحفيز الموظفين الأكثر فاعلية:</w:t>
                            </w:r>
                          </w:p>
                        </w:txbxContent>
                      </v:textbox>
                    </v:roundrect>
                    <v:oval id="Oval 3656" o:spid="_x0000_s2285" style="position:absolute;left:65321;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BbKMIA&#10;AADdAAAADwAAAGRycy9kb3ducmV2LnhtbERP22oCMRB9L/QfwhT6VrPbgpStUUpLQawgXf2AYTPd&#10;LE0mIYm69uuNIPg2h3Od2WJ0VhwopsGzgnpSgSDuvB64V7Dbfj29gkgZWaP1TApOlGAxv7+bYaP9&#10;kX/o0OZelBBODSowOYdGytQZcpgmPhAX7tdHh7nA2Esd8VjCnZXPVTWVDgcuDQYDfRjq/tq9U7Cq&#10;gklx/f1/Wst2s/0MdpWjVerxYXx/A5FpzDfx1b3UZf5LXcPlm3KCnJ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EFsowgAAAN0AAAAPAAAAAAAAAAAAAAAAAJgCAABkcnMvZG93&#10;bnJldi54bWxQSwUGAAAAAAQABAD1AAAAhwMAAAAA&#10;" fillcolor="#272727 [2749]" stroked="f" strokeweight="1pt">
                      <v:stroke joinstyle="miter"/>
                      <v:shadow on="t" color="black" opacity="26214f" origin=",-.5" offset="0,3pt"/>
                    </v:oval>
                  </v:group>
                  <v:rect id="Rectangle 3654" o:spid="_x0000_s2286"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4d/coA&#10;AADfAAAADwAAAGRycy9kb3ducmV2LnhtbESPW2sCMRSE3wX/QzgFX4pmXdSWrVGqYOtDL3ih+HjY&#10;HHfXbk6WJNX13zeFgo/DzHzDTOetqcWZnK8sKxgOEhDEudUVFwr2u1X/EYQPyBpry6TgSh7ms25n&#10;ipm2F97QeRsKESHsM1RQhtBkUvq8JIN+YBvi6B2tMxiidIXUDi8RbmqZJslEGqw4LpTY0LKk/Hv7&#10;YxQc9rv30cJ9ng7Hl7evif2gV1/cK9W7a5+fQARqwy38315rBel4lD6k8PcnfgE5+w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c+Hf3KAAAA3wAAAA8AAAAAAAAAAAAAAAAAmAIA&#10;AGRycy9kb3ducmV2LnhtbFBLBQYAAAAABAAEAPUAAACPAwAAAAA=&#10;" fillcolor="#0070c0" stroked="f" strokeweight="1pt"/>
                </v:group>
                <v:group id="Group 3323" o:spid="_x0000_s2287" style="position:absolute;left:53435;top:1047;width:2095;height:2496"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LcUmrIAAAA&#10;3wAAAA8AAAAAAAAAAAAAAAAAqgIAAGRycy9kb3ducmV2LnhtbFBLBQYAAAAABAAEAPoAAACfAwAA&#10;AAA=&#10;">
                  <v:shape id="Google Shape;201;p17" o:spid="_x0000_s2288"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PtZcgA&#10;AADfAAAADwAAAGRycy9kb3ducmV2LnhtbESPQWvCQBSE74X+h+UVvNWNwWqaZiNFEMSD0Cj2+si+&#10;JqnZt2l2Nem/dwtCj8PMfMNkq9G04kq9aywrmE0jEMSl1Q1XCo6HzXMCwnlkja1lUvBLDlb540OG&#10;qbYDf9C18JUIEHYpKqi971IpXVmTQTe1HXHwvmxv0AfZV1L3OAS4aWUcRQtpsOGwUGNH65rKc3Ex&#10;CvaXxG/16SfZLT9Pi+/XoTgeykapydP4/gbC0+j/w/f2ViuIX+bxcg5/f8IXkPkN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pU+1lyAAAAN8AAAAPAAAAAAAAAAAAAAAAAJgCAABk&#10;cnMvZG93bnJldi54bWxQSwUGAAAAAAQABAD1AAAAjQM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2289"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gkj8gA&#10;AADfAAAADwAAAGRycy9kb3ducmV2LnhtbESPQWvCQBSE74X+h+UVvEjdNDalja5SpIIoUhoLvT6y&#10;z2ww+zZktxr/vSsIHoeZ+YaZznvbiCN1vnas4GWUgCAuna65UvC7Wz6/g/ABWWPjmBScycN89vgw&#10;xVy7E//QsQiViBD2OSowIbS5lL40ZNGPXEscvb3rLIYou0rqDk8RbhuZJsmbtFhzXDDY0sJQeSj+&#10;rYJm973dfA2z4m+IRTr2Zn3YVGulBk/95wREoD7cw7f2SitIs9f0I4Prn/gF5O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92CSPyAAAAN8AAAAPAAAAAAAAAAAAAAAAAJgCAABk&#10;cnMvZG93bnJldi54bWxQSwUGAAAAAAQABAD1AAAAjQMAAAAA&#10;" path="m2643,1l417,1c191,1,,143,,370,,608,191,751,417,751r2214,c2870,751,3060,608,3060,370,3060,143,2870,1,2643,1xe" filled="f" strokecolor="white [3212]">
                    <v:path arrowok="t" o:extrusionok="f"/>
                  </v:shape>
                  <v:shape id="Google Shape;203;p17" o:spid="_x0000_s2290"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utYMgA&#10;AADfAAAADwAAAGRycy9kb3ducmV2LnhtbESPQWvCQBSE7wX/w/KE3urGxEpNXUVKLUJPpgp6e2Zf&#10;s8Hs25Ddavrv3ULB4zAz3zDzZW8bcaHO144VjEcJCOLS6ZorBbuv9dMLCB+QNTaOScEveVguBg9z&#10;zLW78pYuRahEhLDPUYEJoc2l9KUhi37kWuLofbvOYoiyq6Tu8BrhtpFpkkylxZrjgsGW3gyV5+LH&#10;Ksj8wRyzj/VJVykfPt93+6yYjJV6HParVxCB+nAP/7c3WkH6PElnU/j7E7+AXN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rC61gyAAAAN8AAAAPAAAAAAAAAAAAAAAAAJgCAABk&#10;cnMvZG93bnJldi54bWxQSwUGAAAAAAQABAD1AAAAjQMAAAAA&#10;" path="m1976,l417,c191,,,131,,369,,596,191,739,417,739r1559,c2203,739,2393,596,2393,369,2393,131,2203,,1976,xe" filled="f" strokecolor="white [3212]">
                    <v:path arrowok="t" o:extrusionok="f"/>
                  </v:shape>
                  <v:group id="Google Shape;204;p17" o:spid="_x0000_s2291"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967KTyQAA&#10;AN8AAAAPAAAAAAAAAAAAAAAAAKoCAABkcnMvZG93bnJldi54bWxQSwUGAAAAAAQABAD6AAAAoAMA&#10;AAAA&#10;">
                    <v:shape id="Google Shape;205;p17" o:spid="_x0000_s2292"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Eq1sQA&#10;AADfAAAADwAAAGRycy9kb3ducmV2LnhtbERPz2vCMBS+C/sfwhvsIjO16qzVKDIY7Dir3p/Ns+3W&#10;vJQkq/W/Xw4Djx/f781uMK3oyfnGsoLpJAFBXFrdcKXgdPx4zUD4gKyxtUwK7uRht30abTDX9sYH&#10;6otQiRjCPkcFdQhdLqUvazLoJ7YjjtzVOoMhQldJ7fAWw00r0yR5kwYbjg01dvReU/lT/BoF38sh&#10;c+PD1+oyK7LzvDr1XZBXpV6eh/0aRKAhPMT/7k+tIF3M01UcHP/ELyC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BKtbEAAAA3wAAAA8AAAAAAAAAAAAAAAAAmAIAAGRycy9k&#10;b3ducmV2LnhtbFBLBQYAAAAABAAEAPUAAACJAwAAAAA=&#10;" path="m227,1501v107,,226,-72,226,-167l453,167c453,84,322,1,227,1,144,1,1,84,1,167r,1167c1,1429,144,1501,227,1501xe" filled="f" stroked="f">
                      <v:path arrowok="t" o:extrusionok="f"/>
                    </v:shape>
                    <v:shape id="Google Shape;206;p17" o:spid="_x0000_s2293"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K34sYA&#10;AADfAAAADwAAAGRycy9kb3ducmV2LnhtbESPwU7DMBBE70j9B2uRuFGnEaA2rVs1IFB7bMqB4zZe&#10;kkC8juylDX+PkZA4jmbmjWa1GV2vzhRi59nAbJqBIq697bgx8Hp8vp2DioJssfdMBr4pwmY9uVph&#10;Yf2FD3SupFEJwrFAA63IUGgd65YcxqkfiJP37oNDSTI02ga8JLjrdZ5lD9phx2mhxYEeW6o/qy9n&#10;oKzycv+G+1mQj/i0c6W4l5M15uZ63C5BCY3yH/5r76yB/P4uXyzg90/6Anr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QK34sYAAADfAAAADwAAAAAAAAAAAAAAAACYAgAAZHJz&#10;L2Rvd25yZXYueG1sUEsFBgAAAAAEAAQA9QAAAIsDAAAAAA==&#10;" path="m929,60c846,,750,36,703,108l60,1060c,1143,24,1251,95,1310v36,12,60,24,96,24c250,1334,298,1310,334,1251l976,298v60,-71,36,-178,-47,-238xe" filled="f" stroked="f">
                      <v:path arrowok="t" o:extrusionok="f"/>
                    </v:shape>
                    <v:shape id="Google Shape;207;p17" o:spid="_x0000_s2294"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Jc58cA&#10;AADfAAAADwAAAGRycy9kb3ducmV2LnhtbESPy2rDMBBF94X+g5hCdo3c2A3FiRJKHhDSRamTD5ha&#10;E9vUGrmWYit/Hy0KXV7ui7NcB9OKgXrXWFbwMk1AEJdWN1wpOJ/2z28gnEfW2FomBTdysF49Piwx&#10;13bkLxoKX4k4wi5HBbX3XS6lK2sy6Ka2I47exfYGfZR9JXWPYxw3rZwlyVwabDg+1NjRpqbyp7ga&#10;BfRhd99tKLItzzfh9Lk92vT8q9TkKbwvQHgK/j/81z5oBbPXLE0iQeSJLCB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AyXOfHAAAA3wAAAA8AAAAAAAAAAAAAAAAAmAIAAGRy&#10;cy9kb3ducmV2LnhtbFBLBQYAAAAABAAEAPUAAACMAwAAAAA=&#10;" path="m822,1346v24,,60,-12,83,-35c989,1263,1013,1156,953,1072l334,108c286,25,179,1,96,48,12,108,1,215,48,298r619,965c703,1322,763,1346,822,1346xe" filled="f" stroked="f">
                      <v:path arrowok="t" o:extrusionok="f"/>
                    </v:shape>
                    <v:shape id="Google Shape;208;p17" o:spid="_x0000_s2295"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p0m8cA&#10;AADfAAAADwAAAGRycy9kb3ducmV2LnhtbESPwW7CMBBE70j9B2sr9VKBHaAFhTioatSKHgt8wBIv&#10;SSBeR7EL6d/XSJU4jmbmjSZbD7YVF+p941hDMlEgiEtnGq407Hcf4yUIH5ANto5Jwy95WOcPowxT&#10;4678TZdtqESEsE9RQx1Cl0rpy5os+onriKN3dL3FEGVfSdPjNcJtK6dKvUqLDceFGjt6r6k8b3+s&#10;hgPJWaDyWKjFpi3UV1I87z5PWj89Dm8rEIGGcA//tzdGw/RlPlMJ3P7ELy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AqdJvHAAAA3wAAAA8AAAAAAAAAAAAAAAAAmAIAAGRy&#10;cy9kb3ducmV2LnhtbFBLBQYAAAAABAAEAPUAAACMAwAAAAA=&#10;" path="m1287,596l275,48c191,1,84,36,48,120,1,191,25,310,120,346l1132,894v24,11,48,23,71,23c1263,917,1322,882,1358,822v36,-71,12,-190,-71,-226xe" filled="f" stroked="f">
                      <v:path arrowok="t" o:extrusionok="f"/>
                    </v:shape>
                    <v:shape id="Google Shape;209;p17" o:spid="_x0000_s2296"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anucoA&#10;AADfAAAADwAAAGRycy9kb3ducmV2LnhtbESPQUvDQBSE70L/w/IKvYjdJFoJabdFCwURoRhFe3zN&#10;viah2bchu21Sf70rCD0OM/MNs1gNphFn6lxtWUE8jUAQF1bXXCr4/NjcpSCcR9bYWCYFF3KwWo5u&#10;Fphp2/M7nXNfigBhl6GCyvs2k9IVFRl0U9sSB+9gO4M+yK6UusM+wE0jkyh6lAZrDgsVtrSuqDjm&#10;J6NgS/Kn3/r98+7165K+5Wn8vbuNlZqMh6c5CE+Dv4b/2y9aQTJ7uI8S+PsTvoBc/gI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cGp7nKAAAA3wAAAA8AAAAAAAAAAAAAAAAAmAIA&#10;AGRycy9kb3ducmV2LnhtbFBLBQYAAAAABAAEAPUAAACPAw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Pr="009319C4" w:rsidRDefault="000D0CA1" w:rsidP="000D0CA1">
      <w:pPr>
        <w:shd w:val="clear" w:color="auto" w:fill="F2F2F2" w:themeFill="background1" w:themeFillShade="F2"/>
        <w:rPr>
          <w:b/>
          <w:bCs/>
          <w:noProof/>
          <w:color w:val="C00000"/>
          <w:kern w:val="24"/>
          <w:sz w:val="40"/>
          <w:szCs w:val="40"/>
          <w:rtl/>
        </w:rPr>
      </w:pPr>
      <w:r w:rsidRPr="009319C4">
        <w:rPr>
          <w:rFonts w:hint="cs"/>
          <w:b/>
          <w:bCs/>
          <w:color w:val="C00000"/>
          <w:rtl/>
        </w:rPr>
        <w:t>التواصل أمر أساسي:</w:t>
      </w:r>
    </w:p>
    <w:p w:rsidR="000D0CA1" w:rsidRPr="00E45C80" w:rsidRDefault="000D0CA1">
      <w:pPr>
        <w:pStyle w:val="ListParagraph"/>
        <w:numPr>
          <w:ilvl w:val="0"/>
          <w:numId w:val="43"/>
        </w:numPr>
        <w:rPr>
          <w:rFonts w:ascii="Sakkal Majalla" w:hAnsi="Sakkal Majalla" w:cs="Sakkal Majalla"/>
          <w:sz w:val="34"/>
          <w:szCs w:val="34"/>
        </w:rPr>
      </w:pPr>
      <w:r>
        <w:rPr>
          <w:rFonts w:ascii="Sakkal Majalla" w:hAnsi="Sakkal Majalla"/>
          <w:noProof/>
          <w:sz w:val="34"/>
          <w:rtl/>
        </w:rPr>
        <w:drawing>
          <wp:anchor distT="0" distB="0" distL="114300" distR="114300" simplePos="0" relativeHeight="252319744" behindDoc="0" locked="0" layoutInCell="1" allowOverlap="1" wp14:anchorId="49B6D136" wp14:editId="0584D53E">
            <wp:simplePos x="0" y="0"/>
            <wp:positionH relativeFrom="margin">
              <wp:align>left</wp:align>
            </wp:positionH>
            <wp:positionV relativeFrom="paragraph">
              <wp:posOffset>381438</wp:posOffset>
            </wp:positionV>
            <wp:extent cx="2364740" cy="2348865"/>
            <wp:effectExtent l="0" t="0" r="0" b="0"/>
            <wp:wrapSquare wrapText="bothSides"/>
            <wp:docPr id="1506" name="صورة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 name="Connected world-cuate.png"/>
                    <pic:cNvPicPr/>
                  </pic:nvPicPr>
                  <pic:blipFill rotWithShape="1">
                    <a:blip r:embed="rId60" cstate="print">
                      <a:extLst>
                        <a:ext uri="{28A0092B-C50C-407E-A947-70E740481C1C}">
                          <a14:useLocalDpi xmlns:a14="http://schemas.microsoft.com/office/drawing/2010/main" val="0"/>
                        </a:ext>
                      </a:extLst>
                    </a:blip>
                    <a:srcRect t="4228" b="5763"/>
                    <a:stretch/>
                  </pic:blipFill>
                  <pic:spPr bwMode="auto">
                    <a:xfrm>
                      <a:off x="0" y="0"/>
                      <a:ext cx="2364740" cy="23488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45C80">
        <w:rPr>
          <w:rFonts w:ascii="Sakkal Majalla" w:hAnsi="Sakkal Majalla" w:cs="Sakkal Majalla"/>
          <w:sz w:val="34"/>
          <w:szCs w:val="34"/>
          <w:rtl/>
        </w:rPr>
        <w:t xml:space="preserve">احرص على الحفاظ على التواصل الفاعل مع الموظفين وإبقائهم على اطلاع بما هو جديد ومشاركة الخطط والاستراتيجيات الجديدة معهم  </w:t>
      </w:r>
    </w:p>
    <w:p w:rsidR="000D0CA1" w:rsidRDefault="000D0CA1">
      <w:pPr>
        <w:pStyle w:val="ListParagraph"/>
        <w:numPr>
          <w:ilvl w:val="0"/>
          <w:numId w:val="43"/>
        </w:numPr>
        <w:rPr>
          <w:rFonts w:ascii="Sakkal Majalla" w:hAnsi="Sakkal Majalla" w:cs="Sakkal Majalla"/>
          <w:sz w:val="34"/>
          <w:szCs w:val="34"/>
        </w:rPr>
      </w:pPr>
      <w:r w:rsidRPr="00E45C80">
        <w:rPr>
          <w:rFonts w:ascii="Sakkal Majalla" w:hAnsi="Sakkal Majalla" w:cs="Sakkal Majalla"/>
          <w:sz w:val="34"/>
          <w:szCs w:val="34"/>
          <w:rtl/>
        </w:rPr>
        <w:t>على سبيل المثال يمكنك عقد اجتماع سريع كل صباح مع الموظفين لإعطائهم مساحة للتعبير عن آرائهم وأفكارهم وتحديد المهام التي تم إنجازها وما هي الأمور التي يمكن تحسينها، وتابع ذلك عبر البريد الإلكتروني. </w:t>
      </w:r>
    </w:p>
    <w:p w:rsidR="000D0CA1" w:rsidRPr="00E45C80" w:rsidRDefault="000D0CA1" w:rsidP="000D0CA1">
      <w:pPr>
        <w:rPr>
          <w:rFonts w:ascii="Sakkal Majalla" w:hAnsi="Sakkal Majalla"/>
          <w:sz w:val="34"/>
          <w:rtl/>
        </w:rPr>
      </w:pPr>
    </w:p>
    <w:p w:rsidR="000D0CA1" w:rsidRPr="00E45C80" w:rsidRDefault="000D0CA1">
      <w:pPr>
        <w:pStyle w:val="ListParagraph"/>
        <w:pageBreakBefore/>
        <w:numPr>
          <w:ilvl w:val="0"/>
          <w:numId w:val="43"/>
        </w:numPr>
        <w:ind w:left="357" w:hanging="357"/>
        <w:rPr>
          <w:rFonts w:ascii="Sakkal Majalla" w:hAnsi="Sakkal Majalla" w:cs="Sakkal Majalla"/>
          <w:sz w:val="34"/>
          <w:szCs w:val="34"/>
          <w:rtl/>
        </w:rPr>
      </w:pPr>
      <w:r w:rsidRPr="00E45C80">
        <w:rPr>
          <w:rFonts w:ascii="Sakkal Majalla" w:hAnsi="Sakkal Majalla" w:cs="Sakkal Majalla"/>
          <w:sz w:val="34"/>
          <w:szCs w:val="34"/>
          <w:rtl/>
        </w:rPr>
        <w:lastRenderedPageBreak/>
        <w:t>من المهم أن تتعرف على آراء موظفيك فيما يتعلق بأعمال الشركة، واحرص على طلب رأي كل موظف بشكل شخصي، لأن هذا سيشجعهم على التعبير عما يدور في أذهانهم من أفكار خلاقة </w:t>
      </w:r>
      <w:r>
        <w:rPr>
          <w:rFonts w:ascii="Sakkal Majalla" w:hAnsi="Sakkal Majalla" w:cs="Sakkal Majalla" w:hint="cs"/>
          <w:sz w:val="34"/>
          <w:szCs w:val="34"/>
          <w:rtl/>
        </w:rPr>
        <w:t>و</w:t>
      </w:r>
      <w:r w:rsidRPr="00E45C80">
        <w:rPr>
          <w:rFonts w:ascii="Sakkal Majalla" w:hAnsi="Sakkal Majalla" w:cs="Sakkal Majalla"/>
          <w:sz w:val="34"/>
          <w:szCs w:val="34"/>
          <w:rtl/>
        </w:rPr>
        <w:t>آراء إبداعية، كما وسيشعرون بأهمية وجودهم في الشركة، ولذلك سيندفعون للعمل كفريقٍ واحد بغية تحقيق أهداف الشركة إلى جانب أهدافهم الشخصية. </w:t>
      </w:r>
    </w:p>
    <w:p w:rsidR="000D0CA1" w:rsidRPr="00E45C80" w:rsidRDefault="000D0CA1">
      <w:pPr>
        <w:pStyle w:val="ListParagraph"/>
        <w:numPr>
          <w:ilvl w:val="0"/>
          <w:numId w:val="43"/>
        </w:numPr>
        <w:rPr>
          <w:rFonts w:ascii="Sakkal Majalla" w:hAnsi="Sakkal Majalla" w:cs="Sakkal Majalla"/>
          <w:sz w:val="34"/>
          <w:szCs w:val="34"/>
          <w:rtl/>
        </w:rPr>
      </w:pPr>
      <w:r w:rsidRPr="00E45C80">
        <w:rPr>
          <w:rFonts w:ascii="Sakkal Majalla" w:hAnsi="Sakkal Majalla" w:cs="Sakkal Majalla"/>
          <w:sz w:val="34"/>
          <w:szCs w:val="34"/>
          <w:rtl/>
        </w:rPr>
        <w:t>لا شك أن الاحتفال بالوصول إلى الهدف المنشود يعد من الأمور التي تُعطي الموظفين حافزاً كبيراً، إلا أن هناك بعض الأعمال والمشاريع التي تتطلب وقتاً طويلاً للوصول إلى الهدف المطلوب، لذلك يقع على عاتق المدير إيجاد طريقة لتحفيز الموظفين في هذه الحالة.  </w:t>
      </w:r>
    </w:p>
    <w:p w:rsidR="000D0CA1" w:rsidRDefault="000D0CA1">
      <w:pPr>
        <w:pStyle w:val="ListParagraph"/>
        <w:numPr>
          <w:ilvl w:val="0"/>
          <w:numId w:val="43"/>
        </w:numPr>
        <w:rPr>
          <w:rFonts w:ascii="Sakkal Majalla" w:hAnsi="Sakkal Majalla" w:cs="Sakkal Majalla"/>
          <w:sz w:val="34"/>
          <w:szCs w:val="34"/>
        </w:rPr>
      </w:pPr>
      <w:r>
        <w:rPr>
          <w:rFonts w:ascii="Sakkal Majalla" w:hAnsi="Sakkal Majalla" w:cs="Sakkal Majalla"/>
          <w:sz w:val="34"/>
          <w:szCs w:val="34"/>
          <w:rtl/>
        </w:rPr>
        <w:t xml:space="preserve">ويمكن أن </w:t>
      </w:r>
      <w:r>
        <w:rPr>
          <w:rFonts w:ascii="Sakkal Majalla" w:hAnsi="Sakkal Majalla" w:cs="Sakkal Majalla" w:hint="cs"/>
          <w:sz w:val="34"/>
          <w:szCs w:val="34"/>
          <w:rtl/>
        </w:rPr>
        <w:t>ي</w:t>
      </w:r>
      <w:r w:rsidRPr="00E45C80">
        <w:rPr>
          <w:rFonts w:ascii="Sakkal Majalla" w:hAnsi="Sakkal Majalla" w:cs="Sakkal Majalla"/>
          <w:sz w:val="34"/>
          <w:szCs w:val="34"/>
          <w:rtl/>
        </w:rPr>
        <w:t>كون تقسيم العمل من خلال إلى عدة مراحل والاحتفال مع الموظفين عند إنهاء وإتمام كل مرحلة لإبقاء الحماس لدى الموظفين بشكلٍ متواصل. </w:t>
      </w:r>
    </w:p>
    <w:p w:rsidR="000D0CA1" w:rsidRPr="009319C4" w:rsidRDefault="000D0CA1" w:rsidP="000D0CA1">
      <w:pPr>
        <w:shd w:val="clear" w:color="auto" w:fill="F2F2F2" w:themeFill="background1" w:themeFillShade="F2"/>
        <w:rPr>
          <w:b/>
          <w:bCs/>
          <w:noProof/>
          <w:color w:val="C00000"/>
          <w:kern w:val="24"/>
          <w:sz w:val="40"/>
          <w:szCs w:val="40"/>
          <w:rtl/>
        </w:rPr>
      </w:pPr>
      <w:r w:rsidRPr="009319C4">
        <w:rPr>
          <w:rFonts w:hint="cs"/>
          <w:b/>
          <w:bCs/>
          <w:color w:val="C00000"/>
          <w:rtl/>
        </w:rPr>
        <w:t>الفريق المتعاون يستحق المكافأة:</w:t>
      </w:r>
    </w:p>
    <w:p w:rsidR="000D0CA1" w:rsidRDefault="000D0CA1" w:rsidP="000D0CA1">
      <w:pPr>
        <w:rPr>
          <w:rFonts w:cstheme="minorBidi"/>
          <w:rtl/>
        </w:rPr>
      </w:pPr>
      <w:r w:rsidRPr="00B1266C">
        <w:rPr>
          <w:rtl/>
        </w:rPr>
        <w:t>إذا كان فريقك منتجًا ويعمل بجد فمن الصواب أن تكافئ جهودهم، ويمكنك وضع خطة للمكافآت أو منح إجازات إضافية لأولئك الذين يتجاوزون أهدافهم. على سبيل المثال احتفل بمناسباتهم الشخصية مثل أعياد الميلاد، فكر في هوايات واهتمامات صاحب المناسبة وقدم له هدية تمثل شخصيته، اجعل الأمر شخصياً وممتعًا.</w:t>
      </w:r>
    </w:p>
    <w:p w:rsidR="000D0CA1" w:rsidRPr="00F26DD0" w:rsidRDefault="000D0CA1" w:rsidP="000D0CA1">
      <w:pPr>
        <w:shd w:val="clear" w:color="auto" w:fill="F2F2F2" w:themeFill="background1" w:themeFillShade="F2"/>
        <w:rPr>
          <w:rFonts w:cstheme="minorBidi"/>
          <w:b/>
          <w:bCs/>
          <w:color w:val="C00000"/>
          <w:rtl/>
        </w:rPr>
      </w:pPr>
      <w:r>
        <w:rPr>
          <w:b/>
          <w:bCs/>
          <w:color w:val="C00000"/>
          <w:rtl/>
        </w:rPr>
        <w:t>بيئة العمل المريحة</w:t>
      </w:r>
      <w:r>
        <w:rPr>
          <w:rFonts w:hint="cs"/>
          <w:b/>
          <w:bCs/>
          <w:color w:val="C00000"/>
          <w:rtl/>
        </w:rPr>
        <w:t>:</w:t>
      </w:r>
    </w:p>
    <w:p w:rsidR="000D0CA1" w:rsidRDefault="000D0CA1" w:rsidP="000D0CA1">
      <w:pPr>
        <w:rPr>
          <w:rFonts w:ascii="Sakkal Majalla" w:hAnsi="Sakkal Majalla"/>
          <w:sz w:val="34"/>
          <w:rtl/>
        </w:rPr>
      </w:pPr>
      <w:r w:rsidRPr="00071F97">
        <w:rPr>
          <w:rtl/>
        </w:rPr>
        <w:t>تصنف بيئة العمل كعامل اساسي في تحفيز الموظفين وبصفتك صاحب عمل، فإن الأمر متروك لك لإنشاء بيئة عمل مناسبة ومريحة للموظفين حتى يتمكنوا من التركيز في عملهم وإخراج كل طاقاتهم، على سبيل المثال توفير مساحة مكتب واسعة ومضيئة كمكان للعمل فيه.</w:t>
      </w:r>
    </w:p>
    <w:p w:rsidR="000D0CA1" w:rsidRPr="00210F58" w:rsidRDefault="000D0CA1" w:rsidP="000D0CA1">
      <w:pPr>
        <w:shd w:val="clear" w:color="auto" w:fill="F2F2F2" w:themeFill="background1" w:themeFillShade="F2"/>
        <w:rPr>
          <w:rFonts w:ascii="Sakkal Majalla" w:hAnsi="Sakkal Majalla"/>
          <w:b/>
          <w:bCs/>
          <w:color w:val="C00000"/>
          <w:sz w:val="34"/>
          <w:rtl/>
        </w:rPr>
      </w:pPr>
      <w:r w:rsidRPr="00210F58">
        <w:rPr>
          <w:rFonts w:ascii="Sakkal Majalla" w:hAnsi="Sakkal Majalla" w:hint="cs"/>
          <w:b/>
          <w:bCs/>
          <w:color w:val="C00000"/>
          <w:sz w:val="34"/>
          <w:rtl/>
        </w:rPr>
        <w:t>استثمر في فريقك:</w:t>
      </w:r>
    </w:p>
    <w:p w:rsidR="000D0CA1" w:rsidRDefault="000D0CA1" w:rsidP="000D0CA1">
      <w:pPr>
        <w:rPr>
          <w:rFonts w:cstheme="minorBidi"/>
          <w:rtl/>
        </w:rPr>
      </w:pPr>
      <w:r w:rsidRPr="00071F97">
        <w:rPr>
          <w:rtl/>
        </w:rPr>
        <w:t>لكي يتمكن الموظفون من تأدية مهامهم على أكمل وجه وبكفاءةٍ عالية، يتوجب على المدراء إلحاق الموظفين بدورات وبرامج تدريبية مهنية وشخصية لتعزيز قُدراتهم والاهتمام بالتطور على الصعيد المهني لكل موظف وبشكلٍ مدروسٍ جداً، حيث يسهم ذلك في تحفيز الموظفين وجعل الموظف يشعر بالتقدير والرعاية، وصقل قاعدة معارفهم وتعزيز سيرتهم الذاتية. </w:t>
      </w:r>
    </w:p>
    <w:p w:rsidR="000D0CA1" w:rsidRDefault="000D0CA1" w:rsidP="000D0CA1">
      <w:pPr>
        <w:rPr>
          <w:rFonts w:cstheme="minorBidi"/>
          <w:rtl/>
        </w:rPr>
      </w:pPr>
    </w:p>
    <w:p w:rsidR="000D0CA1" w:rsidRPr="00071F97" w:rsidRDefault="000D0CA1" w:rsidP="000D0CA1">
      <w:pPr>
        <w:rPr>
          <w:rFonts w:cstheme="minorBidi"/>
          <w:rtl/>
        </w:rPr>
      </w:pPr>
    </w:p>
    <w:p w:rsidR="000D0CA1" w:rsidRDefault="000D0CA1" w:rsidP="000D0CA1">
      <w:pPr>
        <w:rPr>
          <w:b/>
          <w:bCs/>
          <w:color w:val="C00000"/>
          <w:rtl/>
        </w:rPr>
      </w:pPr>
    </w:p>
    <w:p w:rsidR="000D0CA1" w:rsidRDefault="000D0CA1" w:rsidP="000D0CA1">
      <w:pPr>
        <w:rPr>
          <w:b/>
          <w:bCs/>
          <w:color w:val="C00000"/>
          <w:rtl/>
        </w:rPr>
      </w:pPr>
      <w:r>
        <w:rPr>
          <w:noProof/>
        </w:rPr>
        <w:lastRenderedPageBreak/>
        <mc:AlternateContent>
          <mc:Choice Requires="wpg">
            <w:drawing>
              <wp:inline distT="0" distB="0" distL="0" distR="0" wp14:anchorId="53F57015" wp14:editId="09D9B730">
                <wp:extent cx="5731510" cy="474980"/>
                <wp:effectExtent l="0" t="0" r="2540" b="1270"/>
                <wp:docPr id="7623" name="Group 32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474980"/>
                          <a:chOff x="0" y="0"/>
                          <a:chExt cx="60883" cy="5050"/>
                        </a:xfrm>
                      </wpg:grpSpPr>
                      <wpg:grpSp>
                        <wpg:cNvPr id="7624" name="Group 256587"/>
                        <wpg:cNvGrpSpPr>
                          <a:grpSpLocks/>
                        </wpg:cNvGrpSpPr>
                        <wpg:grpSpPr bwMode="auto">
                          <a:xfrm>
                            <a:off x="0" y="0"/>
                            <a:ext cx="60883" cy="5050"/>
                            <a:chOff x="0" y="159"/>
                            <a:chExt cx="60891" cy="5058"/>
                          </a:xfrm>
                        </wpg:grpSpPr>
                        <wpg:grpSp>
                          <wpg:cNvPr id="7625" name="Group 256588"/>
                          <wpg:cNvGrpSpPr>
                            <a:grpSpLocks/>
                          </wpg:cNvGrpSpPr>
                          <wpg:grpSpPr bwMode="auto">
                            <a:xfrm>
                              <a:off x="48488" y="159"/>
                              <a:ext cx="12403" cy="5058"/>
                              <a:chOff x="42218" y="223"/>
                              <a:chExt cx="18094" cy="7110"/>
                            </a:xfrm>
                          </wpg:grpSpPr>
                          <wps:wsp>
                            <wps:cNvPr id="7626"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42218" y="223"/>
                                <a:ext cx="18095" cy="7110"/>
                              </a:xfrm>
                              <a:prstGeom prst="roundRect">
                                <a:avLst>
                                  <a:gd name="adj" fmla="val 50000"/>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FC7E58" w:rsidRPr="00BB0D09" w:rsidRDefault="00FC7E58" w:rsidP="000D0CA1">
                                  <w:pPr>
                                    <w:pStyle w:val="NoSpacing"/>
                                    <w:keepNext/>
                                    <w:rPr>
                                      <w:color w:val="FFFFFF" w:themeColor="background1"/>
                                      <w:rtl/>
                                      <w:lang w:bidi="ar-SY"/>
                                    </w:rPr>
                                  </w:pPr>
                                  <w:r>
                                    <w:rPr>
                                      <w:rFonts w:hint="cs"/>
                                      <w:rtl/>
                                      <w:lang w:bidi="ar-SY"/>
                                    </w:rPr>
                                    <w:t xml:space="preserve">       </w:t>
                                  </w:r>
                                  <w:r w:rsidRPr="00BB0D09">
                                    <w:rPr>
                                      <w:rFonts w:hint="cs"/>
                                      <w:color w:val="FFFFFF" w:themeColor="background1"/>
                                      <w:rtl/>
                                      <w:lang w:bidi="ar-SY"/>
                                    </w:rPr>
                                    <w:t>تمرين:</w:t>
                                  </w:r>
                                </w:p>
                                <w:p w:rsidR="00FC7E58" w:rsidRDefault="00FC7E58" w:rsidP="000D0CA1">
                                  <w:pPr>
                                    <w:pStyle w:val="NoSpacing"/>
                                    <w:keepNext/>
                                    <w:rPr>
                                      <w:rtl/>
                                      <w:lang w:bidi="ar-SY"/>
                                    </w:rPr>
                                  </w:pPr>
                                </w:p>
                                <w:p w:rsidR="00FC7E58" w:rsidRDefault="00FC7E58" w:rsidP="000D0CA1">
                                  <w:pPr>
                                    <w:jc w:val="left"/>
                                    <w:rPr>
                                      <w:b/>
                                      <w:bCs/>
                                      <w:rtl/>
                                    </w:rPr>
                                  </w:pPr>
                                </w:p>
                              </w:txbxContent>
                            </wps:txbx>
                            <wps:bodyPr rot="0" vert="horz" wrap="square" lIns="91440" tIns="45720" rIns="91440" bIns="45720" anchor="ctr" anchorCtr="0" upright="1">
                              <a:noAutofit/>
                            </wps:bodyPr>
                          </wps:wsp>
                          <wps:wsp>
                            <wps:cNvPr id="7627"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53438" y="734"/>
                                <a:ext cx="5715" cy="5715"/>
                              </a:xfrm>
                              <a:prstGeom prst="ellipse">
                                <a:avLst/>
                              </a:prstGeom>
                              <a:solidFill>
                                <a:schemeClr val="tx1">
                                  <a:lumMod val="85000"/>
                                  <a:lumOff val="15000"/>
                                </a:schemeClr>
                              </a:solidFill>
                              <a:ln>
                                <a:noFill/>
                              </a:ln>
                              <a:effectLst>
                                <a:outerShdw dist="38100" dir="5400000" algn="t"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7628" name="Rectangle 256591"/>
                          <wps:cNvSpPr>
                            <a:spLocks noChangeArrowheads="1"/>
                          </wps:cNvSpPr>
                          <wps:spPr bwMode="auto">
                            <a:xfrm>
                              <a:off x="0" y="4929"/>
                              <a:ext cx="52002" cy="288"/>
                            </a:xfrm>
                            <a:prstGeom prst="rect">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7629" name="Group 227"/>
                        <wpg:cNvGrpSpPr>
                          <a:grpSpLocks/>
                        </wpg:cNvGrpSpPr>
                        <wpg:grpSpPr bwMode="auto">
                          <a:xfrm>
                            <a:off x="56772" y="1605"/>
                            <a:ext cx="2465" cy="1976"/>
                            <a:chOff x="15206" y="34439"/>
                            <a:chExt cx="10267" cy="8230"/>
                          </a:xfrm>
                        </wpg:grpSpPr>
                        <wps:wsp>
                          <wps:cNvPr id="7630" name="Freeform: Shape 256593"/>
                          <wps:cNvSpPr>
                            <a:spLocks/>
                          </wps:cNvSpPr>
                          <wps:spPr bwMode="auto">
                            <a:xfrm>
                              <a:off x="15206" y="34439"/>
                              <a:ext cx="10267" cy="8231"/>
                            </a:xfrm>
                            <a:custGeom>
                              <a:avLst/>
                              <a:gdLst>
                                <a:gd name="T0" fmla="*/ 120289 w 896698"/>
                                <a:gd name="T1" fmla="*/ 40017 h 718843"/>
                                <a:gd name="T2" fmla="*/ 38358 w 896698"/>
                                <a:gd name="T3" fmla="*/ 121947 h 718843"/>
                                <a:gd name="T4" fmla="*/ 38358 w 896698"/>
                                <a:gd name="T5" fmla="*/ 479501 h 718843"/>
                                <a:gd name="T6" fmla="*/ 120289 w 896698"/>
                                <a:gd name="T7" fmla="*/ 561432 h 718843"/>
                                <a:gd name="T8" fmla="*/ 635075 w 896698"/>
                                <a:gd name="T9" fmla="*/ 561432 h 718843"/>
                                <a:gd name="T10" fmla="*/ 633552 w 896698"/>
                                <a:gd name="T11" fmla="*/ 559909 h 718843"/>
                                <a:gd name="T12" fmla="*/ 701008 w 896698"/>
                                <a:gd name="T13" fmla="*/ 559909 h 718843"/>
                                <a:gd name="T14" fmla="*/ 741193 w 896698"/>
                                <a:gd name="T15" fmla="*/ 601028 h 718843"/>
                                <a:gd name="T16" fmla="*/ 740463 w 896698"/>
                                <a:gd name="T17" fmla="*/ 601028 h 718843"/>
                                <a:gd name="T18" fmla="*/ 772564 w 896698"/>
                                <a:gd name="T19" fmla="*/ 633128 h 718843"/>
                                <a:gd name="T20" fmla="*/ 788929 w 896698"/>
                                <a:gd name="T21" fmla="*/ 649874 h 718843"/>
                                <a:gd name="T22" fmla="*/ 789121 w 896698"/>
                                <a:gd name="T23" fmla="*/ 649686 h 718843"/>
                                <a:gd name="T24" fmla="*/ 852611 w 896698"/>
                                <a:gd name="T25" fmla="*/ 713175 h 718843"/>
                                <a:gd name="T26" fmla="*/ 852611 w 896698"/>
                                <a:gd name="T27" fmla="*/ 616016 h 718843"/>
                                <a:gd name="T28" fmla="*/ 852635 w 896698"/>
                                <a:gd name="T29" fmla="*/ 616016 h 718843"/>
                                <a:gd name="T30" fmla="*/ 852635 w 896698"/>
                                <a:gd name="T31" fmla="*/ 559909 h 718843"/>
                                <a:gd name="T32" fmla="*/ 896721 w 896698"/>
                                <a:gd name="T33" fmla="*/ 559909 h 718843"/>
                                <a:gd name="T34" fmla="*/ 896721 w 896698"/>
                                <a:gd name="T35" fmla="*/ 561432 h 718843"/>
                                <a:gd name="T36" fmla="*/ 906434 w 896698"/>
                                <a:gd name="T37" fmla="*/ 561432 h 718843"/>
                                <a:gd name="T38" fmla="*/ 988364 w 896698"/>
                                <a:gd name="T39" fmla="*/ 479501 h 718843"/>
                                <a:gd name="T40" fmla="*/ 988364 w 896698"/>
                                <a:gd name="T41" fmla="*/ 121947 h 718843"/>
                                <a:gd name="T42" fmla="*/ 906434 w 896698"/>
                                <a:gd name="T43" fmla="*/ 40017 h 718843"/>
                                <a:gd name="T44" fmla="*/ 100245 w 896698"/>
                                <a:gd name="T45" fmla="*/ 0 h 718843"/>
                                <a:gd name="T46" fmla="*/ 926476 w 896698"/>
                                <a:gd name="T47" fmla="*/ 0 h 718843"/>
                                <a:gd name="T48" fmla="*/ 1026720 w 896698"/>
                                <a:gd name="T49" fmla="*/ 100244 h 718843"/>
                                <a:gd name="T50" fmla="*/ 1026720 w 896698"/>
                                <a:gd name="T51" fmla="*/ 501205 h 718843"/>
                                <a:gd name="T52" fmla="*/ 926476 w 896698"/>
                                <a:gd name="T53" fmla="*/ 601447 h 718843"/>
                                <a:gd name="T54" fmla="*/ 896721 w 896698"/>
                                <a:gd name="T55" fmla="*/ 601447 h 718843"/>
                                <a:gd name="T56" fmla="*/ 896721 w 896698"/>
                                <a:gd name="T57" fmla="*/ 823076 h 718843"/>
                                <a:gd name="T58" fmla="*/ 675091 w 896698"/>
                                <a:gd name="T59" fmla="*/ 601447 h 718843"/>
                                <a:gd name="T60" fmla="*/ 100245 w 896698"/>
                                <a:gd name="T61" fmla="*/ 601447 h 718843"/>
                                <a:gd name="T62" fmla="*/ 0 w 896698"/>
                                <a:gd name="T63" fmla="*/ 501205 h 718843"/>
                                <a:gd name="T64" fmla="*/ 0 w 896698"/>
                                <a:gd name="T65" fmla="*/ 100244 h 718843"/>
                                <a:gd name="T66" fmla="*/ 100245 w 896698"/>
                                <a:gd name="T67" fmla="*/ 0 h 718843"/>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Lst>
                              <a:ahLst/>
                              <a:cxnLst>
                                <a:cxn ang="T68">
                                  <a:pos x="T0" y="T1"/>
                                </a:cxn>
                                <a:cxn ang="T69">
                                  <a:pos x="T2" y="T3"/>
                                </a:cxn>
                                <a:cxn ang="T70">
                                  <a:pos x="T4" y="T5"/>
                                </a:cxn>
                                <a:cxn ang="T71">
                                  <a:pos x="T6" y="T7"/>
                                </a:cxn>
                                <a:cxn ang="T72">
                                  <a:pos x="T8" y="T9"/>
                                </a:cxn>
                                <a:cxn ang="T73">
                                  <a:pos x="T10" y="T11"/>
                                </a:cxn>
                                <a:cxn ang="T74">
                                  <a:pos x="T12" y="T13"/>
                                </a:cxn>
                                <a:cxn ang="T75">
                                  <a:pos x="T14" y="T15"/>
                                </a:cxn>
                                <a:cxn ang="T76">
                                  <a:pos x="T16" y="T17"/>
                                </a:cxn>
                                <a:cxn ang="T77">
                                  <a:pos x="T18" y="T19"/>
                                </a:cxn>
                                <a:cxn ang="T78">
                                  <a:pos x="T20" y="T21"/>
                                </a:cxn>
                                <a:cxn ang="T79">
                                  <a:pos x="T22" y="T23"/>
                                </a:cxn>
                                <a:cxn ang="T80">
                                  <a:pos x="T24" y="T25"/>
                                </a:cxn>
                                <a:cxn ang="T81">
                                  <a:pos x="T26" y="T27"/>
                                </a:cxn>
                                <a:cxn ang="T82">
                                  <a:pos x="T28" y="T29"/>
                                </a:cxn>
                                <a:cxn ang="T83">
                                  <a:pos x="T30" y="T31"/>
                                </a:cxn>
                                <a:cxn ang="T84">
                                  <a:pos x="T32" y="T33"/>
                                </a:cxn>
                                <a:cxn ang="T85">
                                  <a:pos x="T34" y="T35"/>
                                </a:cxn>
                                <a:cxn ang="T86">
                                  <a:pos x="T36" y="T37"/>
                                </a:cxn>
                                <a:cxn ang="T87">
                                  <a:pos x="T38" y="T39"/>
                                </a:cxn>
                                <a:cxn ang="T88">
                                  <a:pos x="T40" y="T41"/>
                                </a:cxn>
                                <a:cxn ang="T89">
                                  <a:pos x="T42" y="T43"/>
                                </a:cxn>
                                <a:cxn ang="T90">
                                  <a:pos x="T44" y="T45"/>
                                </a:cxn>
                                <a:cxn ang="T91">
                                  <a:pos x="T46" y="T47"/>
                                </a:cxn>
                                <a:cxn ang="T92">
                                  <a:pos x="T48" y="T49"/>
                                </a:cxn>
                                <a:cxn ang="T93">
                                  <a:pos x="T50" y="T51"/>
                                </a:cxn>
                                <a:cxn ang="T94">
                                  <a:pos x="T52" y="T53"/>
                                </a:cxn>
                                <a:cxn ang="T95">
                                  <a:pos x="T54" y="T55"/>
                                </a:cxn>
                                <a:cxn ang="T96">
                                  <a:pos x="T56" y="T57"/>
                                </a:cxn>
                                <a:cxn ang="T97">
                                  <a:pos x="T58" y="T59"/>
                                </a:cxn>
                                <a:cxn ang="T98">
                                  <a:pos x="T60" y="T61"/>
                                </a:cxn>
                                <a:cxn ang="T99">
                                  <a:pos x="T62" y="T63"/>
                                </a:cxn>
                                <a:cxn ang="T100">
                                  <a:pos x="T64" y="T65"/>
                                </a:cxn>
                                <a:cxn ang="T101">
                                  <a:pos x="T66" y="T67"/>
                                </a:cxn>
                              </a:cxnLst>
                              <a:rect l="0" t="0" r="r" b="b"/>
                              <a:pathLst>
                                <a:path w="896698" h="718843">
                                  <a:moveTo>
                                    <a:pt x="105056" y="34949"/>
                                  </a:moveTo>
                                  <a:cubicBezTo>
                                    <a:pt x="65536" y="34949"/>
                                    <a:pt x="33500" y="66985"/>
                                    <a:pt x="33500" y="106504"/>
                                  </a:cubicBezTo>
                                  <a:lnTo>
                                    <a:pt x="33500" y="418778"/>
                                  </a:lnTo>
                                  <a:cubicBezTo>
                                    <a:pt x="33500" y="458296"/>
                                    <a:pt x="65536" y="490333"/>
                                    <a:pt x="105056" y="490333"/>
                                  </a:cubicBezTo>
                                  <a:lnTo>
                                    <a:pt x="554650" y="490333"/>
                                  </a:lnTo>
                                  <a:lnTo>
                                    <a:pt x="553320" y="489003"/>
                                  </a:lnTo>
                                  <a:lnTo>
                                    <a:pt x="612234" y="489003"/>
                                  </a:lnTo>
                                  <a:lnTo>
                                    <a:pt x="647330" y="524915"/>
                                  </a:lnTo>
                                  <a:lnTo>
                                    <a:pt x="646692" y="524915"/>
                                  </a:lnTo>
                                  <a:lnTo>
                                    <a:pt x="674728" y="552950"/>
                                  </a:lnTo>
                                  <a:lnTo>
                                    <a:pt x="689020" y="567575"/>
                                  </a:lnTo>
                                  <a:lnTo>
                                    <a:pt x="689188" y="567411"/>
                                  </a:lnTo>
                                  <a:lnTo>
                                    <a:pt x="744638" y="622860"/>
                                  </a:lnTo>
                                  <a:lnTo>
                                    <a:pt x="744638" y="538005"/>
                                  </a:lnTo>
                                  <a:lnTo>
                                    <a:pt x="744659" y="538005"/>
                                  </a:lnTo>
                                  <a:lnTo>
                                    <a:pt x="744659" y="489003"/>
                                  </a:lnTo>
                                  <a:lnTo>
                                    <a:pt x="783162" y="489003"/>
                                  </a:lnTo>
                                  <a:lnTo>
                                    <a:pt x="783162" y="490333"/>
                                  </a:lnTo>
                                  <a:lnTo>
                                    <a:pt x="791645" y="490333"/>
                                  </a:lnTo>
                                  <a:cubicBezTo>
                                    <a:pt x="831163" y="490333"/>
                                    <a:pt x="863199" y="458296"/>
                                    <a:pt x="863199" y="418778"/>
                                  </a:cubicBezTo>
                                  <a:lnTo>
                                    <a:pt x="863199" y="106504"/>
                                  </a:lnTo>
                                  <a:cubicBezTo>
                                    <a:pt x="863199" y="66985"/>
                                    <a:pt x="831163" y="34949"/>
                                    <a:pt x="791645" y="34949"/>
                                  </a:cubicBezTo>
                                  <a:lnTo>
                                    <a:pt x="105056" y="34949"/>
                                  </a:lnTo>
                                  <a:close/>
                                  <a:moveTo>
                                    <a:pt x="87550" y="0"/>
                                  </a:moveTo>
                                  <a:lnTo>
                                    <a:pt x="809149" y="0"/>
                                  </a:lnTo>
                                  <a:cubicBezTo>
                                    <a:pt x="857502" y="0"/>
                                    <a:pt x="896698" y="39197"/>
                                    <a:pt x="896698" y="87549"/>
                                  </a:cubicBezTo>
                                  <a:lnTo>
                                    <a:pt x="896698" y="437733"/>
                                  </a:lnTo>
                                  <a:cubicBezTo>
                                    <a:pt x="896698" y="486085"/>
                                    <a:pt x="857502" y="525281"/>
                                    <a:pt x="809149" y="525281"/>
                                  </a:cubicBezTo>
                                  <a:lnTo>
                                    <a:pt x="783162" y="525281"/>
                                  </a:lnTo>
                                  <a:lnTo>
                                    <a:pt x="783162" y="718843"/>
                                  </a:lnTo>
                                  <a:lnTo>
                                    <a:pt x="589599" y="525281"/>
                                  </a:lnTo>
                                  <a:lnTo>
                                    <a:pt x="87550" y="525281"/>
                                  </a:lnTo>
                                  <a:cubicBezTo>
                                    <a:pt x="39198" y="525281"/>
                                    <a:pt x="0" y="486085"/>
                                    <a:pt x="0" y="437733"/>
                                  </a:cubicBezTo>
                                  <a:lnTo>
                                    <a:pt x="0" y="87549"/>
                                  </a:lnTo>
                                  <a:cubicBezTo>
                                    <a:pt x="0" y="39197"/>
                                    <a:pt x="39198" y="0"/>
                                    <a:pt x="87550" y="0"/>
                                  </a:cubicBezTo>
                                  <a:close/>
                                </a:path>
                              </a:pathLst>
                            </a:cu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631" name="Rectangle: Rounded Corners 256594"/>
                          <wps:cNvSpPr>
                            <a:spLocks noChangeArrowheads="1"/>
                          </wps:cNvSpPr>
                          <wps:spPr bwMode="auto">
                            <a:xfrm rot="5400000">
                              <a:off x="18939" y="33239"/>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632" name="Rectangle: Rounded Corners 256595"/>
                          <wps:cNvSpPr>
                            <a:spLocks noChangeArrowheads="1"/>
                          </wps:cNvSpPr>
                          <wps:spPr bwMode="auto">
                            <a:xfrm rot="5400000">
                              <a:off x="23239" y="35143"/>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633" name="Rectangle: Rounded Corners 256596"/>
                          <wps:cNvSpPr>
                            <a:spLocks noChangeArrowheads="1"/>
                          </wps:cNvSpPr>
                          <wps:spPr bwMode="auto">
                            <a:xfrm rot="5400000">
                              <a:off x="17034" y="36042"/>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634" name="Rectangle: Rounded Corners 256597"/>
                          <wps:cNvSpPr>
                            <a:spLocks noChangeArrowheads="1"/>
                          </wps:cNvSpPr>
                          <wps:spPr bwMode="auto">
                            <a:xfrm rot="5400000">
                              <a:off x="18938" y="36518"/>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635" name="Rectangle: Rounded Corners 256598"/>
                          <wps:cNvSpPr>
                            <a:spLocks noChangeArrowheads="1"/>
                          </wps:cNvSpPr>
                          <wps:spPr bwMode="auto">
                            <a:xfrm rot="5400000">
                              <a:off x="22038" y="34847"/>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636" name="Rectangle: Rounded Corners 256599"/>
                          <wps:cNvSpPr>
                            <a:spLocks noChangeArrowheads="1"/>
                          </wps:cNvSpPr>
                          <wps:spPr bwMode="auto">
                            <a:xfrm rot="5400000">
                              <a:off x="18939" y="34991"/>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637" name="Rectangle: Rounded Corners 256600"/>
                          <wps:cNvSpPr>
                            <a:spLocks noChangeArrowheads="1"/>
                          </wps:cNvSpPr>
                          <wps:spPr bwMode="auto">
                            <a:xfrm rot="5400000">
                              <a:off x="23239" y="36895"/>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638" name="Rectangle: Rounded Corners 256601"/>
                          <wps:cNvSpPr>
                            <a:spLocks noChangeArrowheads="1"/>
                          </wps:cNvSpPr>
                          <wps:spPr bwMode="auto">
                            <a:xfrm rot="5400000">
                              <a:off x="17034" y="37771"/>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639" name="Rectangle: Rounded Corners 256602"/>
                          <wps:cNvSpPr>
                            <a:spLocks noChangeArrowheads="1"/>
                          </wps:cNvSpPr>
                          <wps:spPr bwMode="auto">
                            <a:xfrm rot="5400000">
                              <a:off x="18938" y="38247"/>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640" name="Rectangle: Rounded Corners 256603"/>
                          <wps:cNvSpPr>
                            <a:spLocks noChangeArrowheads="1"/>
                          </wps:cNvSpPr>
                          <wps:spPr bwMode="auto">
                            <a:xfrm rot="5400000">
                              <a:off x="22038" y="36576"/>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wgp>
                  </a:graphicData>
                </a:graphic>
              </wp:inline>
            </w:drawing>
          </mc:Choice>
          <mc:Fallback>
            <w:pict>
              <v:group id="_x0000_s2297" style="width:451.3pt;height:37.4pt;mso-position-horizontal-relative:char;mso-position-vertical-relative:line" coordsize="60883,5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">
                <v:group id="Group 256587" o:spid="_x0000_s2298" style="position:absolute;width:60883;height:5050" coordorigin=",159" coordsize="60891,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4sL2scAAADdAAAADwAAAGRycy9kb3ducmV2LnhtbESPT2vCQBTE7wW/w/KE&#10;3nQT26pEVxHR0oMI/gHx9sg+k2D2bciuSfz23YLQ4zAzv2Hmy86UoqHaFZYVxMMIBHFqdcGZgvNp&#10;O5iCcB5ZY2mZFDzJwXLRe5tjom3LB2qOPhMBwi5BBbn3VSKlS3My6Ia2Ig7ezdYGfZB1JnWNbYCb&#10;Uo6iaCwNFhwWcqxonVN6Pz6Mgu8W29VHvGl299v6eT197S+7mJR673erGQhPnf8Pv9o/WsFkPPqE&#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4sL2scAAADd&#10;AAAADwAAAAAAAAAAAAAAAACqAgAAZHJzL2Rvd25yZXYueG1sUEsFBgAAAAAEAAQA+gAAAJ4DAAAA&#10;AA==&#10;">
                  <v:group id="Group 256588" o:spid="_x0000_s2299" style="position:absolute;left:48488;top:159;width:12403;height:5058" coordorigin="42218,223" coordsize="18094,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MeuQcYAAADdAAAADwAAAGRycy9kb3ducmV2LnhtbESPT4vCMBTE78J+h/AW&#10;9qZpXdSlGkXEXTyI4B9YvD2aZ1tsXkoT2/rtjSB4HGbmN8xs0ZlSNFS7wrKCeBCBIE6tLjhTcDr+&#10;9n9AOI+ssbRMCu7kYDH/6M0w0bblPTUHn4kAYZeggtz7KpHSpTkZdANbEQfvYmuDPsg6k7rGNsBN&#10;KYdRNJYGCw4LOVa0yim9Hm5GwV+L7fI7Xjfb62V1Px9Hu/9tTEp9fXbLKQhPnX+HX+2NVjAZD0f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x65BxgAAAN0A&#10;AAAPAAAAAAAAAAAAAAAAAKoCAABkcnMvZG93bnJldi54bWxQSwUGAAAAAAQABAD6AAAAnQMAAAAA&#10;">
                    <v:roundrect id="Rectangle: Rounded Corners 55" o:spid="_x0000_s2300" style="position:absolute;left:42218;top:223;width:18095;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L4IMcA&#10;AADdAAAADwAAAGRycy9kb3ducmV2LnhtbESPQWvCQBSE7wX/w/IEb3WjlthGV5EWpZdijS14fGSf&#10;STD7NuyuMe2v7xYKPQ4z8w2zXPemER05X1tWMBknIIgLq2suFXwct/ePIHxA1thYJgVf5GG9Gtwt&#10;MdP2xgfq8lCKCGGfoYIqhDaT0hcVGfRj2xJH72ydwRClK6V2eItw08hpkqTSYM1xocKWnisqLvnV&#10;KHCX42n2vt/1u/Iz714evt/OvH9SajTsNwsQgfrwH/5rv2oF83Sawu+b+AT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gC+CDHAAAA3QAAAA8AAAAAAAAAAAAAAAAAmAIAAGRy&#10;cy9kb3ducmV2LnhtbFBLBQYAAAAABAAEAPUAAACMAwAAAAA=&#10;" fillcolor="#00b050" stroked="f" strokeweight="1pt">
                      <v:stroke joinstyle="miter"/>
                      <v:textbox>
                        <w:txbxContent>
                          <w:p w:rsidR="00FC7E58" w:rsidRPr="00BB0D09" w:rsidRDefault="00FC7E58" w:rsidP="000D0CA1">
                            <w:pPr>
                              <w:pStyle w:val="NoSpacing"/>
                              <w:keepNext/>
                              <w:rPr>
                                <w:color w:val="FFFFFF" w:themeColor="background1"/>
                                <w:rtl/>
                                <w:lang w:bidi="ar-SY"/>
                              </w:rPr>
                            </w:pPr>
                            <w:r>
                              <w:rPr>
                                <w:rFonts w:hint="cs"/>
                                <w:rtl/>
                                <w:lang w:bidi="ar-SY"/>
                              </w:rPr>
                              <w:t xml:space="preserve">       </w:t>
                            </w:r>
                            <w:r w:rsidRPr="00BB0D09">
                              <w:rPr>
                                <w:rFonts w:hint="cs"/>
                                <w:color w:val="FFFFFF" w:themeColor="background1"/>
                                <w:rtl/>
                                <w:lang w:bidi="ar-SY"/>
                              </w:rPr>
                              <w:t>تمرين:</w:t>
                            </w:r>
                          </w:p>
                          <w:p w:rsidR="00FC7E58" w:rsidRDefault="00FC7E58" w:rsidP="000D0CA1">
                            <w:pPr>
                              <w:pStyle w:val="NoSpacing"/>
                              <w:keepNext/>
                              <w:rPr>
                                <w:rtl/>
                                <w:lang w:bidi="ar-SY"/>
                              </w:rPr>
                            </w:pPr>
                          </w:p>
                          <w:p w:rsidR="00FC7E58" w:rsidRDefault="00FC7E58" w:rsidP="000D0CA1">
                            <w:pPr>
                              <w:jc w:val="left"/>
                              <w:rPr>
                                <w:b/>
                                <w:bCs/>
                                <w:rtl/>
                              </w:rPr>
                            </w:pPr>
                          </w:p>
                        </w:txbxContent>
                      </v:textbox>
                    </v:roundrect>
                    <v:oval id="Oval 61" o:spid="_x0000_s2301" style="position:absolute;left:53438;top:734;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z/+MUA&#10;AADdAAAADwAAAGRycy9kb3ducmV2LnhtbESPQYvCMBSE7wv+h/AEb2uqUKvVKCIreOlhtR68PZpn&#10;W2xeSpO19d+bhYU9DjPzDbPZDaYRT+pcbVnBbBqBIC6srrlUkF+On0sQziNrbCyTghc52G1HHxtM&#10;te35m55nX4oAYZeigsr7NpXSFRUZdFPbEgfvbjuDPsiulLrDPsBNI+dRtJAGaw4LFbZ0qKh4nH+M&#10;Ah0ldazzOLvn+z57xbeV/LpmSk3Gw34NwtPg/8N/7ZNWkCzmCfy+CU9Ab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LP/4xQAAAN0AAAAPAAAAAAAAAAAAAAAAAJgCAABkcnMv&#10;ZG93bnJldi54bWxQSwUGAAAAAAQABAD1AAAAigMAAAAA&#10;" fillcolor="#272727 [2749]" stroked="f" strokeweight="1pt">
                      <v:stroke joinstyle="miter"/>
                      <v:shadow on="t" color="black" opacity="26213f" origin=",-.5" offset="0,3pt"/>
                    </v:oval>
                  </v:group>
                  <v:rect id="Rectangle 256591" o:spid="_x0000_s2302" style="position:absolute;top:4929;width:52002;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CwTsIA&#10;AADdAAAADwAAAGRycy9kb3ducmV2LnhtbERP3WrCMBS+H/gO4Qi7m6lVXKlG0clgXgja+QCH5tgW&#10;m5OSZLa+/XIhePnx/a82g2nFnZxvLCuYThIQxKXVDVcKLr/fHxkIH5A1tpZJwYM8bNajtxXm2vZ8&#10;pnsRKhFD2OeooA6hy6X0ZU0G/cR2xJG7WmcwROgqqR32Mdy0Mk2ShTTYcGyosaOvmspb8WcUpFlT&#10;7Vy/m5/o2J8P2f4xO5wKpd7Hw3YJItAQXuKn+0cr+FykcW58E5+AX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ALBOwgAAAN0AAAAPAAAAAAAAAAAAAAAAAJgCAABkcnMvZG93&#10;bnJldi54bWxQSwUGAAAAAAQABAD1AAAAhwMAAAAA&#10;" fillcolor="#00b050" stroked="f" strokeweight="1pt"/>
                </v:group>
                <v:group id="Group 227" o:spid="_x0000_s2303" style="position:absolute;left:56772;top:1605;width:2465;height:1976" coordorigin="15206,34439" coordsize="10267,8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YqkRMYAAADdAAAADwAAAGRycy9kb3ducmV2LnhtbESPQWvCQBSE74X+h+UV&#10;vOkmSm2NriKi4kGEakG8PbLPJJh9G7JrEv99VxB6HGbmG2a26EwpGqpdYVlBPIhAEKdWF5wp+D1t&#10;+t8gnEfWWFomBQ9ysJi/v80w0bblH2qOPhMBwi5BBbn3VSKlS3My6Aa2Ig7e1dYGfZB1JnWNbYCb&#10;Ug6jaCwNFhwWcqxolVN6O96Ngm2L7XIUr5v97bp6XE6fh/M+JqV6H91yCsJT5//Dr/ZOK/gaDy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iqRExgAAAN0A&#10;AAAPAAAAAAAAAAAAAAAAAKoCAABkcnMvZG93bnJldi54bWxQSwUGAAAAAAQABAD6AAAAnQMAAAAA&#10;">
                  <v:shape id="Freeform: Shape 256593" o:spid="_x0000_s2304" style="position:absolute;left:15206;top:34439;width:10267;height:8231;visibility:visible;mso-wrap-style:square;v-text-anchor:middle" coordsize="896698,7188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AV5sMA&#10;AADdAAAADwAAAGRycy9kb3ducmV2LnhtbERPyWrDMBC9F/oPYgq9NXITSIsT2ZSWQC+G1AmhuQ3W&#10;xBaxRsZSvPx9dCj0+Hj7Np9sKwbqvXGs4HWRgCCunDZcKzgedi/vIHxA1tg6JgUzecizx4ctptqN&#10;/ENDGWoRQ9inqKAJoUul9FVDFv3CdcSRu7jeYoiwr6XucYzhtpXLJFlLi4ZjQ4MdfTZUXcubVVAO&#10;v6dDUYT96mxsPZtTMe2+tFLPT9PHBkSgKfyL/9zfWsHbehX3xzfxCcj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gAV5sMAAADdAAAADwAAAAAAAAAAAAAAAACYAgAAZHJzL2Rv&#10;d25yZXYueG1sUEsFBgAAAAAEAAQA9QAAAIgDAAAAAA==&#10;" path="m105056,34949v-39520,,-71556,32036,-71556,71555l33500,418778v,39518,32036,71555,71556,71555l554650,490333r-1330,-1330l612234,489003r35096,35912l646692,524915r28036,28035l689020,567575r168,-164l744638,622860r,-84855l744659,538005r,-49002l783162,489003r,1330l791645,490333v39518,,71554,-32037,71554,-71555l863199,106504v,-39519,-32036,-71555,-71554,-71555l105056,34949xm87550,l809149,v48353,,87549,39197,87549,87549l896698,437733v,48352,-39196,87548,-87549,87548l783162,525281r,193562l589599,525281r-502049,c39198,525281,,486085,,437733l,87549c,39197,39198,,87550,xe" fillcolor="white [3212]" stroked="f" strokeweight="1pt">
                    <v:stroke joinstyle="miter"/>
                    <v:path arrowok="t" o:connecttype="custom" o:connectlocs="1377,458;439,1396;439,5490;1377,6429;7271,6429;7254,6411;8026,6411;8487,6882;8478,6882;8846,7250;9033,7441;9035,7439;9762,8166;9762,7054;9762,7054;9762,6411;10267,6411;10267,6429;10378,6429;11317,5490;11317,1396;10378,458;1148,0;10608,0;11756,1148;11756,5739;10608,6887;10267,6887;10267,9425;7730,6887;1148,6887;0,5739;0,1148;1148,0" o:connectangles="0,0,0,0,0,0,0,0,0,0,0,0,0,0,0,0,0,0,0,0,0,0,0,0,0,0,0,0,0,0,0,0,0,0"/>
                  </v:shape>
                  <v:roundrect id="Rectangle: Rounded Corners 256594" o:spid="_x0000_s2305" style="position:absolute;left:18939;top:33239;width:375;height:5713;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dw0MMA&#10;AADdAAAADwAAAGRycy9kb3ducmV2LnhtbESP0YrCMBRE3xf8h3AF39bUCipdo4igCD5Z/YC7zTUt&#10;NjeliW3dr98IC/s4zMwZZr0dbC06an3lWMFsmoAgLpyu2Ci4XQ+fKxA+IGusHZOCF3nYbkYfa8y0&#10;6/lCXR6MiBD2GSooQ2gyKX1RkkU/dQ1x9O6utRiibI3ULfYRbmuZJslCWqw4LpTY0L6k4pE/rQJ/&#10;u5jVoU+Ppt9Rmp9+zl3tv5WajIfdF4hAQ/gP/7VPWsFyMZ/B+018An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Tdw0MMAAADdAAAADwAAAAAAAAAAAAAAAACYAgAAZHJzL2Rv&#10;d25yZXYueG1sUEsFBgAAAAAEAAQA9QAAAIgDAAAAAA==&#10;" fillcolor="white [3212]" stroked="f" strokeweight="1pt">
                    <v:stroke joinstyle="miter"/>
                  </v:roundrect>
                  <v:roundrect id="Rectangle: Rounded Corners 256595" o:spid="_x0000_s2306" style="position:absolute;left:23239;top:35143;width:375;height:1905;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Xup8MA&#10;AADdAAAADwAAAGRycy9kb3ducmV2LnhtbESP0YrCMBRE3xf8h3AF39bUCq5Uo4igCPtk1w+4Nte0&#10;2NyUJrZ1v36zIPg4zMwZZr0dbC06an3lWMFsmoAgLpyu2Ci4/Bw+lyB8QNZYOyYFT/Kw3Yw+1php&#10;1/OZujwYESHsM1RQhtBkUvqiJIt+6hri6N1cazFE2RqpW+wj3NYyTZKFtFhxXCixoX1JxT1/WAX+&#10;cjbLQ58eTb+jND/9fne1vyo1GQ+7FYhAQ3iHX+2TVvC1mKfw/yY+Abn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eXup8MAAADdAAAADwAAAAAAAAAAAAAAAACYAgAAZHJzL2Rv&#10;d25yZXYueG1sUEsFBgAAAAAEAAQA9QAAAIgDAAAAAA==&#10;" fillcolor="white [3212]" stroked="f" strokeweight="1pt">
                    <v:stroke joinstyle="miter"/>
                  </v:roundrect>
                  <v:roundrect id="Rectangle: Rounded Corners 256596" o:spid="_x0000_s2307" style="position:absolute;left:17034;top:36042;width:375;height:1904;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lLPMMA&#10;AADdAAAADwAAAGRycy9kb3ducmV2LnhtbESP0YrCMBRE3xf8h3AF39bUCq50jSKCIvhk1w+421zT&#10;YnNTmtjW/fqNIPg4zMwZZrUZbC06an3lWMFsmoAgLpyu2Ci4/Ow/lyB8QNZYOyYFD/KwWY8+Vphp&#10;1/OZujwYESHsM1RQhtBkUvqiJIt+6hri6F1dazFE2RqpW+wj3NYyTZKFtFhxXCixoV1JxS2/WwX+&#10;cjbLfZ8eTL+lND/+nbra/yo1GQ/bbxCBhvAOv9pHreBrMZ/D8018AnL9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qlLPMMAAADdAAAADwAAAAAAAAAAAAAAAACYAgAAZHJzL2Rv&#10;d25yZXYueG1sUEsFBgAAAAAEAAQA9QAAAIgDAAAAAA==&#10;" fillcolor="white [3212]" stroked="f" strokeweight="1pt">
                    <v:stroke joinstyle="miter"/>
                  </v:roundrect>
                  <v:roundrect id="Rectangle: Rounded Corners 256597" o:spid="_x0000_s2308" style="position:absolute;left:18938;top:36518;width:375;height:952;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DTSMQA&#10;AADdAAAADwAAAGRycy9kb3ducmV2LnhtbESP0WrCQBRE3wX/YbkF33TTKFaiq4hgEXwy9QNus7eb&#10;YPZuyG6T6Ne7QqGPw8ycYTa7wdaio9ZXjhW8zxIQxIXTFRsF16/jdAXCB2SNtWNScCcPu+14tMFM&#10;u54v1OXBiAhhn6GCMoQmk9IXJVn0M9cQR+/HtRZDlK2RusU+wm0t0yRZSosVx4USGzqUVNzyX6vA&#10;Xy9mdezTT9PvKc1Pj3NX+2+lJm/Dfg0i0BD+w3/tk1bwsZwv4PUmPgG5f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A00jEAAAA3QAAAA8AAAAAAAAAAAAAAAAAmAIAAGRycy9k&#10;b3ducmV2LnhtbFBLBQYAAAAABAAEAPUAAACJAwAAAAA=&#10;" fillcolor="white [3212]" stroked="f" strokeweight="1pt">
                    <v:stroke joinstyle="miter"/>
                  </v:roundrect>
                  <v:roundrect id="Rectangle: Rounded Corners 256598" o:spid="_x0000_s2309" style="position:absolute;left:22038;top:34847;width:381;height:4300;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x208QA&#10;AADdAAAADwAAAGRycy9kb3ducmV2LnhtbESP0WrCQBRE3wX/YbkF33TTiFaiq4hgEXwy9QNus7eb&#10;YPZuyG6T6Ne7QqGPw8ycYTa7wdaio9ZXjhW8zxIQxIXTFRsF16/jdAXCB2SNtWNScCcPu+14tMFM&#10;u54v1OXBiAhhn6GCMoQmk9IXJVn0M9cQR+/HtRZDlK2RusU+wm0t0yRZSosVx4USGzqUVNzyX6vA&#10;Xy9mdezTT9PvKc1Pj3NX+2+lJm/Dfg0i0BD+w3/tk1bwsZwv4PUmPgG5f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MdtPEAAAA3QAAAA8AAAAAAAAAAAAAAAAAmAIAAGRycy9k&#10;b3ducmV2LnhtbFBLBQYAAAAABAAEAPUAAACJAwAAAAA=&#10;" fillcolor="white [3212]" stroked="f" strokeweight="1pt">
                    <v:stroke joinstyle="miter"/>
                  </v:roundrect>
                  <v:roundrect id="Rectangle: Rounded Corners 256599" o:spid="_x0000_s2310" style="position:absolute;left:18939;top:34991;width:375;height:5713;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opMQA&#10;AADdAAAADwAAAGRycy9kb3ducmV2LnhtbESP0WrCQBRE3wv9h+UWfKubRogSXUUEReiT0Q+4Zq+b&#10;0OzdkF2T6Ne7hUIfh5k5w6w2o21ET52vHSv4miYgiEunazYKLuf95wKED8gaG8ek4EEeNuv3txXm&#10;2g18or4IRkQI+xwVVCG0uZS+rMiin7qWOHo311kMUXZG6g6HCLeNTJMkkxZrjgsVtrSrqPwp7laB&#10;v5zMYj+kBzNsKS2Oz+++8VelJh/jdgki0Bj+w3/to1Ywz2YZ/L6JT0Cu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e6KTEAAAA3QAAAA8AAAAAAAAAAAAAAAAAmAIAAGRycy9k&#10;b3ducmV2LnhtbFBLBQYAAAAABAAEAPUAAACJAwAAAAA=&#10;" fillcolor="white [3212]" stroked="f" strokeweight="1pt">
                    <v:stroke joinstyle="miter"/>
                  </v:roundrect>
                  <v:roundrect id="Rectangle: Rounded Corners 256600" o:spid="_x0000_s2311" style="position:absolute;left:23239;top:36895;width:375;height:1905;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JNP8MA&#10;AADdAAAADwAAAGRycy9kb3ducmV2LnhtbESP0YrCMBRE3xf8h3CFfVtTK6h0jSKCIuyT1Q+421zT&#10;YnNTmtjW/fqNIPg4zMwZZrUZbC06an3lWMF0koAgLpyu2Ci4nPdfSxA+IGusHZOCB3nYrEcfK8y0&#10;6/lEXR6MiBD2GSooQ2gyKX1RkkU/cQ1x9K6utRiibI3ULfYRbmuZJslcWqw4LpTY0K6k4pbfrQJ/&#10;OZnlvk8Ppt9Smh//frra/yr1OR623yACDeEdfrWPWsFiPlvA8018AnL9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ZJNP8MAAADdAAAADwAAAAAAAAAAAAAAAACYAgAAZHJzL2Rv&#10;d25yZXYueG1sUEsFBgAAAAAEAAQA9QAAAIgDAAAAAA==&#10;" fillcolor="white [3212]" stroked="f" strokeweight="1pt">
                    <v:stroke joinstyle="miter"/>
                  </v:roundrect>
                  <v:roundrect id="Rectangle: Rounded Corners 256601" o:spid="_x0000_s2312" style="position:absolute;left:17034;top:37771;width:375;height:1904;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3ZTcAA&#10;AADdAAAADwAAAGRycy9kb3ducmV2LnhtbERPzYrCMBC+C75DmAVvmm4Fla5RRFAET1YfYLaZTcs2&#10;k9LEtvr05iB4/Pj+19vB1qKj1leOFXzPEhDEhdMVGwW362G6AuEDssbaMSl4kIftZjxaY6Zdzxfq&#10;8mBEDGGfoYIyhCaT0hclWfQz1xBH7s+1FkOErZG6xT6G21qmSbKQFiuODSU2tC+p+M/vVoG/Xczq&#10;0KdH0+8ozU/Pc1f7X6UmX8PuB0SgIXzEb/dJK1gu5nFufBOfgNy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A3ZTcAAAADdAAAADwAAAAAAAAAAAAAAAACYAgAAZHJzL2Rvd25y&#10;ZXYueG1sUEsFBgAAAAAEAAQA9QAAAIUDAAAAAA==&#10;" fillcolor="white [3212]" stroked="f" strokeweight="1pt">
                    <v:stroke joinstyle="miter"/>
                  </v:roundrect>
                  <v:roundrect id="Rectangle: Rounded Corners 256602" o:spid="_x0000_s2313" style="position:absolute;left:18938;top:38247;width:375;height:952;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F81sQA&#10;AADdAAAADwAAAGRycy9kb3ducmV2LnhtbESP0WrCQBRE3wX/YbkF33TTCDamriKCRfDJ6Adcs9dN&#10;aPZuyG6TtF/vFgp9HGbmDLPZjbYRPXW+dqzgdZGAIC6drtkouF2P8wyED8gaG8ek4Js87LbTyQZz&#10;7Qa+UF8EIyKEfY4KqhDaXEpfVmTRL1xLHL2H6yyGKDsjdYdDhNtGpkmykhZrjgsVtnSoqPwsvqwC&#10;f7uY7DikH2bYU1qcfs594+9KzV7G/TuIQGP4D/+1T1rB22q5ht838QnI7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BfNbEAAAA3QAAAA8AAAAAAAAAAAAAAAAAmAIAAGRycy9k&#10;b3ducmV2LnhtbFBLBQYAAAAABAAEAPUAAACJAwAAAAA=&#10;" fillcolor="white [3212]" stroked="f" strokeweight="1pt">
                    <v:stroke joinstyle="miter"/>
                  </v:roundrect>
                  <v:roundrect id="Rectangle: Rounded Corners 256603" o:spid="_x0000_s2314" style="position:absolute;left:22038;top:36576;width:381;height:4300;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2mNsAA&#10;AADdAAAADwAAAGRycy9kb3ducmV2LnhtbERPzYrCMBC+C75DmAVvmm4Rla5RRFAET1YfYLaZTcs2&#10;k9LEtvr05iB4/Pj+19vB1qKj1leOFXzPEhDEhdMVGwW362G6AuEDssbaMSl4kIftZjxaY6Zdzxfq&#10;8mBEDGGfoYIyhCaT0hclWfQz1xBH7s+1FkOErZG6xT6G21qmSbKQFiuODSU2tC+p+M/vVoG/Xczq&#10;0KdH0+8ozU/Pc1f7X6UmX8PuB0SgIXzEb/dJK1gu5nF/fBOfgNy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n2mNsAAAADdAAAADwAAAAAAAAAAAAAAAACYAgAAZHJzL2Rvd25y&#10;ZXYueG1sUEsFBgAAAAAEAAQA9QAAAIUDAAAAAA==&#10;" fillcolor="white [3212]" stroked="f" strokeweight="1pt">
                    <v:stroke joinstyle="miter"/>
                  </v:roundrect>
                </v:group>
                <w10:wrap anchorx="page"/>
                <w10:anchorlock/>
              </v:group>
            </w:pict>
          </mc:Fallback>
        </mc:AlternateContent>
      </w:r>
    </w:p>
    <w:p w:rsidR="000D0CA1" w:rsidRDefault="000D0CA1" w:rsidP="000D0CA1">
      <w:pPr>
        <w:rPr>
          <w:rtl/>
        </w:rPr>
      </w:pPr>
      <w:r>
        <w:rPr>
          <w:rFonts w:hint="cs"/>
          <w:rtl/>
        </w:rPr>
        <w:t>ماهي أكثر طرق التحفيز التي أثرت بك سواء أكنت موظفا أو مديراً.</w:t>
      </w:r>
    </w:p>
    <w:p w:rsidR="000D0CA1" w:rsidRDefault="000D0CA1" w:rsidP="000D0CA1">
      <w:pPr>
        <w:rPr>
          <w:rtl/>
        </w:rPr>
      </w:pPr>
      <w:r>
        <w:rPr>
          <w:noProof/>
        </w:rPr>
        <mc:AlternateContent>
          <mc:Choice Requires="wpg">
            <w:drawing>
              <wp:inline distT="0" distB="0" distL="0" distR="0" wp14:anchorId="005572F3" wp14:editId="692784D4">
                <wp:extent cx="5731510" cy="462280"/>
                <wp:effectExtent l="0" t="0" r="2540" b="0"/>
                <wp:docPr id="7641" name="Group 32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462280"/>
                          <a:chOff x="-1619" y="0"/>
                          <a:chExt cx="61055" cy="4927"/>
                        </a:xfrm>
                      </wpg:grpSpPr>
                      <wpg:grpSp>
                        <wpg:cNvPr id="171" name="Group 256605"/>
                        <wpg:cNvGrpSpPr>
                          <a:grpSpLocks/>
                        </wpg:cNvGrpSpPr>
                        <wpg:grpSpPr bwMode="auto">
                          <a:xfrm>
                            <a:off x="-1619" y="0"/>
                            <a:ext cx="61055" cy="4927"/>
                            <a:chOff x="-1658" y="159"/>
                            <a:chExt cx="62550" cy="5058"/>
                          </a:xfrm>
                        </wpg:grpSpPr>
                        <wpg:grpSp>
                          <wpg:cNvPr id="172" name="Group 256606"/>
                          <wpg:cNvGrpSpPr>
                            <a:grpSpLocks/>
                          </wpg:cNvGrpSpPr>
                          <wpg:grpSpPr bwMode="auto">
                            <a:xfrm>
                              <a:off x="44009" y="159"/>
                              <a:ext cx="16882" cy="5058"/>
                              <a:chOff x="35684" y="223"/>
                              <a:chExt cx="24628" cy="7110"/>
                            </a:xfrm>
                          </wpg:grpSpPr>
                          <wps:wsp>
                            <wps:cNvPr id="323"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35684" y="223"/>
                                <a:ext cx="24629" cy="7110"/>
                              </a:xfrm>
                              <a:prstGeom prst="roundRect">
                                <a:avLst>
                                  <a:gd name="adj" fmla="val 50000"/>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FC7E58" w:rsidRPr="00BB0D09" w:rsidRDefault="00FC7E58" w:rsidP="000D0CA1">
                                  <w:pPr>
                                    <w:pStyle w:val="NoSpacing"/>
                                    <w:rPr>
                                      <w:b/>
                                      <w:color w:val="FFFFFF" w:themeColor="background1"/>
                                    </w:rPr>
                                  </w:pPr>
                                  <w:r>
                                    <w:rPr>
                                      <w:rFonts w:hint="cs"/>
                                      <w:rtl/>
                                      <w:lang w:bidi="ar-SY"/>
                                    </w:rPr>
                                    <w:t xml:space="preserve">       </w:t>
                                  </w:r>
                                  <w:r w:rsidRPr="00BB0D09">
                                    <w:rPr>
                                      <w:rFonts w:hint="cs"/>
                                      <w:color w:val="FFFFFF" w:themeColor="background1"/>
                                      <w:rtl/>
                                      <w:lang w:bidi="ar-SY"/>
                                    </w:rPr>
                                    <w:t>عزيزي المدرّب:</w:t>
                                  </w:r>
                                </w:p>
                              </w:txbxContent>
                            </wps:txbx>
                            <wps:bodyPr rot="0" vert="horz" wrap="square" lIns="91440" tIns="0" rIns="91440" bIns="45720" anchor="ctr" anchorCtr="0" upright="1">
                              <a:noAutofit/>
                            </wps:bodyPr>
                          </wps:wsp>
                          <wps:wsp>
                            <wps:cNvPr id="420"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53438" y="734"/>
                                <a:ext cx="5715" cy="5715"/>
                              </a:xfrm>
                              <a:prstGeom prst="ellipse">
                                <a:avLst/>
                              </a:prstGeom>
                              <a:solidFill>
                                <a:schemeClr val="tx1">
                                  <a:lumMod val="85000"/>
                                  <a:lumOff val="15000"/>
                                </a:schemeClr>
                              </a:solidFill>
                              <a:ln>
                                <a:noFill/>
                              </a:ln>
                              <a:effectLst>
                                <a:outerShdw dist="38100" dir="5400000" algn="t"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421" name="Rectangle 256609"/>
                          <wps:cNvSpPr>
                            <a:spLocks noChangeArrowheads="1"/>
                          </wps:cNvSpPr>
                          <wps:spPr bwMode="auto">
                            <a:xfrm>
                              <a:off x="-1658" y="4929"/>
                              <a:ext cx="50526" cy="288"/>
                            </a:xfrm>
                            <a:prstGeom prst="rect">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422" name="Google Shape;333;p20"/>
                        <wpg:cNvGrpSpPr>
                          <a:grpSpLocks/>
                        </wpg:cNvGrpSpPr>
                        <wpg:grpSpPr bwMode="auto">
                          <a:xfrm>
                            <a:off x="55626" y="1238"/>
                            <a:ext cx="2443" cy="2444"/>
                            <a:chOff x="0" y="0"/>
                            <a:chExt cx="354364" cy="354745"/>
                          </a:xfrm>
                        </wpg:grpSpPr>
                        <wps:wsp>
                          <wps:cNvPr id="423" name="Google Shape;334;p20"/>
                          <wps:cNvSpPr>
                            <a:spLocks/>
                          </wps:cNvSpPr>
                          <wps:spPr bwMode="auto">
                            <a:xfrm>
                              <a:off x="0" y="155108"/>
                              <a:ext cx="132667" cy="199288"/>
                            </a:xfrm>
                            <a:custGeom>
                              <a:avLst/>
                              <a:gdLst>
                                <a:gd name="T0" fmla="*/ 2239 w 4168"/>
                                <a:gd name="T1" fmla="*/ 343 h 6261"/>
                                <a:gd name="T2" fmla="*/ 3811 w 4168"/>
                                <a:gd name="T3" fmla="*/ 3414 h 6261"/>
                                <a:gd name="T4" fmla="*/ 2775 w 4168"/>
                                <a:gd name="T5" fmla="*/ 3831 h 6261"/>
                                <a:gd name="T6" fmla="*/ 2775 w 4168"/>
                                <a:gd name="T7" fmla="*/ 3462 h 6261"/>
                                <a:gd name="T8" fmla="*/ 3096 w 4168"/>
                                <a:gd name="T9" fmla="*/ 1712 h 6261"/>
                                <a:gd name="T10" fmla="*/ 1632 w 4168"/>
                                <a:gd name="T11" fmla="*/ 1271 h 6261"/>
                                <a:gd name="T12" fmla="*/ 1286 w 4168"/>
                                <a:gd name="T13" fmla="*/ 1843 h 6261"/>
                                <a:gd name="T14" fmla="*/ 1513 w 4168"/>
                                <a:gd name="T15" fmla="*/ 1843 h 6261"/>
                                <a:gd name="T16" fmla="*/ 2882 w 4168"/>
                                <a:gd name="T17" fmla="*/ 1950 h 6261"/>
                                <a:gd name="T18" fmla="*/ 2084 w 4168"/>
                                <a:gd name="T19" fmla="*/ 3319 h 6261"/>
                                <a:gd name="T20" fmla="*/ 870 w 4168"/>
                                <a:gd name="T21" fmla="*/ 2093 h 6261"/>
                                <a:gd name="T22" fmla="*/ 1405 w 4168"/>
                                <a:gd name="T23" fmla="*/ 3462 h 6261"/>
                                <a:gd name="T24" fmla="*/ 1405 w 4168"/>
                                <a:gd name="T25" fmla="*/ 3831 h 6261"/>
                                <a:gd name="T26" fmla="*/ 393 w 4168"/>
                                <a:gd name="T27" fmla="*/ 3414 h 6261"/>
                                <a:gd name="T28" fmla="*/ 1965 w 4168"/>
                                <a:gd name="T29" fmla="*/ 343 h 6261"/>
                                <a:gd name="T30" fmla="*/ 2429 w 4168"/>
                                <a:gd name="T31" fmla="*/ 3581 h 6261"/>
                                <a:gd name="T32" fmla="*/ 2715 w 4168"/>
                                <a:gd name="T33" fmla="*/ 4236 h 6261"/>
                                <a:gd name="T34" fmla="*/ 2072 w 4168"/>
                                <a:gd name="T35" fmla="*/ 4712 h 6261"/>
                                <a:gd name="T36" fmla="*/ 1429 w 4168"/>
                                <a:gd name="T37" fmla="*/ 4236 h 6261"/>
                                <a:gd name="T38" fmla="*/ 1715 w 4168"/>
                                <a:gd name="T39" fmla="*/ 3581 h 6261"/>
                                <a:gd name="T40" fmla="*/ 2429 w 4168"/>
                                <a:gd name="T41" fmla="*/ 3581 h 6261"/>
                                <a:gd name="T42" fmla="*/ 1906 w 4168"/>
                                <a:gd name="T43" fmla="*/ 9 h 6261"/>
                                <a:gd name="T44" fmla="*/ 60 w 4168"/>
                                <a:gd name="T45" fmla="*/ 3295 h 6261"/>
                                <a:gd name="T46" fmla="*/ 1036 w 4168"/>
                                <a:gd name="T47" fmla="*/ 4093 h 6261"/>
                                <a:gd name="T48" fmla="*/ 1 w 4168"/>
                                <a:gd name="T49" fmla="*/ 5022 h 6261"/>
                                <a:gd name="T50" fmla="*/ 167 w 4168"/>
                                <a:gd name="T51" fmla="*/ 6260 h 6261"/>
                                <a:gd name="T52" fmla="*/ 334 w 4168"/>
                                <a:gd name="T53" fmla="*/ 5022 h 6261"/>
                                <a:gd name="T54" fmla="*/ 1048 w 4168"/>
                                <a:gd name="T55" fmla="*/ 4450 h 6261"/>
                                <a:gd name="T56" fmla="*/ 3132 w 4168"/>
                                <a:gd name="T57" fmla="*/ 4450 h 6261"/>
                                <a:gd name="T58" fmla="*/ 3846 w 4168"/>
                                <a:gd name="T59" fmla="*/ 5022 h 6261"/>
                                <a:gd name="T60" fmla="*/ 4013 w 4168"/>
                                <a:gd name="T61" fmla="*/ 6260 h 6261"/>
                                <a:gd name="T62" fmla="*/ 4168 w 4168"/>
                                <a:gd name="T63" fmla="*/ 5022 h 6261"/>
                                <a:gd name="T64" fmla="*/ 3120 w 4168"/>
                                <a:gd name="T65" fmla="*/ 4093 h 6261"/>
                                <a:gd name="T66" fmla="*/ 4084 w 4168"/>
                                <a:gd name="T67" fmla="*/ 3295 h 6261"/>
                                <a:gd name="T68" fmla="*/ 2239 w 4168"/>
                                <a:gd name="T69" fmla="*/ 9 h 62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4168" h="6261" extrusionOk="0">
                                  <a:moveTo>
                                    <a:pt x="2102" y="325"/>
                                  </a:moveTo>
                                  <a:cubicBezTo>
                                    <a:pt x="2147" y="325"/>
                                    <a:pt x="2191" y="331"/>
                                    <a:pt x="2239" y="343"/>
                                  </a:cubicBezTo>
                                  <a:cubicBezTo>
                                    <a:pt x="2953" y="402"/>
                                    <a:pt x="3501" y="1021"/>
                                    <a:pt x="3501" y="1748"/>
                                  </a:cubicBezTo>
                                  <a:cubicBezTo>
                                    <a:pt x="3501" y="2438"/>
                                    <a:pt x="3668" y="3081"/>
                                    <a:pt x="3811" y="3414"/>
                                  </a:cubicBezTo>
                                  <a:lnTo>
                                    <a:pt x="3811" y="3438"/>
                                  </a:lnTo>
                                  <a:cubicBezTo>
                                    <a:pt x="3632" y="3534"/>
                                    <a:pt x="3310" y="3736"/>
                                    <a:pt x="2775" y="3831"/>
                                  </a:cubicBezTo>
                                  <a:lnTo>
                                    <a:pt x="2775" y="3795"/>
                                  </a:lnTo>
                                  <a:lnTo>
                                    <a:pt x="2775" y="3462"/>
                                  </a:lnTo>
                                  <a:cubicBezTo>
                                    <a:pt x="2977" y="3343"/>
                                    <a:pt x="3156" y="3164"/>
                                    <a:pt x="3299" y="2938"/>
                                  </a:cubicBezTo>
                                  <a:cubicBezTo>
                                    <a:pt x="3513" y="2545"/>
                                    <a:pt x="3441" y="2021"/>
                                    <a:pt x="3096" y="1712"/>
                                  </a:cubicBezTo>
                                  <a:cubicBezTo>
                                    <a:pt x="2858" y="1486"/>
                                    <a:pt x="2429" y="1236"/>
                                    <a:pt x="1751" y="1236"/>
                                  </a:cubicBezTo>
                                  <a:cubicBezTo>
                                    <a:pt x="1703" y="1236"/>
                                    <a:pt x="1656" y="1248"/>
                                    <a:pt x="1632" y="1271"/>
                                  </a:cubicBezTo>
                                  <a:lnTo>
                                    <a:pt x="1286" y="1617"/>
                                  </a:lnTo>
                                  <a:cubicBezTo>
                                    <a:pt x="1227" y="1676"/>
                                    <a:pt x="1227" y="1783"/>
                                    <a:pt x="1286" y="1843"/>
                                  </a:cubicBezTo>
                                  <a:cubicBezTo>
                                    <a:pt x="1316" y="1873"/>
                                    <a:pt x="1358" y="1887"/>
                                    <a:pt x="1400" y="1887"/>
                                  </a:cubicBezTo>
                                  <a:cubicBezTo>
                                    <a:pt x="1441" y="1887"/>
                                    <a:pt x="1483" y="1873"/>
                                    <a:pt x="1513" y="1843"/>
                                  </a:cubicBezTo>
                                  <a:lnTo>
                                    <a:pt x="1810" y="1545"/>
                                  </a:lnTo>
                                  <a:cubicBezTo>
                                    <a:pt x="2239" y="1557"/>
                                    <a:pt x="2596" y="1688"/>
                                    <a:pt x="2882" y="1950"/>
                                  </a:cubicBezTo>
                                  <a:cubicBezTo>
                                    <a:pt x="3120" y="2152"/>
                                    <a:pt x="3156" y="2510"/>
                                    <a:pt x="3013" y="2783"/>
                                  </a:cubicBezTo>
                                  <a:cubicBezTo>
                                    <a:pt x="2822" y="3105"/>
                                    <a:pt x="2477" y="3319"/>
                                    <a:pt x="2084" y="3319"/>
                                  </a:cubicBezTo>
                                  <a:cubicBezTo>
                                    <a:pt x="1513" y="3319"/>
                                    <a:pt x="1036" y="2843"/>
                                    <a:pt x="1036" y="2260"/>
                                  </a:cubicBezTo>
                                  <a:cubicBezTo>
                                    <a:pt x="1036" y="2164"/>
                                    <a:pt x="953" y="2093"/>
                                    <a:pt x="870" y="2093"/>
                                  </a:cubicBezTo>
                                  <a:cubicBezTo>
                                    <a:pt x="774" y="2093"/>
                                    <a:pt x="703" y="2164"/>
                                    <a:pt x="703" y="2260"/>
                                  </a:cubicBezTo>
                                  <a:cubicBezTo>
                                    <a:pt x="703" y="2760"/>
                                    <a:pt x="989" y="3224"/>
                                    <a:pt x="1405" y="3462"/>
                                  </a:cubicBezTo>
                                  <a:lnTo>
                                    <a:pt x="1405" y="3795"/>
                                  </a:lnTo>
                                  <a:lnTo>
                                    <a:pt x="1405" y="3831"/>
                                  </a:lnTo>
                                  <a:cubicBezTo>
                                    <a:pt x="858" y="3712"/>
                                    <a:pt x="524" y="3534"/>
                                    <a:pt x="393" y="3438"/>
                                  </a:cubicBezTo>
                                  <a:cubicBezTo>
                                    <a:pt x="393" y="3438"/>
                                    <a:pt x="382" y="3438"/>
                                    <a:pt x="393" y="3414"/>
                                  </a:cubicBezTo>
                                  <a:cubicBezTo>
                                    <a:pt x="524" y="3081"/>
                                    <a:pt x="691" y="2438"/>
                                    <a:pt x="703" y="1748"/>
                                  </a:cubicBezTo>
                                  <a:cubicBezTo>
                                    <a:pt x="703" y="1021"/>
                                    <a:pt x="1275" y="402"/>
                                    <a:pt x="1965" y="343"/>
                                  </a:cubicBezTo>
                                  <a:cubicBezTo>
                                    <a:pt x="2013" y="331"/>
                                    <a:pt x="2057" y="325"/>
                                    <a:pt x="2102" y="325"/>
                                  </a:cubicBezTo>
                                  <a:close/>
                                  <a:moveTo>
                                    <a:pt x="2429" y="3581"/>
                                  </a:moveTo>
                                  <a:lnTo>
                                    <a:pt x="2429" y="3772"/>
                                  </a:lnTo>
                                  <a:cubicBezTo>
                                    <a:pt x="2429" y="3974"/>
                                    <a:pt x="2537" y="4153"/>
                                    <a:pt x="2715" y="4236"/>
                                  </a:cubicBezTo>
                                  <a:lnTo>
                                    <a:pt x="2822" y="4296"/>
                                  </a:lnTo>
                                  <a:cubicBezTo>
                                    <a:pt x="2668" y="4546"/>
                                    <a:pt x="2382" y="4712"/>
                                    <a:pt x="2072" y="4712"/>
                                  </a:cubicBezTo>
                                  <a:cubicBezTo>
                                    <a:pt x="1775" y="4712"/>
                                    <a:pt x="1489" y="4546"/>
                                    <a:pt x="1334" y="4296"/>
                                  </a:cubicBezTo>
                                  <a:lnTo>
                                    <a:pt x="1429" y="4236"/>
                                  </a:lnTo>
                                  <a:cubicBezTo>
                                    <a:pt x="1608" y="4153"/>
                                    <a:pt x="1715" y="3974"/>
                                    <a:pt x="1715" y="3772"/>
                                  </a:cubicBezTo>
                                  <a:lnTo>
                                    <a:pt x="1715" y="3581"/>
                                  </a:lnTo>
                                  <a:cubicBezTo>
                                    <a:pt x="1834" y="3617"/>
                                    <a:pt x="1953" y="3629"/>
                                    <a:pt x="2072" y="3629"/>
                                  </a:cubicBezTo>
                                  <a:cubicBezTo>
                                    <a:pt x="2191" y="3629"/>
                                    <a:pt x="2310" y="3617"/>
                                    <a:pt x="2429" y="3581"/>
                                  </a:cubicBezTo>
                                  <a:close/>
                                  <a:moveTo>
                                    <a:pt x="2072" y="0"/>
                                  </a:moveTo>
                                  <a:cubicBezTo>
                                    <a:pt x="2016" y="0"/>
                                    <a:pt x="1959" y="3"/>
                                    <a:pt x="1906" y="9"/>
                                  </a:cubicBezTo>
                                  <a:cubicBezTo>
                                    <a:pt x="1036" y="81"/>
                                    <a:pt x="346" y="855"/>
                                    <a:pt x="346" y="1748"/>
                                  </a:cubicBezTo>
                                  <a:cubicBezTo>
                                    <a:pt x="346" y="2391"/>
                                    <a:pt x="203" y="2986"/>
                                    <a:pt x="60" y="3295"/>
                                  </a:cubicBezTo>
                                  <a:cubicBezTo>
                                    <a:pt x="1" y="3450"/>
                                    <a:pt x="48" y="3617"/>
                                    <a:pt x="179" y="3700"/>
                                  </a:cubicBezTo>
                                  <a:cubicBezTo>
                                    <a:pt x="322" y="3795"/>
                                    <a:pt x="584" y="3950"/>
                                    <a:pt x="1036" y="4093"/>
                                  </a:cubicBezTo>
                                  <a:lnTo>
                                    <a:pt x="382" y="4415"/>
                                  </a:lnTo>
                                  <a:cubicBezTo>
                                    <a:pt x="143" y="4534"/>
                                    <a:pt x="1" y="4772"/>
                                    <a:pt x="1" y="5022"/>
                                  </a:cubicBezTo>
                                  <a:lnTo>
                                    <a:pt x="1" y="6093"/>
                                  </a:lnTo>
                                  <a:cubicBezTo>
                                    <a:pt x="1" y="6189"/>
                                    <a:pt x="84" y="6260"/>
                                    <a:pt x="167" y="6260"/>
                                  </a:cubicBezTo>
                                  <a:cubicBezTo>
                                    <a:pt x="262" y="6260"/>
                                    <a:pt x="334" y="6189"/>
                                    <a:pt x="334" y="6093"/>
                                  </a:cubicBezTo>
                                  <a:lnTo>
                                    <a:pt x="334" y="5022"/>
                                  </a:lnTo>
                                  <a:cubicBezTo>
                                    <a:pt x="334" y="4891"/>
                                    <a:pt x="405" y="4772"/>
                                    <a:pt x="524" y="4700"/>
                                  </a:cubicBezTo>
                                  <a:lnTo>
                                    <a:pt x="1048" y="4450"/>
                                  </a:lnTo>
                                  <a:cubicBezTo>
                                    <a:pt x="1275" y="4807"/>
                                    <a:pt x="1656" y="5046"/>
                                    <a:pt x="2084" y="5046"/>
                                  </a:cubicBezTo>
                                  <a:cubicBezTo>
                                    <a:pt x="2525" y="5046"/>
                                    <a:pt x="2906" y="4819"/>
                                    <a:pt x="3132" y="4450"/>
                                  </a:cubicBezTo>
                                  <a:lnTo>
                                    <a:pt x="3656" y="4700"/>
                                  </a:lnTo>
                                  <a:cubicBezTo>
                                    <a:pt x="3775" y="4760"/>
                                    <a:pt x="3846" y="4879"/>
                                    <a:pt x="3846" y="5022"/>
                                  </a:cubicBezTo>
                                  <a:lnTo>
                                    <a:pt x="3846" y="6093"/>
                                  </a:lnTo>
                                  <a:cubicBezTo>
                                    <a:pt x="3846" y="6189"/>
                                    <a:pt x="3918" y="6260"/>
                                    <a:pt x="4013" y="6260"/>
                                  </a:cubicBezTo>
                                  <a:cubicBezTo>
                                    <a:pt x="4096" y="6260"/>
                                    <a:pt x="4168" y="6189"/>
                                    <a:pt x="4168" y="6093"/>
                                  </a:cubicBezTo>
                                  <a:lnTo>
                                    <a:pt x="4168" y="5022"/>
                                  </a:lnTo>
                                  <a:cubicBezTo>
                                    <a:pt x="4156" y="4772"/>
                                    <a:pt x="4013" y="4534"/>
                                    <a:pt x="3775" y="4415"/>
                                  </a:cubicBezTo>
                                  <a:lnTo>
                                    <a:pt x="3120" y="4093"/>
                                  </a:lnTo>
                                  <a:cubicBezTo>
                                    <a:pt x="3549" y="3974"/>
                                    <a:pt x="3834" y="3807"/>
                                    <a:pt x="3965" y="3700"/>
                                  </a:cubicBezTo>
                                  <a:cubicBezTo>
                                    <a:pt x="4096" y="3617"/>
                                    <a:pt x="4144" y="3450"/>
                                    <a:pt x="4084" y="3295"/>
                                  </a:cubicBezTo>
                                  <a:cubicBezTo>
                                    <a:pt x="3953" y="2986"/>
                                    <a:pt x="3799" y="2391"/>
                                    <a:pt x="3799" y="1748"/>
                                  </a:cubicBezTo>
                                  <a:cubicBezTo>
                                    <a:pt x="3799" y="855"/>
                                    <a:pt x="3096" y="81"/>
                                    <a:pt x="2239" y="9"/>
                                  </a:cubicBezTo>
                                  <a:cubicBezTo>
                                    <a:pt x="2185" y="3"/>
                                    <a:pt x="2129" y="0"/>
                                    <a:pt x="2072"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424" name="Google Shape;335;p20"/>
                          <wps:cNvSpPr>
                            <a:spLocks/>
                          </wps:cNvSpPr>
                          <wps:spPr bwMode="auto">
                            <a:xfrm>
                              <a:off x="21995" y="321769"/>
                              <a:ext cx="10249" cy="32626"/>
                            </a:xfrm>
                            <a:custGeom>
                              <a:avLst/>
                              <a:gdLst>
                                <a:gd name="T0" fmla="*/ 167 w 322"/>
                                <a:gd name="T1" fmla="*/ 0 h 1025"/>
                                <a:gd name="T2" fmla="*/ 0 w 322"/>
                                <a:gd name="T3" fmla="*/ 167 h 1025"/>
                                <a:gd name="T4" fmla="*/ 0 w 322"/>
                                <a:gd name="T5" fmla="*/ 857 h 1025"/>
                                <a:gd name="T6" fmla="*/ 167 w 322"/>
                                <a:gd name="T7" fmla="*/ 1024 h 1025"/>
                                <a:gd name="T8" fmla="*/ 322 w 322"/>
                                <a:gd name="T9" fmla="*/ 857 h 1025"/>
                                <a:gd name="T10" fmla="*/ 322 w 322"/>
                                <a:gd name="T11" fmla="*/ 167 h 1025"/>
                                <a:gd name="T12" fmla="*/ 167 w 322"/>
                                <a:gd name="T13" fmla="*/ 0 h 1025"/>
                              </a:gdLst>
                              <a:ahLst/>
                              <a:cxnLst>
                                <a:cxn ang="0">
                                  <a:pos x="T0" y="T1"/>
                                </a:cxn>
                                <a:cxn ang="0">
                                  <a:pos x="T2" y="T3"/>
                                </a:cxn>
                                <a:cxn ang="0">
                                  <a:pos x="T4" y="T5"/>
                                </a:cxn>
                                <a:cxn ang="0">
                                  <a:pos x="T6" y="T7"/>
                                </a:cxn>
                                <a:cxn ang="0">
                                  <a:pos x="T8" y="T9"/>
                                </a:cxn>
                                <a:cxn ang="0">
                                  <a:pos x="T10" y="T11"/>
                                </a:cxn>
                                <a:cxn ang="0">
                                  <a:pos x="T12" y="T13"/>
                                </a:cxn>
                              </a:cxnLst>
                              <a:rect l="0" t="0" r="r" b="b"/>
                              <a:pathLst>
                                <a:path w="322" h="1025" extrusionOk="0">
                                  <a:moveTo>
                                    <a:pt x="167" y="0"/>
                                  </a:moveTo>
                                  <a:cubicBezTo>
                                    <a:pt x="72" y="0"/>
                                    <a:pt x="0" y="72"/>
                                    <a:pt x="0" y="167"/>
                                  </a:cubicBezTo>
                                  <a:lnTo>
                                    <a:pt x="0" y="857"/>
                                  </a:lnTo>
                                  <a:cubicBezTo>
                                    <a:pt x="0" y="953"/>
                                    <a:pt x="72" y="1024"/>
                                    <a:pt x="167" y="1024"/>
                                  </a:cubicBezTo>
                                  <a:cubicBezTo>
                                    <a:pt x="250" y="1024"/>
                                    <a:pt x="322" y="953"/>
                                    <a:pt x="322" y="857"/>
                                  </a:cubicBezTo>
                                  <a:lnTo>
                                    <a:pt x="322" y="167"/>
                                  </a:lnTo>
                                  <a:cubicBezTo>
                                    <a:pt x="322" y="72"/>
                                    <a:pt x="250" y="0"/>
                                    <a:pt x="167"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425" name="Google Shape;336;p20"/>
                          <wps:cNvSpPr>
                            <a:spLocks/>
                          </wps:cNvSpPr>
                          <wps:spPr bwMode="auto">
                            <a:xfrm>
                              <a:off x="99660" y="321769"/>
                              <a:ext cx="10281" cy="32626"/>
                            </a:xfrm>
                            <a:custGeom>
                              <a:avLst/>
                              <a:gdLst>
                                <a:gd name="T0" fmla="*/ 168 w 323"/>
                                <a:gd name="T1" fmla="*/ 0 h 1025"/>
                                <a:gd name="T2" fmla="*/ 1 w 323"/>
                                <a:gd name="T3" fmla="*/ 167 h 1025"/>
                                <a:gd name="T4" fmla="*/ 1 w 323"/>
                                <a:gd name="T5" fmla="*/ 857 h 1025"/>
                                <a:gd name="T6" fmla="*/ 168 w 323"/>
                                <a:gd name="T7" fmla="*/ 1024 h 1025"/>
                                <a:gd name="T8" fmla="*/ 322 w 323"/>
                                <a:gd name="T9" fmla="*/ 857 h 1025"/>
                                <a:gd name="T10" fmla="*/ 322 w 323"/>
                                <a:gd name="T11" fmla="*/ 167 h 1025"/>
                                <a:gd name="T12" fmla="*/ 168 w 323"/>
                                <a:gd name="T13" fmla="*/ 0 h 1025"/>
                              </a:gdLst>
                              <a:ahLst/>
                              <a:cxnLst>
                                <a:cxn ang="0">
                                  <a:pos x="T0" y="T1"/>
                                </a:cxn>
                                <a:cxn ang="0">
                                  <a:pos x="T2" y="T3"/>
                                </a:cxn>
                                <a:cxn ang="0">
                                  <a:pos x="T4" y="T5"/>
                                </a:cxn>
                                <a:cxn ang="0">
                                  <a:pos x="T6" y="T7"/>
                                </a:cxn>
                                <a:cxn ang="0">
                                  <a:pos x="T8" y="T9"/>
                                </a:cxn>
                                <a:cxn ang="0">
                                  <a:pos x="T10" y="T11"/>
                                </a:cxn>
                                <a:cxn ang="0">
                                  <a:pos x="T12" y="T13"/>
                                </a:cxn>
                              </a:cxnLst>
                              <a:rect l="0" t="0" r="r" b="b"/>
                              <a:pathLst>
                                <a:path w="323" h="1025" extrusionOk="0">
                                  <a:moveTo>
                                    <a:pt x="168" y="0"/>
                                  </a:moveTo>
                                  <a:cubicBezTo>
                                    <a:pt x="72" y="0"/>
                                    <a:pt x="1" y="72"/>
                                    <a:pt x="1" y="167"/>
                                  </a:cubicBezTo>
                                  <a:lnTo>
                                    <a:pt x="1" y="857"/>
                                  </a:lnTo>
                                  <a:cubicBezTo>
                                    <a:pt x="1" y="953"/>
                                    <a:pt x="72" y="1024"/>
                                    <a:pt x="168" y="1024"/>
                                  </a:cubicBezTo>
                                  <a:cubicBezTo>
                                    <a:pt x="251" y="1024"/>
                                    <a:pt x="322" y="953"/>
                                    <a:pt x="322" y="857"/>
                                  </a:cubicBezTo>
                                  <a:lnTo>
                                    <a:pt x="322" y="167"/>
                                  </a:lnTo>
                                  <a:cubicBezTo>
                                    <a:pt x="322" y="72"/>
                                    <a:pt x="251" y="0"/>
                                    <a:pt x="168"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426" name="Google Shape;337;p20"/>
                          <wps:cNvSpPr>
                            <a:spLocks/>
                          </wps:cNvSpPr>
                          <wps:spPr bwMode="auto">
                            <a:xfrm>
                              <a:off x="254672" y="193081"/>
                              <a:ext cx="55734" cy="18430"/>
                            </a:xfrm>
                            <a:custGeom>
                              <a:avLst/>
                              <a:gdLst>
                                <a:gd name="T0" fmla="*/ 649 w 1751"/>
                                <a:gd name="T1" fmla="*/ 0 h 579"/>
                                <a:gd name="T2" fmla="*/ 132 w 1751"/>
                                <a:gd name="T3" fmla="*/ 55 h 579"/>
                                <a:gd name="T4" fmla="*/ 1 w 1751"/>
                                <a:gd name="T5" fmla="*/ 221 h 579"/>
                                <a:gd name="T6" fmla="*/ 1 w 1751"/>
                                <a:gd name="T7" fmla="*/ 400 h 579"/>
                                <a:gd name="T8" fmla="*/ 155 w 1751"/>
                                <a:gd name="T9" fmla="*/ 555 h 579"/>
                                <a:gd name="T10" fmla="*/ 322 w 1751"/>
                                <a:gd name="T11" fmla="*/ 400 h 579"/>
                                <a:gd name="T12" fmla="*/ 322 w 1751"/>
                                <a:gd name="T13" fmla="*/ 364 h 579"/>
                                <a:gd name="T14" fmla="*/ 636 w 1751"/>
                                <a:gd name="T15" fmla="*/ 342 h 579"/>
                                <a:gd name="T16" fmla="*/ 1132 w 1751"/>
                                <a:gd name="T17" fmla="*/ 412 h 579"/>
                                <a:gd name="T18" fmla="*/ 1465 w 1751"/>
                                <a:gd name="T19" fmla="*/ 543 h 579"/>
                                <a:gd name="T20" fmla="*/ 1560 w 1751"/>
                                <a:gd name="T21" fmla="*/ 578 h 579"/>
                                <a:gd name="T22" fmla="*/ 1691 w 1751"/>
                                <a:gd name="T23" fmla="*/ 495 h 579"/>
                                <a:gd name="T24" fmla="*/ 1644 w 1751"/>
                                <a:gd name="T25" fmla="*/ 245 h 579"/>
                                <a:gd name="T26" fmla="*/ 649 w 1751"/>
                                <a:gd name="T27" fmla="*/ 0 h 5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751" h="579" extrusionOk="0">
                                  <a:moveTo>
                                    <a:pt x="649" y="0"/>
                                  </a:moveTo>
                                  <a:cubicBezTo>
                                    <a:pt x="492" y="0"/>
                                    <a:pt x="319" y="16"/>
                                    <a:pt x="132" y="55"/>
                                  </a:cubicBezTo>
                                  <a:cubicBezTo>
                                    <a:pt x="60" y="66"/>
                                    <a:pt x="1" y="138"/>
                                    <a:pt x="1" y="221"/>
                                  </a:cubicBezTo>
                                  <a:lnTo>
                                    <a:pt x="1" y="400"/>
                                  </a:lnTo>
                                  <a:cubicBezTo>
                                    <a:pt x="1" y="483"/>
                                    <a:pt x="72" y="555"/>
                                    <a:pt x="155" y="555"/>
                                  </a:cubicBezTo>
                                  <a:cubicBezTo>
                                    <a:pt x="251" y="555"/>
                                    <a:pt x="322" y="483"/>
                                    <a:pt x="322" y="400"/>
                                  </a:cubicBezTo>
                                  <a:lnTo>
                                    <a:pt x="322" y="364"/>
                                  </a:lnTo>
                                  <a:cubicBezTo>
                                    <a:pt x="434" y="349"/>
                                    <a:pt x="539" y="342"/>
                                    <a:pt x="636" y="342"/>
                                  </a:cubicBezTo>
                                  <a:cubicBezTo>
                                    <a:pt x="841" y="342"/>
                                    <a:pt x="1011" y="371"/>
                                    <a:pt x="1132" y="412"/>
                                  </a:cubicBezTo>
                                  <a:cubicBezTo>
                                    <a:pt x="1334" y="471"/>
                                    <a:pt x="1453" y="543"/>
                                    <a:pt x="1465" y="543"/>
                                  </a:cubicBezTo>
                                  <a:cubicBezTo>
                                    <a:pt x="1501" y="555"/>
                                    <a:pt x="1525" y="578"/>
                                    <a:pt x="1560" y="578"/>
                                  </a:cubicBezTo>
                                  <a:cubicBezTo>
                                    <a:pt x="1620" y="578"/>
                                    <a:pt x="1667" y="543"/>
                                    <a:pt x="1691" y="495"/>
                                  </a:cubicBezTo>
                                  <a:cubicBezTo>
                                    <a:pt x="1751" y="400"/>
                                    <a:pt x="1727" y="293"/>
                                    <a:pt x="1644" y="245"/>
                                  </a:cubicBezTo>
                                  <a:cubicBezTo>
                                    <a:pt x="1625" y="236"/>
                                    <a:pt x="1259" y="0"/>
                                    <a:pt x="649"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427" name="Google Shape;338;p20"/>
                          <wps:cNvSpPr>
                            <a:spLocks/>
                          </wps:cNvSpPr>
                          <wps:spPr bwMode="auto">
                            <a:xfrm>
                              <a:off x="210333" y="161060"/>
                              <a:ext cx="144031" cy="192953"/>
                            </a:xfrm>
                            <a:custGeom>
                              <a:avLst/>
                              <a:gdLst>
                                <a:gd name="T0" fmla="*/ 3489 w 4525"/>
                                <a:gd name="T1" fmla="*/ 1120 h 6062"/>
                                <a:gd name="T2" fmla="*/ 3334 w 4525"/>
                                <a:gd name="T3" fmla="*/ 1656 h 6062"/>
                                <a:gd name="T4" fmla="*/ 3322 w 4525"/>
                                <a:gd name="T5" fmla="*/ 2073 h 6062"/>
                                <a:gd name="T6" fmla="*/ 2268 w 4525"/>
                                <a:gd name="T7" fmla="*/ 3133 h 6062"/>
                                <a:gd name="T8" fmla="*/ 1191 w 4525"/>
                                <a:gd name="T9" fmla="*/ 2025 h 6062"/>
                                <a:gd name="T10" fmla="*/ 1179 w 4525"/>
                                <a:gd name="T11" fmla="*/ 1656 h 6062"/>
                                <a:gd name="T12" fmla="*/ 1036 w 4525"/>
                                <a:gd name="T13" fmla="*/ 1120 h 6062"/>
                                <a:gd name="T14" fmla="*/ 3489 w 4525"/>
                                <a:gd name="T15" fmla="*/ 310 h 6062"/>
                                <a:gd name="T16" fmla="*/ 2215 w 4525"/>
                                <a:gd name="T17" fmla="*/ 3454 h 6062"/>
                                <a:gd name="T18" fmla="*/ 2798 w 4525"/>
                                <a:gd name="T19" fmla="*/ 3347 h 6062"/>
                                <a:gd name="T20" fmla="*/ 2810 w 4525"/>
                                <a:gd name="T21" fmla="*/ 3728 h 6062"/>
                                <a:gd name="T22" fmla="*/ 1715 w 4525"/>
                                <a:gd name="T23" fmla="*/ 3728 h 6062"/>
                                <a:gd name="T24" fmla="*/ 1727 w 4525"/>
                                <a:gd name="T25" fmla="*/ 3335 h 6062"/>
                                <a:gd name="T26" fmla="*/ 703 w 4525"/>
                                <a:gd name="T27" fmla="*/ 1132 h 6062"/>
                                <a:gd name="T28" fmla="*/ 882 w 4525"/>
                                <a:gd name="T29" fmla="*/ 1751 h 6062"/>
                                <a:gd name="T30" fmla="*/ 1405 w 4525"/>
                                <a:gd name="T31" fmla="*/ 3120 h 6062"/>
                                <a:gd name="T32" fmla="*/ 1286 w 4525"/>
                                <a:gd name="T33" fmla="*/ 3739 h 6062"/>
                                <a:gd name="T34" fmla="*/ 1 w 4525"/>
                                <a:gd name="T35" fmla="*/ 4692 h 6062"/>
                                <a:gd name="T36" fmla="*/ 167 w 4525"/>
                                <a:gd name="T37" fmla="*/ 6061 h 6062"/>
                                <a:gd name="T38" fmla="*/ 334 w 4525"/>
                                <a:gd name="T39" fmla="*/ 4692 h 6062"/>
                                <a:gd name="T40" fmla="*/ 1405 w 4525"/>
                                <a:gd name="T41" fmla="*/ 4037 h 6062"/>
                                <a:gd name="T42" fmla="*/ 2096 w 4525"/>
                                <a:gd name="T43" fmla="*/ 4394 h 6062"/>
                                <a:gd name="T44" fmla="*/ 2263 w 4525"/>
                                <a:gd name="T45" fmla="*/ 6037 h 6062"/>
                                <a:gd name="T46" fmla="*/ 2429 w 4525"/>
                                <a:gd name="T47" fmla="*/ 4394 h 6062"/>
                                <a:gd name="T48" fmla="*/ 3132 w 4525"/>
                                <a:gd name="T49" fmla="*/ 4037 h 6062"/>
                                <a:gd name="T50" fmla="*/ 4203 w 4525"/>
                                <a:gd name="T51" fmla="*/ 4692 h 6062"/>
                                <a:gd name="T52" fmla="*/ 4358 w 4525"/>
                                <a:gd name="T53" fmla="*/ 6061 h 6062"/>
                                <a:gd name="T54" fmla="*/ 4525 w 4525"/>
                                <a:gd name="T55" fmla="*/ 4692 h 6062"/>
                                <a:gd name="T56" fmla="*/ 3239 w 4525"/>
                                <a:gd name="T57" fmla="*/ 3751 h 6062"/>
                                <a:gd name="T58" fmla="*/ 3120 w 4525"/>
                                <a:gd name="T59" fmla="*/ 3156 h 6062"/>
                                <a:gd name="T60" fmla="*/ 3632 w 4525"/>
                                <a:gd name="T61" fmla="*/ 2073 h 6062"/>
                                <a:gd name="T62" fmla="*/ 3680 w 4525"/>
                                <a:gd name="T63" fmla="*/ 1668 h 6062"/>
                                <a:gd name="T64" fmla="*/ 3811 w 4525"/>
                                <a:gd name="T65" fmla="*/ 168 h 6062"/>
                                <a:gd name="T66" fmla="*/ 1834 w 4525"/>
                                <a:gd name="T67" fmla="*/ 1 h 60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4525" h="6062" extrusionOk="0">
                                  <a:moveTo>
                                    <a:pt x="3489" y="310"/>
                                  </a:moveTo>
                                  <a:lnTo>
                                    <a:pt x="3489" y="1120"/>
                                  </a:lnTo>
                                  <a:cubicBezTo>
                                    <a:pt x="3489" y="1251"/>
                                    <a:pt x="3453" y="1382"/>
                                    <a:pt x="3394" y="1525"/>
                                  </a:cubicBezTo>
                                  <a:lnTo>
                                    <a:pt x="3334" y="1656"/>
                                  </a:lnTo>
                                  <a:cubicBezTo>
                                    <a:pt x="3322" y="1680"/>
                                    <a:pt x="3322" y="1703"/>
                                    <a:pt x="3322" y="1727"/>
                                  </a:cubicBezTo>
                                  <a:lnTo>
                                    <a:pt x="3322" y="2073"/>
                                  </a:lnTo>
                                  <a:cubicBezTo>
                                    <a:pt x="3322" y="2370"/>
                                    <a:pt x="3203" y="2632"/>
                                    <a:pt x="3001" y="2835"/>
                                  </a:cubicBezTo>
                                  <a:cubicBezTo>
                                    <a:pt x="2796" y="3016"/>
                                    <a:pt x="2549" y="3133"/>
                                    <a:pt x="2268" y="3133"/>
                                  </a:cubicBezTo>
                                  <a:cubicBezTo>
                                    <a:pt x="2254" y="3133"/>
                                    <a:pt x="2241" y="3133"/>
                                    <a:pt x="2227" y="3132"/>
                                  </a:cubicBezTo>
                                  <a:cubicBezTo>
                                    <a:pt x="1655" y="3108"/>
                                    <a:pt x="1191" y="2608"/>
                                    <a:pt x="1191" y="2025"/>
                                  </a:cubicBezTo>
                                  <a:lnTo>
                                    <a:pt x="1191" y="1727"/>
                                  </a:lnTo>
                                  <a:cubicBezTo>
                                    <a:pt x="1191" y="1703"/>
                                    <a:pt x="1191" y="1680"/>
                                    <a:pt x="1179" y="1656"/>
                                  </a:cubicBezTo>
                                  <a:lnTo>
                                    <a:pt x="1120" y="1525"/>
                                  </a:lnTo>
                                  <a:cubicBezTo>
                                    <a:pt x="1060" y="1406"/>
                                    <a:pt x="1036" y="1263"/>
                                    <a:pt x="1036" y="1120"/>
                                  </a:cubicBezTo>
                                  <a:cubicBezTo>
                                    <a:pt x="1036" y="668"/>
                                    <a:pt x="1394" y="310"/>
                                    <a:pt x="1834" y="310"/>
                                  </a:cubicBezTo>
                                  <a:lnTo>
                                    <a:pt x="3489" y="310"/>
                                  </a:lnTo>
                                  <a:close/>
                                  <a:moveTo>
                                    <a:pt x="1727" y="3335"/>
                                  </a:moveTo>
                                  <a:cubicBezTo>
                                    <a:pt x="1882" y="3406"/>
                                    <a:pt x="2048" y="3442"/>
                                    <a:pt x="2215" y="3454"/>
                                  </a:cubicBezTo>
                                  <a:lnTo>
                                    <a:pt x="2263" y="3454"/>
                                  </a:lnTo>
                                  <a:cubicBezTo>
                                    <a:pt x="2453" y="3454"/>
                                    <a:pt x="2632" y="3430"/>
                                    <a:pt x="2798" y="3347"/>
                                  </a:cubicBezTo>
                                  <a:lnTo>
                                    <a:pt x="2798" y="3573"/>
                                  </a:lnTo>
                                  <a:cubicBezTo>
                                    <a:pt x="2798" y="3620"/>
                                    <a:pt x="2810" y="3680"/>
                                    <a:pt x="2810" y="3728"/>
                                  </a:cubicBezTo>
                                  <a:lnTo>
                                    <a:pt x="2263" y="4144"/>
                                  </a:lnTo>
                                  <a:lnTo>
                                    <a:pt x="1715" y="3728"/>
                                  </a:lnTo>
                                  <a:cubicBezTo>
                                    <a:pt x="1727" y="3680"/>
                                    <a:pt x="1727" y="3632"/>
                                    <a:pt x="1727" y="3573"/>
                                  </a:cubicBezTo>
                                  <a:lnTo>
                                    <a:pt x="1727" y="3335"/>
                                  </a:lnTo>
                                  <a:close/>
                                  <a:moveTo>
                                    <a:pt x="1834" y="1"/>
                                  </a:moveTo>
                                  <a:cubicBezTo>
                                    <a:pt x="1203" y="1"/>
                                    <a:pt x="703" y="501"/>
                                    <a:pt x="703" y="1132"/>
                                  </a:cubicBezTo>
                                  <a:cubicBezTo>
                                    <a:pt x="703" y="1322"/>
                                    <a:pt x="751" y="1501"/>
                                    <a:pt x="834" y="1668"/>
                                  </a:cubicBezTo>
                                  <a:lnTo>
                                    <a:pt x="882" y="1751"/>
                                  </a:lnTo>
                                  <a:lnTo>
                                    <a:pt x="882" y="2013"/>
                                  </a:lnTo>
                                  <a:cubicBezTo>
                                    <a:pt x="882" y="2454"/>
                                    <a:pt x="1084" y="2858"/>
                                    <a:pt x="1405" y="3120"/>
                                  </a:cubicBezTo>
                                  <a:lnTo>
                                    <a:pt x="1405" y="3561"/>
                                  </a:lnTo>
                                  <a:cubicBezTo>
                                    <a:pt x="1405" y="3632"/>
                                    <a:pt x="1358" y="3704"/>
                                    <a:pt x="1286" y="3739"/>
                                  </a:cubicBezTo>
                                  <a:lnTo>
                                    <a:pt x="453" y="4049"/>
                                  </a:lnTo>
                                  <a:cubicBezTo>
                                    <a:pt x="179" y="4156"/>
                                    <a:pt x="1" y="4406"/>
                                    <a:pt x="1" y="4692"/>
                                  </a:cubicBezTo>
                                  <a:lnTo>
                                    <a:pt x="1" y="5894"/>
                                  </a:lnTo>
                                  <a:cubicBezTo>
                                    <a:pt x="1" y="5990"/>
                                    <a:pt x="72" y="6061"/>
                                    <a:pt x="167" y="6061"/>
                                  </a:cubicBezTo>
                                  <a:cubicBezTo>
                                    <a:pt x="251" y="6061"/>
                                    <a:pt x="334" y="5990"/>
                                    <a:pt x="334" y="5894"/>
                                  </a:cubicBezTo>
                                  <a:lnTo>
                                    <a:pt x="334" y="4692"/>
                                  </a:lnTo>
                                  <a:cubicBezTo>
                                    <a:pt x="334" y="4537"/>
                                    <a:pt x="417" y="4406"/>
                                    <a:pt x="572" y="4347"/>
                                  </a:cubicBezTo>
                                  <a:lnTo>
                                    <a:pt x="1405" y="4037"/>
                                  </a:lnTo>
                                  <a:cubicBezTo>
                                    <a:pt x="1441" y="4013"/>
                                    <a:pt x="1489" y="3989"/>
                                    <a:pt x="1525" y="3954"/>
                                  </a:cubicBezTo>
                                  <a:lnTo>
                                    <a:pt x="2096" y="4394"/>
                                  </a:lnTo>
                                  <a:lnTo>
                                    <a:pt x="2096" y="5883"/>
                                  </a:lnTo>
                                  <a:cubicBezTo>
                                    <a:pt x="2096" y="5966"/>
                                    <a:pt x="2179" y="6037"/>
                                    <a:pt x="2263" y="6037"/>
                                  </a:cubicBezTo>
                                  <a:cubicBezTo>
                                    <a:pt x="2358" y="6037"/>
                                    <a:pt x="2429" y="5966"/>
                                    <a:pt x="2429" y="5883"/>
                                  </a:cubicBezTo>
                                  <a:lnTo>
                                    <a:pt x="2429" y="4394"/>
                                  </a:lnTo>
                                  <a:lnTo>
                                    <a:pt x="3013" y="3954"/>
                                  </a:lnTo>
                                  <a:cubicBezTo>
                                    <a:pt x="3049" y="3989"/>
                                    <a:pt x="3084" y="4001"/>
                                    <a:pt x="3132" y="4037"/>
                                  </a:cubicBezTo>
                                  <a:lnTo>
                                    <a:pt x="3965" y="4347"/>
                                  </a:lnTo>
                                  <a:cubicBezTo>
                                    <a:pt x="4096" y="4406"/>
                                    <a:pt x="4203" y="4537"/>
                                    <a:pt x="4203" y="4692"/>
                                  </a:cubicBezTo>
                                  <a:lnTo>
                                    <a:pt x="4203" y="5894"/>
                                  </a:lnTo>
                                  <a:cubicBezTo>
                                    <a:pt x="4203" y="5990"/>
                                    <a:pt x="4275" y="6061"/>
                                    <a:pt x="4358" y="6061"/>
                                  </a:cubicBezTo>
                                  <a:cubicBezTo>
                                    <a:pt x="4453" y="6061"/>
                                    <a:pt x="4525" y="5990"/>
                                    <a:pt x="4525" y="5894"/>
                                  </a:cubicBezTo>
                                  <a:lnTo>
                                    <a:pt x="4525" y="4692"/>
                                  </a:lnTo>
                                  <a:cubicBezTo>
                                    <a:pt x="4513" y="4418"/>
                                    <a:pt x="4334" y="4168"/>
                                    <a:pt x="4072" y="4061"/>
                                  </a:cubicBezTo>
                                  <a:lnTo>
                                    <a:pt x="3239" y="3751"/>
                                  </a:lnTo>
                                  <a:cubicBezTo>
                                    <a:pt x="3156" y="3728"/>
                                    <a:pt x="3120" y="3644"/>
                                    <a:pt x="3120" y="3573"/>
                                  </a:cubicBezTo>
                                  <a:lnTo>
                                    <a:pt x="3120" y="3156"/>
                                  </a:lnTo>
                                  <a:cubicBezTo>
                                    <a:pt x="3144" y="3132"/>
                                    <a:pt x="3191" y="3096"/>
                                    <a:pt x="3215" y="3061"/>
                                  </a:cubicBezTo>
                                  <a:cubicBezTo>
                                    <a:pt x="3489" y="2799"/>
                                    <a:pt x="3632" y="2454"/>
                                    <a:pt x="3632" y="2073"/>
                                  </a:cubicBezTo>
                                  <a:lnTo>
                                    <a:pt x="3632" y="1751"/>
                                  </a:lnTo>
                                  <a:lnTo>
                                    <a:pt x="3680" y="1668"/>
                                  </a:lnTo>
                                  <a:cubicBezTo>
                                    <a:pt x="3775" y="1501"/>
                                    <a:pt x="3811" y="1311"/>
                                    <a:pt x="3811" y="1132"/>
                                  </a:cubicBezTo>
                                  <a:lnTo>
                                    <a:pt x="3811" y="168"/>
                                  </a:lnTo>
                                  <a:cubicBezTo>
                                    <a:pt x="3811" y="72"/>
                                    <a:pt x="3739" y="1"/>
                                    <a:pt x="3644" y="1"/>
                                  </a:cubicBezTo>
                                  <a:lnTo>
                                    <a:pt x="1834"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428" name="Google Shape;339;p20"/>
                          <wps:cNvSpPr>
                            <a:spLocks/>
                          </wps:cNvSpPr>
                          <wps:spPr bwMode="auto">
                            <a:xfrm>
                              <a:off x="238375" y="316454"/>
                              <a:ext cx="10631" cy="38291"/>
                            </a:xfrm>
                            <a:custGeom>
                              <a:avLst/>
                              <a:gdLst>
                                <a:gd name="T0" fmla="*/ 167 w 334"/>
                                <a:gd name="T1" fmla="*/ 0 h 1203"/>
                                <a:gd name="T2" fmla="*/ 1 w 334"/>
                                <a:gd name="T3" fmla="*/ 167 h 1203"/>
                                <a:gd name="T4" fmla="*/ 1 w 334"/>
                                <a:gd name="T5" fmla="*/ 1048 h 1203"/>
                                <a:gd name="T6" fmla="*/ 167 w 334"/>
                                <a:gd name="T7" fmla="*/ 1203 h 1203"/>
                                <a:gd name="T8" fmla="*/ 334 w 334"/>
                                <a:gd name="T9" fmla="*/ 1048 h 1203"/>
                                <a:gd name="T10" fmla="*/ 334 w 334"/>
                                <a:gd name="T11" fmla="*/ 155 h 1203"/>
                                <a:gd name="T12" fmla="*/ 167 w 334"/>
                                <a:gd name="T13" fmla="*/ 0 h 1203"/>
                              </a:gdLst>
                              <a:ahLst/>
                              <a:cxnLst>
                                <a:cxn ang="0">
                                  <a:pos x="T0" y="T1"/>
                                </a:cxn>
                                <a:cxn ang="0">
                                  <a:pos x="T2" y="T3"/>
                                </a:cxn>
                                <a:cxn ang="0">
                                  <a:pos x="T4" y="T5"/>
                                </a:cxn>
                                <a:cxn ang="0">
                                  <a:pos x="T6" y="T7"/>
                                </a:cxn>
                                <a:cxn ang="0">
                                  <a:pos x="T8" y="T9"/>
                                </a:cxn>
                                <a:cxn ang="0">
                                  <a:pos x="T10" y="T11"/>
                                </a:cxn>
                                <a:cxn ang="0">
                                  <a:pos x="T12" y="T13"/>
                                </a:cxn>
                              </a:cxnLst>
                              <a:rect l="0" t="0" r="r" b="b"/>
                              <a:pathLst>
                                <a:path w="334" h="1203" extrusionOk="0">
                                  <a:moveTo>
                                    <a:pt x="167" y="0"/>
                                  </a:moveTo>
                                  <a:cubicBezTo>
                                    <a:pt x="72" y="0"/>
                                    <a:pt x="1" y="72"/>
                                    <a:pt x="1" y="167"/>
                                  </a:cubicBezTo>
                                  <a:lnTo>
                                    <a:pt x="1" y="1048"/>
                                  </a:lnTo>
                                  <a:cubicBezTo>
                                    <a:pt x="1" y="1131"/>
                                    <a:pt x="72" y="1203"/>
                                    <a:pt x="167" y="1203"/>
                                  </a:cubicBezTo>
                                  <a:cubicBezTo>
                                    <a:pt x="251" y="1203"/>
                                    <a:pt x="334" y="1131"/>
                                    <a:pt x="334" y="1048"/>
                                  </a:cubicBezTo>
                                  <a:lnTo>
                                    <a:pt x="334" y="155"/>
                                  </a:lnTo>
                                  <a:cubicBezTo>
                                    <a:pt x="334" y="60"/>
                                    <a:pt x="251" y="0"/>
                                    <a:pt x="167"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429" name="Google Shape;340;p20"/>
                          <wps:cNvSpPr>
                            <a:spLocks/>
                          </wps:cNvSpPr>
                          <wps:spPr bwMode="auto">
                            <a:xfrm>
                              <a:off x="315690" y="316454"/>
                              <a:ext cx="10249" cy="38291"/>
                            </a:xfrm>
                            <a:custGeom>
                              <a:avLst/>
                              <a:gdLst>
                                <a:gd name="T0" fmla="*/ 167 w 322"/>
                                <a:gd name="T1" fmla="*/ 0 h 1203"/>
                                <a:gd name="T2" fmla="*/ 0 w 322"/>
                                <a:gd name="T3" fmla="*/ 167 h 1203"/>
                                <a:gd name="T4" fmla="*/ 0 w 322"/>
                                <a:gd name="T5" fmla="*/ 1048 h 1203"/>
                                <a:gd name="T6" fmla="*/ 167 w 322"/>
                                <a:gd name="T7" fmla="*/ 1203 h 1203"/>
                                <a:gd name="T8" fmla="*/ 322 w 322"/>
                                <a:gd name="T9" fmla="*/ 1048 h 1203"/>
                                <a:gd name="T10" fmla="*/ 322 w 322"/>
                                <a:gd name="T11" fmla="*/ 155 h 1203"/>
                                <a:gd name="T12" fmla="*/ 167 w 322"/>
                                <a:gd name="T13" fmla="*/ 0 h 1203"/>
                              </a:gdLst>
                              <a:ahLst/>
                              <a:cxnLst>
                                <a:cxn ang="0">
                                  <a:pos x="T0" y="T1"/>
                                </a:cxn>
                                <a:cxn ang="0">
                                  <a:pos x="T2" y="T3"/>
                                </a:cxn>
                                <a:cxn ang="0">
                                  <a:pos x="T4" y="T5"/>
                                </a:cxn>
                                <a:cxn ang="0">
                                  <a:pos x="T6" y="T7"/>
                                </a:cxn>
                                <a:cxn ang="0">
                                  <a:pos x="T8" y="T9"/>
                                </a:cxn>
                                <a:cxn ang="0">
                                  <a:pos x="T10" y="T11"/>
                                </a:cxn>
                                <a:cxn ang="0">
                                  <a:pos x="T12" y="T13"/>
                                </a:cxn>
                              </a:cxnLst>
                              <a:rect l="0" t="0" r="r" b="b"/>
                              <a:pathLst>
                                <a:path w="322" h="1203" extrusionOk="0">
                                  <a:moveTo>
                                    <a:pt x="167" y="0"/>
                                  </a:moveTo>
                                  <a:cubicBezTo>
                                    <a:pt x="72" y="0"/>
                                    <a:pt x="0" y="72"/>
                                    <a:pt x="0" y="167"/>
                                  </a:cubicBezTo>
                                  <a:lnTo>
                                    <a:pt x="0" y="1048"/>
                                  </a:lnTo>
                                  <a:cubicBezTo>
                                    <a:pt x="0" y="1131"/>
                                    <a:pt x="72" y="1203"/>
                                    <a:pt x="167" y="1203"/>
                                  </a:cubicBezTo>
                                  <a:cubicBezTo>
                                    <a:pt x="250" y="1203"/>
                                    <a:pt x="322" y="1131"/>
                                    <a:pt x="322" y="1048"/>
                                  </a:cubicBezTo>
                                  <a:lnTo>
                                    <a:pt x="322" y="155"/>
                                  </a:lnTo>
                                  <a:cubicBezTo>
                                    <a:pt x="322" y="60"/>
                                    <a:pt x="262" y="0"/>
                                    <a:pt x="167"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436" name="Google Shape;341;p20"/>
                          <wps:cNvSpPr>
                            <a:spLocks/>
                          </wps:cNvSpPr>
                          <wps:spPr bwMode="auto">
                            <a:xfrm>
                              <a:off x="54939" y="0"/>
                              <a:ext cx="221378" cy="185346"/>
                            </a:xfrm>
                            <a:custGeom>
                              <a:avLst/>
                              <a:gdLst>
                                <a:gd name="T0" fmla="*/ 2406 w 6955"/>
                                <a:gd name="T1" fmla="*/ 4168 h 5823"/>
                                <a:gd name="T2" fmla="*/ 2311 w 6955"/>
                                <a:gd name="T3" fmla="*/ 4537 h 5823"/>
                                <a:gd name="T4" fmla="*/ 2085 w 6955"/>
                                <a:gd name="T5" fmla="*/ 4537 h 5823"/>
                                <a:gd name="T6" fmla="*/ 1727 w 6955"/>
                                <a:gd name="T7" fmla="*/ 4180 h 5823"/>
                                <a:gd name="T8" fmla="*/ 1727 w 6955"/>
                                <a:gd name="T9" fmla="*/ 4168 h 5823"/>
                                <a:gd name="T10" fmla="*/ 2406 w 6955"/>
                                <a:gd name="T11" fmla="*/ 4168 h 5823"/>
                                <a:gd name="T12" fmla="*/ 5573 w 6955"/>
                                <a:gd name="T13" fmla="*/ 358 h 5823"/>
                                <a:gd name="T14" fmla="*/ 5930 w 6955"/>
                                <a:gd name="T15" fmla="*/ 715 h 5823"/>
                                <a:gd name="T16" fmla="*/ 5930 w 6955"/>
                                <a:gd name="T17" fmla="*/ 3501 h 5823"/>
                                <a:gd name="T18" fmla="*/ 5573 w 6955"/>
                                <a:gd name="T19" fmla="*/ 3858 h 5823"/>
                                <a:gd name="T20" fmla="*/ 4168 w 6955"/>
                                <a:gd name="T21" fmla="*/ 3858 h 5823"/>
                                <a:gd name="T22" fmla="*/ 4085 w 6955"/>
                                <a:gd name="T23" fmla="*/ 3882 h 5823"/>
                                <a:gd name="T24" fmla="*/ 2537 w 6955"/>
                                <a:gd name="T25" fmla="*/ 5001 h 5823"/>
                                <a:gd name="T26" fmla="*/ 2537 w 6955"/>
                                <a:gd name="T27" fmla="*/ 5001 h 5823"/>
                                <a:gd name="T28" fmla="*/ 2775 w 6955"/>
                                <a:gd name="T29" fmla="*/ 4049 h 5823"/>
                                <a:gd name="T30" fmla="*/ 2739 w 6955"/>
                                <a:gd name="T31" fmla="*/ 3918 h 5823"/>
                                <a:gd name="T32" fmla="*/ 2608 w 6955"/>
                                <a:gd name="T33" fmla="*/ 3858 h 5823"/>
                                <a:gd name="T34" fmla="*/ 692 w 6955"/>
                                <a:gd name="T35" fmla="*/ 3858 h 5823"/>
                                <a:gd name="T36" fmla="*/ 334 w 6955"/>
                                <a:gd name="T37" fmla="*/ 3501 h 5823"/>
                                <a:gd name="T38" fmla="*/ 334 w 6955"/>
                                <a:gd name="T39" fmla="*/ 715 h 5823"/>
                                <a:gd name="T40" fmla="*/ 692 w 6955"/>
                                <a:gd name="T41" fmla="*/ 358 h 5823"/>
                                <a:gd name="T42" fmla="*/ 5573 w 6955"/>
                                <a:gd name="T43" fmla="*/ 358 h 5823"/>
                                <a:gd name="T44" fmla="*/ 6287 w 6955"/>
                                <a:gd name="T45" fmla="*/ 1025 h 5823"/>
                                <a:gd name="T46" fmla="*/ 6645 w 6955"/>
                                <a:gd name="T47" fmla="*/ 1382 h 5823"/>
                                <a:gd name="T48" fmla="*/ 6645 w 6955"/>
                                <a:gd name="T49" fmla="*/ 4180 h 5823"/>
                                <a:gd name="T50" fmla="*/ 6633 w 6955"/>
                                <a:gd name="T51" fmla="*/ 4180 h 5823"/>
                                <a:gd name="T52" fmla="*/ 6276 w 6955"/>
                                <a:gd name="T53" fmla="*/ 4537 h 5823"/>
                                <a:gd name="T54" fmla="*/ 4871 w 6955"/>
                                <a:gd name="T55" fmla="*/ 4537 h 5823"/>
                                <a:gd name="T56" fmla="*/ 4752 w 6955"/>
                                <a:gd name="T57" fmla="*/ 4597 h 5823"/>
                                <a:gd name="T58" fmla="*/ 4728 w 6955"/>
                                <a:gd name="T59" fmla="*/ 4727 h 5823"/>
                                <a:gd name="T60" fmla="*/ 4847 w 6955"/>
                                <a:gd name="T61" fmla="*/ 5406 h 5823"/>
                                <a:gd name="T62" fmla="*/ 4847 w 6955"/>
                                <a:gd name="T63" fmla="*/ 5406 h 5823"/>
                                <a:gd name="T64" fmla="*/ 3656 w 6955"/>
                                <a:gd name="T65" fmla="*/ 4597 h 5823"/>
                                <a:gd name="T66" fmla="*/ 4251 w 6955"/>
                                <a:gd name="T67" fmla="*/ 4168 h 5823"/>
                                <a:gd name="T68" fmla="*/ 5585 w 6955"/>
                                <a:gd name="T69" fmla="*/ 4168 h 5823"/>
                                <a:gd name="T70" fmla="*/ 6276 w 6955"/>
                                <a:gd name="T71" fmla="*/ 3489 h 5823"/>
                                <a:gd name="T72" fmla="*/ 6276 w 6955"/>
                                <a:gd name="T73" fmla="*/ 1025 h 5823"/>
                                <a:gd name="T74" fmla="*/ 6287 w 6955"/>
                                <a:gd name="T75" fmla="*/ 1025 h 5823"/>
                                <a:gd name="T76" fmla="*/ 692 w 6955"/>
                                <a:gd name="T77" fmla="*/ 1 h 5823"/>
                                <a:gd name="T78" fmla="*/ 1 w 6955"/>
                                <a:gd name="T79" fmla="*/ 691 h 5823"/>
                                <a:gd name="T80" fmla="*/ 1 w 6955"/>
                                <a:gd name="T81" fmla="*/ 3465 h 5823"/>
                                <a:gd name="T82" fmla="*/ 692 w 6955"/>
                                <a:gd name="T83" fmla="*/ 4156 h 5823"/>
                                <a:gd name="T84" fmla="*/ 1406 w 6955"/>
                                <a:gd name="T85" fmla="*/ 4156 h 5823"/>
                                <a:gd name="T86" fmla="*/ 1406 w 6955"/>
                                <a:gd name="T87" fmla="*/ 4168 h 5823"/>
                                <a:gd name="T88" fmla="*/ 2085 w 6955"/>
                                <a:gd name="T89" fmla="*/ 4858 h 5823"/>
                                <a:gd name="T90" fmla="*/ 2227 w 6955"/>
                                <a:gd name="T91" fmla="*/ 4858 h 5823"/>
                                <a:gd name="T92" fmla="*/ 2168 w 6955"/>
                                <a:gd name="T93" fmla="*/ 5120 h 5823"/>
                                <a:gd name="T94" fmla="*/ 2263 w 6955"/>
                                <a:gd name="T95" fmla="*/ 5394 h 5823"/>
                                <a:gd name="T96" fmla="*/ 2406 w 6955"/>
                                <a:gd name="T97" fmla="*/ 5430 h 5823"/>
                                <a:gd name="T98" fmla="*/ 2549 w 6955"/>
                                <a:gd name="T99" fmla="*/ 5394 h 5823"/>
                                <a:gd name="T100" fmla="*/ 3263 w 6955"/>
                                <a:gd name="T101" fmla="*/ 4870 h 5823"/>
                                <a:gd name="T102" fmla="*/ 3430 w 6955"/>
                                <a:gd name="T103" fmla="*/ 4870 h 5823"/>
                                <a:gd name="T104" fmla="*/ 4787 w 6955"/>
                                <a:gd name="T105" fmla="*/ 5775 h 5823"/>
                                <a:gd name="T106" fmla="*/ 4918 w 6955"/>
                                <a:gd name="T107" fmla="*/ 5823 h 5823"/>
                                <a:gd name="T108" fmla="*/ 5049 w 6955"/>
                                <a:gd name="T109" fmla="*/ 5775 h 5823"/>
                                <a:gd name="T110" fmla="*/ 5156 w 6955"/>
                                <a:gd name="T111" fmla="*/ 5525 h 5823"/>
                                <a:gd name="T112" fmla="*/ 5049 w 6955"/>
                                <a:gd name="T113" fmla="*/ 4870 h 5823"/>
                                <a:gd name="T114" fmla="*/ 6252 w 6955"/>
                                <a:gd name="T115" fmla="*/ 4870 h 5823"/>
                                <a:gd name="T116" fmla="*/ 6942 w 6955"/>
                                <a:gd name="T117" fmla="*/ 4180 h 5823"/>
                                <a:gd name="T118" fmla="*/ 6942 w 6955"/>
                                <a:gd name="T119" fmla="*/ 1406 h 5823"/>
                                <a:gd name="T120" fmla="*/ 6276 w 6955"/>
                                <a:gd name="T121" fmla="*/ 703 h 5823"/>
                                <a:gd name="T122" fmla="*/ 5573 w 6955"/>
                                <a:gd name="T123" fmla="*/ 1 h 5823"/>
                                <a:gd name="T124" fmla="*/ 692 w 6955"/>
                                <a:gd name="T125" fmla="*/ 1 h 58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6955" h="5823" extrusionOk="0">
                                  <a:moveTo>
                                    <a:pt x="2406" y="4168"/>
                                  </a:moveTo>
                                  <a:lnTo>
                                    <a:pt x="2311" y="4537"/>
                                  </a:lnTo>
                                  <a:lnTo>
                                    <a:pt x="2085" y="4537"/>
                                  </a:lnTo>
                                  <a:cubicBezTo>
                                    <a:pt x="1894" y="4537"/>
                                    <a:pt x="1727" y="4382"/>
                                    <a:pt x="1727" y="4180"/>
                                  </a:cubicBezTo>
                                  <a:lnTo>
                                    <a:pt x="1727" y="4168"/>
                                  </a:lnTo>
                                  <a:lnTo>
                                    <a:pt x="2406" y="4168"/>
                                  </a:lnTo>
                                  <a:close/>
                                  <a:moveTo>
                                    <a:pt x="5573" y="358"/>
                                  </a:moveTo>
                                  <a:cubicBezTo>
                                    <a:pt x="5764" y="358"/>
                                    <a:pt x="5930" y="525"/>
                                    <a:pt x="5930" y="715"/>
                                  </a:cubicBezTo>
                                  <a:lnTo>
                                    <a:pt x="5930" y="3501"/>
                                  </a:lnTo>
                                  <a:cubicBezTo>
                                    <a:pt x="5930" y="3692"/>
                                    <a:pt x="5764" y="3858"/>
                                    <a:pt x="5573" y="3858"/>
                                  </a:cubicBezTo>
                                  <a:lnTo>
                                    <a:pt x="4168" y="3858"/>
                                  </a:lnTo>
                                  <a:cubicBezTo>
                                    <a:pt x="4144" y="3858"/>
                                    <a:pt x="4097" y="3870"/>
                                    <a:pt x="4085" y="3882"/>
                                  </a:cubicBezTo>
                                  <a:lnTo>
                                    <a:pt x="2537" y="5001"/>
                                  </a:lnTo>
                                  <a:lnTo>
                                    <a:pt x="2775" y="4049"/>
                                  </a:lnTo>
                                  <a:cubicBezTo>
                                    <a:pt x="2787" y="4001"/>
                                    <a:pt x="2775" y="3942"/>
                                    <a:pt x="2739" y="3918"/>
                                  </a:cubicBezTo>
                                  <a:cubicBezTo>
                                    <a:pt x="2716" y="3870"/>
                                    <a:pt x="2668" y="3858"/>
                                    <a:pt x="2608" y="3858"/>
                                  </a:cubicBezTo>
                                  <a:lnTo>
                                    <a:pt x="692" y="3858"/>
                                  </a:lnTo>
                                  <a:cubicBezTo>
                                    <a:pt x="501" y="3858"/>
                                    <a:pt x="334" y="3692"/>
                                    <a:pt x="334" y="3501"/>
                                  </a:cubicBezTo>
                                  <a:lnTo>
                                    <a:pt x="334" y="715"/>
                                  </a:lnTo>
                                  <a:cubicBezTo>
                                    <a:pt x="334" y="525"/>
                                    <a:pt x="501" y="358"/>
                                    <a:pt x="692" y="358"/>
                                  </a:cubicBezTo>
                                  <a:lnTo>
                                    <a:pt x="5573" y="358"/>
                                  </a:lnTo>
                                  <a:close/>
                                  <a:moveTo>
                                    <a:pt x="6287" y="1025"/>
                                  </a:moveTo>
                                  <a:cubicBezTo>
                                    <a:pt x="6478" y="1025"/>
                                    <a:pt x="6645" y="1191"/>
                                    <a:pt x="6645" y="1382"/>
                                  </a:cubicBezTo>
                                  <a:lnTo>
                                    <a:pt x="6645" y="4180"/>
                                  </a:lnTo>
                                  <a:lnTo>
                                    <a:pt x="6633" y="4180"/>
                                  </a:lnTo>
                                  <a:cubicBezTo>
                                    <a:pt x="6633" y="4382"/>
                                    <a:pt x="6466" y="4537"/>
                                    <a:pt x="6276" y="4537"/>
                                  </a:cubicBezTo>
                                  <a:lnTo>
                                    <a:pt x="4871" y="4537"/>
                                  </a:lnTo>
                                  <a:cubicBezTo>
                                    <a:pt x="4823" y="4537"/>
                                    <a:pt x="4787" y="4561"/>
                                    <a:pt x="4752" y="4597"/>
                                  </a:cubicBezTo>
                                  <a:cubicBezTo>
                                    <a:pt x="4728" y="4632"/>
                                    <a:pt x="4704" y="4692"/>
                                    <a:pt x="4728" y="4727"/>
                                  </a:cubicBezTo>
                                  <a:lnTo>
                                    <a:pt x="4847" y="5406"/>
                                  </a:lnTo>
                                  <a:lnTo>
                                    <a:pt x="3656" y="4597"/>
                                  </a:lnTo>
                                  <a:lnTo>
                                    <a:pt x="4251" y="4168"/>
                                  </a:lnTo>
                                  <a:lnTo>
                                    <a:pt x="5585" y="4168"/>
                                  </a:lnTo>
                                  <a:cubicBezTo>
                                    <a:pt x="5954" y="4168"/>
                                    <a:pt x="6276" y="3858"/>
                                    <a:pt x="6276" y="3489"/>
                                  </a:cubicBezTo>
                                  <a:lnTo>
                                    <a:pt x="6276" y="1025"/>
                                  </a:lnTo>
                                  <a:lnTo>
                                    <a:pt x="6287" y="1025"/>
                                  </a:lnTo>
                                  <a:close/>
                                  <a:moveTo>
                                    <a:pt x="692" y="1"/>
                                  </a:moveTo>
                                  <a:cubicBezTo>
                                    <a:pt x="322" y="1"/>
                                    <a:pt x="1" y="310"/>
                                    <a:pt x="1" y="691"/>
                                  </a:cubicBezTo>
                                  <a:lnTo>
                                    <a:pt x="1" y="3465"/>
                                  </a:lnTo>
                                  <a:cubicBezTo>
                                    <a:pt x="1" y="3846"/>
                                    <a:pt x="322" y="4156"/>
                                    <a:pt x="692" y="4156"/>
                                  </a:cubicBezTo>
                                  <a:lnTo>
                                    <a:pt x="1406" y="4156"/>
                                  </a:lnTo>
                                  <a:lnTo>
                                    <a:pt x="1406" y="4168"/>
                                  </a:lnTo>
                                  <a:cubicBezTo>
                                    <a:pt x="1406" y="4537"/>
                                    <a:pt x="1715" y="4858"/>
                                    <a:pt x="2085" y="4858"/>
                                  </a:cubicBezTo>
                                  <a:lnTo>
                                    <a:pt x="2227" y="4858"/>
                                  </a:lnTo>
                                  <a:lnTo>
                                    <a:pt x="2168" y="5120"/>
                                  </a:lnTo>
                                  <a:cubicBezTo>
                                    <a:pt x="2132" y="5228"/>
                                    <a:pt x="2180" y="5335"/>
                                    <a:pt x="2263" y="5394"/>
                                  </a:cubicBezTo>
                                  <a:cubicBezTo>
                                    <a:pt x="2311" y="5418"/>
                                    <a:pt x="2358" y="5430"/>
                                    <a:pt x="2406" y="5430"/>
                                  </a:cubicBezTo>
                                  <a:cubicBezTo>
                                    <a:pt x="2442" y="5430"/>
                                    <a:pt x="2501" y="5418"/>
                                    <a:pt x="2549" y="5394"/>
                                  </a:cubicBezTo>
                                  <a:lnTo>
                                    <a:pt x="3263" y="4870"/>
                                  </a:lnTo>
                                  <a:lnTo>
                                    <a:pt x="3430" y="4870"/>
                                  </a:lnTo>
                                  <a:lnTo>
                                    <a:pt x="4787" y="5775"/>
                                  </a:lnTo>
                                  <a:cubicBezTo>
                                    <a:pt x="4823" y="5811"/>
                                    <a:pt x="4871" y="5823"/>
                                    <a:pt x="4918" y="5823"/>
                                  </a:cubicBezTo>
                                  <a:cubicBezTo>
                                    <a:pt x="4954" y="5823"/>
                                    <a:pt x="5002" y="5811"/>
                                    <a:pt x="5049" y="5775"/>
                                  </a:cubicBezTo>
                                  <a:cubicBezTo>
                                    <a:pt x="5144" y="5716"/>
                                    <a:pt x="5180" y="5632"/>
                                    <a:pt x="5156" y="5525"/>
                                  </a:cubicBezTo>
                                  <a:lnTo>
                                    <a:pt x="5049" y="4870"/>
                                  </a:lnTo>
                                  <a:lnTo>
                                    <a:pt x="6252" y="4870"/>
                                  </a:lnTo>
                                  <a:cubicBezTo>
                                    <a:pt x="6633" y="4870"/>
                                    <a:pt x="6942" y="4561"/>
                                    <a:pt x="6942" y="4180"/>
                                  </a:cubicBezTo>
                                  <a:lnTo>
                                    <a:pt x="6942" y="1406"/>
                                  </a:lnTo>
                                  <a:cubicBezTo>
                                    <a:pt x="6954" y="1013"/>
                                    <a:pt x="6645" y="703"/>
                                    <a:pt x="6276" y="703"/>
                                  </a:cubicBezTo>
                                  <a:cubicBezTo>
                                    <a:pt x="6252" y="310"/>
                                    <a:pt x="5954" y="1"/>
                                    <a:pt x="5573" y="1"/>
                                  </a:cubicBezTo>
                                  <a:lnTo>
                                    <a:pt x="692"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437" name="Google Shape;342;p20"/>
                          <wps:cNvSpPr>
                            <a:spLocks/>
                          </wps:cNvSpPr>
                          <wps:spPr bwMode="auto">
                            <a:xfrm>
                              <a:off x="93994" y="33740"/>
                              <a:ext cx="26928" cy="10249"/>
                            </a:xfrm>
                            <a:custGeom>
                              <a:avLst/>
                              <a:gdLst>
                                <a:gd name="T0" fmla="*/ 167 w 846"/>
                                <a:gd name="T1" fmla="*/ 0 h 322"/>
                                <a:gd name="T2" fmla="*/ 0 w 846"/>
                                <a:gd name="T3" fmla="*/ 167 h 322"/>
                                <a:gd name="T4" fmla="*/ 167 w 846"/>
                                <a:gd name="T5" fmla="*/ 322 h 322"/>
                                <a:gd name="T6" fmla="*/ 679 w 846"/>
                                <a:gd name="T7" fmla="*/ 322 h 322"/>
                                <a:gd name="T8" fmla="*/ 846 w 846"/>
                                <a:gd name="T9" fmla="*/ 167 h 322"/>
                                <a:gd name="T10" fmla="*/ 679 w 846"/>
                                <a:gd name="T11" fmla="*/ 0 h 322"/>
                                <a:gd name="T12" fmla="*/ 167 w 846"/>
                                <a:gd name="T13" fmla="*/ 0 h 322"/>
                              </a:gdLst>
                              <a:ahLst/>
                              <a:cxnLst>
                                <a:cxn ang="0">
                                  <a:pos x="T0" y="T1"/>
                                </a:cxn>
                                <a:cxn ang="0">
                                  <a:pos x="T2" y="T3"/>
                                </a:cxn>
                                <a:cxn ang="0">
                                  <a:pos x="T4" y="T5"/>
                                </a:cxn>
                                <a:cxn ang="0">
                                  <a:pos x="T6" y="T7"/>
                                </a:cxn>
                                <a:cxn ang="0">
                                  <a:pos x="T8" y="T9"/>
                                </a:cxn>
                                <a:cxn ang="0">
                                  <a:pos x="T10" y="T11"/>
                                </a:cxn>
                                <a:cxn ang="0">
                                  <a:pos x="T12" y="T13"/>
                                </a:cxn>
                              </a:cxnLst>
                              <a:rect l="0" t="0" r="r" b="b"/>
                              <a:pathLst>
                                <a:path w="846" h="322" extrusionOk="0">
                                  <a:moveTo>
                                    <a:pt x="167" y="0"/>
                                  </a:moveTo>
                                  <a:cubicBezTo>
                                    <a:pt x="72" y="0"/>
                                    <a:pt x="0" y="72"/>
                                    <a:pt x="0" y="167"/>
                                  </a:cubicBezTo>
                                  <a:cubicBezTo>
                                    <a:pt x="0" y="250"/>
                                    <a:pt x="72" y="322"/>
                                    <a:pt x="167" y="322"/>
                                  </a:cubicBezTo>
                                  <a:lnTo>
                                    <a:pt x="679" y="322"/>
                                  </a:lnTo>
                                  <a:cubicBezTo>
                                    <a:pt x="774" y="322"/>
                                    <a:pt x="846" y="250"/>
                                    <a:pt x="846" y="167"/>
                                  </a:cubicBezTo>
                                  <a:cubicBezTo>
                                    <a:pt x="846" y="72"/>
                                    <a:pt x="774" y="0"/>
                                    <a:pt x="679" y="0"/>
                                  </a:cubicBezTo>
                                  <a:lnTo>
                                    <a:pt x="167" y="0"/>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440" name="Google Shape;343;p20"/>
                          <wps:cNvSpPr>
                            <a:spLocks/>
                          </wps:cNvSpPr>
                          <wps:spPr bwMode="auto">
                            <a:xfrm>
                              <a:off x="132636" y="33740"/>
                              <a:ext cx="82663" cy="10249"/>
                            </a:xfrm>
                            <a:custGeom>
                              <a:avLst/>
                              <a:gdLst>
                                <a:gd name="T0" fmla="*/ 167 w 2597"/>
                                <a:gd name="T1" fmla="*/ 0 h 322"/>
                                <a:gd name="T2" fmla="*/ 1 w 2597"/>
                                <a:gd name="T3" fmla="*/ 167 h 322"/>
                                <a:gd name="T4" fmla="*/ 167 w 2597"/>
                                <a:gd name="T5" fmla="*/ 322 h 322"/>
                                <a:gd name="T6" fmla="*/ 2430 w 2597"/>
                                <a:gd name="T7" fmla="*/ 322 h 322"/>
                                <a:gd name="T8" fmla="*/ 2596 w 2597"/>
                                <a:gd name="T9" fmla="*/ 167 h 322"/>
                                <a:gd name="T10" fmla="*/ 2430 w 2597"/>
                                <a:gd name="T11" fmla="*/ 0 h 322"/>
                                <a:gd name="T12" fmla="*/ 167 w 2597"/>
                                <a:gd name="T13" fmla="*/ 0 h 322"/>
                              </a:gdLst>
                              <a:ahLst/>
                              <a:cxnLst>
                                <a:cxn ang="0">
                                  <a:pos x="T0" y="T1"/>
                                </a:cxn>
                                <a:cxn ang="0">
                                  <a:pos x="T2" y="T3"/>
                                </a:cxn>
                                <a:cxn ang="0">
                                  <a:pos x="T4" y="T5"/>
                                </a:cxn>
                                <a:cxn ang="0">
                                  <a:pos x="T6" y="T7"/>
                                </a:cxn>
                                <a:cxn ang="0">
                                  <a:pos x="T8" y="T9"/>
                                </a:cxn>
                                <a:cxn ang="0">
                                  <a:pos x="T10" y="T11"/>
                                </a:cxn>
                                <a:cxn ang="0">
                                  <a:pos x="T12" y="T13"/>
                                </a:cxn>
                              </a:cxnLst>
                              <a:rect l="0" t="0" r="r" b="b"/>
                              <a:pathLst>
                                <a:path w="2597" h="322" extrusionOk="0">
                                  <a:moveTo>
                                    <a:pt x="167" y="0"/>
                                  </a:moveTo>
                                  <a:cubicBezTo>
                                    <a:pt x="84" y="0"/>
                                    <a:pt x="1" y="72"/>
                                    <a:pt x="1" y="167"/>
                                  </a:cubicBezTo>
                                  <a:cubicBezTo>
                                    <a:pt x="1" y="250"/>
                                    <a:pt x="84" y="322"/>
                                    <a:pt x="167" y="322"/>
                                  </a:cubicBezTo>
                                  <a:lnTo>
                                    <a:pt x="2430" y="322"/>
                                  </a:lnTo>
                                  <a:cubicBezTo>
                                    <a:pt x="2525" y="322"/>
                                    <a:pt x="2596" y="250"/>
                                    <a:pt x="2596" y="167"/>
                                  </a:cubicBezTo>
                                  <a:cubicBezTo>
                                    <a:pt x="2596" y="72"/>
                                    <a:pt x="2525" y="0"/>
                                    <a:pt x="2430" y="0"/>
                                  </a:cubicBezTo>
                                  <a:lnTo>
                                    <a:pt x="167" y="0"/>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441" name="Google Shape;344;p20"/>
                          <wps:cNvSpPr>
                            <a:spLocks/>
                          </wps:cNvSpPr>
                          <wps:spPr bwMode="auto">
                            <a:xfrm>
                              <a:off x="93994" y="61018"/>
                              <a:ext cx="121304" cy="10631"/>
                            </a:xfrm>
                            <a:custGeom>
                              <a:avLst/>
                              <a:gdLst>
                                <a:gd name="T0" fmla="*/ 167 w 3811"/>
                                <a:gd name="T1" fmla="*/ 1 h 334"/>
                                <a:gd name="T2" fmla="*/ 0 w 3811"/>
                                <a:gd name="T3" fmla="*/ 167 h 334"/>
                                <a:gd name="T4" fmla="*/ 167 w 3811"/>
                                <a:gd name="T5" fmla="*/ 334 h 334"/>
                                <a:gd name="T6" fmla="*/ 3644 w 3811"/>
                                <a:gd name="T7" fmla="*/ 334 h 334"/>
                                <a:gd name="T8" fmla="*/ 3810 w 3811"/>
                                <a:gd name="T9" fmla="*/ 167 h 334"/>
                                <a:gd name="T10" fmla="*/ 3644 w 3811"/>
                                <a:gd name="T11" fmla="*/ 1 h 334"/>
                                <a:gd name="T12" fmla="*/ 167 w 3811"/>
                                <a:gd name="T13" fmla="*/ 1 h 334"/>
                              </a:gdLst>
                              <a:ahLst/>
                              <a:cxnLst>
                                <a:cxn ang="0">
                                  <a:pos x="T0" y="T1"/>
                                </a:cxn>
                                <a:cxn ang="0">
                                  <a:pos x="T2" y="T3"/>
                                </a:cxn>
                                <a:cxn ang="0">
                                  <a:pos x="T4" y="T5"/>
                                </a:cxn>
                                <a:cxn ang="0">
                                  <a:pos x="T6" y="T7"/>
                                </a:cxn>
                                <a:cxn ang="0">
                                  <a:pos x="T8" y="T9"/>
                                </a:cxn>
                                <a:cxn ang="0">
                                  <a:pos x="T10" y="T11"/>
                                </a:cxn>
                                <a:cxn ang="0">
                                  <a:pos x="T12" y="T13"/>
                                </a:cxn>
                              </a:cxnLst>
                              <a:rect l="0" t="0" r="r" b="b"/>
                              <a:pathLst>
                                <a:path w="3811" h="334" extrusionOk="0">
                                  <a:moveTo>
                                    <a:pt x="167" y="1"/>
                                  </a:moveTo>
                                  <a:cubicBezTo>
                                    <a:pt x="72" y="1"/>
                                    <a:pt x="0" y="84"/>
                                    <a:pt x="0" y="167"/>
                                  </a:cubicBezTo>
                                  <a:cubicBezTo>
                                    <a:pt x="0" y="263"/>
                                    <a:pt x="72" y="334"/>
                                    <a:pt x="167" y="334"/>
                                  </a:cubicBezTo>
                                  <a:lnTo>
                                    <a:pt x="3644" y="334"/>
                                  </a:lnTo>
                                  <a:cubicBezTo>
                                    <a:pt x="3739" y="334"/>
                                    <a:pt x="3810" y="263"/>
                                    <a:pt x="3810" y="167"/>
                                  </a:cubicBezTo>
                                  <a:cubicBezTo>
                                    <a:pt x="3810" y="84"/>
                                    <a:pt x="3739" y="1"/>
                                    <a:pt x="3644" y="1"/>
                                  </a:cubicBezTo>
                                  <a:lnTo>
                                    <a:pt x="167"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442" name="Google Shape;345;p20"/>
                          <wps:cNvSpPr>
                            <a:spLocks/>
                          </wps:cNvSpPr>
                          <wps:spPr bwMode="auto">
                            <a:xfrm>
                              <a:off x="93994" y="89060"/>
                              <a:ext cx="82249" cy="10663"/>
                            </a:xfrm>
                            <a:custGeom>
                              <a:avLst/>
                              <a:gdLst>
                                <a:gd name="T0" fmla="*/ 155 w 2584"/>
                                <a:gd name="T1" fmla="*/ 1 h 335"/>
                                <a:gd name="T2" fmla="*/ 0 w 2584"/>
                                <a:gd name="T3" fmla="*/ 167 h 335"/>
                                <a:gd name="T4" fmla="*/ 155 w 2584"/>
                                <a:gd name="T5" fmla="*/ 334 h 335"/>
                                <a:gd name="T6" fmla="*/ 2429 w 2584"/>
                                <a:gd name="T7" fmla="*/ 334 h 335"/>
                                <a:gd name="T8" fmla="*/ 2584 w 2584"/>
                                <a:gd name="T9" fmla="*/ 167 h 335"/>
                                <a:gd name="T10" fmla="*/ 2429 w 2584"/>
                                <a:gd name="T11" fmla="*/ 1 h 335"/>
                                <a:gd name="T12" fmla="*/ 155 w 2584"/>
                                <a:gd name="T13" fmla="*/ 1 h 335"/>
                              </a:gdLst>
                              <a:ahLst/>
                              <a:cxnLst>
                                <a:cxn ang="0">
                                  <a:pos x="T0" y="T1"/>
                                </a:cxn>
                                <a:cxn ang="0">
                                  <a:pos x="T2" y="T3"/>
                                </a:cxn>
                                <a:cxn ang="0">
                                  <a:pos x="T4" y="T5"/>
                                </a:cxn>
                                <a:cxn ang="0">
                                  <a:pos x="T6" y="T7"/>
                                </a:cxn>
                                <a:cxn ang="0">
                                  <a:pos x="T8" y="T9"/>
                                </a:cxn>
                                <a:cxn ang="0">
                                  <a:pos x="T10" y="T11"/>
                                </a:cxn>
                                <a:cxn ang="0">
                                  <a:pos x="T12" y="T13"/>
                                </a:cxn>
                              </a:cxnLst>
                              <a:rect l="0" t="0" r="r" b="b"/>
                              <a:pathLst>
                                <a:path w="2584" h="335" extrusionOk="0">
                                  <a:moveTo>
                                    <a:pt x="155" y="1"/>
                                  </a:moveTo>
                                  <a:cubicBezTo>
                                    <a:pt x="72" y="1"/>
                                    <a:pt x="0" y="72"/>
                                    <a:pt x="0" y="167"/>
                                  </a:cubicBezTo>
                                  <a:cubicBezTo>
                                    <a:pt x="0" y="251"/>
                                    <a:pt x="72" y="334"/>
                                    <a:pt x="155" y="334"/>
                                  </a:cubicBezTo>
                                  <a:lnTo>
                                    <a:pt x="2429" y="334"/>
                                  </a:lnTo>
                                  <a:cubicBezTo>
                                    <a:pt x="2513" y="334"/>
                                    <a:pt x="2584" y="251"/>
                                    <a:pt x="2584" y="167"/>
                                  </a:cubicBezTo>
                                  <a:cubicBezTo>
                                    <a:pt x="2584" y="72"/>
                                    <a:pt x="2513" y="1"/>
                                    <a:pt x="2429" y="1"/>
                                  </a:cubicBezTo>
                                  <a:lnTo>
                                    <a:pt x="155"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443" name="Google Shape;346;p20"/>
                          <wps:cNvSpPr>
                            <a:spLocks/>
                          </wps:cNvSpPr>
                          <wps:spPr bwMode="auto">
                            <a:xfrm>
                              <a:off x="188339" y="89060"/>
                              <a:ext cx="26960" cy="10663"/>
                            </a:xfrm>
                            <a:custGeom>
                              <a:avLst/>
                              <a:gdLst>
                                <a:gd name="T0" fmla="*/ 156 w 847"/>
                                <a:gd name="T1" fmla="*/ 1 h 335"/>
                                <a:gd name="T2" fmla="*/ 1 w 847"/>
                                <a:gd name="T3" fmla="*/ 167 h 335"/>
                                <a:gd name="T4" fmla="*/ 156 w 847"/>
                                <a:gd name="T5" fmla="*/ 334 h 335"/>
                                <a:gd name="T6" fmla="*/ 680 w 847"/>
                                <a:gd name="T7" fmla="*/ 334 h 335"/>
                                <a:gd name="T8" fmla="*/ 846 w 847"/>
                                <a:gd name="T9" fmla="*/ 167 h 335"/>
                                <a:gd name="T10" fmla="*/ 680 w 847"/>
                                <a:gd name="T11" fmla="*/ 1 h 335"/>
                                <a:gd name="T12" fmla="*/ 156 w 847"/>
                                <a:gd name="T13" fmla="*/ 1 h 335"/>
                              </a:gdLst>
                              <a:ahLst/>
                              <a:cxnLst>
                                <a:cxn ang="0">
                                  <a:pos x="T0" y="T1"/>
                                </a:cxn>
                                <a:cxn ang="0">
                                  <a:pos x="T2" y="T3"/>
                                </a:cxn>
                                <a:cxn ang="0">
                                  <a:pos x="T4" y="T5"/>
                                </a:cxn>
                                <a:cxn ang="0">
                                  <a:pos x="T6" y="T7"/>
                                </a:cxn>
                                <a:cxn ang="0">
                                  <a:pos x="T8" y="T9"/>
                                </a:cxn>
                                <a:cxn ang="0">
                                  <a:pos x="T10" y="T11"/>
                                </a:cxn>
                                <a:cxn ang="0">
                                  <a:pos x="T12" y="T13"/>
                                </a:cxn>
                              </a:cxnLst>
                              <a:rect l="0" t="0" r="r" b="b"/>
                              <a:pathLst>
                                <a:path w="847" h="335" extrusionOk="0">
                                  <a:moveTo>
                                    <a:pt x="156" y="1"/>
                                  </a:moveTo>
                                  <a:cubicBezTo>
                                    <a:pt x="72" y="1"/>
                                    <a:pt x="1" y="72"/>
                                    <a:pt x="1" y="167"/>
                                  </a:cubicBezTo>
                                  <a:cubicBezTo>
                                    <a:pt x="1" y="251"/>
                                    <a:pt x="72" y="334"/>
                                    <a:pt x="156" y="334"/>
                                  </a:cubicBezTo>
                                  <a:lnTo>
                                    <a:pt x="680" y="334"/>
                                  </a:lnTo>
                                  <a:cubicBezTo>
                                    <a:pt x="775" y="334"/>
                                    <a:pt x="846" y="251"/>
                                    <a:pt x="846" y="167"/>
                                  </a:cubicBezTo>
                                  <a:cubicBezTo>
                                    <a:pt x="846" y="72"/>
                                    <a:pt x="775" y="1"/>
                                    <a:pt x="680" y="1"/>
                                  </a:cubicBezTo>
                                  <a:lnTo>
                                    <a:pt x="156"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g:wgp>
                  </a:graphicData>
                </a:graphic>
              </wp:inline>
            </w:drawing>
          </mc:Choice>
          <mc:Fallback>
            <w:pict>
              <v:group id="_x0000_s2315" style="width:451.3pt;height:36.4pt;mso-position-horizontal-relative:char;mso-position-vertical-relative:line" coordorigin="-1619" coordsize="61055,4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">
                <v:group id="Group 256605" o:spid="_x0000_s2316" style="position:absolute;left:-1619;width:61055;height:4927" coordorigin="-1658,159" coordsize="62550,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5MusQAAADcAAAADwAAAGRycy9kb3ducmV2LnhtbERPS2vCQBC+F/wPywi9&#10;NZsobSVmFZFaegiFqiDehuyYBLOzIbvN4993C4Xe5uN7TrYdTSN66lxtWUESxSCIC6trLhWcT4en&#10;FQjnkTU2lknBRA62m9lDhqm2A39Rf/SlCCHsUlRQed+mUrqiIoMusi1x4G62M+gD7EqpOxxCuGnk&#10;Io5fpMGaQ0OFLe0rKu7Hb6PgfcBht0ze+vx+20/X0/PnJU9Iqcf5uFuD8DT6f/Gf+0OH+a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5MusQAAADcAAAA&#10;DwAAAAAAAAAAAAAAAACqAgAAZHJzL2Rvd25yZXYueG1sUEsFBgAAAAAEAAQA+gAAAJsDAAAAAA==&#10;">
                  <v:group id="Group 256606" o:spid="_x0000_s2317" style="position:absolute;left:44009;top:159;width:16882;height:5058" coordorigin="35684,223" coordsize="24628,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FzSzcIAAADcAAAADwAAAGRycy9kb3ducmV2LnhtbERPTYvCMBC9C/sfwix4&#10;07QuulKNIrIrHkRQF8Tb0IxtsZmUJtvWf28Ewds83ufMl50pRUO1KywriIcRCOLU6oIzBX+n38EU&#10;hPPIGkvLpOBODpaLj94cE21bPlBz9JkIIewSVJB7XyVSujQng25oK+LAXW1t0AdYZ1LX2IZwU8pR&#10;FE2kwYJDQ44VrXNKb8d/o2DTYrv6in+a3e26vl9O4/15F5NS/c9uNQPhqfNv8cu91WH+9w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xc0s3CAAAA3AAAAA8A&#10;AAAAAAAAAAAAAAAAqgIAAGRycy9kb3ducmV2LnhtbFBLBQYAAAAABAAEAPoAAACZAwAAAAA=&#10;">
                    <v:roundrect id="Rectangle: Rounded Corners 55" o:spid="_x0000_s2318" style="position:absolute;left:35684;top:223;width:24629;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Eoa8QA&#10;AADcAAAADwAAAGRycy9kb3ducmV2LnhtbESP3YrCMBSE7xd8h3AEbxZNVfyhGkXEhb101Qc4NMe2&#10;2pzUJNauT78RFrwcZuYbZrluTSUacr60rGA4SEAQZ1aXnCs4Hb/6cxA+IGusLJOCX/KwXnU+lphq&#10;++Afag4hFxHCPkUFRQh1KqXPCjLoB7Ymjt7ZOoMhSpdL7fAR4aaSoySZSoMlx4UCa9oWlF0Pd6Pg&#10;MjvO5naHT5Psnxt3+5w0ZT5RqtdtNwsQgdrwDv+3v7WC8WgMrzPxCM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KGvEAAAA3AAAAA8AAAAAAAAAAAAAAAAAmAIAAGRycy9k&#10;b3ducmV2LnhtbFBLBQYAAAAABAAEAPUAAACJAwAAAAA=&#10;" fillcolor="#7030a0" stroked="f" strokeweight="1pt">
                      <v:stroke joinstyle="miter"/>
                      <v:textbox inset=",0">
                        <w:txbxContent>
                          <w:p w:rsidR="00FC7E58" w:rsidRPr="00BB0D09" w:rsidRDefault="00FC7E58" w:rsidP="000D0CA1">
                            <w:pPr>
                              <w:pStyle w:val="NoSpacing"/>
                              <w:rPr>
                                <w:b/>
                                <w:color w:val="FFFFFF" w:themeColor="background1"/>
                              </w:rPr>
                            </w:pPr>
                            <w:r>
                              <w:rPr>
                                <w:rFonts w:hint="cs"/>
                                <w:rtl/>
                                <w:lang w:bidi="ar-SY"/>
                              </w:rPr>
                              <w:t xml:space="preserve">       </w:t>
                            </w:r>
                            <w:r w:rsidRPr="00BB0D09">
                              <w:rPr>
                                <w:rFonts w:hint="cs"/>
                                <w:color w:val="FFFFFF" w:themeColor="background1"/>
                                <w:rtl/>
                                <w:lang w:bidi="ar-SY"/>
                              </w:rPr>
                              <w:t>عزيزي المدرّب:</w:t>
                            </w:r>
                          </w:p>
                        </w:txbxContent>
                      </v:textbox>
                    </v:roundrect>
                    <v:oval id="Oval 61" o:spid="_x0000_s2319" style="position:absolute;left:53438;top:734;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Y218IA&#10;AADcAAAADwAAAGRycy9kb3ducmV2LnhtbERPTYvCMBC9C/sfwix403TFums1ioiClx6s3cPehmZs&#10;yzaT0kRb/705CB4f73u9HUwj7tS52rKCr2kEgriwuuZSQX45Tn5AOI+ssbFMCh7kYLv5GK0x0bbn&#10;M90zX4oQwi5BBZX3bSKlKyoy6Ka2JQ7c1XYGfYBdKXWHfQg3jZxF0UIarDk0VNjSvqLiP7sZBTr6&#10;rmOdx+k13/XpI/5bysNvqtT4c9itQHga/Fv8cp+0gvkszA9nwhGQm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5jbXwgAAANwAAAAPAAAAAAAAAAAAAAAAAJgCAABkcnMvZG93&#10;bnJldi54bWxQSwUGAAAAAAQABAD1AAAAhwMAAAAA&#10;" fillcolor="#272727 [2749]" stroked="f" strokeweight="1pt">
                      <v:stroke joinstyle="miter"/>
                      <v:shadow on="t" color="black" opacity="26213f" origin=",-.5" offset="0,3pt"/>
                    </v:oval>
                  </v:group>
                  <v:rect id="Rectangle 256609" o:spid="_x0000_s2320" style="position:absolute;left:-1658;top:4929;width:50526;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G/CcUA&#10;AADcAAAADwAAAGRycy9kb3ducmV2LnhtbESPT4vCMBTE74LfITxhb5paimjXKLqwshcF/4B4ezRv&#10;2+42LyWJ2v32G0HwOMzMb5j5sjONuJHztWUF41ECgriwuuZSwen4OZyC8AFZY2OZFPyRh+Wi35tj&#10;ru2d93Q7hFJECPscFVQhtLmUvqjIoB/Zljh639YZDFG6UmqH9wg3jUyTZCIN1hwXKmzpo6Li93A1&#10;CtzmPMmywswuLt22691+qy8/Qam3Qbd6BxGoC6/ws/2lFWTpGB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8b8JxQAAANwAAAAPAAAAAAAAAAAAAAAAAJgCAABkcnMv&#10;ZG93bnJldi54bWxQSwUGAAAAAAQABAD1AAAAigMAAAAA&#10;" fillcolor="#7030a0" stroked="f" strokeweight="1pt"/>
                </v:group>
                <v:group id="Google Shape;333;p20" o:spid="_x0000_s2321" style="position:absolute;left:55626;top:1238;width:2443;height:2444" coordsize="354364,3547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oFeVMUAAADcAAAADwAAAGRycy9kb3ducmV2LnhtbESPT2vCQBTE7wW/w/IE&#10;b3WT2IpEVxFR6UEK/gHx9sg+k2D2bciuSfz23UKhx2FmfsMsVr2pREuNKy0riMcRCOLM6pJzBZfz&#10;7n0GwnlkjZVlUvAiB6vl4G2BqbYdH6k9+VwECLsUFRTe16mULivIoBvbmjh4d9sY9EE2udQNdgFu&#10;KplE0VQaLDksFFjTpqDscXoaBfsOu/Uk3raHx33zup0/v6+HmJQaDfv1HISn3v+H/9pfWsFHk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KBXlTFAAAA3AAA&#10;AA8AAAAAAAAAAAAAAAAAqgIAAGRycy9kb3ducmV2LnhtbFBLBQYAAAAABAAEAPoAAACcAwAAAAA=&#10;">
                  <v:shape id="Google Shape;334;p20" o:spid="_x0000_s2322" style="position:absolute;top:155108;width:132667;height:199288;visibility:visible;mso-wrap-style:square;v-text-anchor:middle" coordsize="4168,6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YqqsQA&#10;AADcAAAADwAAAGRycy9kb3ducmV2LnhtbESP3YrCMBSE7xd8h3AEb0TT9Q+pRpGVhZVFwZ8HODbH&#10;trQ5KU3U6tObBWEvh5n5hpkvG1OKG9Uut6zgsx+BIE6szjlVcDp+96YgnEfWWFomBQ9ysFy0PuYY&#10;a3vnPd0OPhUBwi5GBZn3VSylSzIy6Pq2Ig7exdYGfZB1KnWN9wA3pRxE0UQazDksZFjRV0ZJcbga&#10;BbuROUeb7hglbW2x/i3WT5M+leq0m9UMhKfG/4ff7R+tYDQYwt+ZcATk4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mKqrEAAAA3AAAAA8AAAAAAAAAAAAAAAAAmAIAAGRycy9k&#10;b3ducmV2LnhtbFBLBQYAAAAABAAEAPUAAACJAwAAAAA=&#10;" path="m2102,325v45,,89,6,137,18c2953,402,3501,1021,3501,1748v,690,167,1333,310,1666l3811,3438v-179,96,-501,298,-1036,393l2775,3795r,-333c2977,3343,3156,3164,3299,2938v214,-393,142,-917,-203,-1226c2858,1486,2429,1236,1751,1236v-48,,-95,12,-119,35l1286,1617v-59,59,-59,166,,226c1316,1873,1358,1887,1400,1887v41,,83,-14,113,-44l1810,1545v429,12,786,143,1072,405c3120,2152,3156,2510,3013,2783v-191,322,-536,536,-929,536c1513,3319,1036,2843,1036,2260v,-96,-83,-167,-166,-167c774,2093,703,2164,703,2260v,500,286,964,702,1202l1405,3795r,36c858,3712,524,3534,393,3438v,,-11,,,-24c524,3081,691,2438,703,1748,703,1021,1275,402,1965,343v48,-12,92,-18,137,-18xm2429,3581r,191c2429,3974,2537,4153,2715,4236r107,60c2668,4546,2382,4712,2072,4712v-297,,-583,-166,-738,-416l1429,4236v179,-83,286,-262,286,-464l1715,3581v119,36,238,48,357,48c2191,3629,2310,3617,2429,3581xm2072,v-56,,-113,3,-166,9c1036,81,346,855,346,1748v,643,-143,1238,-286,1547c1,3450,48,3617,179,3700v143,95,405,250,857,393l382,4415c143,4534,1,4772,1,5022r,1071c1,6189,84,6260,167,6260v95,,167,-71,167,-167l334,5022v,-131,71,-250,190,-322l1048,4450v227,357,608,596,1036,596c2525,5046,2906,4819,3132,4450r524,250c3775,4760,3846,4879,3846,5022r,1071c3846,6189,3918,6260,4013,6260v83,,155,-71,155,-167l4168,5022v-12,-250,-155,-488,-393,-607l3120,4093v429,-119,714,-286,845,-393c4096,3617,4144,3450,4084,3295,3953,2986,3799,2391,3799,1748,3799,855,3096,81,2239,9,2185,3,2129,,2072,xe" fillcolor="white [3212]" stroked="f">
                    <v:path arrowok="t" o:extrusionok="f" o:connecttype="custom" o:connectlocs="71267,10918;121304,108668;88328,121941;88328,110196;98545,54493;51946,40456;40933,58663;48159,58663;91734,62069;66334,105644;27692,66620;44721,110196;44721,121941;12509,108668;62546,10918;77315,113983;86418,134832;65952,149983;45485,134832;54588,113983;77315,113983;60668,286;1910,104880;32976,130280;32,159851;5316,199256;10631,159851;33358,141644;99691,141644;122418,159851;127733,199256;132667,159851;99309,130280;129993,104880;71267,286" o:connectangles="0,0,0,0,0,0,0,0,0,0,0,0,0,0,0,0,0,0,0,0,0,0,0,0,0,0,0,0,0,0,0,0,0,0,0"/>
                  </v:shape>
                  <v:shape id="Google Shape;335;p20" o:spid="_x0000_s2323" style="position:absolute;left:21995;top:321769;width:10249;height:32626;visibility:visible;mso-wrap-style:square;v-text-anchor:middle" coordsize="322,1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6LisEA&#10;AADcAAAADwAAAGRycy9kb3ducmV2LnhtbESPQYvCMBSE78L+h/AWvMiarpa6do0iguK1Ve+P5tmW&#10;bV5Kk7X13xtB8DjMzDfMajOYRtyoc7VlBd/TCARxYXXNpYLzaf/1A8J5ZI2NZVJwJweb9cdoham2&#10;PWd0y30pAoRdigoq79tUSldUZNBNbUscvKvtDPogu1LqDvsAN42cRVEiDdYcFipsaVdR8Zf/GwX9&#10;4pJlc7L9fGkdn/PJMTGHWKnx57D9BeFp8O/wq33UCuJZDM8z4QjI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Kui4rBAAAA3AAAAA8AAAAAAAAAAAAAAAAAmAIAAGRycy9kb3du&#10;cmV2LnhtbFBLBQYAAAAABAAEAPUAAACGAwAAAAA=&#10;" path="m167,c72,,,72,,167l,857v,96,72,167,167,167c250,1024,322,953,322,857r,-690c322,72,250,,167,xe" fillcolor="white [3212]" stroked="f">
                    <v:path arrowok="t" o:extrusionok="f" o:connecttype="custom" o:connectlocs="5315,0;0,5316;0,27279;5315,32594;10249,27279;10249,5316;5315,0" o:connectangles="0,0,0,0,0,0,0"/>
                  </v:shape>
                  <v:shape id="Google Shape;336;p20" o:spid="_x0000_s2324" style="position:absolute;left:99660;top:321769;width:10281;height:32626;visibility:visible;mso-wrap-style:square;v-text-anchor:middle" coordsize="323,1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oIUMQA&#10;AADcAAAADwAAAGRycy9kb3ducmV2LnhtbESPS4vCQBCE74L/YWhhbzrxtSvRUcKCizefB49Npk1C&#10;Mj0hM2uy++sdQfBYVNVX1GrTmUrcqXGFZQXjUQSCOLW64EzB5bwdLkA4j6yxskwK/sjBZt3vrTDW&#10;tuUj3U8+EwHCLkYFufd1LKVLczLoRrYmDt7NNgZ9kE0mdYNtgJtKTqLoUxosOCzkWNN3Tml5+jUK&#10;9DU5XH5KnSTn/+leluk1+mpnSn0MumQJwlPn3+FXe6cVzCZzeJ4JR0C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aCFDEAAAA3AAAAA8AAAAAAAAAAAAAAAAAmAIAAGRycy9k&#10;b3ducmV2LnhtbFBLBQYAAAAABAAEAPUAAACJAwAAAAA=&#10;" path="m168,c72,,1,72,1,167r,690c1,953,72,1024,168,1024v83,,154,-71,154,-167l322,167c322,72,251,,168,xe" fillcolor="white [3212]" stroked="f">
                    <v:path arrowok="t" o:extrusionok="f" o:connecttype="custom" o:connectlocs="5347,0;32,5316;32,27279;5347,32594;10249,27279;10249,5316;5347,0" o:connectangles="0,0,0,0,0,0,0"/>
                  </v:shape>
                  <v:shape id="Google Shape;337;p20" o:spid="_x0000_s2325" style="position:absolute;left:254672;top:193081;width:55734;height:18430;visibility:visible;mso-wrap-style:square;v-text-anchor:middle" coordsize="1751,5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5a8YA&#10;AADcAAAADwAAAGRycy9kb3ducmV2LnhtbESPzWvCQBTE74X+D8sTeqsb0yohukpRhB7qwQ/Q4zP7&#10;8qHZtyG71ehf3y0IHoeZ+Q0zmXWmFhdqXWVZwaAfgSDOrK64ULDbLt8TEM4ja6wtk4IbOZhNX18m&#10;mGp75TVdNr4QAcIuRQWl900qpctKMuj6tiEOXm5bgz7ItpC6xWuAm1rGUTSSBisOCyU2NC8pO29+&#10;jYLDKf8Y+rv8yZfHJFks3C3er+ZKvfW6rzEIT51/hh/tb63gMx7B/5lwBOT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b5a8YAAADcAAAADwAAAAAAAAAAAAAAAACYAgAAZHJz&#10;L2Rvd25yZXYueG1sUEsFBgAAAAAEAAQA9QAAAIsDAAAAAA==&#10;" path="m649,c492,,319,16,132,55,60,66,1,138,1,221r,179c1,483,72,555,155,555v96,,167,-72,167,-155l322,364c434,349,539,342,636,342v205,,375,29,496,70c1334,471,1453,543,1465,543v36,12,60,35,95,35c1620,578,1667,543,1691,495v60,-95,36,-202,-47,-250c1625,236,1259,,649,xe" fillcolor="white [3212]" stroked="f">
                    <v:path arrowok="t" o:extrusionok="f" o:connecttype="custom" o:connectlocs="20658,0;4202,1751;32,7035;32,12732;4934,17666;10249,12732;10249,11586;20244,10886;36031,13114;46631,17284;49655,18398;53824,15756;52328,7799;20658,0" o:connectangles="0,0,0,0,0,0,0,0,0,0,0,0,0,0"/>
                  </v:shape>
                  <v:shape id="Google Shape;338;p20" o:spid="_x0000_s2326" style="position:absolute;left:210333;top:161060;width:144031;height:192953;visibility:visible;mso-wrap-style:square;v-text-anchor:middle" coordsize="4525,60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Q/sQA&#10;AADcAAAADwAAAGRycy9kb3ducmV2LnhtbESPT2sCMRTE74V+h/AKvWmi+HdrFBGkvVYt9PjcvO6u&#10;bl6WJK5bP70pCD0OM/MbZrHqbC1a8qFyrGHQVyCIc2cqLjQc9tveDESIyAZrx6ThlwKsls9PC8yM&#10;u/IntbtYiAThkKGGMsYmkzLkJVkMfdcQJ+/HeYsxSV9I4/Ga4LaWQ6Um0mLFaaHEhjYl5efdxWpQ&#10;78XXzXe340kdJ4Pvur3Mx4G0fn3p1m8gInXxP/xofxgNo+EU/s6k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v0P7EAAAA3AAAAA8AAAAAAAAAAAAAAAAAmAIAAGRycy9k&#10;b3ducmV2LnhtbFBLBQYAAAAABAAEAPUAAACJAwAAAAA=&#10;" path="m3489,310r,810c3489,1251,3453,1382,3394,1525r-60,131c3322,1680,3322,1703,3322,1727r,346c3322,2370,3203,2632,3001,2835v-205,181,-452,298,-733,298c2254,3133,2241,3133,2227,3132,1655,3108,1191,2608,1191,2025r,-298c1191,1703,1191,1680,1179,1656r-59,-131c1060,1406,1036,1263,1036,1120v,-452,358,-810,798,-810l3489,310xm1727,3335v155,71,321,107,488,119l2263,3454v190,,369,-24,535,-107l2798,3573v,47,12,107,12,155l2263,4144,1715,3728v12,-48,12,-96,12,-155l1727,3335xm1834,1c1203,1,703,501,703,1132v,190,48,369,131,536l882,1751r,262c882,2454,1084,2858,1405,3120r,441c1405,3632,1358,3704,1286,3739l453,4049c179,4156,1,4406,1,4692r,1202c1,5990,72,6061,167,6061v84,,167,-71,167,-167l334,4692v,-155,83,-286,238,-345l1405,4037v36,-24,84,-48,120,-83l2096,4394r,1489c2096,5966,2179,6037,2263,6037v95,,166,-71,166,-154l2429,4394r584,-440c3049,3989,3084,4001,3132,4037r833,310c4096,4406,4203,4537,4203,4692r,1202c4203,5990,4275,6061,4358,6061v95,,167,-71,167,-167l4525,4692v-12,-274,-191,-524,-453,-631l3239,3751v-83,-23,-119,-107,-119,-178l3120,3156v24,-24,71,-60,95,-95c3489,2799,3632,2454,3632,2073r,-322l3680,1668v95,-167,131,-357,131,-536l3811,168c3811,72,3739,1,3644,1l1834,1xe" fillcolor="white [3212]" stroked="f">
                    <v:path arrowok="t" o:extrusionok="f" o:connecttype="custom" o:connectlocs="111055,35650;106121,52710;105739,65983;72191,99723;37910,64456;37528,52710;32976,35650;111055,9867;70504,109941;89060,106535;89442,118662;54589,118662;54971,106153;22377,36031;28074,55734;44721,99309;40933,119012;32,149346;5316,192921;10631,149346;44721,128497;66716,139861;72031,192157;77315,139861;99692,128497;133782,149346;138715,192921;144031,149346;103098,119394;99310,100455;115607,65983;117135,53092;121304,5347;58376,32" o:connectangles="0,0,0,0,0,0,0,0,0,0,0,0,0,0,0,0,0,0,0,0,0,0,0,0,0,0,0,0,0,0,0,0,0,0"/>
                  </v:shape>
                  <v:shape id="Google Shape;339;p20" o:spid="_x0000_s2327" style="position:absolute;left:238375;top:316454;width:10631;height:38291;visibility:visible;mso-wrap-style:square;v-text-anchor:middle" coordsize="334,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G/88EA&#10;AADcAAAADwAAAGRycy9kb3ducmV2LnhtbERPy4rCMBTdD/gP4QruxlTRUWqj+JhCVwM+Fl1em2tb&#10;bG5KE7Xz92YxMMvDeSeb3jTiSZ2rLSuYjCMQxIXVNZcKLuf0cwnCeWSNjWVS8EsONuvBR4Kxti8+&#10;0vPkSxFC2MWooPK+jaV0RUUG3di2xIG72c6gD7Arpe7wFcJNI6dR9CUN1hwaKmxpX1FxPz2MgnyR&#10;XZjmh+8JLn22vf6kbb5LlRoN++0KhKfe/4v/3JlWMJuGteFMOAJy/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Rv/PBAAAA3AAAAA8AAAAAAAAAAAAAAAAAmAIAAGRycy9kb3du&#10;cmV2LnhtbFBLBQYAAAAABAAEAPUAAACGAwAAAAA=&#10;" path="m167,c72,,1,72,1,167r,881c1,1131,72,1203,167,1203v84,,167,-72,167,-155l334,155c334,60,251,,167,xe" fillcolor="white [3212]" stroked="f">
                    <v:path arrowok="t" o:extrusionok="f" o:connecttype="custom" o:connectlocs="5316,0;32,5316;32,33357;5316,38291;10631,33357;10631,4934;5316,0" o:connectangles="0,0,0,0,0,0,0"/>
                  </v:shape>
                  <v:shape id="Google Shape;340;p20" o:spid="_x0000_s2328" style="position:absolute;left:315690;top:316454;width:10249;height:38291;visibility:visible;mso-wrap-style:square;v-text-anchor:middle" coordsize="322,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IL3sUA&#10;AADcAAAADwAAAGRycy9kb3ducmV2LnhtbESPQWvCQBSE7wX/w/IK3urGICWmboIIpYKXNorg7ZF9&#10;TVJ334bsqvHfu4VCj8PMfMOsytEacaXBd44VzGcJCOLa6Y4bBYf9+0sGwgdkjcYxKbiTh7KYPK0w&#10;1+7GX3StQiMihH2OCtoQ+lxKX7dk0c9cTxy9bzdYDFEOjdQD3iLcGpkmyau02HFcaLGnTUv1ubpY&#10;BcYvsp/KHo6+Pmfzj122Tk/mU6np87h+AxFoDP/hv/ZWK1ikS/g9E4+ALB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QgvexQAAANwAAAAPAAAAAAAAAAAAAAAAAJgCAABkcnMv&#10;ZG93bnJldi54bWxQSwUGAAAAAAQABAD1AAAAigMAAAAA&#10;" path="m167,c72,,,72,,167r,881c,1131,72,1203,167,1203v83,,155,-72,155,-155l322,155c322,60,262,,167,xe" fillcolor="white [3212]" stroked="f">
                    <v:path arrowok="t" o:extrusionok="f" o:connecttype="custom" o:connectlocs="5315,0;0,5316;0,33357;5315,38291;10249,33357;10249,4934;5315,0" o:connectangles="0,0,0,0,0,0,0"/>
                  </v:shape>
                  <v:shape id="Google Shape;341;p20" o:spid="_x0000_s2329" style="position:absolute;left:54939;width:221378;height:185346;visibility:visible;mso-wrap-style:square;v-text-anchor:middle" coordsize="6955,58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8CcccA&#10;AADcAAAADwAAAGRycy9kb3ducmV2LnhtbESP3WrCQBSE74W+w3IK3ummWqRGVymKILVC/UFvT7PH&#10;JDR7NmbXJL59Vyj0cpiZb5jpvDWFqKlyuWUFL/0IBHFidc6pguNh1XsD4TyyxsIyKbiTg/nsqTPF&#10;WNuGd1TvfSoChF2MCjLvy1hKl2Rk0PVtSRy8i60M+iCrVOoKmwA3hRxE0UgazDksZFjSIqPkZ38z&#10;Cpab5vP7uN0048u53e5OX9d6ePhQqvvcvk9AeGr9f/ivvdYKXocjeJwJR0DO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YvAnHHAAAA3AAAAA8AAAAAAAAAAAAAAAAAmAIAAGRy&#10;cy9kb3ducmV2LnhtbFBLBQYAAAAABAAEAPUAAACMAwAAAAA=&#10;" path="m2406,4168r-95,369l2085,4537v-191,,-358,-155,-358,-357l1727,4168r679,xm5573,358v191,,357,167,357,357l5930,3501v,191,-166,357,-357,357l4168,3858v-24,,-71,12,-83,24l2537,5001r238,-952c2787,4001,2775,3942,2739,3918v-23,-48,-71,-60,-131,-60l692,3858v-191,,-358,-166,-358,-357l334,715c334,525,501,358,692,358r4881,xm6287,1025v191,,358,166,358,357l6645,4180r-12,c6633,4382,6466,4537,6276,4537r-1405,c4823,4537,4787,4561,4752,4597v-24,35,-48,95,-24,130l4847,5406,3656,4597r595,-429l5585,4168v369,,691,-310,691,-679l6276,1025r11,xm692,1c322,1,1,310,1,691r,2774c1,3846,322,4156,692,4156r714,l1406,4168v,369,309,690,679,690l2227,4858r-59,262c2132,5228,2180,5335,2263,5394v48,24,95,36,143,36c2442,5430,2501,5418,2549,5394r714,-524l3430,4870r1357,905c4823,5811,4871,5823,4918,5823v36,,84,-12,131,-48c5144,5716,5180,5632,5156,5525l5049,4870r1203,c6633,4870,6942,4561,6942,4180r,-2774c6954,1013,6645,703,6276,703,6252,310,5954,1,5573,1l692,1xe" fillcolor="white [3212]" stroked="f">
                    <v:path arrowok="t" o:extrusionok="f" o:connecttype="custom" o:connectlocs="76583,132667;73559,144413;66366,144413;54970,133049;54970,132667;76583,132667;177389,11395;188752,22758;188752,111437;177389,122800;132668,122800;130026,123564;80753,159182;80753,159182;88328,128880;87183,124710;83013,122800;22026,122800;10631,111437;10631,22758;22026,11395;177389,11395;200116,32626;211511,43989;211511,133049;211129,133049;199765,144413;155044,144413;151256,146322;150492,150460;154280,172073;154280,172073;116371,146322;135310,132667;177771,132667;199765,111055;199765,32626;200116,32626;22026,32;32,21995;32,110291;22026,132285;44753,132285;44753,132667;66366,154630;70886,154630;69008,162970;72031,171691;76583,172837;81135,171691;103861,155012;109177,155012;152370,183818;156540,185346;160710,183818;164116,175861;160710,155012;199001,155012;220964,133049;220964,44753;199765,22376;177389,32;22026,32" o:connectangles="0,0,0,0,0,0,0,0,0,0,0,0,0,0,0,0,0,0,0,0,0,0,0,0,0,0,0,0,0,0,0,0,0,0,0,0,0,0,0,0,0,0,0,0,0,0,0,0,0,0,0,0,0,0,0,0,0,0,0,0,0,0,0"/>
                  </v:shape>
                  <v:shape id="Google Shape;342;p20" o:spid="_x0000_s2330" style="position:absolute;left:93994;top:33740;width:26928;height:10249;visibility:visible;mso-wrap-style:square;v-text-anchor:middle" coordsize="846,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jV18QA&#10;AADcAAAADwAAAGRycy9kb3ducmV2LnhtbESPT2vCQBTE70K/w/IKvRTdVEUlZiOlrehJ8N/9kX1m&#10;Y7NvQ3Yb02/fFQoeh5n5DZOteluLjlpfOVbwNkpAEBdOV1wqOB3XwwUIH5A11o5JwS95WOVPgwxT&#10;7W68p+4QShEh7FNUYEJoUil9YciiH7mGOHoX11oMUbal1C3eItzWcpwkM2mx4rhgsKEPQ8X34ccq&#10;+Dp25hpeSZ9Pm8/5rh8v8GILpV6e+/cliEB9eIT/21utYDqZw/1MPAI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I1dfEAAAA3AAAAA8AAAAAAAAAAAAAAAAAmAIAAGRycy9k&#10;b3ducmV2LnhtbFBLBQYAAAAABAAEAPUAAACJAwAAAAA=&#10;" path="m167,c72,,,72,,167v,83,72,155,167,155l679,322v95,,167,-72,167,-155c846,72,774,,679,l167,xe" fillcolor="white [3212]" stroked="f">
                    <v:path arrowok="t" o:extrusionok="f" o:connecttype="custom" o:connectlocs="5316,0;0,5315;5316,10249;21612,10249;26928,5315;21612,0;5316,0" o:connectangles="0,0,0,0,0,0,0"/>
                  </v:shape>
                  <v:shape id="Google Shape;343;p20" o:spid="_x0000_s2331" style="position:absolute;left:132636;top:33740;width:82663;height:10249;visibility:visible;mso-wrap-style:square;v-text-anchor:middle" coordsize="2597,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4BW8EA&#10;AADcAAAADwAAAGRycy9kb3ducmV2LnhtbERPTYvCMBC9C/sfwix403SlytI1iiwI6kWsXvY224xt&#10;sZnUJNb6781B8Ph43/NlbxrRkfO1ZQVf4wQEcWF1zaWC03E9+gbhA7LGxjIpeJCH5eJjMMdM2zsf&#10;qMtDKWII+wwVVCG0mZS+qMigH9uWOHJn6wyGCF0ptcN7DDeNnCTJTBqsOTZU2NJvRcUlvxkF++Zv&#10;e0vl/6W+7no3S/Lpo2unSg0/+9UPiEB9eItf7o1WkKZxfjwTj4BcP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L+AVvBAAAA3AAAAA8AAAAAAAAAAAAAAAAAmAIAAGRycy9kb3du&#10;cmV2LnhtbFBLBQYAAAAABAAEAPUAAACGAwAAAAA=&#10;" path="m167,c84,,1,72,1,167v,83,83,155,166,155l2430,322v95,,166,-72,166,-155c2596,72,2525,,2430,l167,xe" fillcolor="white [3212]" stroked="f">
                    <v:path arrowok="t" o:extrusionok="f" o:connecttype="custom" o:connectlocs="5316,0;32,5315;5316,10249;77347,10249;82631,5315;77347,0;5316,0" o:connectangles="0,0,0,0,0,0,0"/>
                  </v:shape>
                  <v:shape id="Google Shape;344;p20" o:spid="_x0000_s2332" style="position:absolute;left:93994;top:61018;width:121304;height:10631;visibility:visible;mso-wrap-style:square;v-text-anchor:middle" coordsize="381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ee5MQA&#10;AADcAAAADwAAAGRycy9kb3ducmV2LnhtbESP3WoCMRSE7wu+QzhC72qiLKWsRnG1gtCb+vMAh81x&#10;s7g5WZKo27dvhEIvh5n5hlmsBteJO4XYetYwnSgQxLU3LTcazqfd2weImJANdp5Jww9FWC1HLwss&#10;jX/wge7H1IgM4ViiBptSX0oZa0sO48T3xNm7+OAwZRkaaQI+Mtx1cqbUu3TYcl6w2NPGUn093pyG&#10;01Z9N7fq4Hfn+usSVFF92nWl9et4WM9BJBrSf/ivvTcaimIKzzP5CM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nnuTEAAAA3AAAAA8AAAAAAAAAAAAAAAAAmAIAAGRycy9k&#10;b3ducmV2LnhtbFBLBQYAAAAABAAEAPUAAACJAwAAAAA=&#10;" path="m167,1c72,1,,84,,167v,96,72,167,167,167l3644,334v95,,166,-71,166,-167c3810,84,3739,1,3644,1l167,1xe" fillcolor="white [3212]" stroked="f">
                    <v:path arrowok="t" o:extrusionok="f" o:connecttype="custom" o:connectlocs="5316,32;0,5316;5316,10631;115988,10631;121272,5316;115988,32;5316,32" o:connectangles="0,0,0,0,0,0,0"/>
                  </v:shape>
                  <v:shape id="Google Shape;345;p20" o:spid="_x0000_s2333" style="position:absolute;left:93994;top:89060;width:82249;height:10663;visibility:visible;mso-wrap-style:square;v-text-anchor:middle" coordsize="2584,3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VG68UA&#10;AADcAAAADwAAAGRycy9kb3ducmV2LnhtbESPT4vCMBTE7wt+h/AEL6Kp4i5LNYqI/w4iVAWvj+Zt&#10;27V5KU2q9dubBWGPw8z8hpktWlOKO9WusKxgNIxAEKdWF5wpuJw3g28QziNrLC2Tgic5WMw7HzOM&#10;tX1wQveTz0SAsItRQe59FUvp0pwMuqGtiIP3Y2uDPsg6k7rGR4CbUo6j6EsaLDgs5FjRKqf0dmqM&#10;AnPc2e15k0Xr9vPgfw/9Zp9cG6V63XY5BeGp9f/hd3uvFUwmY/g7E46An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ZUbrxQAAANwAAAAPAAAAAAAAAAAAAAAAAJgCAABkcnMv&#10;ZG93bnJldi54bWxQSwUGAAAAAAQABAD1AAAAigMAAAAA&#10;" path="m155,1c72,1,,72,,167v,84,72,167,155,167l2429,334v84,,155,-83,155,-167c2584,72,2513,1,2429,1l155,1xe" fillcolor="white [3212]" stroked="f">
                    <v:path arrowok="t" o:extrusionok="f" o:connecttype="custom" o:connectlocs="4934,32;0,5316;4934,10631;77315,10631;82249,5316;77315,32;4934,32" o:connectangles="0,0,0,0,0,0,0"/>
                  </v:shape>
                  <v:shape id="Google Shape;346;p20" o:spid="_x0000_s2334" style="position:absolute;left:188339;top:89060;width:26960;height:10663;visibility:visible;mso-wrap-style:square;v-text-anchor:middle" coordsize="847,3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OBqsUA&#10;AADcAAAADwAAAGRycy9kb3ducmV2LnhtbESPzWrDMBCE74W+g9hCb7WUJpjWjRJCIVACPeTn0tti&#10;bWwTayUkxXHy9FGh0OMwM98w8+VoezFQiJ1jDZNCgSCunem40XDYr1/eQMSEbLB3TBquFGG5eHyY&#10;Y2Xchbc07FIjMoRjhRralHwlZaxbshgL54mzd3TBYsoyNNIEvGS47eWrUqW02HFeaNHTZ0v1aXe2&#10;GsrSh+30elPH95tffW/qAX+U1Pr5aVx9gEg0pv/wX/vLaJjNpvB7Jh8Bu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4GqxQAAANwAAAAPAAAAAAAAAAAAAAAAAJgCAABkcnMv&#10;ZG93bnJldi54bWxQSwUGAAAAAAQABAD1AAAAigMAAAAA&#10;" path="m156,1c72,1,1,72,1,167v,84,71,167,155,167l680,334v95,,166,-83,166,-167c846,72,775,1,680,1l156,1xe" fillcolor="white [3212]" stroked="f">
                    <v:path arrowok="t" o:extrusionok="f" o:connecttype="custom" o:connectlocs="4965,32;32,5316;4965,10631;21644,10631;26928,5316;21644,32;4965,32" o:connectangles="0,0,0,0,0,0,0"/>
                  </v:shape>
                </v:group>
                <w10:wrap anchorx="page"/>
                <w10:anchorlock/>
              </v:group>
            </w:pict>
          </mc:Fallback>
        </mc:AlternateContent>
      </w:r>
    </w:p>
    <w:p w:rsidR="000D0CA1" w:rsidRPr="002563F8" w:rsidRDefault="000D0CA1" w:rsidP="000D0CA1">
      <w:pPr>
        <w:rPr>
          <w:color w:val="C00000"/>
          <w:rtl/>
        </w:rPr>
      </w:pPr>
      <w:r w:rsidRPr="002563F8">
        <w:rPr>
          <w:color w:val="C00000"/>
          <w:rtl/>
        </w:rPr>
        <w:t>استراتيجية الحل فردي</w:t>
      </w:r>
      <w:r w:rsidRPr="002563F8">
        <w:rPr>
          <w:rFonts w:hint="cs"/>
          <w:color w:val="C00000"/>
          <w:rtl/>
        </w:rPr>
        <w:t>، مدة التمرين 5 دقائق.</w:t>
      </w:r>
    </w:p>
    <w:p w:rsidR="000D0CA1" w:rsidRPr="00210F58" w:rsidRDefault="000D0CA1" w:rsidP="000D0CA1">
      <w:pPr>
        <w:spacing w:line="259" w:lineRule="auto"/>
        <w:rPr>
          <w:rFonts w:ascii="Sakkal Majalla" w:hAnsi="Sakkal Majalla"/>
          <w:b/>
          <w:bCs/>
          <w:color w:val="C00000"/>
          <w:sz w:val="34"/>
          <w:rtl/>
        </w:rPr>
      </w:pPr>
      <w:r>
        <w:rPr>
          <w:noProof/>
          <w:rtl/>
        </w:rPr>
        <mc:AlternateContent>
          <mc:Choice Requires="wpg">
            <w:drawing>
              <wp:inline distT="0" distB="0" distL="0" distR="0" wp14:anchorId="2C1FADD5" wp14:editId="565C8D0F">
                <wp:extent cx="5727700" cy="471805"/>
                <wp:effectExtent l="0" t="0" r="6350" b="61595"/>
                <wp:docPr id="444" name="Group 3324"/>
                <wp:cNvGraphicFramePr/>
                <a:graphic xmlns:a="http://schemas.openxmlformats.org/drawingml/2006/main">
                  <a:graphicData uri="http://schemas.microsoft.com/office/word/2010/wordprocessingGroup">
                    <wpg:wgp>
                      <wpg:cNvGrpSpPr/>
                      <wpg:grpSpPr>
                        <a:xfrm>
                          <a:off x="0" y="0"/>
                          <a:ext cx="5727700" cy="471805"/>
                          <a:chOff x="0" y="0"/>
                          <a:chExt cx="5727700" cy="471805"/>
                        </a:xfrm>
                      </wpg:grpSpPr>
                      <wpg:grpSp>
                        <wpg:cNvPr id="445" name="Group 256571"/>
                        <wpg:cNvGrpSpPr/>
                        <wpg:grpSpPr>
                          <a:xfrm>
                            <a:off x="0" y="0"/>
                            <a:ext cx="5727700" cy="471805"/>
                            <a:chOff x="0" y="0"/>
                            <a:chExt cx="6131268" cy="505879"/>
                          </a:xfrm>
                        </wpg:grpSpPr>
                        <wpg:grpSp>
                          <wpg:cNvPr id="446" name="Group 3653"/>
                          <wpg:cNvGrpSpPr/>
                          <wpg:grpSpPr>
                            <a:xfrm>
                              <a:off x="4690216" y="0"/>
                              <a:ext cx="1441052" cy="505839"/>
                              <a:chOff x="5144073" y="0"/>
                              <a:chExt cx="2102344" cy="711023"/>
                            </a:xfrm>
                          </wpg:grpSpPr>
                          <wps:wsp>
                            <wps:cNvPr id="447" name="Rectangle: Rounded Corners 36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5144073" y="0"/>
                                <a:ext cx="2102344"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C7E58" w:rsidRDefault="00FC7E58" w:rsidP="000D0CA1">
                                  <w:pPr>
                                    <w:rPr>
                                      <w:bCs/>
                                    </w:rPr>
                                  </w:pPr>
                                  <w:r>
                                    <w:rPr>
                                      <w:rFonts w:ascii="Adobe Arabic" w:hAnsi="Adobe Arabic" w:cs="Adobe Arabic" w:hint="cs"/>
                                      <w:bCs/>
                                      <w:color w:val="auto"/>
                                      <w:sz w:val="36"/>
                                      <w:szCs w:val="36"/>
                                      <w:rtl/>
                                      <w:lang w:bidi="ar-SY"/>
                                    </w:rPr>
                                    <w:t xml:space="preserve">        الحوافز:</w:t>
                                  </w:r>
                                </w:p>
                              </w:txbxContent>
                            </wps:txbx>
                            <wps:bodyPr tIns="36000" bIns="36000" rtlCol="0" anchor="ctr"/>
                          </wps:wsp>
                          <wps:wsp>
                            <wps:cNvPr id="640" name="Oval 3656">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41" name="Rectangle 365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642" name="Group 3323"/>
                        <wpg:cNvGrpSpPr/>
                        <wpg:grpSpPr>
                          <a:xfrm>
                            <a:off x="5343525" y="104775"/>
                            <a:ext cx="209550" cy="249555"/>
                            <a:chOff x="0" y="0"/>
                            <a:chExt cx="273780" cy="327013"/>
                          </a:xfrm>
                          <a:solidFill>
                            <a:schemeClr val="bg1"/>
                          </a:solidFill>
                        </wpg:grpSpPr>
                        <wps:wsp>
                          <wps:cNvPr id="988"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989"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990"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991" name="Google Shape;204;p17"/>
                          <wpg:cNvGrpSpPr/>
                          <wpg:grpSpPr>
                            <a:xfrm>
                              <a:off x="0" y="0"/>
                              <a:ext cx="273780" cy="105078"/>
                              <a:chOff x="0" y="0"/>
                              <a:chExt cx="273780" cy="105078"/>
                            </a:xfrm>
                            <a:grpFill/>
                          </wpg:grpSpPr>
                          <wps:wsp>
                            <wps:cNvPr id="992"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993"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994"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995"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996"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2335"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">
                <v:group id="Group 256571" o:spid="_x0000_s2336" style="position:absolute;width:57277;height:4718" coordsize="61312,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LcjgMUAAADcAAAADwAAAGRycy9kb3ducmV2LnhtbESPQYvCMBSE78L+h/CE&#10;vWnaXZWlGkXEXTyIoC6It0fzbIvNS2liW/+9EQSPw8x8w8wWnSlFQ7UrLCuIhxEI4tTqgjMF/8ff&#10;wQ8I55E1lpZJwZ0cLOYfvRkm2ra8p+bgMxEg7BJUkHtfJVK6NCeDbmgr4uBdbG3QB1lnUtfYBrgp&#10;5VcUTaTBgsNCjhWtckqvh5tR8Ndiu/yO1832elndz8fx7rSNSanPfrecgvDU+Xf41d5oBaPRG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C3I4DFAAAA3AAA&#10;AA8AAAAAAAAAAAAAAAAAqgIAAGRycy9kb3ducmV2LnhtbFBLBQYAAAAABAAEAPoAAACcAwAAAAA=&#10;">
                  <v:group id="Group 3653" o:spid="_x0000_s2337" style="position:absolute;left:46902;width:14410;height:5058" coordorigin="51440" coordsize="21023,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GW998YAAADcAAAADwAAAGRycy9kb3ducmV2LnhtbESPT2vCQBTE7wW/w/IK&#10;3uommoqkriJSpQcpNBFKb4/sMwlm34bsNn++fbdQ6HGYmd8w2/1oGtFT52rLCuJFBIK4sLrmUsE1&#10;Pz1tQDiPrLGxTAomcrDfzR62mGo78Af1mS9FgLBLUUHlfZtK6YqKDLqFbYmDd7OdQR9kV0rd4RDg&#10;ppHLKFpLgzWHhQpbOlZU3LNvo+A84HBYxa/95X47Tl/58/vnJSal5o/j4QWEp9H/h//ab1pBkqzh&#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Zb33xgAAANwA&#10;AAAPAAAAAAAAAAAAAAAAAKoCAABkcnMvZG93bnJldi54bWxQSwUGAAAAAAQABAD6AAAAnQMAAAAA&#10;">
                    <v:roundrect id="Rectangle: Rounded Corners 3655" o:spid="_x0000_s2338" style="position:absolute;left:51440;width:21024;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X9b8MA&#10;AADcAAAADwAAAGRycy9kb3ducmV2LnhtbESPQWvCQBSE74L/YXlCb7qpWA3RVURbyNEYe+jtkX0m&#10;odm3IbtN0n/fLQgeh5n5htkdRtOInjpXW1bwuohAEBdW11wquOUf8xiE88gaG8uk4JccHPbTyQ4T&#10;bQfOqL/6UgQIuwQVVN63iZSuqMigW9iWOHh32xn0QXal1B0OAW4auYyitTRYc1iosKVTRcX39cco&#10;iNLze85fS/rUsc/oDfNLfM6VepmNxy0IT6N/hh/tVCtYrTbwfyYcAb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ZX9b8MAAADcAAAADwAAAAAAAAAAAAAAAACYAgAAZHJzL2Rv&#10;d25yZXYueG1sUEsFBgAAAAAEAAQA9QAAAIgDAAAAAA==&#10;" fillcolor="#0070c0" stroked="f" strokeweight="1pt">
                      <v:stroke joinstyle="miter"/>
                      <v:textbox inset=",1mm,,1mm">
                        <w:txbxContent>
                          <w:p w:rsidR="00FC7E58" w:rsidRDefault="00FC7E58" w:rsidP="000D0CA1">
                            <w:pPr>
                              <w:rPr>
                                <w:bCs/>
                              </w:rPr>
                            </w:pPr>
                            <w:r>
                              <w:rPr>
                                <w:rFonts w:ascii="Adobe Arabic" w:hAnsi="Adobe Arabic" w:cs="Adobe Arabic" w:hint="cs"/>
                                <w:bCs/>
                                <w:color w:val="auto"/>
                                <w:sz w:val="36"/>
                                <w:szCs w:val="36"/>
                                <w:rtl/>
                                <w:lang w:bidi="ar-SY"/>
                              </w:rPr>
                              <w:t xml:space="preserve">        الحوافز:</w:t>
                            </w:r>
                          </w:p>
                        </w:txbxContent>
                      </v:textbox>
                    </v:roundrect>
                    <v:oval id="Oval 3656" o:spid="_x0000_s2339" style="position:absolute;left:65321;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xRKMAA&#10;AADcAAAADwAAAGRycy9kb3ducmV2LnhtbERPzWoCMRC+C75DGKG3mrUUKatRRCkUK5SuPsCwGTeL&#10;ySQkqa59+uZQ8Pjx/S/Xg7PiSjH1nhXMphUI4tbrnjsFp+P78xuIlJE1Ws+k4E4J1qvxaIm19jf+&#10;pmuTO1FCONWowOQcailTa8hhmvpAXLizjw5zgbGTOuKthDsrX6pqLh32XBoMBtoaai/Nj1Owr4JJ&#10;8fD5ez/I5uu4C3afo1XqaTJsFiAyDfkh/nd/aAXz1zK/nClHQK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dxRKMAAAADcAAAADwAAAAAAAAAAAAAAAACYAgAAZHJzL2Rvd25y&#10;ZXYueG1sUEsFBgAAAAAEAAQA9QAAAIUDAAAAAA==&#10;" fillcolor="#272727 [2749]" stroked="f" strokeweight="1pt">
                      <v:stroke joinstyle="miter"/>
                      <v:shadow on="t" color="black" opacity="26214f" origin=",-.5" offset="0,3pt"/>
                    </v:oval>
                  </v:group>
                  <v:rect id="Rectangle 3654" o:spid="_x0000_s2340"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xzMcA&#10;AADcAAAADwAAAGRycy9kb3ducmV2LnhtbESPQWvCQBSE74L/YXlCL1I3FgkldZUqtHrQlkYpHh/Z&#10;Z5I2+zbsrpr++64geBxm5htmOu9MI87kfG1ZwXiUgCAurK65VLDfvT0+g/ABWWNjmRT8kYf5rN+b&#10;Yqbthb/onIdSRAj7DBVUIbSZlL6oyKAf2ZY4ekfrDIYoXSm1w0uEm0Y+JUkqDdYcFypsaVlR8Zuf&#10;jILDfredLNznz+H4vvlO7QetfDlU6mHQvb6ACNSFe/jWXmsF6WQM1zPxCMj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fsMczHAAAA3AAAAA8AAAAAAAAAAAAAAAAAmAIAAGRy&#10;cy9kb3ducmV2LnhtbFBLBQYAAAAABAAEAPUAAACMAwAAAAA=&#10;" fillcolor="#0070c0" stroked="f" strokeweight="1pt"/>
                </v:group>
                <v:group id="Group 3323" o:spid="_x0000_s2341" style="position:absolute;left:53435;top:1047;width:2095;height:2496"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prVFcUAAADcAAAADwAAAGRycy9kb3ducmV2LnhtbESPQYvCMBSE78L+h/CE&#10;vWlaV2WpRhFZlz2IoC6It0fzbIvNS2liW/+9EQSPw8x8w8yXnSlFQ7UrLCuIhxEI4tTqgjMF/8fN&#10;4BuE88gaS8uk4E4OlouP3hwTbVveU3PwmQgQdgkqyL2vEildmpNBN7QVcfAutjbog6wzqWtsA9yU&#10;chRFU2mw4LCQY0XrnNLr4WYU/LbYrr7in2Z7vazv5+Nkd9rGpNRnv1vNQHjq/Dv8av9pBdPx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Ka1RXFAAAA3AAA&#10;AA8AAAAAAAAAAAAAAAAAqgIAAGRycy9kb3ducmV2LnhtbFBLBQYAAAAABAAEAPoAAACcAwAAAAA=&#10;">
                  <v:shape id="Google Shape;201;p17" o:spid="_x0000_s2342"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al5cAA&#10;AADcAAAADwAAAGRycy9kb3ducmV2LnhtbERPTYvCMBC9L/gfwgje1lQPWqtRRFgQD4JV9Do0Y1tt&#10;Jt0m2vrvzUHw+Hjfi1VnKvGkxpWWFYyGEQjizOqScwWn499vDMJ5ZI2VZVLwIgerZe9ngYm2LR/o&#10;mfpchBB2CSoovK8TKV1WkEE3tDVx4K62MegDbHKpG2xDuKnkOIom0mDJoaHAmjYFZff0YRTsH7Hf&#10;6vN/vJtezpPbrE1Px6xUatDv1nMQnjr/FX/cW61gFoe14Uw4AnL5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kal5cAAAADcAAAADwAAAAAAAAAAAAAAAACYAgAAZHJzL2Rvd25y&#10;ZXYueG1sUEsFBgAAAAAEAAQA9QAAAIUD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2343"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2scYA&#10;AADcAAAADwAAAGRycy9kb3ducmV2LnhtbESPQWvCQBSE7wX/w/IEL2I2WiqaZhUpLRRFxFjo9ZF9&#10;zQazb0N21fTfu0Khx2FmvmHydW8bcaXO144VTJMUBHHpdM2Vgq/Tx2QBwgdkjY1jUvBLHtarwVOO&#10;mXY3PtK1CJWIEPYZKjAhtJmUvjRk0SeuJY7ej+sshii7SuoObxFuGzlL07m0WHNcMNjSm6HyXFys&#10;guZ02O/exy/F9xiL2bM32/Ou2io1GvabVxCB+vAf/mt/agXLxRIe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e2scYAAADcAAAADwAAAAAAAAAAAAAAAACYAgAAZHJz&#10;L2Rvd25yZXYueG1sUEsFBgAAAAAEAAQA9QAAAIsDAAAAAA==&#10;" path="m2643,1l417,1c191,1,,143,,370,,608,191,751,417,751r2214,c2870,751,3060,608,3060,370,3060,143,2870,1,2643,1xe" filled="f" strokecolor="white [3212]">
                    <v:path arrowok="t" o:extrusionok="f"/>
                  </v:shape>
                  <v:shape id="Google Shape;203;p17" o:spid="_x0000_s2344"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y3tMIA&#10;AADcAAAADwAAAGRycy9kb3ducmV2LnhtbERPz2vCMBS+C/4P4QneNNWOMTvTIqIy2GmdA3d7a96a&#10;sualNFHrf28OA48f3+91MdhWXKj3jWMFi3kCgrhyuuFawfFzP3sB4QOyxtYxKbiRhyIfj9aYaXfl&#10;D7qUoRYxhH2GCkwIXSalrwxZ9HPXEUfu1/UWQ4R9LXWP1xhuW7lMkmdpseHYYLCjraHqrzxbBak/&#10;me/0sP/R9ZJP77vjV1o+LZSaTobNK4hAQ3iI/91vWsFqFefHM/EIy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7Le0wgAAANwAAAAPAAAAAAAAAAAAAAAAAJgCAABkcnMvZG93&#10;bnJldi54bWxQSwUGAAAAAAQABAD1AAAAhwMAAAAA&#10;" path="m1976,l417,c191,,,131,,369,,596,191,739,417,739r1559,c2203,739,2393,596,2393,369,2393,131,2203,,1976,xe" filled="f" strokecolor="white [3212]">
                    <v:path arrowok="t" o:extrusionok="f"/>
                  </v:shape>
                  <v:group id="Google Shape;204;p17" o:spid="_x0000_s2345"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zzc8QAAADcAAAADwAAAGRycy9kb3ducmV2LnhtbESPQYvCMBSE78L+h/CE&#10;vWnaXZS1GkXEXTyIoC6It0fzbIvNS2liW/+9EQSPw8x8w8wWnSlFQ7UrLCuIhxEI4tTqgjMF/8ff&#10;wQ8I55E1lpZJwZ0cLOYfvRkm2ra8p+bgMxEg7BJUkHtfJVK6NCeDbmgr4uBdbG3QB1lnUtfYBrgp&#10;5VcUjaXBgsNCjhWtckqvh5tR8Ndiu/yO1832elndz8fR7rSNSanPfrecgvDU+Xf41d5oBZNJDM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zzc8QAAADcAAAA&#10;DwAAAAAAAAAAAAAAAACqAgAAZHJzL2Rvd25yZXYueG1sUEsFBgAAAAAEAAQA+gAAAJsDAAAAAA==&#10;">
                    <v:shape id="Google Shape;205;p17" o:spid="_x0000_s2346"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fMJMQA&#10;AADcAAAADwAAAGRycy9kb3ducmV2LnhtbESPQWvCQBSE7wX/w/IEL0U3tUWT6CpFEHqsqd6f2WcS&#10;zb4Nu2tM/323UOhxmJlvmPV2MK3oyfnGsoKXWQKCuLS64UrB8Ws/TUH4gKyxtUwKvsnDdjN6WmOu&#10;7YMP1BehEhHCPkcFdQhdLqUvazLoZ7Yjjt7FOoMhSldJ7fAR4aaV8yRZSIMNx4UaO9rVVN6Ku1Fw&#10;XQ6pez58ZufXIj29Vce+C/Ki1GQ8vK9ABBrCf/iv/aEVZNkcfs/EIyA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XzCTEAAAA3AAAAA8AAAAAAAAAAAAAAAAAmAIAAGRycy9k&#10;b3ducmV2LnhtbFBLBQYAAAAABAAEAPUAAACJAwAAAAA=&#10;" path="m227,1501v107,,226,-72,226,-167l453,167c453,84,322,1,227,1,144,1,1,84,1,167r,1167c1,1429,144,1501,227,1501xe" filled="f" stroked="f">
                      <v:path arrowok="t" o:extrusionok="f"/>
                    </v:shape>
                    <v:shape id="Google Shape;206;p17" o:spid="_x0000_s2347"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kzGcQA&#10;AADcAAAADwAAAGRycy9kb3ducmV2LnhtbESPQWvCQBSE74X+h+UVeqsbLZQaXcW0tOixqQePz+wz&#10;iWbfht1XTf99VxB6HGbmG2a+HFynzhRi69nAeJSBIq68bbk2sP3+eHoFFQXZYueZDPxShOXi/m6O&#10;ufUX/qJzKbVKEI45GmhE+lzrWDXkMI58T5y8gw8OJclQaxvwkuCu05Mse9EOW04LDfb01lB1Kn+c&#10;gaKcFJsdbsZBjvF97Qpxn3trzOPDsJqBEhrkP3xrr62B6fQZrmfSEd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pMxnEAAAA3AAAAA8AAAAAAAAAAAAAAAAAmAIAAGRycy9k&#10;b3ducmV2LnhtbFBLBQYAAAAABAAEAPUAAACJAwAAAAA=&#10;" path="m929,60c846,,750,36,703,108l60,1060c,1143,24,1251,95,1310v36,12,60,24,96,24c250,1334,298,1310,334,1251l976,298v60,-71,36,-178,-47,-238xe" filled="f" stroked="f">
                      <v:path arrowok="t" o:extrusionok="f"/>
                    </v:shape>
                    <v:shape id="Google Shape;207;p17" o:spid="_x0000_s2348"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mpFsUA&#10;AADcAAAADwAAAGRycy9kb3ducmV2LnhtbESP3WrCQBSE74W+w3IK3ummVaTGrFL8gVIvSmMe4DR7&#10;TEKzZ2N21e3bdwXBy2FmvmGyVTCtuFDvGssKXsYJCOLS6oYrBcVhN3oD4TyyxtYyKfgjB6vl0yDD&#10;VNsrf9Ml95WIEHYpKqi971IpXVmTQTe2HXH0jrY36KPsK6l7vEa4aeVrksykwYbjQo0drWsqf/Oz&#10;UUB7u/1pQz7d8GwdDl+bTzspTkoNn8P7AoSn4B/he/tDK5jPp3A7E4+AX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eakWxQAAANwAAAAPAAAAAAAAAAAAAAAAAJgCAABkcnMv&#10;ZG93bnJldi54bWxQSwUGAAAAAAQABAD1AAAAigMAAAAA&#10;" path="m822,1346v24,,60,-12,83,-35c989,1263,1013,1156,953,1072l334,108c286,25,179,1,96,48,12,108,1,215,48,298r619,965c703,1322,763,1346,822,1346xe" filled="f" stroked="f">
                      <v:path arrowok="t" o:extrusionok="f"/>
                    </v:shape>
                    <v:shape id="Google Shape;208;p17" o:spid="_x0000_s2349"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PgcQA&#10;AADcAAAADwAAAGRycy9kb3ducmV2LnhtbESPzW7CMBCE70i8g7VIvaBi0woKKQYhoiI48vMA23hJ&#10;AvE6il1I3x4jIXEczcw3mtmitZW4UuNLxxqGAwWCOHOm5FzD8fDzPgHhA7LByjFp+CcPi3m3M8PE&#10;uBvv6LoPuYgQ9glqKEKoEyl9VpBFP3A1cfROrrEYomxyaRq8Rbit5IdSY2mx5LhQYE2rgrLL/s9q&#10;+CX5GSg7peprU6VqO0z7h/VZ67deu/wGEagNr/CzvTEaptMRPM7EIy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Ij4HEAAAA3AAAAA8AAAAAAAAAAAAAAAAAmAIAAGRycy9k&#10;b3ducmV2LnhtbFBLBQYAAAAABAAEAPUAAACJAwAAAAA=&#10;" path="m1287,596l275,48c191,1,84,36,48,120,1,191,25,310,120,346l1132,894v24,11,48,23,71,23c1263,917,1322,882,1358,822v36,-71,12,-190,-71,-226xe" filled="f" stroked="f">
                      <v:path arrowok="t" o:extrusionok="f"/>
                    </v:shape>
                    <v:shape id="Google Shape;209;p17" o:spid="_x0000_s2350"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N6MYA&#10;AADcAAAADwAAAGRycy9kb3ducmV2LnhtbESPQWvCQBSE70L/w/IEL6Kb9CAxdRVbKJRSENNSPb5m&#10;n0kw+zZkVxP99a4g9DjMzDfMYtWbWpypdZVlBfE0AkGcW11xoeDn+32SgHAeWWNtmRRcyMFq+TRY&#10;YKptx1s6Z74QAcIuRQWl900qpctLMuimtiEO3sG2Bn2QbSF1i12Am1o+R9FMGqw4LJTY0FtJ+TE7&#10;GQUbktdu4/9e95+/l+QrS+LdfhwrNRr26xcQnnr/H360P7SC+XwG9zPhCMjl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N6MYAAADcAAAADwAAAAAAAAAAAAAAAACYAgAAZHJz&#10;L2Rvd25yZXYueG1sUEsFBgAAAAAEAAQA9QAAAIsDA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0D0CA1" w:rsidRPr="00014AF6" w:rsidRDefault="000D0CA1" w:rsidP="000D0CA1">
      <w:pPr>
        <w:jc w:val="lowKashida"/>
        <w:rPr>
          <w:rFonts w:ascii="Adobe Arabic" w:hAnsi="Adobe Arabic" w:cs="Adobe Arabic"/>
          <w:b/>
          <w:bCs/>
          <w:color w:val="C00000"/>
          <w:rtl/>
        </w:rPr>
      </w:pPr>
      <w:r w:rsidRPr="00014AF6">
        <w:rPr>
          <w:rFonts w:ascii="Adobe Arabic" w:hAnsi="Adobe Arabic" w:cs="Adobe Arabic"/>
          <w:noProof/>
          <w:rtl/>
        </w:rPr>
        <mc:AlternateContent>
          <mc:Choice Requires="wpg">
            <w:drawing>
              <wp:anchor distT="0" distB="0" distL="114300" distR="114300" simplePos="0" relativeHeight="252320768" behindDoc="0" locked="0" layoutInCell="1" allowOverlap="1" wp14:anchorId="379C59A2" wp14:editId="042765E2">
                <wp:simplePos x="0" y="0"/>
                <wp:positionH relativeFrom="margin">
                  <wp:align>center</wp:align>
                </wp:positionH>
                <wp:positionV relativeFrom="paragraph">
                  <wp:posOffset>340360</wp:posOffset>
                </wp:positionV>
                <wp:extent cx="4556125" cy="1631315"/>
                <wp:effectExtent l="19050" t="0" r="0" b="6985"/>
                <wp:wrapSquare wrapText="bothSides"/>
                <wp:docPr id="997" name="Group 242"/>
                <wp:cNvGraphicFramePr/>
                <a:graphic xmlns:a="http://schemas.openxmlformats.org/drawingml/2006/main">
                  <a:graphicData uri="http://schemas.microsoft.com/office/word/2010/wordprocessingGroup">
                    <wpg:wgp>
                      <wpg:cNvGrpSpPr/>
                      <wpg:grpSpPr>
                        <a:xfrm>
                          <a:off x="0" y="0"/>
                          <a:ext cx="4556322" cy="1631438"/>
                          <a:chOff x="0" y="0"/>
                          <a:chExt cx="4556322" cy="1631438"/>
                        </a:xfrm>
                      </wpg:grpSpPr>
                      <wpg:grpSp>
                        <wpg:cNvPr id="998" name="Group 240"/>
                        <wpg:cNvGrpSpPr/>
                        <wpg:grpSpPr>
                          <a:xfrm>
                            <a:off x="2922608" y="0"/>
                            <a:ext cx="1633714" cy="1631438"/>
                            <a:chOff x="0" y="0"/>
                            <a:chExt cx="1633714" cy="1631438"/>
                          </a:xfrm>
                        </wpg:grpSpPr>
                        <wps:wsp>
                          <wps:cNvPr id="999" name="مربع نص 999"/>
                          <wps:cNvSpPr txBox="1"/>
                          <wps:spPr>
                            <a:xfrm>
                              <a:off x="277792" y="511482"/>
                              <a:ext cx="1016401" cy="777875"/>
                            </a:xfrm>
                            <a:prstGeom prst="rect">
                              <a:avLst/>
                            </a:prstGeom>
                            <a:noFill/>
                            <a:ln w="6350">
                              <a:noFill/>
                            </a:ln>
                            <a:effectLst/>
                          </wps:spPr>
                          <wps:txbx>
                            <w:txbxContent>
                              <w:p w:rsidR="00FC7E58" w:rsidRPr="00210F58" w:rsidRDefault="00FC7E58" w:rsidP="000D0CA1">
                                <w:pPr>
                                  <w:bidi w:val="0"/>
                                  <w:jc w:val="center"/>
                                  <w:rPr>
                                    <w:rFonts w:ascii="Adobe Arabic" w:hAnsi="Adobe Arabic" w:cs="Adobe Arabic"/>
                                    <w:b/>
                                    <w:bCs/>
                                    <w:color w:val="auto"/>
                                    <w:sz w:val="40"/>
                                    <w:szCs w:val="44"/>
                                    <w:rtl/>
                                    <w:lang w:bidi="ar-SY"/>
                                  </w:rPr>
                                </w:pPr>
                                <w:r w:rsidRPr="00210F58">
                                  <w:rPr>
                                    <w:rFonts w:ascii="Adobe Arabic" w:hAnsi="Adobe Arabic" w:cs="Adobe Arabic" w:hint="cs"/>
                                    <w:b/>
                                    <w:bCs/>
                                    <w:color w:val="auto"/>
                                    <w:sz w:val="40"/>
                                    <w:szCs w:val="44"/>
                                    <w:rtl/>
                                    <w:lang w:bidi="ar-SY"/>
                                  </w:rPr>
                                  <w:t>الحوافز الإيجابية</w:t>
                                </w:r>
                              </w:p>
                              <w:p w:rsidR="00FC7E58" w:rsidRPr="00210F58" w:rsidRDefault="00FC7E58" w:rsidP="000D0CA1">
                                <w:pPr>
                                  <w:bidi w:val="0"/>
                                  <w:jc w:val="center"/>
                                  <w:rPr>
                                    <w:color w:val="auto"/>
                                    <w:sz w:val="32"/>
                                    <w:szCs w:val="38"/>
                                    <w:lang w:bidi="ar-SY"/>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000" name="Shape"/>
                          <wps:cNvSpPr>
                            <a:spLocks/>
                          </wps:cNvSpPr>
                          <wps:spPr bwMode="auto">
                            <a:xfrm flipH="1">
                              <a:off x="0" y="0"/>
                              <a:ext cx="1633714" cy="1631438"/>
                            </a:xfrm>
                            <a:custGeom>
                              <a:avLst/>
                              <a:gdLst>
                                <a:gd name="T0" fmla="*/ 1668838 w 21540"/>
                                <a:gd name="T1" fmla="*/ 1659347 h 21600"/>
                                <a:gd name="T2" fmla="*/ 1668838 w 21540"/>
                                <a:gd name="T3" fmla="*/ 1659347 h 21600"/>
                                <a:gd name="T4" fmla="*/ 1668838 w 21540"/>
                                <a:gd name="T5" fmla="*/ 1659347 h 21600"/>
                                <a:gd name="T6" fmla="*/ 1668838 w 21540"/>
                                <a:gd name="T7" fmla="*/ 1659347 h 21600"/>
                                <a:gd name="T8" fmla="*/ 0 60000 65536"/>
                                <a:gd name="T9" fmla="*/ 5898240 60000 65536"/>
                                <a:gd name="T10" fmla="*/ 11796480 60000 65536"/>
                                <a:gd name="T11" fmla="*/ 17694720 60000 65536"/>
                              </a:gdLst>
                              <a:ahLst/>
                              <a:cxnLst>
                                <a:cxn ang="T8">
                                  <a:pos x="T0" y="T1"/>
                                </a:cxn>
                                <a:cxn ang="T9">
                                  <a:pos x="T2" y="T3"/>
                                </a:cxn>
                                <a:cxn ang="T10">
                                  <a:pos x="T4" y="T5"/>
                                </a:cxn>
                                <a:cxn ang="T11">
                                  <a:pos x="T6" y="T7"/>
                                </a:cxn>
                              </a:cxnLst>
                              <a:rect l="0" t="0" r="r" b="b"/>
                              <a:pathLst>
                                <a:path w="21540" h="21600" extrusionOk="0">
                                  <a:moveTo>
                                    <a:pt x="20891" y="8608"/>
                                  </a:moveTo>
                                  <a:cubicBezTo>
                                    <a:pt x="20777" y="8424"/>
                                    <a:pt x="20503" y="8424"/>
                                    <a:pt x="20411" y="8608"/>
                                  </a:cubicBezTo>
                                  <a:lnTo>
                                    <a:pt x="19817" y="9664"/>
                                  </a:lnTo>
                                  <a:cubicBezTo>
                                    <a:pt x="19703" y="9847"/>
                                    <a:pt x="19840" y="10100"/>
                                    <a:pt x="20069" y="10100"/>
                                  </a:cubicBezTo>
                                  <a:lnTo>
                                    <a:pt x="20320" y="10100"/>
                                  </a:lnTo>
                                  <a:lnTo>
                                    <a:pt x="20320" y="17331"/>
                                  </a:lnTo>
                                  <a:cubicBezTo>
                                    <a:pt x="20320" y="19305"/>
                                    <a:pt x="18720" y="20911"/>
                                    <a:pt x="16754" y="20911"/>
                                  </a:cubicBezTo>
                                  <a:lnTo>
                                    <a:pt x="4251" y="20911"/>
                                  </a:lnTo>
                                  <a:cubicBezTo>
                                    <a:pt x="2286" y="20911"/>
                                    <a:pt x="686" y="19305"/>
                                    <a:pt x="686" y="17331"/>
                                  </a:cubicBezTo>
                                  <a:lnTo>
                                    <a:pt x="686" y="4774"/>
                                  </a:lnTo>
                                  <a:cubicBezTo>
                                    <a:pt x="686" y="2800"/>
                                    <a:pt x="2286" y="1194"/>
                                    <a:pt x="4251" y="1194"/>
                                  </a:cubicBezTo>
                                  <a:lnTo>
                                    <a:pt x="12069" y="1194"/>
                                  </a:lnTo>
                                  <a:cubicBezTo>
                                    <a:pt x="12206" y="1492"/>
                                    <a:pt x="12480" y="1699"/>
                                    <a:pt x="12823" y="1699"/>
                                  </a:cubicBezTo>
                                  <a:cubicBezTo>
                                    <a:pt x="13280" y="1699"/>
                                    <a:pt x="13669" y="1331"/>
                                    <a:pt x="13669" y="849"/>
                                  </a:cubicBezTo>
                                  <a:cubicBezTo>
                                    <a:pt x="13669" y="367"/>
                                    <a:pt x="13303" y="0"/>
                                    <a:pt x="12823" y="0"/>
                                  </a:cubicBezTo>
                                  <a:cubicBezTo>
                                    <a:pt x="12480" y="0"/>
                                    <a:pt x="12183" y="207"/>
                                    <a:pt x="12069" y="505"/>
                                  </a:cubicBezTo>
                                  <a:lnTo>
                                    <a:pt x="4251" y="505"/>
                                  </a:lnTo>
                                  <a:cubicBezTo>
                                    <a:pt x="1897" y="505"/>
                                    <a:pt x="0" y="2410"/>
                                    <a:pt x="0" y="4774"/>
                                  </a:cubicBezTo>
                                  <a:lnTo>
                                    <a:pt x="0" y="17331"/>
                                  </a:lnTo>
                                  <a:cubicBezTo>
                                    <a:pt x="0" y="19695"/>
                                    <a:pt x="1897" y="21600"/>
                                    <a:pt x="4251" y="21600"/>
                                  </a:cubicBezTo>
                                  <a:lnTo>
                                    <a:pt x="16754" y="21600"/>
                                  </a:lnTo>
                                  <a:cubicBezTo>
                                    <a:pt x="19109" y="21600"/>
                                    <a:pt x="21006" y="19695"/>
                                    <a:pt x="21006" y="17331"/>
                                  </a:cubicBezTo>
                                  <a:lnTo>
                                    <a:pt x="21006" y="10077"/>
                                  </a:lnTo>
                                  <a:lnTo>
                                    <a:pt x="21257" y="10077"/>
                                  </a:lnTo>
                                  <a:cubicBezTo>
                                    <a:pt x="21486" y="10077"/>
                                    <a:pt x="21600" y="9847"/>
                                    <a:pt x="21509" y="9641"/>
                                  </a:cubicBezTo>
                                  <a:lnTo>
                                    <a:pt x="20891" y="8608"/>
                                  </a:lnTo>
                                  <a:close/>
                                </a:path>
                              </a:pathLst>
                            </a:custGeom>
                            <a:solidFill>
                              <a:srgbClr val="4CC1EF"/>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ctr" anchorCtr="0" upright="1">
                            <a:noAutofit/>
                          </wps:bodyPr>
                        </wps:wsp>
                      </wpg:grpSp>
                      <wpg:grpSp>
                        <wpg:cNvPr id="1001" name="Group 241"/>
                        <wpg:cNvGrpSpPr/>
                        <wpg:grpSpPr>
                          <a:xfrm>
                            <a:off x="0" y="0"/>
                            <a:ext cx="1633714" cy="1631438"/>
                            <a:chOff x="0" y="0"/>
                            <a:chExt cx="1633714" cy="1631438"/>
                          </a:xfrm>
                        </wpg:grpSpPr>
                        <wps:wsp>
                          <wps:cNvPr id="1002" name="Shape"/>
                          <wps:cNvSpPr>
                            <a:spLocks/>
                          </wps:cNvSpPr>
                          <wps:spPr bwMode="auto">
                            <a:xfrm flipH="1">
                              <a:off x="0" y="0"/>
                              <a:ext cx="1633714" cy="1631438"/>
                            </a:xfrm>
                            <a:custGeom>
                              <a:avLst/>
                              <a:gdLst>
                                <a:gd name="T0" fmla="*/ 1668838 w 21540"/>
                                <a:gd name="T1" fmla="*/ 1659347 h 21600"/>
                                <a:gd name="T2" fmla="*/ 1668838 w 21540"/>
                                <a:gd name="T3" fmla="*/ 1659347 h 21600"/>
                                <a:gd name="T4" fmla="*/ 1668838 w 21540"/>
                                <a:gd name="T5" fmla="*/ 1659347 h 21600"/>
                                <a:gd name="T6" fmla="*/ 1668838 w 21540"/>
                                <a:gd name="T7" fmla="*/ 1659347 h 21600"/>
                                <a:gd name="T8" fmla="*/ 0 60000 65536"/>
                                <a:gd name="T9" fmla="*/ 5898240 60000 65536"/>
                                <a:gd name="T10" fmla="*/ 11796480 60000 65536"/>
                                <a:gd name="T11" fmla="*/ 17694720 60000 65536"/>
                              </a:gdLst>
                              <a:ahLst/>
                              <a:cxnLst>
                                <a:cxn ang="T8">
                                  <a:pos x="T0" y="T1"/>
                                </a:cxn>
                                <a:cxn ang="T9">
                                  <a:pos x="T2" y="T3"/>
                                </a:cxn>
                                <a:cxn ang="T10">
                                  <a:pos x="T4" y="T5"/>
                                </a:cxn>
                                <a:cxn ang="T11">
                                  <a:pos x="T6" y="T7"/>
                                </a:cxn>
                              </a:cxnLst>
                              <a:rect l="0" t="0" r="r" b="b"/>
                              <a:pathLst>
                                <a:path w="21540" h="21600" extrusionOk="0">
                                  <a:moveTo>
                                    <a:pt x="20891" y="8608"/>
                                  </a:moveTo>
                                  <a:cubicBezTo>
                                    <a:pt x="20777" y="8424"/>
                                    <a:pt x="20503" y="8424"/>
                                    <a:pt x="20411" y="8608"/>
                                  </a:cubicBezTo>
                                  <a:lnTo>
                                    <a:pt x="19817" y="9664"/>
                                  </a:lnTo>
                                  <a:cubicBezTo>
                                    <a:pt x="19703" y="9847"/>
                                    <a:pt x="19840" y="10100"/>
                                    <a:pt x="20069" y="10100"/>
                                  </a:cubicBezTo>
                                  <a:lnTo>
                                    <a:pt x="20320" y="10100"/>
                                  </a:lnTo>
                                  <a:lnTo>
                                    <a:pt x="20320" y="17331"/>
                                  </a:lnTo>
                                  <a:cubicBezTo>
                                    <a:pt x="20320" y="19305"/>
                                    <a:pt x="18720" y="20911"/>
                                    <a:pt x="16754" y="20911"/>
                                  </a:cubicBezTo>
                                  <a:lnTo>
                                    <a:pt x="4251" y="20911"/>
                                  </a:lnTo>
                                  <a:cubicBezTo>
                                    <a:pt x="2286" y="20911"/>
                                    <a:pt x="686" y="19305"/>
                                    <a:pt x="686" y="17331"/>
                                  </a:cubicBezTo>
                                  <a:lnTo>
                                    <a:pt x="686" y="4774"/>
                                  </a:lnTo>
                                  <a:cubicBezTo>
                                    <a:pt x="686" y="2800"/>
                                    <a:pt x="2286" y="1194"/>
                                    <a:pt x="4251" y="1194"/>
                                  </a:cubicBezTo>
                                  <a:lnTo>
                                    <a:pt x="12069" y="1194"/>
                                  </a:lnTo>
                                  <a:cubicBezTo>
                                    <a:pt x="12206" y="1492"/>
                                    <a:pt x="12480" y="1699"/>
                                    <a:pt x="12823" y="1699"/>
                                  </a:cubicBezTo>
                                  <a:cubicBezTo>
                                    <a:pt x="13280" y="1699"/>
                                    <a:pt x="13669" y="1331"/>
                                    <a:pt x="13669" y="849"/>
                                  </a:cubicBezTo>
                                  <a:cubicBezTo>
                                    <a:pt x="13669" y="367"/>
                                    <a:pt x="13303" y="0"/>
                                    <a:pt x="12823" y="0"/>
                                  </a:cubicBezTo>
                                  <a:cubicBezTo>
                                    <a:pt x="12480" y="0"/>
                                    <a:pt x="12183" y="207"/>
                                    <a:pt x="12069" y="505"/>
                                  </a:cubicBezTo>
                                  <a:lnTo>
                                    <a:pt x="4251" y="505"/>
                                  </a:lnTo>
                                  <a:cubicBezTo>
                                    <a:pt x="1897" y="505"/>
                                    <a:pt x="0" y="2410"/>
                                    <a:pt x="0" y="4774"/>
                                  </a:cubicBezTo>
                                  <a:lnTo>
                                    <a:pt x="0" y="17331"/>
                                  </a:lnTo>
                                  <a:cubicBezTo>
                                    <a:pt x="0" y="19695"/>
                                    <a:pt x="1897" y="21600"/>
                                    <a:pt x="4251" y="21600"/>
                                  </a:cubicBezTo>
                                  <a:lnTo>
                                    <a:pt x="16754" y="21600"/>
                                  </a:lnTo>
                                  <a:cubicBezTo>
                                    <a:pt x="19109" y="21600"/>
                                    <a:pt x="21006" y="19695"/>
                                    <a:pt x="21006" y="17331"/>
                                  </a:cubicBezTo>
                                  <a:lnTo>
                                    <a:pt x="21006" y="10077"/>
                                  </a:lnTo>
                                  <a:lnTo>
                                    <a:pt x="21257" y="10077"/>
                                  </a:lnTo>
                                  <a:cubicBezTo>
                                    <a:pt x="21486" y="10077"/>
                                    <a:pt x="21600" y="9847"/>
                                    <a:pt x="21509" y="9641"/>
                                  </a:cubicBezTo>
                                  <a:lnTo>
                                    <a:pt x="20891" y="8608"/>
                                  </a:lnTo>
                                  <a:close/>
                                </a:path>
                              </a:pathLst>
                            </a:custGeom>
                            <a:solidFill>
                              <a:srgbClr val="002060"/>
                            </a:solidFill>
                            <a:ln w="12700">
                              <a:noFill/>
                              <a:miter lim="400000"/>
                              <a:headEnd/>
                              <a:tailEnd/>
                            </a:ln>
                          </wps:spPr>
                          <wps:bodyPr rot="0" vert="horz" wrap="square" lIns="91440" tIns="45720" rIns="91440" bIns="45720" anchor="ctr" anchorCtr="0" upright="1">
                            <a:noAutofit/>
                          </wps:bodyPr>
                        </wps:wsp>
                        <wps:wsp>
                          <wps:cNvPr id="1003" name="مربع نص 1003"/>
                          <wps:cNvSpPr txBox="1"/>
                          <wps:spPr>
                            <a:xfrm>
                              <a:off x="283780" y="511482"/>
                              <a:ext cx="1062255" cy="818515"/>
                            </a:xfrm>
                            <a:prstGeom prst="rect">
                              <a:avLst/>
                            </a:prstGeom>
                            <a:noFill/>
                            <a:ln w="6350">
                              <a:noFill/>
                            </a:ln>
                            <a:effectLst/>
                          </wps:spPr>
                          <wps:txbx>
                            <w:txbxContent>
                              <w:p w:rsidR="00FC7E58" w:rsidRPr="00210F58" w:rsidRDefault="00FC7E58" w:rsidP="000D0CA1">
                                <w:pPr>
                                  <w:bidi w:val="0"/>
                                  <w:jc w:val="center"/>
                                  <w:rPr>
                                    <w:rFonts w:ascii="Adobe Arabic" w:hAnsi="Adobe Arabic" w:cs="Adobe Arabic"/>
                                    <w:b/>
                                    <w:bCs/>
                                    <w:color w:val="auto"/>
                                    <w:sz w:val="44"/>
                                    <w:szCs w:val="48"/>
                                    <w:lang w:bidi="ar-SY"/>
                                  </w:rPr>
                                </w:pPr>
                                <w:r w:rsidRPr="00210F58">
                                  <w:rPr>
                                    <w:rFonts w:ascii="Adobe Arabic" w:hAnsi="Adobe Arabic" w:cs="Adobe Arabic" w:hint="cs"/>
                                    <w:b/>
                                    <w:bCs/>
                                    <w:color w:val="auto"/>
                                    <w:sz w:val="44"/>
                                    <w:szCs w:val="48"/>
                                    <w:rtl/>
                                    <w:lang w:bidi="ar-SY"/>
                                  </w:rPr>
                                  <w:t>الحوافز السلبية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anchor>
            </w:drawing>
          </mc:Choice>
          <mc:Fallback>
            <w:pict>
              <v:group id="Group 242" o:spid="_x0000_s2351" style="position:absolute;left:0;text-align:left;margin-left:0;margin-top:26.8pt;width:358.75pt;height:128.45pt;z-index:252320768;mso-position-horizontal:center;mso-position-horizontal-relative:margin;mso-position-vertical-relative:text" coordsize="45563,163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">
                <v:group id="Group 240" o:spid="_x0000_s2352" style="position:absolute;left:29226;width:16337;height:16314" coordsize="16337,163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umWu7CAAAA3AAAAA8A&#10;AAAAAAAAAAAAAAAAqgIAAGRycy9kb3ducmV2LnhtbFBLBQYAAAAABAAEAPoAAACZAwAAAAA=&#10;">
                  <v:shape id="مربع نص 999" o:spid="_x0000_s2353" type="#_x0000_t202" style="position:absolute;left:2777;top:5114;width:10164;height:77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pvKsUA&#10;AADcAAAADwAAAGRycy9kb3ducmV2LnhtbESPQYvCMBSE7wv+h/CEva2pgmKrUaQgK4sedL14ezbP&#10;tti81Car1V9vBGGPw8x8w0znranElRpXWlbQ70UgiDOrS84V7H+XX2MQziNrrCyTgjs5mM86H1NM&#10;tL3xlq47n4sAYZeggsL7OpHSZQUZdD1bEwfvZBuDPsgml7rBW4CbSg6iaCQNlhwWCqwpLSg77/6M&#10;gp90ucHtcWDGjyr9Xp8W9WV/GCr12W0XExCeWv8ffrdXWkEcx/A6E46An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um8qxQAAANwAAAAPAAAAAAAAAAAAAAAAAJgCAABkcnMv&#10;ZG93bnJldi54bWxQSwUGAAAAAAQABAD1AAAAigMAAAAA&#10;" filled="f" stroked="f" strokeweight=".5pt">
                    <v:textbox>
                      <w:txbxContent>
                        <w:p w:rsidR="00FC7E58" w:rsidRPr="00210F58" w:rsidRDefault="00FC7E58" w:rsidP="000D0CA1">
                          <w:pPr>
                            <w:bidi w:val="0"/>
                            <w:jc w:val="center"/>
                            <w:rPr>
                              <w:rFonts w:ascii="Adobe Arabic" w:hAnsi="Adobe Arabic" w:cs="Adobe Arabic"/>
                              <w:b/>
                              <w:bCs/>
                              <w:color w:val="auto"/>
                              <w:sz w:val="40"/>
                              <w:szCs w:val="44"/>
                              <w:rtl/>
                              <w:lang w:bidi="ar-SY"/>
                            </w:rPr>
                          </w:pPr>
                          <w:r w:rsidRPr="00210F58">
                            <w:rPr>
                              <w:rFonts w:ascii="Adobe Arabic" w:hAnsi="Adobe Arabic" w:cs="Adobe Arabic" w:hint="cs"/>
                              <w:b/>
                              <w:bCs/>
                              <w:color w:val="auto"/>
                              <w:sz w:val="40"/>
                              <w:szCs w:val="44"/>
                              <w:rtl/>
                              <w:lang w:bidi="ar-SY"/>
                            </w:rPr>
                            <w:t>الحوافز الإيجابية</w:t>
                          </w:r>
                        </w:p>
                        <w:p w:rsidR="00FC7E58" w:rsidRPr="00210F58" w:rsidRDefault="00FC7E58" w:rsidP="000D0CA1">
                          <w:pPr>
                            <w:bidi w:val="0"/>
                            <w:jc w:val="center"/>
                            <w:rPr>
                              <w:color w:val="auto"/>
                              <w:sz w:val="32"/>
                              <w:szCs w:val="38"/>
                              <w:lang w:bidi="ar-SY"/>
                            </w:rPr>
                          </w:pPr>
                        </w:p>
                      </w:txbxContent>
                    </v:textbox>
                  </v:shape>
                  <v:shape id="Shape" o:spid="_x0000_s2354" style="position:absolute;width:16337;height:16314;flip:x;visibility:visible;mso-wrap-style:square;v-text-anchor:middle" coordsize="2154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3oZsYA&#10;AADdAAAADwAAAGRycy9kb3ducmV2LnhtbESPT0vDQBDF74LfYRmhN7vbFLTEbkupKJ4E+wfxNmTH&#10;bDA7G7LbJP32zkHwNsN7895v1tsptGqgPjWRLSzmBhRxFV3DtYXT8eV+BSplZIdtZLJwpQTbze3N&#10;GksXR/6g4ZBrJSGcSrTgc+5KrVPlKWCax45YtO/YB8yy9rV2PY4SHlpdGPOgAzYsDR472nuqfg6X&#10;YOHrOuxfj+fFs7+8F48hhuVuLD6tnd1NuydQmab8b/67fnOCb4zwyzcygt7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O3oZsYAAADdAAAADwAAAAAAAAAAAAAAAACYAgAAZHJz&#10;L2Rvd25yZXYueG1sUEsFBgAAAAAEAAQA9QAAAIsDAAAAAA==&#10;" path="m20891,8608v-114,-184,-388,-184,-480,l19817,9664v-114,183,23,436,252,436l20320,10100r,7231c20320,19305,18720,20911,16754,20911r-12503,c2286,20911,686,19305,686,17331r,-12557c686,2800,2286,1194,4251,1194r7818,c12206,1492,12480,1699,12823,1699v457,,846,-368,846,-850c13669,367,13303,,12823,v-343,,-640,207,-754,505l4251,505c1897,505,,2410,,4774l,17331v,2364,1897,4269,4251,4269l16754,21600v2355,,4252,-1905,4252,-4269l21006,10077r251,c21486,10077,21600,9847,21509,9641l20891,8608xe" fillcolor="#4cc1ef" stroked="f" strokeweight="1pt">
                    <v:stroke miterlimit="4" joinstyle="miter"/>
                    <v:path arrowok="t" o:extrusionok="f" o:connecttype="custom" o:connectlocs="126574002,125329711;126574002,125329711;126574002,125329711;126574002,125329711" o:connectangles="0,90,180,270"/>
                  </v:shape>
                </v:group>
                <v:group id="Group 241" o:spid="_x0000_s2355" style="position:absolute;width:16337;height:16314" coordsize="16337,163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1sz4wwAAAN0AAAAP&#10;AAAAAAAAAAAAAAAAAKoCAABkcnMvZG93bnJldi54bWxQSwUGAAAAAAQABAD6AAAAmgMAAAAA&#10;">
                  <v:shape id="Shape" o:spid="_x0000_s2356" style="position:absolute;width:16337;height:16314;flip:x;visibility:visible;mso-wrap-style:square;v-text-anchor:middle" coordsize="2154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Xuj8MA&#10;AADdAAAADwAAAGRycy9kb3ducmV2LnhtbERPS0sDMRC+C/0PYQRvNrEHtWuzSykIVhHsQ3odNtPd&#10;0GSybGIb/70RBG/z8T1n0WTvxJnGaANruJsqEMRtMJY7Dfvd8+0jiJiQDbrApOGbIjT15GqBlQkX&#10;3tB5mzpRQjhWqKFPaaikjG1PHuM0DMSFO4bRYypw7KQZ8VLCvZMzpe6lR8uloceBVj21p+2X17DO&#10;9vTgdh/vh1e7zjRv3Zs8fGp9c52XTyAS5fQv/nO/mDJfqRn8flNOk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uXuj8MAAADdAAAADwAAAAAAAAAAAAAAAACYAgAAZHJzL2Rv&#10;d25yZXYueG1sUEsFBgAAAAAEAAQA9QAAAIgDAAAAAA==&#10;" path="m20891,8608v-114,-184,-388,-184,-480,l19817,9664v-114,183,23,436,252,436l20320,10100r,7231c20320,19305,18720,20911,16754,20911r-12503,c2286,20911,686,19305,686,17331r,-12557c686,2800,2286,1194,4251,1194r7818,c12206,1492,12480,1699,12823,1699v457,,846,-368,846,-850c13669,367,13303,,12823,v-343,,-640,207,-754,505l4251,505c1897,505,,2410,,4774l,17331v,2364,1897,4269,4251,4269l16754,21600v2355,,4252,-1905,4252,-4269l21006,10077r251,c21486,10077,21600,9847,21509,9641l20891,8608xe" fillcolor="#002060" stroked="f" strokeweight="1pt">
                    <v:stroke miterlimit="4" joinstyle="miter"/>
                    <v:path arrowok="t" o:extrusionok="f" o:connecttype="custom" o:connectlocs="126574002,125329711;126574002,125329711;126574002,125329711;126574002,125329711" o:connectangles="0,90,180,270"/>
                  </v:shape>
                  <v:shape id="مربع نص 1003" o:spid="_x0000_s2357" type="#_x0000_t202" style="position:absolute;left:2837;top:5114;width:10623;height:8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nIwcUA&#10;AADdAAAADwAAAGRycy9kb3ducmV2LnhtbERPTWvCQBC9F/oflil4q7sqLSG6CRKQFmkPWi+9jdkx&#10;CWZn0+xWo7/eLRS8zeN9ziIfbCtO1PvGsYbJWIEgLp1puNKw+1o9JyB8QDbYOiYNF/KQZ48PC0yN&#10;O/OGTttQiRjCPkUNdQhdKqUva7Lox64jjtzB9RZDhH0lTY/nGG5bOVXqVVpsODbU2FFRU3nc/loN&#10;62L1iZv91CbXtnj7OCy7n933i9ajp2E5BxFoCHfxv/vdxPlKzeDvm3iCzG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mcjBxQAAAN0AAAAPAAAAAAAAAAAAAAAAAJgCAABkcnMv&#10;ZG93bnJldi54bWxQSwUGAAAAAAQABAD1AAAAigMAAAAA&#10;" filled="f" stroked="f" strokeweight=".5pt">
                    <v:textbox>
                      <w:txbxContent>
                        <w:p w:rsidR="00FC7E58" w:rsidRPr="00210F58" w:rsidRDefault="00FC7E58" w:rsidP="000D0CA1">
                          <w:pPr>
                            <w:bidi w:val="0"/>
                            <w:jc w:val="center"/>
                            <w:rPr>
                              <w:rFonts w:ascii="Adobe Arabic" w:hAnsi="Adobe Arabic" w:cs="Adobe Arabic"/>
                              <w:b/>
                              <w:bCs/>
                              <w:color w:val="auto"/>
                              <w:sz w:val="44"/>
                              <w:szCs w:val="48"/>
                              <w:lang w:bidi="ar-SY"/>
                            </w:rPr>
                          </w:pPr>
                          <w:r w:rsidRPr="00210F58">
                            <w:rPr>
                              <w:rFonts w:ascii="Adobe Arabic" w:hAnsi="Adobe Arabic" w:cs="Adobe Arabic" w:hint="cs"/>
                              <w:b/>
                              <w:bCs/>
                              <w:color w:val="auto"/>
                              <w:sz w:val="44"/>
                              <w:szCs w:val="48"/>
                              <w:rtl/>
                              <w:lang w:bidi="ar-SY"/>
                            </w:rPr>
                            <w:t>الحوافز السلبية</w:t>
                          </w:r>
                        </w:p>
                      </w:txbxContent>
                    </v:textbox>
                  </v:shape>
                </v:group>
                <w10:wrap type="square" anchorx="margin"/>
              </v:group>
            </w:pict>
          </mc:Fallback>
        </mc:AlternateContent>
      </w:r>
      <w:r w:rsidRPr="00014AF6">
        <w:rPr>
          <w:rFonts w:ascii="Adobe Arabic" w:hAnsi="Adobe Arabic" w:cs="Adobe Arabic"/>
          <w:color w:val="C00000"/>
          <w:rtl/>
        </w:rPr>
        <w:t>وقد قسمت الحوافز من حيث أثرها وفاعليتها إلى نوعين أساسيين هما</w:t>
      </w:r>
      <w:r w:rsidRPr="00014AF6">
        <w:rPr>
          <w:rFonts w:ascii="Adobe Arabic" w:hAnsi="Adobe Arabic" w:cs="Adobe Arabic"/>
          <w:b/>
          <w:bCs/>
          <w:color w:val="C00000"/>
          <w:rtl/>
        </w:rPr>
        <w:t>:</w:t>
      </w:r>
    </w:p>
    <w:p w:rsidR="000D0CA1" w:rsidRPr="00210F58" w:rsidRDefault="000D0CA1" w:rsidP="000D0CA1">
      <w:pPr>
        <w:rPr>
          <w:b/>
          <w:bCs/>
          <w:color w:val="C00000"/>
          <w:rtl/>
        </w:rPr>
      </w:pPr>
    </w:p>
    <w:p w:rsidR="000D0CA1" w:rsidRPr="009403E9" w:rsidRDefault="000D0CA1" w:rsidP="000D0CA1">
      <w:pPr>
        <w:rPr>
          <w:b/>
          <w:bCs/>
          <w:color w:val="C00000"/>
          <w:rtl/>
        </w:rPr>
      </w:pPr>
    </w:p>
    <w:p w:rsidR="000D0CA1" w:rsidRDefault="000D0CA1" w:rsidP="000D0CA1">
      <w:pPr>
        <w:rPr>
          <w:rtl/>
        </w:rPr>
      </w:pPr>
    </w:p>
    <w:p w:rsidR="000D0CA1" w:rsidRPr="00210F58" w:rsidRDefault="000D0CA1" w:rsidP="000D0CA1">
      <w:pPr>
        <w:rPr>
          <w:rtl/>
        </w:rPr>
      </w:pPr>
    </w:p>
    <w:p w:rsidR="000D0CA1" w:rsidRDefault="000D0CA1" w:rsidP="000D0CA1">
      <w:pPr>
        <w:rPr>
          <w:rtl/>
        </w:rPr>
      </w:pPr>
    </w:p>
    <w:p w:rsidR="000D0CA1" w:rsidRDefault="000D0CA1" w:rsidP="000D0CA1">
      <w:pPr>
        <w:rPr>
          <w:rtl/>
        </w:rPr>
      </w:pPr>
      <w:r>
        <w:rPr>
          <w:noProof/>
        </w:rPr>
        <mc:AlternateContent>
          <mc:Choice Requires="wpg">
            <w:drawing>
              <wp:inline distT="0" distB="0" distL="0" distR="0" wp14:anchorId="767C5442" wp14:editId="1AB95AEB">
                <wp:extent cx="2356024" cy="738302"/>
                <wp:effectExtent l="0" t="0" r="6350" b="5080"/>
                <wp:docPr id="1791" name="Google Shape;92;p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56024" cy="738302"/>
                          <a:chOff x="49481" y="9041"/>
                          <a:chExt cx="30668" cy="9234"/>
                        </a:xfrm>
                      </wpg:grpSpPr>
                      <wps:wsp>
                        <wps:cNvPr id="1793" name="Google Shape;94;p16"/>
                        <wps:cNvSpPr>
                          <a:spLocks/>
                        </wps:cNvSpPr>
                        <wps:spPr bwMode="auto">
                          <a:xfrm>
                            <a:off x="74491" y="9041"/>
                            <a:ext cx="5658" cy="9234"/>
                          </a:xfrm>
                          <a:custGeom>
                            <a:avLst/>
                            <a:gdLst>
                              <a:gd name="T0" fmla="*/ 18766 w 22634"/>
                              <a:gd name="T1" fmla="*/ 1 h 36934"/>
                              <a:gd name="T2" fmla="*/ 16562 w 22634"/>
                              <a:gd name="T3" fmla="*/ 912 h 36934"/>
                              <a:gd name="T4" fmla="*/ 1215 w 22634"/>
                              <a:gd name="T5" fmla="*/ 16259 h 36934"/>
                              <a:gd name="T6" fmla="*/ 1215 w 22634"/>
                              <a:gd name="T7" fmla="*/ 20676 h 36934"/>
                              <a:gd name="T8" fmla="*/ 16562 w 22634"/>
                              <a:gd name="T9" fmla="*/ 36023 h 36934"/>
                              <a:gd name="T10" fmla="*/ 18766 w 22634"/>
                              <a:gd name="T11" fmla="*/ 36934 h 36934"/>
                              <a:gd name="T12" fmla="*/ 20979 w 22634"/>
                              <a:gd name="T13" fmla="*/ 36023 h 36934"/>
                              <a:gd name="T14" fmla="*/ 22634 w 22634"/>
                              <a:gd name="T15" fmla="*/ 34368 h 36934"/>
                              <a:gd name="T16" fmla="*/ 8942 w 22634"/>
                              <a:gd name="T17" fmla="*/ 20676 h 36934"/>
                              <a:gd name="T18" fmla="*/ 8942 w 22634"/>
                              <a:gd name="T19" fmla="*/ 16259 h 36934"/>
                              <a:gd name="T20" fmla="*/ 22634 w 22634"/>
                              <a:gd name="T21" fmla="*/ 2567 h 36934"/>
                              <a:gd name="T22" fmla="*/ 20979 w 22634"/>
                              <a:gd name="T23" fmla="*/ 912 h 36934"/>
                              <a:gd name="T24" fmla="*/ 18766 w 22634"/>
                              <a:gd name="T25" fmla="*/ 1 h 369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2634" h="36934" extrusionOk="0">
                                <a:moveTo>
                                  <a:pt x="18766" y="1"/>
                                </a:moveTo>
                                <a:cubicBezTo>
                                  <a:pt x="17967" y="1"/>
                                  <a:pt x="17169" y="304"/>
                                  <a:pt x="16562" y="912"/>
                                </a:cubicBezTo>
                                <a:lnTo>
                                  <a:pt x="1215" y="16259"/>
                                </a:lnTo>
                                <a:cubicBezTo>
                                  <a:pt x="0" y="17473"/>
                                  <a:pt x="0" y="19462"/>
                                  <a:pt x="1215" y="20676"/>
                                </a:cubicBezTo>
                                <a:lnTo>
                                  <a:pt x="16562" y="36023"/>
                                </a:lnTo>
                                <a:cubicBezTo>
                                  <a:pt x="17169" y="36630"/>
                                  <a:pt x="17967" y="36934"/>
                                  <a:pt x="18766" y="36934"/>
                                </a:cubicBezTo>
                                <a:cubicBezTo>
                                  <a:pt x="19565" y="36934"/>
                                  <a:pt x="20366" y="36630"/>
                                  <a:pt x="20979" y="36023"/>
                                </a:cubicBezTo>
                                <a:lnTo>
                                  <a:pt x="22634" y="34368"/>
                                </a:lnTo>
                                <a:lnTo>
                                  <a:pt x="8942" y="20676"/>
                                </a:lnTo>
                                <a:cubicBezTo>
                                  <a:pt x="7716" y="19462"/>
                                  <a:pt x="7716" y="17473"/>
                                  <a:pt x="8942" y="16259"/>
                                </a:cubicBezTo>
                                <a:lnTo>
                                  <a:pt x="22634" y="2567"/>
                                </a:lnTo>
                                <a:lnTo>
                                  <a:pt x="20979" y="912"/>
                                </a:lnTo>
                                <a:cubicBezTo>
                                  <a:pt x="20366" y="304"/>
                                  <a:pt x="19565" y="1"/>
                                  <a:pt x="18766" y="1"/>
                                </a:cubicBezTo>
                                <a:close/>
                              </a:path>
                            </a:pathLst>
                          </a:custGeom>
                          <a:solidFill>
                            <a:srgbClr val="00B0F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794" name="Google Shape;95;p16"/>
                        <wps:cNvSpPr>
                          <a:spLocks/>
                        </wps:cNvSpPr>
                        <wps:spPr bwMode="auto">
                          <a:xfrm>
                            <a:off x="77759" y="12165"/>
                            <a:ext cx="1718" cy="2986"/>
                          </a:xfrm>
                          <a:custGeom>
                            <a:avLst/>
                            <a:gdLst>
                              <a:gd name="T0" fmla="*/ 5372 w 6871"/>
                              <a:gd name="T1" fmla="*/ 0 h 11943"/>
                              <a:gd name="T2" fmla="*/ 4334 w 6871"/>
                              <a:gd name="T3" fmla="*/ 441 h 11943"/>
                              <a:gd name="T4" fmla="*/ 1489 w 6871"/>
                              <a:gd name="T5" fmla="*/ 3286 h 11943"/>
                              <a:gd name="T6" fmla="*/ 1489 w 6871"/>
                              <a:gd name="T7" fmla="*/ 8656 h 11943"/>
                              <a:gd name="T8" fmla="*/ 4334 w 6871"/>
                              <a:gd name="T9" fmla="*/ 11502 h 11943"/>
                              <a:gd name="T10" fmla="*/ 5372 w 6871"/>
                              <a:gd name="T11" fmla="*/ 11942 h 11943"/>
                              <a:gd name="T12" fmla="*/ 6870 w 6871"/>
                              <a:gd name="T13" fmla="*/ 10454 h 11943"/>
                              <a:gd name="T14" fmla="*/ 6870 w 6871"/>
                              <a:gd name="T15" fmla="*/ 1489 h 11943"/>
                              <a:gd name="T16" fmla="*/ 5372 w 6871"/>
                              <a:gd name="T17" fmla="*/ 0 h 119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71" h="11943" extrusionOk="0">
                                <a:moveTo>
                                  <a:pt x="5372" y="0"/>
                                </a:moveTo>
                                <a:cubicBezTo>
                                  <a:pt x="5006" y="0"/>
                                  <a:pt x="4635" y="137"/>
                                  <a:pt x="4334" y="441"/>
                                </a:cubicBezTo>
                                <a:lnTo>
                                  <a:pt x="1489" y="3286"/>
                                </a:lnTo>
                                <a:cubicBezTo>
                                  <a:pt x="0" y="4763"/>
                                  <a:pt x="0" y="7168"/>
                                  <a:pt x="1489" y="8656"/>
                                </a:cubicBezTo>
                                <a:lnTo>
                                  <a:pt x="4334" y="11502"/>
                                </a:lnTo>
                                <a:cubicBezTo>
                                  <a:pt x="4635" y="11806"/>
                                  <a:pt x="5006" y="11942"/>
                                  <a:pt x="5372" y="11942"/>
                                </a:cubicBezTo>
                                <a:cubicBezTo>
                                  <a:pt x="6135" y="11942"/>
                                  <a:pt x="6870" y="11348"/>
                                  <a:pt x="6870" y="10454"/>
                                </a:cubicBezTo>
                                <a:lnTo>
                                  <a:pt x="6870" y="1489"/>
                                </a:lnTo>
                                <a:cubicBezTo>
                                  <a:pt x="6870" y="595"/>
                                  <a:pt x="6135" y="0"/>
                                  <a:pt x="5372" y="0"/>
                                </a:cubicBezTo>
                                <a:close/>
                              </a:path>
                            </a:pathLst>
                          </a:custGeom>
                          <a:solidFill>
                            <a:srgbClr val="00B0F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795" name="Google Shape;96;p16"/>
                        <wps:cNvSpPr>
                          <a:spLocks/>
                        </wps:cNvSpPr>
                        <wps:spPr bwMode="auto">
                          <a:xfrm>
                            <a:off x="49481" y="9891"/>
                            <a:ext cx="28531" cy="7534"/>
                          </a:xfrm>
                          <a:custGeom>
                            <a:avLst/>
                            <a:gdLst>
                              <a:gd name="T0" fmla="*/ 14836 w 114123"/>
                              <a:gd name="T1" fmla="*/ 0 h 30135"/>
                              <a:gd name="T2" fmla="*/ 1 w 114123"/>
                              <a:gd name="T3" fmla="*/ 15061 h 30135"/>
                              <a:gd name="T4" fmla="*/ 14836 w 114123"/>
                              <a:gd name="T5" fmla="*/ 30135 h 30135"/>
                              <a:gd name="T6" fmla="*/ 114122 w 114123"/>
                              <a:gd name="T7" fmla="*/ 30135 h 30135"/>
                              <a:gd name="T8" fmla="*/ 101252 w 114123"/>
                              <a:gd name="T9" fmla="*/ 17276 h 30135"/>
                              <a:gd name="T10" fmla="*/ 100335 w 114123"/>
                              <a:gd name="T11" fmla="*/ 15061 h 30135"/>
                              <a:gd name="T12" fmla="*/ 101252 w 114123"/>
                              <a:gd name="T13" fmla="*/ 12859 h 30135"/>
                              <a:gd name="T14" fmla="*/ 114110 w 114123"/>
                              <a:gd name="T15" fmla="*/ 0 h 30135"/>
                              <a:gd name="T16" fmla="*/ 14836 w 114123"/>
                              <a:gd name="T17" fmla="*/ 0 h 30135"/>
                              <a:gd name="T18" fmla="*/ 0 w 114123"/>
                              <a:gd name="T19" fmla="*/ 0 h 30135"/>
                              <a:gd name="T20" fmla="*/ 114123 w 114123"/>
                              <a:gd name="T21" fmla="*/ 30135 h 30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T18" t="T19" r="T20" b="T21"/>
                            <a:pathLst>
                              <a:path w="114123" h="30135" extrusionOk="0">
                                <a:moveTo>
                                  <a:pt x="14836" y="0"/>
                                </a:moveTo>
                                <a:lnTo>
                                  <a:pt x="1" y="15061"/>
                                </a:lnTo>
                                <a:lnTo>
                                  <a:pt x="14836" y="30135"/>
                                </a:lnTo>
                                <a:lnTo>
                                  <a:pt x="114122" y="30135"/>
                                </a:lnTo>
                                <a:lnTo>
                                  <a:pt x="101252" y="17276"/>
                                </a:lnTo>
                                <a:cubicBezTo>
                                  <a:pt x="100644" y="16669"/>
                                  <a:pt x="100335" y="15871"/>
                                  <a:pt x="100335" y="15061"/>
                                </a:cubicBezTo>
                                <a:cubicBezTo>
                                  <a:pt x="100335" y="14264"/>
                                  <a:pt x="100644" y="13466"/>
                                  <a:pt x="101252" y="12859"/>
                                </a:cubicBezTo>
                                <a:lnTo>
                                  <a:pt x="114110" y="0"/>
                                </a:lnTo>
                                <a:lnTo>
                                  <a:pt x="14836" y="0"/>
                                </a:lnTo>
                                <a:close/>
                              </a:path>
                            </a:pathLst>
                          </a:custGeom>
                          <a:solidFill>
                            <a:schemeClr val="bg1">
                              <a:lumMod val="8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7E58" w:rsidRPr="00424F9B" w:rsidRDefault="00FC7E58" w:rsidP="000D0CA1">
                              <w:pPr>
                                <w:spacing w:line="240" w:lineRule="auto"/>
                                <w:jc w:val="center"/>
                                <w:rPr>
                                  <w:rFonts w:ascii="Adobe Arabic" w:eastAsia="Roboto" w:hAnsi="Adobe Arabic" w:cs="Adobe Arabic"/>
                                  <w:b/>
                                  <w:bCs/>
                                  <w:color w:val="002060"/>
                                  <w:sz w:val="40"/>
                                  <w:szCs w:val="40"/>
                                  <w:rtl/>
                                  <w:lang w:bidi="ar-SY"/>
                                </w:rPr>
                              </w:pPr>
                              <w:r w:rsidRPr="00424F9B">
                                <w:rPr>
                                  <w:rFonts w:ascii="Adobe Arabic" w:eastAsia="Times New Roman" w:hAnsi="Adobe Arabic" w:cs="Adobe Arabic" w:hint="cs"/>
                                  <w:b/>
                                  <w:bCs/>
                                  <w:color w:val="002060"/>
                                  <w:sz w:val="36"/>
                                  <w:szCs w:val="36"/>
                                  <w:rtl/>
                                  <w:lang w:bidi="ar-SY"/>
                                </w:rPr>
                                <w:t>الحوافز الإيجابية:</w:t>
                              </w:r>
                            </w:p>
                          </w:txbxContent>
                        </wps:txbx>
                        <wps:bodyPr rot="0" vert="horz" wrap="square" lIns="91440" tIns="0" rIns="182880" bIns="0" anchor="ctr" anchorCtr="0" upright="1">
                          <a:noAutofit/>
                        </wps:bodyPr>
                      </wps:wsp>
                    </wpg:wgp>
                  </a:graphicData>
                </a:graphic>
              </wp:inline>
            </w:drawing>
          </mc:Choice>
          <mc:Fallback>
            <w:pict>
              <v:group id="Google Shape;92;p16" o:spid="_x0000_s2358" style="width:185.5pt;height:58.15pt;mso-position-horizontal-relative:char;mso-position-vertical-relative:line" coordorigin="49481,9041" coordsize="30668,92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">
                <v:shape id="Google Shape;94;p16" o:spid="_x0000_s2359" style="position:absolute;left:74491;top:9041;width:5658;height:9234;visibility:visible;mso-wrap-style:square;v-text-anchor:middle" coordsize="22634,36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S5UsUA&#10;AADdAAAADwAAAGRycy9kb3ducmV2LnhtbERPS2vCQBC+F/oflil4q5s+1BhdRSqhehF8IHgbstNs&#10;aHY2ZDea/vtuQehtPr7nzJe9rcWVWl85VvAyTEAQF05XXCo4HfPnFIQPyBprx6TghzwsF48Pc8y0&#10;u/GerodQihjCPkMFJoQmk9IXhiz6oWuII/flWoshwraUusVbDLe1fE2SsbRYcWww2NCHoeL70FkF&#10;+eV4Xnejc3g3aZevdp/bzSjdKjV46lczEIH68C++uzc6zp9M3+Dvm3iC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dLlSxQAAAN0AAAAPAAAAAAAAAAAAAAAAAJgCAABkcnMv&#10;ZG93bnJldi54bWxQSwUGAAAAAAQABAD1AAAAigMAAAAA&#10;" path="m18766,1v-799,,-1597,303,-2204,911l1215,16259c,17473,,19462,1215,20676l16562,36023v607,607,1405,911,2204,911c19565,36934,20366,36630,20979,36023r1655,-1655l8942,20676v-1226,-1214,-1226,-3203,,-4417l22634,2567,20979,912c20366,304,19565,1,18766,1xe" fillcolor="#00b0f0" stroked="f">
                  <v:path arrowok="t" o:extrusionok="f" o:connecttype="custom" o:connectlocs="4691,0;4140,228;304,4065;304,5169;4140,9006;4691,9234;5244,9006;5658,8592;2235,5169;2235,4065;5658,642;5244,228;4691,0" o:connectangles="0,0,0,0,0,0,0,0,0,0,0,0,0"/>
                </v:shape>
                <v:shape id="Google Shape;95;p16" o:spid="_x0000_s2360" style="position:absolute;left:77759;top:12165;width:1718;height:2986;visibility:visible;mso-wrap-style:square;v-text-anchor:middle" coordsize="6871,119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aRzcMA&#10;AADdAAAADwAAAGRycy9kb3ducmV2LnhtbERP22rCQBB9F/yHZQTfdBMtVaOrSKBQ6pOXDxiyYxLM&#10;zibZrUn69d2C0Lc5nOvsDr2pxJNaV1pWEM8jEMSZ1SXnCm7Xj9kahPPIGivLpGAgB4f9eLTDRNuO&#10;z/S8+FyEEHYJKii8rxMpXVaQQTe3NXHg7rY16ANsc6lb7EK4qeQiit6lwZJDQ4E1pQVlj8u3UbD8&#10;GoZTc+7cI+7TtYzTZuF/GqWmk/64BeGp9//il/tTh/mrzRv8fRNOkP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jaRzcMAAADdAAAADwAAAAAAAAAAAAAAAACYAgAAZHJzL2Rv&#10;d25yZXYueG1sUEsFBgAAAAAEAAQA9QAAAIgDAAAAAA==&#10;" path="m5372,c5006,,4635,137,4334,441l1489,3286c,4763,,7168,1489,8656r2845,2846c4635,11806,5006,11942,5372,11942v763,,1498,-594,1498,-1488l6870,1489c6870,595,6135,,5372,xe" fillcolor="#00b0f0" stroked="f">
                  <v:path arrowok="t" o:extrusionok="f" o:connecttype="custom" o:connectlocs="1343,0;1084,110;372,822;372,2164;1084,2876;1343,2986;1718,2614;1718,372;1343,0" o:connectangles="0,0,0,0,0,0,0,0,0"/>
                </v:shape>
                <v:shape id="Google Shape;96;p16" o:spid="_x0000_s2361" style="position:absolute;left:49481;top:9891;width:28531;height:7534;visibility:visible;mso-wrap-style:square;v-text-anchor:middle" coordsize="114123,301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zbOMEA&#10;AADdAAAADwAAAGRycy9kb3ducmV2LnhtbERPS4vCMBC+C/6HMAt701TFV9coIgh7WN+y56GZbYPN&#10;pDRZrf/eCIK3+fieM1s0thRXqr1xrKDXTUAQZ04bzhWcT+vOBIQPyBpLx6TgTh4W83Zrhql2Nz7Q&#10;9RhyEUPYp6igCKFKpfRZQRZ911XEkftztcUQYZ1LXeMthttS9pNkJC0ajg0FVrQqKLsc/60CPf3Z&#10;oK8GO+7ll9/Btm/u+8wo9fnRLL9ABGrCW/xyf+s4fzwdwvObeIKc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A82zjBAAAA3QAAAA8AAAAAAAAAAAAAAAAAmAIAAGRycy9kb3du&#10;cmV2LnhtbFBLBQYAAAAABAAEAPUAAACGAwAAAAA=&#10;" adj="-11796480,,5400" path="m14836,l1,15061,14836,30135r99286,l101252,17276v-608,-607,-917,-1405,-917,-2215c100335,14264,100644,13466,101252,12859l114110,,14836,xe" fillcolor="#d8d8d8 [2732]" stroked="f">
                  <v:stroke joinstyle="miter"/>
                  <v:formulas/>
                  <v:path arrowok="t" o:extrusionok="f" o:connecttype="custom" o:connectlocs="3709,0;0,3765;3709,7534;28531,7534;25313,4319;25084,3765;25313,3215;28528,0;3709,0" o:connectangles="0,0,0,0,0,0,0,0,0" textboxrect="0,0,114123,30135"/>
                  <v:textbox inset=",0,14.4pt,0">
                    <w:txbxContent>
                      <w:p w:rsidR="00FC7E58" w:rsidRPr="00424F9B" w:rsidRDefault="00FC7E58" w:rsidP="000D0CA1">
                        <w:pPr>
                          <w:spacing w:line="240" w:lineRule="auto"/>
                          <w:jc w:val="center"/>
                          <w:rPr>
                            <w:rFonts w:ascii="Adobe Arabic" w:eastAsia="Roboto" w:hAnsi="Adobe Arabic" w:cs="Adobe Arabic"/>
                            <w:b/>
                            <w:bCs/>
                            <w:color w:val="002060"/>
                            <w:sz w:val="40"/>
                            <w:szCs w:val="40"/>
                            <w:rtl/>
                            <w:lang w:bidi="ar-SY"/>
                          </w:rPr>
                        </w:pPr>
                        <w:r w:rsidRPr="00424F9B">
                          <w:rPr>
                            <w:rFonts w:ascii="Adobe Arabic" w:eastAsia="Times New Roman" w:hAnsi="Adobe Arabic" w:cs="Adobe Arabic" w:hint="cs"/>
                            <w:b/>
                            <w:bCs/>
                            <w:color w:val="002060"/>
                            <w:sz w:val="36"/>
                            <w:szCs w:val="36"/>
                            <w:rtl/>
                            <w:lang w:bidi="ar-SY"/>
                          </w:rPr>
                          <w:t>الحوافز الإيجابية:</w:t>
                        </w:r>
                      </w:p>
                    </w:txbxContent>
                  </v:textbox>
                </v:shape>
                <w10:wrap anchorx="page"/>
                <w10:anchorlock/>
              </v:group>
            </w:pict>
          </mc:Fallback>
        </mc:AlternateContent>
      </w:r>
    </w:p>
    <w:p w:rsidR="000D0CA1" w:rsidRPr="00071F97" w:rsidRDefault="000D0CA1" w:rsidP="000D0CA1">
      <w:pPr>
        <w:rPr>
          <w:rFonts w:cstheme="minorBidi"/>
          <w:rtl/>
        </w:rPr>
      </w:pPr>
      <w:r w:rsidRPr="00071F97">
        <w:rPr>
          <w:rtl/>
        </w:rPr>
        <w:t>وهي تمثل تلك الحوافز التي تحمل مبدأ الثواب للعاملين والتي تلبي حاجاتهم ودوافعهم لزيادة وتحسين نوعيته وتقديم المقترحات والأفكار البناءة وتهدف الحوافز الإيجابية إلى تحسين الأداء في العمل من خلال التشجيع بسلوك ما يؤدي إلى ذلك.</w:t>
      </w:r>
    </w:p>
    <w:p w:rsidR="000D0CA1" w:rsidRPr="00424F9B" w:rsidRDefault="000D0CA1" w:rsidP="000D0CA1">
      <w:pPr>
        <w:rPr>
          <w:rFonts w:cstheme="minorBidi"/>
          <w:b/>
          <w:bCs/>
          <w:color w:val="C00000"/>
          <w:rtl/>
        </w:rPr>
      </w:pPr>
      <w:r w:rsidRPr="00424F9B">
        <w:rPr>
          <w:rFonts w:hint="cs"/>
          <w:b/>
          <w:bCs/>
          <w:color w:val="C00000"/>
          <w:rtl/>
        </w:rPr>
        <w:t>وأمثلة على ذلك</w:t>
      </w:r>
    </w:p>
    <w:p w:rsidR="000D0CA1" w:rsidRPr="00424F9B" w:rsidRDefault="000D0CA1">
      <w:pPr>
        <w:pStyle w:val="ListParagraph"/>
        <w:numPr>
          <w:ilvl w:val="0"/>
          <w:numId w:val="44"/>
        </w:numPr>
        <w:rPr>
          <w:rFonts w:ascii="Sakkal Majalla" w:hAnsi="Sakkal Majalla" w:cs="Sakkal Majalla"/>
          <w:color w:val="002060"/>
          <w:sz w:val="34"/>
          <w:szCs w:val="34"/>
          <w:rtl/>
        </w:rPr>
      </w:pPr>
      <w:r w:rsidRPr="00424F9B">
        <w:rPr>
          <w:rFonts w:ascii="Sakkal Majalla" w:hAnsi="Sakkal Majalla" w:cs="Sakkal Majalla"/>
          <w:color w:val="002060"/>
          <w:sz w:val="34"/>
          <w:szCs w:val="34"/>
          <w:rtl/>
        </w:rPr>
        <w:t>عدالة الأجور.</w:t>
      </w:r>
    </w:p>
    <w:p w:rsidR="000D0CA1" w:rsidRPr="00424F9B" w:rsidRDefault="000D0CA1">
      <w:pPr>
        <w:pStyle w:val="ListParagraph"/>
        <w:numPr>
          <w:ilvl w:val="0"/>
          <w:numId w:val="44"/>
        </w:numPr>
        <w:rPr>
          <w:rFonts w:ascii="Sakkal Majalla" w:hAnsi="Sakkal Majalla" w:cs="Sakkal Majalla"/>
          <w:color w:val="002060"/>
          <w:sz w:val="34"/>
          <w:szCs w:val="34"/>
          <w:rtl/>
        </w:rPr>
      </w:pPr>
      <w:r w:rsidRPr="00424F9B">
        <w:rPr>
          <w:rFonts w:ascii="Sakkal Majalla" w:hAnsi="Sakkal Majalla" w:cs="Sakkal Majalla"/>
          <w:color w:val="002060"/>
          <w:sz w:val="34"/>
          <w:szCs w:val="34"/>
          <w:rtl/>
        </w:rPr>
        <w:t>منح الأكفاء علاوات استثنائية.</w:t>
      </w:r>
    </w:p>
    <w:p w:rsidR="000D0CA1" w:rsidRPr="00424F9B" w:rsidRDefault="000D0CA1">
      <w:pPr>
        <w:pStyle w:val="ListParagraph"/>
        <w:numPr>
          <w:ilvl w:val="0"/>
          <w:numId w:val="44"/>
        </w:numPr>
        <w:rPr>
          <w:rFonts w:ascii="Sakkal Majalla" w:hAnsi="Sakkal Majalla" w:cs="Sakkal Majalla"/>
          <w:color w:val="002060"/>
          <w:sz w:val="34"/>
          <w:szCs w:val="34"/>
          <w:rtl/>
        </w:rPr>
      </w:pPr>
      <w:r w:rsidRPr="00424F9B">
        <w:rPr>
          <w:rFonts w:ascii="Sakkal Majalla" w:hAnsi="Sakkal Majalla" w:cs="Sakkal Majalla"/>
          <w:color w:val="002060"/>
          <w:sz w:val="34"/>
          <w:szCs w:val="34"/>
          <w:rtl/>
        </w:rPr>
        <w:t>ثبات العمل واستقرار الفرد في عمله.</w:t>
      </w:r>
    </w:p>
    <w:p w:rsidR="000D0CA1" w:rsidRPr="00071F97" w:rsidRDefault="000D0CA1" w:rsidP="000D0CA1">
      <w:pPr>
        <w:pageBreakBefore/>
        <w:suppressAutoHyphens/>
        <w:rPr>
          <w:rFonts w:cstheme="minorBidi"/>
          <w:rtl/>
        </w:rPr>
      </w:pPr>
      <w:r w:rsidRPr="00071F97">
        <w:rPr>
          <w:rtl/>
        </w:rPr>
        <w:lastRenderedPageBreak/>
        <w:t>والحوافز الإيجابية تنمي روح الإبداع والتجديد لدى العاملين لأنها تتلاءم ورغبات الموظفين بحيث تترك بعض النتائج الإيجابية على مجريات العمل مثل حافز المكافأة النقدية التي تمنح للعامل مقابل قيامه بعمل يستدعي التقدير.</w:t>
      </w:r>
    </w:p>
    <w:p w:rsidR="000D0CA1" w:rsidRPr="00424F9B" w:rsidRDefault="000D0CA1" w:rsidP="000D0CA1">
      <w:pPr>
        <w:rPr>
          <w:rFonts w:cstheme="minorBidi"/>
          <w:b/>
          <w:bCs/>
          <w:rtl/>
        </w:rPr>
      </w:pPr>
      <w:r w:rsidRPr="00424F9B">
        <w:rPr>
          <w:b/>
          <w:bCs/>
          <w:rtl/>
        </w:rPr>
        <w:t>تهدف الحوافز الإيجابية إلى رفع الكفاية الإنتاجية وهي تركز على إحداث السلوك المرغوب فيه وتتمثل الحوافز الإيجابية:</w:t>
      </w:r>
    </w:p>
    <w:p w:rsidR="000D0CA1" w:rsidRPr="00424F9B" w:rsidRDefault="000D0CA1">
      <w:pPr>
        <w:pStyle w:val="ListParagraph"/>
        <w:numPr>
          <w:ilvl w:val="0"/>
          <w:numId w:val="45"/>
        </w:numPr>
        <w:ind w:left="360"/>
        <w:rPr>
          <w:rFonts w:ascii="Sakkal Majalla" w:hAnsi="Sakkal Majalla" w:cs="Sakkal Majalla"/>
          <w:color w:val="002060"/>
          <w:sz w:val="34"/>
          <w:szCs w:val="34"/>
          <w:rtl/>
        </w:rPr>
      </w:pPr>
      <w:r w:rsidRPr="00424F9B">
        <w:rPr>
          <w:rFonts w:ascii="Sakkal Majalla" w:hAnsi="Sakkal Majalla" w:cs="Sakkal Majalla"/>
          <w:color w:val="002060"/>
          <w:sz w:val="34"/>
          <w:szCs w:val="34"/>
          <w:rtl/>
        </w:rPr>
        <w:t>إشعار الفرد بإنجازه.</w:t>
      </w:r>
    </w:p>
    <w:p w:rsidR="000D0CA1" w:rsidRPr="00424F9B" w:rsidRDefault="000D0CA1">
      <w:pPr>
        <w:pStyle w:val="ListParagraph"/>
        <w:numPr>
          <w:ilvl w:val="0"/>
          <w:numId w:val="45"/>
        </w:numPr>
        <w:ind w:left="360"/>
        <w:rPr>
          <w:rFonts w:ascii="Sakkal Majalla" w:hAnsi="Sakkal Majalla" w:cs="Sakkal Majalla"/>
          <w:color w:val="002060"/>
          <w:sz w:val="34"/>
          <w:szCs w:val="34"/>
          <w:rtl/>
        </w:rPr>
      </w:pPr>
      <w:r w:rsidRPr="00424F9B">
        <w:rPr>
          <w:rFonts w:ascii="Sakkal Majalla" w:hAnsi="Sakkal Majalla" w:cs="Sakkal Majalla"/>
          <w:color w:val="002060"/>
          <w:sz w:val="34"/>
          <w:szCs w:val="34"/>
          <w:rtl/>
        </w:rPr>
        <w:t>العدالة والموضوعية في معاملة الموظفين.</w:t>
      </w:r>
    </w:p>
    <w:p w:rsidR="000D0CA1" w:rsidRPr="00424F9B" w:rsidRDefault="000D0CA1">
      <w:pPr>
        <w:pStyle w:val="ListParagraph"/>
        <w:numPr>
          <w:ilvl w:val="0"/>
          <w:numId w:val="45"/>
        </w:numPr>
        <w:ind w:left="360"/>
        <w:rPr>
          <w:rFonts w:ascii="Sakkal Majalla" w:hAnsi="Sakkal Majalla" w:cs="Sakkal Majalla"/>
          <w:color w:val="002060"/>
          <w:sz w:val="34"/>
          <w:szCs w:val="34"/>
          <w:rtl/>
        </w:rPr>
      </w:pPr>
      <w:r w:rsidRPr="00424F9B">
        <w:rPr>
          <w:rFonts w:ascii="Sakkal Majalla" w:hAnsi="Sakkal Majalla" w:cs="Sakkal Majalla"/>
          <w:color w:val="002060"/>
          <w:sz w:val="34"/>
          <w:szCs w:val="34"/>
          <w:rtl/>
        </w:rPr>
        <w:t>وضع بدلات خاصة مرتبطة بطبيعة العمل.</w:t>
      </w:r>
    </w:p>
    <w:p w:rsidR="000D0CA1" w:rsidRPr="00424F9B" w:rsidRDefault="000D0CA1">
      <w:pPr>
        <w:pStyle w:val="ListParagraph"/>
        <w:numPr>
          <w:ilvl w:val="0"/>
          <w:numId w:val="45"/>
        </w:numPr>
        <w:ind w:left="360"/>
        <w:rPr>
          <w:rFonts w:ascii="Sakkal Majalla" w:hAnsi="Sakkal Majalla" w:cs="Sakkal Majalla"/>
          <w:color w:val="002060"/>
          <w:sz w:val="34"/>
          <w:szCs w:val="34"/>
          <w:rtl/>
        </w:rPr>
      </w:pPr>
      <w:r w:rsidRPr="00424F9B">
        <w:rPr>
          <w:rFonts w:ascii="Sakkal Majalla" w:hAnsi="Sakkal Majalla" w:cs="Sakkal Majalla"/>
          <w:color w:val="002060"/>
          <w:sz w:val="34"/>
          <w:szCs w:val="34"/>
          <w:rtl/>
        </w:rPr>
        <w:t>شكر الموظفين على ما حققوه من نجاحات في عملهم.</w:t>
      </w:r>
    </w:p>
    <w:p w:rsidR="000D0CA1" w:rsidRPr="00424F9B" w:rsidRDefault="000D0CA1">
      <w:pPr>
        <w:pStyle w:val="ListParagraph"/>
        <w:numPr>
          <w:ilvl w:val="0"/>
          <w:numId w:val="45"/>
        </w:numPr>
        <w:ind w:left="360"/>
        <w:rPr>
          <w:rFonts w:ascii="Sakkal Majalla" w:hAnsi="Sakkal Majalla" w:cs="Sakkal Majalla"/>
          <w:color w:val="002060"/>
          <w:sz w:val="34"/>
          <w:szCs w:val="34"/>
          <w:rtl/>
        </w:rPr>
      </w:pPr>
      <w:r w:rsidRPr="00424F9B">
        <w:rPr>
          <w:rFonts w:ascii="Sakkal Majalla" w:hAnsi="Sakkal Majalla" w:cs="Sakkal Majalla"/>
          <w:color w:val="002060"/>
          <w:sz w:val="34"/>
          <w:szCs w:val="34"/>
          <w:rtl/>
        </w:rPr>
        <w:t>استقرار العامل في عمله.</w:t>
      </w:r>
    </w:p>
    <w:p w:rsidR="000D0CA1" w:rsidRPr="00424F9B" w:rsidRDefault="000D0CA1">
      <w:pPr>
        <w:pStyle w:val="ListParagraph"/>
        <w:numPr>
          <w:ilvl w:val="0"/>
          <w:numId w:val="45"/>
        </w:numPr>
        <w:ind w:left="360"/>
        <w:rPr>
          <w:rFonts w:ascii="Sakkal Majalla" w:hAnsi="Sakkal Majalla" w:cs="Sakkal Majalla"/>
          <w:color w:val="002060"/>
          <w:sz w:val="34"/>
          <w:szCs w:val="34"/>
          <w:rtl/>
        </w:rPr>
      </w:pPr>
      <w:r w:rsidRPr="00424F9B">
        <w:rPr>
          <w:rFonts w:ascii="Sakkal Majalla" w:hAnsi="Sakkal Majalla" w:cs="Sakkal Majalla"/>
          <w:color w:val="002060"/>
          <w:sz w:val="34"/>
          <w:szCs w:val="34"/>
          <w:rtl/>
        </w:rPr>
        <w:t>توفير فرص الترقية الاستثنائية أمام الموظفين.</w:t>
      </w:r>
    </w:p>
    <w:p w:rsidR="000D0CA1" w:rsidRPr="00424F9B" w:rsidRDefault="000D0CA1">
      <w:pPr>
        <w:pStyle w:val="ListParagraph"/>
        <w:numPr>
          <w:ilvl w:val="0"/>
          <w:numId w:val="45"/>
        </w:numPr>
        <w:ind w:left="360"/>
        <w:rPr>
          <w:rFonts w:ascii="Sakkal Majalla" w:hAnsi="Sakkal Majalla" w:cs="Sakkal Majalla"/>
          <w:color w:val="002060"/>
          <w:sz w:val="34"/>
          <w:szCs w:val="34"/>
          <w:rtl/>
        </w:rPr>
      </w:pPr>
      <w:r w:rsidRPr="00424F9B">
        <w:rPr>
          <w:rFonts w:ascii="Sakkal Majalla" w:hAnsi="Sakkal Majalla" w:cs="Sakkal Majalla"/>
          <w:color w:val="002060"/>
          <w:sz w:val="34"/>
          <w:szCs w:val="34"/>
          <w:rtl/>
        </w:rPr>
        <w:t>الاعتراف بكفاءة الفرد في عمله.</w:t>
      </w:r>
    </w:p>
    <w:p w:rsidR="000D0CA1" w:rsidRPr="00424F9B" w:rsidRDefault="000D0CA1">
      <w:pPr>
        <w:pStyle w:val="ListParagraph"/>
        <w:numPr>
          <w:ilvl w:val="0"/>
          <w:numId w:val="45"/>
        </w:numPr>
        <w:ind w:left="360"/>
        <w:rPr>
          <w:rFonts w:ascii="Sakkal Majalla" w:hAnsi="Sakkal Majalla" w:cs="Sakkal Majalla"/>
          <w:color w:val="002060"/>
          <w:sz w:val="34"/>
          <w:szCs w:val="34"/>
          <w:rtl/>
        </w:rPr>
      </w:pPr>
      <w:r w:rsidRPr="00424F9B">
        <w:rPr>
          <w:rFonts w:ascii="Sakkal Majalla" w:hAnsi="Sakkal Majalla" w:cs="Sakkal Majalla"/>
          <w:color w:val="002060"/>
          <w:sz w:val="34"/>
          <w:szCs w:val="34"/>
          <w:rtl/>
        </w:rPr>
        <w:t>إيجاد دورات وبعثات تدريبية داخلية أو خارجية.</w:t>
      </w:r>
    </w:p>
    <w:p w:rsidR="000D0CA1" w:rsidRPr="00424F9B" w:rsidRDefault="000D0CA1">
      <w:pPr>
        <w:pStyle w:val="ListParagraph"/>
        <w:numPr>
          <w:ilvl w:val="0"/>
          <w:numId w:val="45"/>
        </w:numPr>
        <w:ind w:left="360"/>
        <w:rPr>
          <w:rFonts w:ascii="Sakkal Majalla" w:hAnsi="Sakkal Majalla" w:cs="Sakkal Majalla"/>
          <w:color w:val="002060"/>
          <w:sz w:val="34"/>
          <w:szCs w:val="34"/>
          <w:rtl/>
        </w:rPr>
      </w:pPr>
      <w:r w:rsidRPr="00424F9B">
        <w:rPr>
          <w:rFonts w:ascii="Sakkal Majalla" w:hAnsi="Sakkal Majalla" w:cs="Sakkal Majalla"/>
          <w:color w:val="002060"/>
          <w:sz w:val="34"/>
          <w:szCs w:val="34"/>
          <w:rtl/>
        </w:rPr>
        <w:t>إشعار العاملين بأهمية آرائهم ومقترحاتهم.</w:t>
      </w:r>
    </w:p>
    <w:p w:rsidR="000D0CA1" w:rsidRDefault="000D0CA1">
      <w:pPr>
        <w:pStyle w:val="ListParagraph"/>
        <w:numPr>
          <w:ilvl w:val="0"/>
          <w:numId w:val="45"/>
        </w:numPr>
        <w:ind w:left="360"/>
        <w:rPr>
          <w:rFonts w:ascii="Sakkal Majalla" w:hAnsi="Sakkal Majalla" w:cs="Sakkal Majalla"/>
          <w:color w:val="002060"/>
          <w:sz w:val="34"/>
          <w:szCs w:val="34"/>
        </w:rPr>
      </w:pPr>
      <w:r w:rsidRPr="00424F9B">
        <w:rPr>
          <w:rFonts w:ascii="Sakkal Majalla" w:hAnsi="Sakkal Majalla" w:cs="Sakkal Majalla"/>
          <w:color w:val="002060"/>
          <w:sz w:val="34"/>
          <w:szCs w:val="34"/>
          <w:rtl/>
        </w:rPr>
        <w:t>توفير الأجواء المناسبة للعمل مثل الإضاءة الجيدة والتهوية وتوفير المعاملة المناسبة.</w:t>
      </w:r>
    </w:p>
    <w:p w:rsidR="000D0CA1" w:rsidRPr="002563F8" w:rsidRDefault="000D0CA1" w:rsidP="000D0CA1">
      <w:pPr>
        <w:jc w:val="center"/>
        <w:rPr>
          <w:rFonts w:ascii="Sakkal Majalla" w:hAnsi="Sakkal Majalla"/>
          <w:color w:val="002060"/>
          <w:sz w:val="34"/>
        </w:rPr>
      </w:pPr>
      <w:r>
        <w:rPr>
          <w:rFonts w:ascii="Sakkal Majalla" w:hAnsi="Sakkal Majalla"/>
          <w:noProof/>
          <w:color w:val="002060"/>
          <w:sz w:val="34"/>
          <w:rtl/>
        </w:rPr>
        <w:drawing>
          <wp:inline distT="0" distB="0" distL="0" distR="0" wp14:anchorId="53E1B56C" wp14:editId="14F9D817">
            <wp:extent cx="3725545" cy="3341505"/>
            <wp:effectExtent l="0" t="0" r="8255" b="0"/>
            <wp:docPr id="1022" name="صورة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 name="Consent-rafiki (1).png"/>
                    <pic:cNvPicPr/>
                  </pic:nvPicPr>
                  <pic:blipFill rotWithShape="1">
                    <a:blip r:embed="rId61" cstate="print">
                      <a:extLst>
                        <a:ext uri="{28A0092B-C50C-407E-A947-70E740481C1C}">
                          <a14:useLocalDpi xmlns:a14="http://schemas.microsoft.com/office/drawing/2010/main" val="0"/>
                        </a:ext>
                      </a:extLst>
                    </a:blip>
                    <a:srcRect l="3839" t="9811" r="5297" b="8695"/>
                    <a:stretch/>
                  </pic:blipFill>
                  <pic:spPr bwMode="auto">
                    <a:xfrm>
                      <a:off x="0" y="0"/>
                      <a:ext cx="3728601" cy="3344246"/>
                    </a:xfrm>
                    <a:prstGeom prst="rect">
                      <a:avLst/>
                    </a:prstGeom>
                    <a:ln>
                      <a:noFill/>
                    </a:ln>
                    <a:extLst>
                      <a:ext uri="{53640926-AAD7-44D8-BBD7-CCE9431645EC}">
                        <a14:shadowObscured xmlns:a14="http://schemas.microsoft.com/office/drawing/2010/main"/>
                      </a:ext>
                    </a:extLst>
                  </pic:spPr>
                </pic:pic>
              </a:graphicData>
            </a:graphic>
          </wp:inline>
        </w:drawing>
      </w:r>
    </w:p>
    <w:p w:rsidR="000D0CA1" w:rsidRDefault="000D0CA1" w:rsidP="000D0CA1">
      <w:pPr>
        <w:rPr>
          <w:b/>
          <w:bCs/>
          <w:rtl/>
        </w:rPr>
      </w:pPr>
      <w:r>
        <w:rPr>
          <w:noProof/>
        </w:rPr>
        <w:lastRenderedPageBreak/>
        <mc:AlternateContent>
          <mc:Choice Requires="wpg">
            <w:drawing>
              <wp:inline distT="0" distB="0" distL="0" distR="0" wp14:anchorId="4FE39464" wp14:editId="68C09658">
                <wp:extent cx="5731510" cy="474980"/>
                <wp:effectExtent l="0" t="0" r="2540" b="1270"/>
                <wp:docPr id="1023" name="Group 32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474980"/>
                          <a:chOff x="0" y="0"/>
                          <a:chExt cx="60883" cy="5050"/>
                        </a:xfrm>
                      </wpg:grpSpPr>
                      <wpg:grpSp>
                        <wpg:cNvPr id="3641" name="Group 256587"/>
                        <wpg:cNvGrpSpPr>
                          <a:grpSpLocks/>
                        </wpg:cNvGrpSpPr>
                        <wpg:grpSpPr bwMode="auto">
                          <a:xfrm>
                            <a:off x="0" y="0"/>
                            <a:ext cx="60883" cy="5050"/>
                            <a:chOff x="0" y="159"/>
                            <a:chExt cx="60891" cy="5058"/>
                          </a:xfrm>
                        </wpg:grpSpPr>
                        <wpg:grpSp>
                          <wpg:cNvPr id="254303" name="Group 256588"/>
                          <wpg:cNvGrpSpPr>
                            <a:grpSpLocks/>
                          </wpg:cNvGrpSpPr>
                          <wpg:grpSpPr bwMode="auto">
                            <a:xfrm>
                              <a:off x="48488" y="159"/>
                              <a:ext cx="12403" cy="5058"/>
                              <a:chOff x="42218" y="223"/>
                              <a:chExt cx="18094" cy="7110"/>
                            </a:xfrm>
                          </wpg:grpSpPr>
                          <wps:wsp>
                            <wps:cNvPr id="1504"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42218" y="223"/>
                                <a:ext cx="18095" cy="7110"/>
                              </a:xfrm>
                              <a:prstGeom prst="roundRect">
                                <a:avLst>
                                  <a:gd name="adj" fmla="val 50000"/>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FC7E58" w:rsidRPr="00BB0D09" w:rsidRDefault="00FC7E58" w:rsidP="000D0CA1">
                                  <w:pPr>
                                    <w:pStyle w:val="NoSpacing"/>
                                    <w:keepNext/>
                                    <w:rPr>
                                      <w:color w:val="FFFFFF" w:themeColor="background1"/>
                                      <w:rtl/>
                                      <w:lang w:bidi="ar-SY"/>
                                    </w:rPr>
                                  </w:pPr>
                                  <w:r>
                                    <w:rPr>
                                      <w:rFonts w:hint="cs"/>
                                      <w:rtl/>
                                      <w:lang w:bidi="ar-SY"/>
                                    </w:rPr>
                                    <w:t xml:space="preserve">       </w:t>
                                  </w:r>
                                  <w:r w:rsidRPr="00BB0D09">
                                    <w:rPr>
                                      <w:rFonts w:hint="cs"/>
                                      <w:color w:val="FFFFFF" w:themeColor="background1"/>
                                      <w:rtl/>
                                      <w:lang w:bidi="ar-SY"/>
                                    </w:rPr>
                                    <w:t>تمرين:</w:t>
                                  </w:r>
                                </w:p>
                                <w:p w:rsidR="00FC7E58" w:rsidRDefault="00FC7E58" w:rsidP="000D0CA1">
                                  <w:pPr>
                                    <w:pStyle w:val="NoSpacing"/>
                                    <w:keepNext/>
                                    <w:rPr>
                                      <w:rtl/>
                                      <w:lang w:bidi="ar-SY"/>
                                    </w:rPr>
                                  </w:pPr>
                                </w:p>
                                <w:p w:rsidR="00FC7E58" w:rsidRDefault="00FC7E58" w:rsidP="000D0CA1">
                                  <w:pPr>
                                    <w:jc w:val="left"/>
                                    <w:rPr>
                                      <w:b/>
                                      <w:bCs/>
                                      <w:rtl/>
                                    </w:rPr>
                                  </w:pPr>
                                </w:p>
                              </w:txbxContent>
                            </wps:txbx>
                            <wps:bodyPr rot="0" vert="horz" wrap="square" lIns="91440" tIns="45720" rIns="91440" bIns="45720" anchor="ctr" anchorCtr="0" upright="1">
                              <a:noAutofit/>
                            </wps:bodyPr>
                          </wps:wsp>
                          <wps:wsp>
                            <wps:cNvPr id="1505"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53438" y="734"/>
                                <a:ext cx="5715" cy="5715"/>
                              </a:xfrm>
                              <a:prstGeom prst="ellipse">
                                <a:avLst/>
                              </a:prstGeom>
                              <a:solidFill>
                                <a:schemeClr val="tx1">
                                  <a:lumMod val="85000"/>
                                  <a:lumOff val="15000"/>
                                </a:schemeClr>
                              </a:solidFill>
                              <a:ln>
                                <a:noFill/>
                              </a:ln>
                              <a:effectLst>
                                <a:outerShdw dist="38100" dir="5400000" algn="t"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507" name="Rectangle 256591"/>
                          <wps:cNvSpPr>
                            <a:spLocks noChangeArrowheads="1"/>
                          </wps:cNvSpPr>
                          <wps:spPr bwMode="auto">
                            <a:xfrm>
                              <a:off x="0" y="4929"/>
                              <a:ext cx="52002" cy="288"/>
                            </a:xfrm>
                            <a:prstGeom prst="rect">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1508" name="Group 227"/>
                        <wpg:cNvGrpSpPr>
                          <a:grpSpLocks/>
                        </wpg:cNvGrpSpPr>
                        <wpg:grpSpPr bwMode="auto">
                          <a:xfrm>
                            <a:off x="56772" y="1605"/>
                            <a:ext cx="2465" cy="1976"/>
                            <a:chOff x="15206" y="34439"/>
                            <a:chExt cx="10267" cy="8230"/>
                          </a:xfrm>
                        </wpg:grpSpPr>
                        <wps:wsp>
                          <wps:cNvPr id="1509" name="Freeform: Shape 256593"/>
                          <wps:cNvSpPr>
                            <a:spLocks/>
                          </wps:cNvSpPr>
                          <wps:spPr bwMode="auto">
                            <a:xfrm>
                              <a:off x="15206" y="34439"/>
                              <a:ext cx="10267" cy="8231"/>
                            </a:xfrm>
                            <a:custGeom>
                              <a:avLst/>
                              <a:gdLst>
                                <a:gd name="T0" fmla="*/ 120289 w 896698"/>
                                <a:gd name="T1" fmla="*/ 40017 h 718843"/>
                                <a:gd name="T2" fmla="*/ 38358 w 896698"/>
                                <a:gd name="T3" fmla="*/ 121947 h 718843"/>
                                <a:gd name="T4" fmla="*/ 38358 w 896698"/>
                                <a:gd name="T5" fmla="*/ 479501 h 718843"/>
                                <a:gd name="T6" fmla="*/ 120289 w 896698"/>
                                <a:gd name="T7" fmla="*/ 561432 h 718843"/>
                                <a:gd name="T8" fmla="*/ 635075 w 896698"/>
                                <a:gd name="T9" fmla="*/ 561432 h 718843"/>
                                <a:gd name="T10" fmla="*/ 633552 w 896698"/>
                                <a:gd name="T11" fmla="*/ 559909 h 718843"/>
                                <a:gd name="T12" fmla="*/ 701008 w 896698"/>
                                <a:gd name="T13" fmla="*/ 559909 h 718843"/>
                                <a:gd name="T14" fmla="*/ 741193 w 896698"/>
                                <a:gd name="T15" fmla="*/ 601028 h 718843"/>
                                <a:gd name="T16" fmla="*/ 740463 w 896698"/>
                                <a:gd name="T17" fmla="*/ 601028 h 718843"/>
                                <a:gd name="T18" fmla="*/ 772564 w 896698"/>
                                <a:gd name="T19" fmla="*/ 633128 h 718843"/>
                                <a:gd name="T20" fmla="*/ 788929 w 896698"/>
                                <a:gd name="T21" fmla="*/ 649874 h 718843"/>
                                <a:gd name="T22" fmla="*/ 789121 w 896698"/>
                                <a:gd name="T23" fmla="*/ 649686 h 718843"/>
                                <a:gd name="T24" fmla="*/ 852611 w 896698"/>
                                <a:gd name="T25" fmla="*/ 713175 h 718843"/>
                                <a:gd name="T26" fmla="*/ 852611 w 896698"/>
                                <a:gd name="T27" fmla="*/ 616016 h 718843"/>
                                <a:gd name="T28" fmla="*/ 852635 w 896698"/>
                                <a:gd name="T29" fmla="*/ 616016 h 718843"/>
                                <a:gd name="T30" fmla="*/ 852635 w 896698"/>
                                <a:gd name="T31" fmla="*/ 559909 h 718843"/>
                                <a:gd name="T32" fmla="*/ 896721 w 896698"/>
                                <a:gd name="T33" fmla="*/ 559909 h 718843"/>
                                <a:gd name="T34" fmla="*/ 896721 w 896698"/>
                                <a:gd name="T35" fmla="*/ 561432 h 718843"/>
                                <a:gd name="T36" fmla="*/ 906434 w 896698"/>
                                <a:gd name="T37" fmla="*/ 561432 h 718843"/>
                                <a:gd name="T38" fmla="*/ 988364 w 896698"/>
                                <a:gd name="T39" fmla="*/ 479501 h 718843"/>
                                <a:gd name="T40" fmla="*/ 988364 w 896698"/>
                                <a:gd name="T41" fmla="*/ 121947 h 718843"/>
                                <a:gd name="T42" fmla="*/ 906434 w 896698"/>
                                <a:gd name="T43" fmla="*/ 40017 h 718843"/>
                                <a:gd name="T44" fmla="*/ 100245 w 896698"/>
                                <a:gd name="T45" fmla="*/ 0 h 718843"/>
                                <a:gd name="T46" fmla="*/ 926476 w 896698"/>
                                <a:gd name="T47" fmla="*/ 0 h 718843"/>
                                <a:gd name="T48" fmla="*/ 1026720 w 896698"/>
                                <a:gd name="T49" fmla="*/ 100244 h 718843"/>
                                <a:gd name="T50" fmla="*/ 1026720 w 896698"/>
                                <a:gd name="T51" fmla="*/ 501205 h 718843"/>
                                <a:gd name="T52" fmla="*/ 926476 w 896698"/>
                                <a:gd name="T53" fmla="*/ 601447 h 718843"/>
                                <a:gd name="T54" fmla="*/ 896721 w 896698"/>
                                <a:gd name="T55" fmla="*/ 601447 h 718843"/>
                                <a:gd name="T56" fmla="*/ 896721 w 896698"/>
                                <a:gd name="T57" fmla="*/ 823076 h 718843"/>
                                <a:gd name="T58" fmla="*/ 675091 w 896698"/>
                                <a:gd name="T59" fmla="*/ 601447 h 718843"/>
                                <a:gd name="T60" fmla="*/ 100245 w 896698"/>
                                <a:gd name="T61" fmla="*/ 601447 h 718843"/>
                                <a:gd name="T62" fmla="*/ 0 w 896698"/>
                                <a:gd name="T63" fmla="*/ 501205 h 718843"/>
                                <a:gd name="T64" fmla="*/ 0 w 896698"/>
                                <a:gd name="T65" fmla="*/ 100244 h 718843"/>
                                <a:gd name="T66" fmla="*/ 100245 w 896698"/>
                                <a:gd name="T67" fmla="*/ 0 h 718843"/>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Lst>
                              <a:ahLst/>
                              <a:cxnLst>
                                <a:cxn ang="T68">
                                  <a:pos x="T0" y="T1"/>
                                </a:cxn>
                                <a:cxn ang="T69">
                                  <a:pos x="T2" y="T3"/>
                                </a:cxn>
                                <a:cxn ang="T70">
                                  <a:pos x="T4" y="T5"/>
                                </a:cxn>
                                <a:cxn ang="T71">
                                  <a:pos x="T6" y="T7"/>
                                </a:cxn>
                                <a:cxn ang="T72">
                                  <a:pos x="T8" y="T9"/>
                                </a:cxn>
                                <a:cxn ang="T73">
                                  <a:pos x="T10" y="T11"/>
                                </a:cxn>
                                <a:cxn ang="T74">
                                  <a:pos x="T12" y="T13"/>
                                </a:cxn>
                                <a:cxn ang="T75">
                                  <a:pos x="T14" y="T15"/>
                                </a:cxn>
                                <a:cxn ang="T76">
                                  <a:pos x="T16" y="T17"/>
                                </a:cxn>
                                <a:cxn ang="T77">
                                  <a:pos x="T18" y="T19"/>
                                </a:cxn>
                                <a:cxn ang="T78">
                                  <a:pos x="T20" y="T21"/>
                                </a:cxn>
                                <a:cxn ang="T79">
                                  <a:pos x="T22" y="T23"/>
                                </a:cxn>
                                <a:cxn ang="T80">
                                  <a:pos x="T24" y="T25"/>
                                </a:cxn>
                                <a:cxn ang="T81">
                                  <a:pos x="T26" y="T27"/>
                                </a:cxn>
                                <a:cxn ang="T82">
                                  <a:pos x="T28" y="T29"/>
                                </a:cxn>
                                <a:cxn ang="T83">
                                  <a:pos x="T30" y="T31"/>
                                </a:cxn>
                                <a:cxn ang="T84">
                                  <a:pos x="T32" y="T33"/>
                                </a:cxn>
                                <a:cxn ang="T85">
                                  <a:pos x="T34" y="T35"/>
                                </a:cxn>
                                <a:cxn ang="T86">
                                  <a:pos x="T36" y="T37"/>
                                </a:cxn>
                                <a:cxn ang="T87">
                                  <a:pos x="T38" y="T39"/>
                                </a:cxn>
                                <a:cxn ang="T88">
                                  <a:pos x="T40" y="T41"/>
                                </a:cxn>
                                <a:cxn ang="T89">
                                  <a:pos x="T42" y="T43"/>
                                </a:cxn>
                                <a:cxn ang="T90">
                                  <a:pos x="T44" y="T45"/>
                                </a:cxn>
                                <a:cxn ang="T91">
                                  <a:pos x="T46" y="T47"/>
                                </a:cxn>
                                <a:cxn ang="T92">
                                  <a:pos x="T48" y="T49"/>
                                </a:cxn>
                                <a:cxn ang="T93">
                                  <a:pos x="T50" y="T51"/>
                                </a:cxn>
                                <a:cxn ang="T94">
                                  <a:pos x="T52" y="T53"/>
                                </a:cxn>
                                <a:cxn ang="T95">
                                  <a:pos x="T54" y="T55"/>
                                </a:cxn>
                                <a:cxn ang="T96">
                                  <a:pos x="T56" y="T57"/>
                                </a:cxn>
                                <a:cxn ang="T97">
                                  <a:pos x="T58" y="T59"/>
                                </a:cxn>
                                <a:cxn ang="T98">
                                  <a:pos x="T60" y="T61"/>
                                </a:cxn>
                                <a:cxn ang="T99">
                                  <a:pos x="T62" y="T63"/>
                                </a:cxn>
                                <a:cxn ang="T100">
                                  <a:pos x="T64" y="T65"/>
                                </a:cxn>
                                <a:cxn ang="T101">
                                  <a:pos x="T66" y="T67"/>
                                </a:cxn>
                              </a:cxnLst>
                              <a:rect l="0" t="0" r="r" b="b"/>
                              <a:pathLst>
                                <a:path w="896698" h="718843">
                                  <a:moveTo>
                                    <a:pt x="105056" y="34949"/>
                                  </a:moveTo>
                                  <a:cubicBezTo>
                                    <a:pt x="65536" y="34949"/>
                                    <a:pt x="33500" y="66985"/>
                                    <a:pt x="33500" y="106504"/>
                                  </a:cubicBezTo>
                                  <a:lnTo>
                                    <a:pt x="33500" y="418778"/>
                                  </a:lnTo>
                                  <a:cubicBezTo>
                                    <a:pt x="33500" y="458296"/>
                                    <a:pt x="65536" y="490333"/>
                                    <a:pt x="105056" y="490333"/>
                                  </a:cubicBezTo>
                                  <a:lnTo>
                                    <a:pt x="554650" y="490333"/>
                                  </a:lnTo>
                                  <a:lnTo>
                                    <a:pt x="553320" y="489003"/>
                                  </a:lnTo>
                                  <a:lnTo>
                                    <a:pt x="612234" y="489003"/>
                                  </a:lnTo>
                                  <a:lnTo>
                                    <a:pt x="647330" y="524915"/>
                                  </a:lnTo>
                                  <a:lnTo>
                                    <a:pt x="646692" y="524915"/>
                                  </a:lnTo>
                                  <a:lnTo>
                                    <a:pt x="674728" y="552950"/>
                                  </a:lnTo>
                                  <a:lnTo>
                                    <a:pt x="689020" y="567575"/>
                                  </a:lnTo>
                                  <a:lnTo>
                                    <a:pt x="689188" y="567411"/>
                                  </a:lnTo>
                                  <a:lnTo>
                                    <a:pt x="744638" y="622860"/>
                                  </a:lnTo>
                                  <a:lnTo>
                                    <a:pt x="744638" y="538005"/>
                                  </a:lnTo>
                                  <a:lnTo>
                                    <a:pt x="744659" y="538005"/>
                                  </a:lnTo>
                                  <a:lnTo>
                                    <a:pt x="744659" y="489003"/>
                                  </a:lnTo>
                                  <a:lnTo>
                                    <a:pt x="783162" y="489003"/>
                                  </a:lnTo>
                                  <a:lnTo>
                                    <a:pt x="783162" y="490333"/>
                                  </a:lnTo>
                                  <a:lnTo>
                                    <a:pt x="791645" y="490333"/>
                                  </a:lnTo>
                                  <a:cubicBezTo>
                                    <a:pt x="831163" y="490333"/>
                                    <a:pt x="863199" y="458296"/>
                                    <a:pt x="863199" y="418778"/>
                                  </a:cubicBezTo>
                                  <a:lnTo>
                                    <a:pt x="863199" y="106504"/>
                                  </a:lnTo>
                                  <a:cubicBezTo>
                                    <a:pt x="863199" y="66985"/>
                                    <a:pt x="831163" y="34949"/>
                                    <a:pt x="791645" y="34949"/>
                                  </a:cubicBezTo>
                                  <a:lnTo>
                                    <a:pt x="105056" y="34949"/>
                                  </a:lnTo>
                                  <a:close/>
                                  <a:moveTo>
                                    <a:pt x="87550" y="0"/>
                                  </a:moveTo>
                                  <a:lnTo>
                                    <a:pt x="809149" y="0"/>
                                  </a:lnTo>
                                  <a:cubicBezTo>
                                    <a:pt x="857502" y="0"/>
                                    <a:pt x="896698" y="39197"/>
                                    <a:pt x="896698" y="87549"/>
                                  </a:cubicBezTo>
                                  <a:lnTo>
                                    <a:pt x="896698" y="437733"/>
                                  </a:lnTo>
                                  <a:cubicBezTo>
                                    <a:pt x="896698" y="486085"/>
                                    <a:pt x="857502" y="525281"/>
                                    <a:pt x="809149" y="525281"/>
                                  </a:cubicBezTo>
                                  <a:lnTo>
                                    <a:pt x="783162" y="525281"/>
                                  </a:lnTo>
                                  <a:lnTo>
                                    <a:pt x="783162" y="718843"/>
                                  </a:lnTo>
                                  <a:lnTo>
                                    <a:pt x="589599" y="525281"/>
                                  </a:lnTo>
                                  <a:lnTo>
                                    <a:pt x="87550" y="525281"/>
                                  </a:lnTo>
                                  <a:cubicBezTo>
                                    <a:pt x="39198" y="525281"/>
                                    <a:pt x="0" y="486085"/>
                                    <a:pt x="0" y="437733"/>
                                  </a:cubicBezTo>
                                  <a:lnTo>
                                    <a:pt x="0" y="87549"/>
                                  </a:lnTo>
                                  <a:cubicBezTo>
                                    <a:pt x="0" y="39197"/>
                                    <a:pt x="39198" y="0"/>
                                    <a:pt x="87550" y="0"/>
                                  </a:cubicBezTo>
                                  <a:close/>
                                </a:path>
                              </a:pathLst>
                            </a:cu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10" name="Rectangle: Rounded Corners 256594"/>
                          <wps:cNvSpPr>
                            <a:spLocks noChangeArrowheads="1"/>
                          </wps:cNvSpPr>
                          <wps:spPr bwMode="auto">
                            <a:xfrm rot="5400000">
                              <a:off x="18939" y="33239"/>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11" name="Rectangle: Rounded Corners 256595"/>
                          <wps:cNvSpPr>
                            <a:spLocks noChangeArrowheads="1"/>
                          </wps:cNvSpPr>
                          <wps:spPr bwMode="auto">
                            <a:xfrm rot="5400000">
                              <a:off x="23239" y="35143"/>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12" name="Rectangle: Rounded Corners 256596"/>
                          <wps:cNvSpPr>
                            <a:spLocks noChangeArrowheads="1"/>
                          </wps:cNvSpPr>
                          <wps:spPr bwMode="auto">
                            <a:xfrm rot="5400000">
                              <a:off x="17034" y="36042"/>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13" name="Rectangle: Rounded Corners 256597"/>
                          <wps:cNvSpPr>
                            <a:spLocks noChangeArrowheads="1"/>
                          </wps:cNvSpPr>
                          <wps:spPr bwMode="auto">
                            <a:xfrm rot="5400000">
                              <a:off x="18938" y="36518"/>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14" name="Rectangle: Rounded Corners 256598"/>
                          <wps:cNvSpPr>
                            <a:spLocks noChangeArrowheads="1"/>
                          </wps:cNvSpPr>
                          <wps:spPr bwMode="auto">
                            <a:xfrm rot="5400000">
                              <a:off x="22038" y="34847"/>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15" name="Rectangle: Rounded Corners 256599"/>
                          <wps:cNvSpPr>
                            <a:spLocks noChangeArrowheads="1"/>
                          </wps:cNvSpPr>
                          <wps:spPr bwMode="auto">
                            <a:xfrm rot="5400000">
                              <a:off x="18939" y="34991"/>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16" name="Rectangle: Rounded Corners 256600"/>
                          <wps:cNvSpPr>
                            <a:spLocks noChangeArrowheads="1"/>
                          </wps:cNvSpPr>
                          <wps:spPr bwMode="auto">
                            <a:xfrm rot="5400000">
                              <a:off x="23239" y="36895"/>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17" name="Rectangle: Rounded Corners 256601"/>
                          <wps:cNvSpPr>
                            <a:spLocks noChangeArrowheads="1"/>
                          </wps:cNvSpPr>
                          <wps:spPr bwMode="auto">
                            <a:xfrm rot="5400000">
                              <a:off x="17034" y="37771"/>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18" name="Rectangle: Rounded Corners 256602"/>
                          <wps:cNvSpPr>
                            <a:spLocks noChangeArrowheads="1"/>
                          </wps:cNvSpPr>
                          <wps:spPr bwMode="auto">
                            <a:xfrm rot="5400000">
                              <a:off x="18938" y="38247"/>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19" name="Rectangle: Rounded Corners 256603"/>
                          <wps:cNvSpPr>
                            <a:spLocks noChangeArrowheads="1"/>
                          </wps:cNvSpPr>
                          <wps:spPr bwMode="auto">
                            <a:xfrm rot="5400000">
                              <a:off x="22038" y="36576"/>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wgp>
                  </a:graphicData>
                </a:graphic>
              </wp:inline>
            </w:drawing>
          </mc:Choice>
          <mc:Fallback>
            <w:pict>
              <v:group id="_x0000_s2362" style="width:451.3pt;height:37.4pt;mso-position-horizontal-relative:char;mso-position-vertical-relative:line" coordsize="60883,5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">
                <v:group id="Group 256587" o:spid="_x0000_s2363" style="position:absolute;width:60883;height:5050" coordorigin=",159" coordsize="60891,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UYxaMcAAADdAAAADwAAAGRycy9kb3ducmV2LnhtbESPQWvCQBSE7wX/w/IK&#10;3ppNtA2SZhWRKh5CoSqU3h7ZZxLMvg3ZbRL/fbdQ6HGYmW+YfDOZVgzUu8aygiSKQRCXVjdcKbic&#10;908rEM4ja2wtk4I7OdisZw85ZtqO/EHDyVciQNhlqKD2vsukdGVNBl1kO+LgXW1v0AfZV1L3OAa4&#10;aeUijlNpsOGwUGNHu5rK2+nbKDiMOG6XydtQ3K67+9f55f2zSEip+eO0fQXhafL/4b/2UStYps8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UYxaMcAAADd&#10;AAAADwAAAAAAAAAAAAAAAACqAgAAZHJzL2Rvd25yZXYueG1sUEsFBgAAAAAEAAQA+gAAAJ4DAAAA&#10;AA==&#10;">
                  <v:group id="Group 256588" o:spid="_x0000_s2364" style="position:absolute;left:48488;top:159;width:12403;height:5058" coordorigin="42218,223" coordsize="18094,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w7LorIAAAA&#10;3wAAAA8AAAAAAAAAAAAAAAAAqgIAAGRycy9kb3ducmV2LnhtbFBLBQYAAAAABAAEAPoAAACfAwAA&#10;AAA=&#10;">
                    <v:roundrect id="Rectangle: Rounded Corners 55" o:spid="_x0000_s2365" style="position:absolute;left:42218;top:223;width:18095;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gE8sUA&#10;AADdAAAADwAAAGRycy9kb3ducmV2LnhtbERPTWvCQBC9C/0PyxR6qxtblRpdpSiVXkQbLfQ4ZMck&#10;mJ0Nu9uY+utdoeBtHu9zZovO1KIl5yvLCgb9BARxbnXFhYLD/uP5DYQPyBpry6Tgjzws5g+9Gaba&#10;nvmL2iwUIoawT1FBGUKTSunzkgz6vm2II3e0zmCI0BVSOzzHcFPLlyQZS4MVx4YSG1qWlJ+yX6PA&#10;nfY/r7vtulsX31m7Gl42R95OlHp67N6nIAJ14S7+d3/qOH+UDOH2TTxB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2ATyxQAAAN0AAAAPAAAAAAAAAAAAAAAAAJgCAABkcnMv&#10;ZG93bnJldi54bWxQSwUGAAAAAAQABAD1AAAAigMAAAAA&#10;" fillcolor="#00b050" stroked="f" strokeweight="1pt">
                      <v:stroke joinstyle="miter"/>
                      <v:textbox>
                        <w:txbxContent>
                          <w:p w:rsidR="00FC7E58" w:rsidRPr="00BB0D09" w:rsidRDefault="00FC7E58" w:rsidP="000D0CA1">
                            <w:pPr>
                              <w:pStyle w:val="NoSpacing"/>
                              <w:keepNext/>
                              <w:rPr>
                                <w:color w:val="FFFFFF" w:themeColor="background1"/>
                                <w:rtl/>
                                <w:lang w:bidi="ar-SY"/>
                              </w:rPr>
                            </w:pPr>
                            <w:r>
                              <w:rPr>
                                <w:rFonts w:hint="cs"/>
                                <w:rtl/>
                                <w:lang w:bidi="ar-SY"/>
                              </w:rPr>
                              <w:t xml:space="preserve">       </w:t>
                            </w:r>
                            <w:r w:rsidRPr="00BB0D09">
                              <w:rPr>
                                <w:rFonts w:hint="cs"/>
                                <w:color w:val="FFFFFF" w:themeColor="background1"/>
                                <w:rtl/>
                                <w:lang w:bidi="ar-SY"/>
                              </w:rPr>
                              <w:t>تمرين:</w:t>
                            </w:r>
                          </w:p>
                          <w:p w:rsidR="00FC7E58" w:rsidRDefault="00FC7E58" w:rsidP="000D0CA1">
                            <w:pPr>
                              <w:pStyle w:val="NoSpacing"/>
                              <w:keepNext/>
                              <w:rPr>
                                <w:rtl/>
                                <w:lang w:bidi="ar-SY"/>
                              </w:rPr>
                            </w:pPr>
                          </w:p>
                          <w:p w:rsidR="00FC7E58" w:rsidRDefault="00FC7E58" w:rsidP="000D0CA1">
                            <w:pPr>
                              <w:jc w:val="left"/>
                              <w:rPr>
                                <w:b/>
                                <w:bCs/>
                                <w:rtl/>
                              </w:rPr>
                            </w:pPr>
                          </w:p>
                        </w:txbxContent>
                      </v:textbox>
                    </v:roundrect>
                    <v:oval id="Oval 61" o:spid="_x0000_s2366" style="position:absolute;left:53438;top:734;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YDKsMA&#10;AADdAAAADwAAAGRycy9kb3ducmV2LnhtbERPTWvCQBC9C/6HZQRvutvCapu6ipQKveSgTQ+9Ddkx&#10;Cc3OhuzWxH/fFQRv83ifs9mNrhUX6kPj2cDTUoEgLr1tuDJQfB0WLyBCRLbYeiYDVwqw204nG8ys&#10;H/hIl1OsRArhkKGBOsYukzKUNTkMS98RJ+7se4cxwb6StschhbtWPiu1kg4bTg01dvReU/l7+nMG&#10;rFo32hY6Pxf7Ib/qn1f58Z0bM5+N+zcQkcb4EN/dnzbN10rD7Zt0gt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YDKsMAAADdAAAADwAAAAAAAAAAAAAAAACYAgAAZHJzL2Rv&#10;d25yZXYueG1sUEsFBgAAAAAEAAQA9QAAAIgDAAAAAA==&#10;" fillcolor="#272727 [2749]" stroked="f" strokeweight="1pt">
                      <v:stroke joinstyle="miter"/>
                      <v:shadow on="t" color="black" opacity="26213f" origin=",-.5" offset="0,3pt"/>
                    </v:oval>
                  </v:group>
                  <v:rect id="Rectangle 256591" o:spid="_x0000_s2367" style="position:absolute;top:4929;width:52002;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vjAsMA&#10;AADdAAAADwAAAGRycy9kb3ducmV2LnhtbERPzWrCQBC+F/oOyxS81Y3WaoiuohWhHgRN+wBDdkyC&#10;2dmwu5r49l1B6G0+vt9ZrHrTiBs5X1tWMBomIIgLq2suFfz+7N5TED4ga2wsk4I7eVgtX18WmGnb&#10;8YlueShFDGGfoYIqhDaT0hcVGfRD2xJH7mydwRChK6V22MVw08hxkkylwZpjQ4UtfVVUXPKrUTBO&#10;63Ljus3kSIfutE+394/9MVdq8Nav5yAC9eFf/HR/6zj/M5nB45t4gl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dvjAsMAAADdAAAADwAAAAAAAAAAAAAAAACYAgAAZHJzL2Rv&#10;d25yZXYueG1sUEsFBgAAAAAEAAQA9QAAAIgDAAAAAA==&#10;" fillcolor="#00b050" stroked="f" strokeweight="1pt"/>
                </v:group>
                <v:group id="Group 227" o:spid="_x0000_s2368" style="position:absolute;left:56772;top:1605;width:2465;height:1976" coordorigin="15206,34439" coordsize="10267,8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LG4ccAAADd&#10;AAAADwAAAAAAAAAAAAAAAACqAgAAZHJzL2Rvd25yZXYueG1sUEsFBgAAAAAEAAQA+gAAAJ4DAAAA&#10;AA==&#10;">
                  <v:shape id="Freeform: Shape 256593" o:spid="_x0000_s2369" style="position:absolute;left:15206;top:34439;width:10267;height:8231;visibility:visible;mso-wrap-style:square;v-text-anchor:middle" coordsize="896698,7188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ftmMQA&#10;AADdAAAADwAAAGRycy9kb3ducmV2LnhtbERPTWvCQBC9C/0PyxS86aZKpU3dhKIIvQQ0FmlvQ3aa&#10;LM3Ohuwa4793CwVv83ifs85H24qBem8cK3iaJyCIK6cN1wo+j7vZCwgfkDW2jknBlTzk2cNkjal2&#10;Fz7QUIZaxBD2KSpoQuhSKX3VkEU/dx1x5H5cbzFE2NdS93iJ4baViyRZSYuGY0ODHW0aqn7Ls1VQ&#10;Dl+nY1GE/fLb2PpqTsW422qlpo/j+xuIQGO4i//dHzrOf05e4e+beILM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Cn7ZjEAAAA3QAAAA8AAAAAAAAAAAAAAAAAmAIAAGRycy9k&#10;b3ducmV2LnhtbFBLBQYAAAAABAAEAPUAAACJAwAAAAA=&#10;" path="m105056,34949v-39520,,-71556,32036,-71556,71555l33500,418778v,39518,32036,71555,71556,71555l554650,490333r-1330,-1330l612234,489003r35096,35912l646692,524915r28036,28035l689020,567575r168,-164l744638,622860r,-84855l744659,538005r,-49002l783162,489003r,1330l791645,490333v39518,,71554,-32037,71554,-71555l863199,106504v,-39519,-32036,-71555,-71554,-71555l105056,34949xm87550,l809149,v48353,,87549,39197,87549,87549l896698,437733v,48352,-39196,87548,-87549,87548l783162,525281r,193562l589599,525281r-502049,c39198,525281,,486085,,437733l,87549c,39197,39198,,87550,xe" fillcolor="white [3212]" stroked="f" strokeweight="1pt">
                    <v:stroke joinstyle="miter"/>
                    <v:path arrowok="t" o:connecttype="custom" o:connectlocs="1377,458;439,1396;439,5490;1377,6429;7271,6429;7254,6411;8026,6411;8487,6882;8478,6882;8846,7250;9033,7441;9035,7439;9762,8166;9762,7054;9762,7054;9762,6411;10267,6411;10267,6429;10378,6429;11317,5490;11317,1396;10378,458;1148,0;10608,0;11756,1148;11756,5739;10608,6887;10267,6887;10267,9425;7730,6887;1148,6887;0,5739;0,1148;1148,0" o:connectangles="0,0,0,0,0,0,0,0,0,0,0,0,0,0,0,0,0,0,0,0,0,0,0,0,0,0,0,0,0,0,0,0,0,0"/>
                  </v:shape>
                  <v:roundrect id="Rectangle: Rounded Corners 256594" o:spid="_x0000_s2370" style="position:absolute;left:18939;top:33239;width:375;height:5713;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8SdcQA&#10;AADdAAAADwAAAGRycy9kb3ducmV2LnhtbESPQWvCQBCF7wX/wzKCt7ox0CKpq4hgEXoy9QeM2ekm&#10;mJ0N2W0S/fXOodDbDO/Ne99sdpNv1UB9bAIbWC0zUMRVsA07A5fv4+saVEzIFtvAZOBOEXbb2csG&#10;CxtGPtNQJqckhGOBBuqUukLrWNXkMS5DRyzaT+g9Jll7p22Po4T7VudZ9q49NiwNNXZ0qKm6lb/e&#10;QLyc3fo45p9u3FNenh5fQxuvxizm0/4DVKIp/Zv/rk9W8N9Wwi/fyAh6+w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EnXEAAAA3QAAAA8AAAAAAAAAAAAAAAAAmAIAAGRycy9k&#10;b3ducmV2LnhtbFBLBQYAAAAABAAEAPUAAACJAwAAAAA=&#10;" fillcolor="white [3212]" stroked="f" strokeweight="1pt">
                    <v:stroke joinstyle="miter"/>
                  </v:roundrect>
                  <v:roundrect id="Rectangle: Rounded Corners 256595" o:spid="_x0000_s2371" style="position:absolute;left:23239;top:35143;width:375;height:1905;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O37sEA&#10;AADdAAAADwAAAGRycy9kb3ducmV2LnhtbERPzYrCMBC+C75DGMGbpi24SDWKCC6CJ7s+wNiMabGZ&#10;lCa2XZ9+s7Cwt/n4fme7H20jeup87VhBukxAEJdO12wU3L5OizUIH5A1No5JwTd52O+mky3m2g18&#10;pb4IRsQQ9jkqqEJocyl9WZFFv3QtceQerrMYIuyM1B0OMdw2MkuSD2mx5thQYUvHispn8bIK/O1q&#10;1qch+zTDgbLi/L70jb8rNZ+Nhw2IQGP4F/+5zzrOX6Up/H4TT5C7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dzt+7BAAAA3QAAAA8AAAAAAAAAAAAAAAAAmAIAAGRycy9kb3du&#10;cmV2LnhtbFBLBQYAAAAABAAEAPUAAACGAwAAAAA=&#10;" fillcolor="white [3212]" stroked="f" strokeweight="1pt">
                    <v:stroke joinstyle="miter"/>
                  </v:roundrect>
                  <v:roundrect id="Rectangle: Rounded Corners 256596" o:spid="_x0000_s2372" style="position:absolute;left:17034;top:36042;width:375;height:1904;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EpmcEA&#10;AADdAAAADwAAAGRycy9kb3ducmV2LnhtbERPzYrCMBC+C/sOYYS92dTCilSjiKAIe7L6AGMzpsVm&#10;UppsW/fpNwuCt/n4fme9HW0jeup87VjBPElBEJdO12wUXC+H2RKED8gaG8ek4EketpuPyRpz7QY+&#10;U18EI2II+xwVVCG0uZS+rMiiT1xLHLm76yyGCDsjdYdDDLeNzNJ0IS3WHBsqbGlfUfkofqwCfz2b&#10;5WHIjmbYUVacfr/7xt+U+pyOuxWIQGN4i1/uk47zv+YZ/H8TT5Cb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ehKZnBAAAA3QAAAA8AAAAAAAAAAAAAAAAAmAIAAGRycy9kb3du&#10;cmV2LnhtbFBLBQYAAAAABAAEAPUAAACGAwAAAAA=&#10;" fillcolor="white [3212]" stroked="f" strokeweight="1pt">
                    <v:stroke joinstyle="miter"/>
                  </v:roundrect>
                  <v:roundrect id="Rectangle: Rounded Corners 256597" o:spid="_x0000_s2373" style="position:absolute;left:18938;top:36518;width:375;height:952;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2MAsEA&#10;AADdAAAADwAAAGRycy9kb3ducmV2LnhtbERPzYrCMBC+L/gOYYS9rakVRapRRHARPFl9gLEZ02Iz&#10;KU22rfv0RljY23x8v7PeDrYWHbW+cqxgOklAEBdOV2wUXC+HryUIH5A11o5JwZM8bDejjzVm2vV8&#10;pi4PRsQQ9hkqKENoMil9UZJFP3ENceTurrUYImyN1C32MdzWMk2ShbRYcWwosaF9ScUj/7EK/PVs&#10;loc+/Tb9jtL8+Hvqan9T6nM87FYgAg3hX/znPuo4fz6dwfubeIL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jtjALBAAAA3QAAAA8AAAAAAAAAAAAAAAAAmAIAAGRycy9kb3du&#10;cmV2LnhtbFBLBQYAAAAABAAEAPUAAACGAwAAAAA=&#10;" fillcolor="white [3212]" stroked="f" strokeweight="1pt">
                    <v:stroke joinstyle="miter"/>
                  </v:roundrect>
                  <v:roundrect id="Rectangle: Rounded Corners 256598" o:spid="_x0000_s2374" style="position:absolute;left:22038;top:34847;width:381;height:4300;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QUdsEA&#10;AADdAAAADwAAAGRycy9kb3ducmV2LnhtbERPzYrCMBC+L/gOYYS9ralFRapRRHARPFl9gLEZ02Iz&#10;KU22rfv0RljY23x8v7PeDrYWHbW+cqxgOklAEBdOV2wUXC+HryUIH5A11o5JwZM8bDejjzVm2vV8&#10;pi4PRsQQ9hkqKENoMil9UZJFP3ENceTurrUYImyN1C32MdzWMk2ShbRYcWwosaF9ScUj/7EK/PVs&#10;loc+/Tb9jtL8+Hvqan9T6nM87FYgAg3hX/znPuo4fz6dwfubeIL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cEFHbBAAAA3QAAAA8AAAAAAAAAAAAAAAAAmAIAAGRycy9kb3du&#10;cmV2LnhtbFBLBQYAAAAABAAEAPUAAACGAwAAAAA=&#10;" fillcolor="white [3212]" stroked="f" strokeweight="1pt">
                    <v:stroke joinstyle="miter"/>
                  </v:roundrect>
                  <v:roundrect id="Rectangle: Rounded Corners 256599" o:spid="_x0000_s2375" style="position:absolute;left:18939;top:34991;width:375;height:5713;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ix7cAA&#10;AADdAAAADwAAAGRycy9kb3ducmV2LnhtbERPzYrCMBC+C75DGMGbphZcpBpFBEXwZPUBxmZMi82k&#10;NLHt7tNvFha8zcf3O5vdYGvRUesrxwoW8wQEceF0xUbB/XacrUD4gKyxdkwKvsnDbjsebTDTrucr&#10;dXkwIoawz1BBGUKTSemLkiz6uWuII/d0rcUQYWukbrGP4baWaZJ8SYsVx4YSGzqUVLzyt1Xg71ez&#10;OvbpyfR7SvPzz6Wr/UOp6WTYr0EEGsJH/O8+6zh/uVjC3zfxBLn9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Eix7cAAAADdAAAADwAAAAAAAAAAAAAAAACYAgAAZHJzL2Rvd25y&#10;ZXYueG1sUEsFBgAAAAAEAAQA9QAAAIUDAAAAAA==&#10;" fillcolor="white [3212]" stroked="f" strokeweight="1pt">
                    <v:stroke joinstyle="miter"/>
                  </v:roundrect>
                  <v:roundrect id="Rectangle: Rounded Corners 256600" o:spid="_x0000_s2376" style="position:absolute;left:23239;top:36895;width:375;height:1905;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ovmsAA&#10;AADdAAAADwAAAGRycy9kb3ducmV2LnhtbERPzYrCMBC+L/gOYYS9ramFFalGEUER9mT1AcZmTIvN&#10;pDSxrT79RhC8zcf3O8v1YGvRUesrxwqmkwQEceF0xUbB+bT7mYPwAVlj7ZgUPMjDejX6WmKmXc9H&#10;6vJgRAxhn6GCMoQmk9IXJVn0E9cQR+7qWoshwtZI3WIfw20t0ySZSYsVx4YSG9qWVNzyu1Xgz0cz&#10;3/Xp3vQbSvPD86+r/UWp7/GwWYAINISP+O0+6Dj/dzqD1zfxBLn6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JovmsAAAADdAAAADwAAAAAAAAAAAAAAAACYAgAAZHJzL2Rvd25y&#10;ZXYueG1sUEsFBgAAAAAEAAQA9QAAAIUDAAAAAA==&#10;" fillcolor="white [3212]" stroked="f" strokeweight="1pt">
                    <v:stroke joinstyle="miter"/>
                  </v:roundrect>
                  <v:roundrect id="Rectangle: Rounded Corners 256601" o:spid="_x0000_s2377" style="position:absolute;left:17034;top:37771;width:375;height:1904;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9aKAcEA&#10;AADdAAAADwAAAGRycy9kb3ducmV2LnhtbERP24rCMBB9X/Afwgj7tqYWvFCNIoKL4JPVDxibMS02&#10;k9Jk27pfb4SFfZvDuc56O9hadNT6yrGC6SQBQVw4XbFRcL0cvpYgfEDWWDsmBU/ysN2MPtaYadfz&#10;mbo8GBFD2GeooAyhyaT0RUkW/cQ1xJG7u9ZiiLA1UrfYx3BbyzRJ5tJixbGhxIb2JRWP/Mcq8Nez&#10;WR769Nv0O0rz4++pq/1Nqc/xsFuBCDSEf/Gf+6jj/Nl0Ae9v4gly8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fWigHBAAAA3QAAAA8AAAAAAAAAAAAAAAAAmAIAAGRycy9kb3du&#10;cmV2LnhtbFBLBQYAAAAABAAEAPUAAACGAwAAAAA=&#10;" fillcolor="white [3212]" stroked="f" strokeweight="1pt">
                    <v:stroke joinstyle="miter"/>
                  </v:roundrect>
                  <v:roundrect id="Rectangle: Rounded Corners 256602" o:spid="_x0000_s2378" style="position:absolute;left:18938;top:38247;width:375;height:952;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kec8QA&#10;AADdAAAADwAAAGRycy9kb3ducmV2LnhtbESPQWvCQBCF7wX/wzKCt7ox0CKpq4hgEXoy9QeM2ekm&#10;mJ0N2W0S/fXOodDbDO/Ne99sdpNv1UB9bAIbWC0zUMRVsA07A5fv4+saVEzIFtvAZOBOEXbb2csG&#10;CxtGPtNQJqckhGOBBuqUukLrWNXkMS5DRyzaT+g9Jll7p22Po4T7VudZ9q49NiwNNXZ0qKm6lb/e&#10;QLyc3fo45p9u3FNenh5fQxuvxizm0/4DVKIp/Zv/rk9W8N9WgivfyAh6+w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JHnPEAAAA3QAAAA8AAAAAAAAAAAAAAAAAmAIAAGRycy9k&#10;b3ducmV2LnhtbFBLBQYAAAAABAAEAPUAAACJAwAAAAA=&#10;" fillcolor="white [3212]" stroked="f" strokeweight="1pt">
                    <v:stroke joinstyle="miter"/>
                  </v:roundrect>
                  <v:roundrect id="Rectangle: Rounded Corners 256603" o:spid="_x0000_s2379" style="position:absolute;left:22038;top:36576;width:381;height:4300;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W76MEA&#10;AADdAAAADwAAAGRycy9kb3ducmV2LnhtbERPzYrCMBC+L/gOYQRva2pB0WoUERRhT3Z9gLEZ02Iz&#10;KU1s6z79ZkHY23x8v7PZDbYWHbW+cqxgNk1AEBdOV2wUXL+Pn0sQPiBrrB2Tghd52G1HHxvMtOv5&#10;Ql0ejIgh7DNUUIbQZFL6oiSLfuoa4sjdXWsxRNgaqVvsY7itZZokC2mx4thQYkOHkopH/rQK/PVi&#10;lsc+PZl+T2l+/vnqan9TajIe9msQgYbwL367zzrOn89W8PdNPEF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kFu+jBAAAA3QAAAA8AAAAAAAAAAAAAAAAAmAIAAGRycy9kb3du&#10;cmV2LnhtbFBLBQYAAAAABAAEAPUAAACGAwAAAAA=&#10;" fillcolor="white [3212]" stroked="f" strokeweight="1pt">
                    <v:stroke joinstyle="miter"/>
                  </v:roundrect>
                </v:group>
                <w10:wrap anchorx="page"/>
                <w10:anchorlock/>
              </v:group>
            </w:pict>
          </mc:Fallback>
        </mc:AlternateContent>
      </w:r>
    </w:p>
    <w:p w:rsidR="000D0CA1" w:rsidRDefault="000D0CA1" w:rsidP="000D0CA1">
      <w:pPr>
        <w:rPr>
          <w:rtl/>
        </w:rPr>
      </w:pPr>
      <w:r>
        <w:rPr>
          <w:rFonts w:hint="cs"/>
          <w:rtl/>
        </w:rPr>
        <w:t>ماهي الحوافز الإيجابية التي تستخدمها اتجاه موظفيك، ما ه</w:t>
      </w:r>
      <w:r>
        <w:rPr>
          <w:rFonts w:hint="eastAsia"/>
          <w:rtl/>
        </w:rPr>
        <w:t>و</w:t>
      </w:r>
      <w:r>
        <w:rPr>
          <w:rFonts w:hint="cs"/>
          <w:rtl/>
        </w:rPr>
        <w:t xml:space="preserve"> تأثيرها عليهم، ما ه</w:t>
      </w:r>
      <w:r>
        <w:rPr>
          <w:rFonts w:hint="eastAsia"/>
          <w:rtl/>
        </w:rPr>
        <w:t>و</w:t>
      </w:r>
      <w:r>
        <w:rPr>
          <w:rFonts w:hint="cs"/>
          <w:rtl/>
        </w:rPr>
        <w:t xml:space="preserve"> تأثيرها اتجاه سير العمل؟</w:t>
      </w:r>
    </w:p>
    <w:p w:rsidR="000D0CA1" w:rsidRDefault="000D0CA1" w:rsidP="000D0CA1">
      <w:pPr>
        <w:rPr>
          <w:rtl/>
        </w:rPr>
      </w:pPr>
      <w:r>
        <w:rPr>
          <w:noProof/>
        </w:rPr>
        <mc:AlternateContent>
          <mc:Choice Requires="wpg">
            <w:drawing>
              <wp:inline distT="0" distB="0" distL="0" distR="0" wp14:anchorId="3F549BE4" wp14:editId="2BED3F37">
                <wp:extent cx="5731510" cy="462280"/>
                <wp:effectExtent l="0" t="0" r="2540" b="0"/>
                <wp:docPr id="1520" name="Group 32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462280"/>
                          <a:chOff x="-1619" y="0"/>
                          <a:chExt cx="61055" cy="4927"/>
                        </a:xfrm>
                      </wpg:grpSpPr>
                      <wpg:grpSp>
                        <wpg:cNvPr id="1521" name="Group 256605"/>
                        <wpg:cNvGrpSpPr>
                          <a:grpSpLocks/>
                        </wpg:cNvGrpSpPr>
                        <wpg:grpSpPr bwMode="auto">
                          <a:xfrm>
                            <a:off x="-1619" y="0"/>
                            <a:ext cx="61055" cy="4927"/>
                            <a:chOff x="-1658" y="159"/>
                            <a:chExt cx="62550" cy="5058"/>
                          </a:xfrm>
                        </wpg:grpSpPr>
                        <wpg:grpSp>
                          <wpg:cNvPr id="1522" name="Group 256606"/>
                          <wpg:cNvGrpSpPr>
                            <a:grpSpLocks/>
                          </wpg:cNvGrpSpPr>
                          <wpg:grpSpPr bwMode="auto">
                            <a:xfrm>
                              <a:off x="44009" y="159"/>
                              <a:ext cx="16882" cy="5058"/>
                              <a:chOff x="35684" y="223"/>
                              <a:chExt cx="24628" cy="7110"/>
                            </a:xfrm>
                          </wpg:grpSpPr>
                          <wps:wsp>
                            <wps:cNvPr id="1523"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35684" y="223"/>
                                <a:ext cx="24629" cy="7110"/>
                              </a:xfrm>
                              <a:prstGeom prst="roundRect">
                                <a:avLst>
                                  <a:gd name="adj" fmla="val 50000"/>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FC7E58" w:rsidRPr="00BB0D09" w:rsidRDefault="00FC7E58" w:rsidP="000D0CA1">
                                  <w:pPr>
                                    <w:pStyle w:val="NoSpacing"/>
                                    <w:rPr>
                                      <w:b/>
                                      <w:color w:val="FFFFFF" w:themeColor="background1"/>
                                    </w:rPr>
                                  </w:pPr>
                                  <w:r>
                                    <w:rPr>
                                      <w:rFonts w:hint="cs"/>
                                      <w:rtl/>
                                      <w:lang w:bidi="ar-SY"/>
                                    </w:rPr>
                                    <w:t xml:space="preserve">       </w:t>
                                  </w:r>
                                  <w:r w:rsidRPr="00BB0D09">
                                    <w:rPr>
                                      <w:rFonts w:hint="cs"/>
                                      <w:color w:val="FFFFFF" w:themeColor="background1"/>
                                      <w:rtl/>
                                      <w:lang w:bidi="ar-SY"/>
                                    </w:rPr>
                                    <w:t>عزيزي المدرّب:</w:t>
                                  </w:r>
                                </w:p>
                              </w:txbxContent>
                            </wps:txbx>
                            <wps:bodyPr rot="0" vert="horz" wrap="square" lIns="91440" tIns="0" rIns="91440" bIns="45720" anchor="ctr" anchorCtr="0" upright="1">
                              <a:noAutofit/>
                            </wps:bodyPr>
                          </wps:wsp>
                          <wps:wsp>
                            <wps:cNvPr id="1524"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53438" y="734"/>
                                <a:ext cx="5715" cy="5715"/>
                              </a:xfrm>
                              <a:prstGeom prst="ellipse">
                                <a:avLst/>
                              </a:prstGeom>
                              <a:solidFill>
                                <a:schemeClr val="tx1">
                                  <a:lumMod val="85000"/>
                                  <a:lumOff val="15000"/>
                                </a:schemeClr>
                              </a:solidFill>
                              <a:ln>
                                <a:noFill/>
                              </a:ln>
                              <a:effectLst>
                                <a:outerShdw dist="38100" dir="5400000" algn="t"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525" name="Rectangle 256609"/>
                          <wps:cNvSpPr>
                            <a:spLocks noChangeArrowheads="1"/>
                          </wps:cNvSpPr>
                          <wps:spPr bwMode="auto">
                            <a:xfrm>
                              <a:off x="-1658" y="4929"/>
                              <a:ext cx="50526" cy="288"/>
                            </a:xfrm>
                            <a:prstGeom prst="rect">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1526" name="Google Shape;333;p20"/>
                        <wpg:cNvGrpSpPr>
                          <a:grpSpLocks/>
                        </wpg:cNvGrpSpPr>
                        <wpg:grpSpPr bwMode="auto">
                          <a:xfrm>
                            <a:off x="55626" y="1238"/>
                            <a:ext cx="2443" cy="2444"/>
                            <a:chOff x="0" y="0"/>
                            <a:chExt cx="354364" cy="354745"/>
                          </a:xfrm>
                        </wpg:grpSpPr>
                        <wps:wsp>
                          <wps:cNvPr id="1529" name="Google Shape;334;p20"/>
                          <wps:cNvSpPr>
                            <a:spLocks/>
                          </wps:cNvSpPr>
                          <wps:spPr bwMode="auto">
                            <a:xfrm>
                              <a:off x="0" y="155108"/>
                              <a:ext cx="132667" cy="199288"/>
                            </a:xfrm>
                            <a:custGeom>
                              <a:avLst/>
                              <a:gdLst>
                                <a:gd name="T0" fmla="*/ 2239 w 4168"/>
                                <a:gd name="T1" fmla="*/ 343 h 6261"/>
                                <a:gd name="T2" fmla="*/ 3811 w 4168"/>
                                <a:gd name="T3" fmla="*/ 3414 h 6261"/>
                                <a:gd name="T4" fmla="*/ 2775 w 4168"/>
                                <a:gd name="T5" fmla="*/ 3831 h 6261"/>
                                <a:gd name="T6" fmla="*/ 2775 w 4168"/>
                                <a:gd name="T7" fmla="*/ 3462 h 6261"/>
                                <a:gd name="T8" fmla="*/ 3096 w 4168"/>
                                <a:gd name="T9" fmla="*/ 1712 h 6261"/>
                                <a:gd name="T10" fmla="*/ 1632 w 4168"/>
                                <a:gd name="T11" fmla="*/ 1271 h 6261"/>
                                <a:gd name="T12" fmla="*/ 1286 w 4168"/>
                                <a:gd name="T13" fmla="*/ 1843 h 6261"/>
                                <a:gd name="T14" fmla="*/ 1513 w 4168"/>
                                <a:gd name="T15" fmla="*/ 1843 h 6261"/>
                                <a:gd name="T16" fmla="*/ 2882 w 4168"/>
                                <a:gd name="T17" fmla="*/ 1950 h 6261"/>
                                <a:gd name="T18" fmla="*/ 2084 w 4168"/>
                                <a:gd name="T19" fmla="*/ 3319 h 6261"/>
                                <a:gd name="T20" fmla="*/ 870 w 4168"/>
                                <a:gd name="T21" fmla="*/ 2093 h 6261"/>
                                <a:gd name="T22" fmla="*/ 1405 w 4168"/>
                                <a:gd name="T23" fmla="*/ 3462 h 6261"/>
                                <a:gd name="T24" fmla="*/ 1405 w 4168"/>
                                <a:gd name="T25" fmla="*/ 3831 h 6261"/>
                                <a:gd name="T26" fmla="*/ 393 w 4168"/>
                                <a:gd name="T27" fmla="*/ 3414 h 6261"/>
                                <a:gd name="T28" fmla="*/ 1965 w 4168"/>
                                <a:gd name="T29" fmla="*/ 343 h 6261"/>
                                <a:gd name="T30" fmla="*/ 2429 w 4168"/>
                                <a:gd name="T31" fmla="*/ 3581 h 6261"/>
                                <a:gd name="T32" fmla="*/ 2715 w 4168"/>
                                <a:gd name="T33" fmla="*/ 4236 h 6261"/>
                                <a:gd name="T34" fmla="*/ 2072 w 4168"/>
                                <a:gd name="T35" fmla="*/ 4712 h 6261"/>
                                <a:gd name="T36" fmla="*/ 1429 w 4168"/>
                                <a:gd name="T37" fmla="*/ 4236 h 6261"/>
                                <a:gd name="T38" fmla="*/ 1715 w 4168"/>
                                <a:gd name="T39" fmla="*/ 3581 h 6261"/>
                                <a:gd name="T40" fmla="*/ 2429 w 4168"/>
                                <a:gd name="T41" fmla="*/ 3581 h 6261"/>
                                <a:gd name="T42" fmla="*/ 1906 w 4168"/>
                                <a:gd name="T43" fmla="*/ 9 h 6261"/>
                                <a:gd name="T44" fmla="*/ 60 w 4168"/>
                                <a:gd name="T45" fmla="*/ 3295 h 6261"/>
                                <a:gd name="T46" fmla="*/ 1036 w 4168"/>
                                <a:gd name="T47" fmla="*/ 4093 h 6261"/>
                                <a:gd name="T48" fmla="*/ 1 w 4168"/>
                                <a:gd name="T49" fmla="*/ 5022 h 6261"/>
                                <a:gd name="T50" fmla="*/ 167 w 4168"/>
                                <a:gd name="T51" fmla="*/ 6260 h 6261"/>
                                <a:gd name="T52" fmla="*/ 334 w 4168"/>
                                <a:gd name="T53" fmla="*/ 5022 h 6261"/>
                                <a:gd name="T54" fmla="*/ 1048 w 4168"/>
                                <a:gd name="T55" fmla="*/ 4450 h 6261"/>
                                <a:gd name="T56" fmla="*/ 3132 w 4168"/>
                                <a:gd name="T57" fmla="*/ 4450 h 6261"/>
                                <a:gd name="T58" fmla="*/ 3846 w 4168"/>
                                <a:gd name="T59" fmla="*/ 5022 h 6261"/>
                                <a:gd name="T60" fmla="*/ 4013 w 4168"/>
                                <a:gd name="T61" fmla="*/ 6260 h 6261"/>
                                <a:gd name="T62" fmla="*/ 4168 w 4168"/>
                                <a:gd name="T63" fmla="*/ 5022 h 6261"/>
                                <a:gd name="T64" fmla="*/ 3120 w 4168"/>
                                <a:gd name="T65" fmla="*/ 4093 h 6261"/>
                                <a:gd name="T66" fmla="*/ 4084 w 4168"/>
                                <a:gd name="T67" fmla="*/ 3295 h 6261"/>
                                <a:gd name="T68" fmla="*/ 2239 w 4168"/>
                                <a:gd name="T69" fmla="*/ 9 h 62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4168" h="6261" extrusionOk="0">
                                  <a:moveTo>
                                    <a:pt x="2102" y="325"/>
                                  </a:moveTo>
                                  <a:cubicBezTo>
                                    <a:pt x="2147" y="325"/>
                                    <a:pt x="2191" y="331"/>
                                    <a:pt x="2239" y="343"/>
                                  </a:cubicBezTo>
                                  <a:cubicBezTo>
                                    <a:pt x="2953" y="402"/>
                                    <a:pt x="3501" y="1021"/>
                                    <a:pt x="3501" y="1748"/>
                                  </a:cubicBezTo>
                                  <a:cubicBezTo>
                                    <a:pt x="3501" y="2438"/>
                                    <a:pt x="3668" y="3081"/>
                                    <a:pt x="3811" y="3414"/>
                                  </a:cubicBezTo>
                                  <a:lnTo>
                                    <a:pt x="3811" y="3438"/>
                                  </a:lnTo>
                                  <a:cubicBezTo>
                                    <a:pt x="3632" y="3534"/>
                                    <a:pt x="3310" y="3736"/>
                                    <a:pt x="2775" y="3831"/>
                                  </a:cubicBezTo>
                                  <a:lnTo>
                                    <a:pt x="2775" y="3795"/>
                                  </a:lnTo>
                                  <a:lnTo>
                                    <a:pt x="2775" y="3462"/>
                                  </a:lnTo>
                                  <a:cubicBezTo>
                                    <a:pt x="2977" y="3343"/>
                                    <a:pt x="3156" y="3164"/>
                                    <a:pt x="3299" y="2938"/>
                                  </a:cubicBezTo>
                                  <a:cubicBezTo>
                                    <a:pt x="3513" y="2545"/>
                                    <a:pt x="3441" y="2021"/>
                                    <a:pt x="3096" y="1712"/>
                                  </a:cubicBezTo>
                                  <a:cubicBezTo>
                                    <a:pt x="2858" y="1486"/>
                                    <a:pt x="2429" y="1236"/>
                                    <a:pt x="1751" y="1236"/>
                                  </a:cubicBezTo>
                                  <a:cubicBezTo>
                                    <a:pt x="1703" y="1236"/>
                                    <a:pt x="1656" y="1248"/>
                                    <a:pt x="1632" y="1271"/>
                                  </a:cubicBezTo>
                                  <a:lnTo>
                                    <a:pt x="1286" y="1617"/>
                                  </a:lnTo>
                                  <a:cubicBezTo>
                                    <a:pt x="1227" y="1676"/>
                                    <a:pt x="1227" y="1783"/>
                                    <a:pt x="1286" y="1843"/>
                                  </a:cubicBezTo>
                                  <a:cubicBezTo>
                                    <a:pt x="1316" y="1873"/>
                                    <a:pt x="1358" y="1887"/>
                                    <a:pt x="1400" y="1887"/>
                                  </a:cubicBezTo>
                                  <a:cubicBezTo>
                                    <a:pt x="1441" y="1887"/>
                                    <a:pt x="1483" y="1873"/>
                                    <a:pt x="1513" y="1843"/>
                                  </a:cubicBezTo>
                                  <a:lnTo>
                                    <a:pt x="1810" y="1545"/>
                                  </a:lnTo>
                                  <a:cubicBezTo>
                                    <a:pt x="2239" y="1557"/>
                                    <a:pt x="2596" y="1688"/>
                                    <a:pt x="2882" y="1950"/>
                                  </a:cubicBezTo>
                                  <a:cubicBezTo>
                                    <a:pt x="3120" y="2152"/>
                                    <a:pt x="3156" y="2510"/>
                                    <a:pt x="3013" y="2783"/>
                                  </a:cubicBezTo>
                                  <a:cubicBezTo>
                                    <a:pt x="2822" y="3105"/>
                                    <a:pt x="2477" y="3319"/>
                                    <a:pt x="2084" y="3319"/>
                                  </a:cubicBezTo>
                                  <a:cubicBezTo>
                                    <a:pt x="1513" y="3319"/>
                                    <a:pt x="1036" y="2843"/>
                                    <a:pt x="1036" y="2260"/>
                                  </a:cubicBezTo>
                                  <a:cubicBezTo>
                                    <a:pt x="1036" y="2164"/>
                                    <a:pt x="953" y="2093"/>
                                    <a:pt x="870" y="2093"/>
                                  </a:cubicBezTo>
                                  <a:cubicBezTo>
                                    <a:pt x="774" y="2093"/>
                                    <a:pt x="703" y="2164"/>
                                    <a:pt x="703" y="2260"/>
                                  </a:cubicBezTo>
                                  <a:cubicBezTo>
                                    <a:pt x="703" y="2760"/>
                                    <a:pt x="989" y="3224"/>
                                    <a:pt x="1405" y="3462"/>
                                  </a:cubicBezTo>
                                  <a:lnTo>
                                    <a:pt x="1405" y="3795"/>
                                  </a:lnTo>
                                  <a:lnTo>
                                    <a:pt x="1405" y="3831"/>
                                  </a:lnTo>
                                  <a:cubicBezTo>
                                    <a:pt x="858" y="3712"/>
                                    <a:pt x="524" y="3534"/>
                                    <a:pt x="393" y="3438"/>
                                  </a:cubicBezTo>
                                  <a:cubicBezTo>
                                    <a:pt x="393" y="3438"/>
                                    <a:pt x="382" y="3438"/>
                                    <a:pt x="393" y="3414"/>
                                  </a:cubicBezTo>
                                  <a:cubicBezTo>
                                    <a:pt x="524" y="3081"/>
                                    <a:pt x="691" y="2438"/>
                                    <a:pt x="703" y="1748"/>
                                  </a:cubicBezTo>
                                  <a:cubicBezTo>
                                    <a:pt x="703" y="1021"/>
                                    <a:pt x="1275" y="402"/>
                                    <a:pt x="1965" y="343"/>
                                  </a:cubicBezTo>
                                  <a:cubicBezTo>
                                    <a:pt x="2013" y="331"/>
                                    <a:pt x="2057" y="325"/>
                                    <a:pt x="2102" y="325"/>
                                  </a:cubicBezTo>
                                  <a:close/>
                                  <a:moveTo>
                                    <a:pt x="2429" y="3581"/>
                                  </a:moveTo>
                                  <a:lnTo>
                                    <a:pt x="2429" y="3772"/>
                                  </a:lnTo>
                                  <a:cubicBezTo>
                                    <a:pt x="2429" y="3974"/>
                                    <a:pt x="2537" y="4153"/>
                                    <a:pt x="2715" y="4236"/>
                                  </a:cubicBezTo>
                                  <a:lnTo>
                                    <a:pt x="2822" y="4296"/>
                                  </a:lnTo>
                                  <a:cubicBezTo>
                                    <a:pt x="2668" y="4546"/>
                                    <a:pt x="2382" y="4712"/>
                                    <a:pt x="2072" y="4712"/>
                                  </a:cubicBezTo>
                                  <a:cubicBezTo>
                                    <a:pt x="1775" y="4712"/>
                                    <a:pt x="1489" y="4546"/>
                                    <a:pt x="1334" y="4296"/>
                                  </a:cubicBezTo>
                                  <a:lnTo>
                                    <a:pt x="1429" y="4236"/>
                                  </a:lnTo>
                                  <a:cubicBezTo>
                                    <a:pt x="1608" y="4153"/>
                                    <a:pt x="1715" y="3974"/>
                                    <a:pt x="1715" y="3772"/>
                                  </a:cubicBezTo>
                                  <a:lnTo>
                                    <a:pt x="1715" y="3581"/>
                                  </a:lnTo>
                                  <a:cubicBezTo>
                                    <a:pt x="1834" y="3617"/>
                                    <a:pt x="1953" y="3629"/>
                                    <a:pt x="2072" y="3629"/>
                                  </a:cubicBezTo>
                                  <a:cubicBezTo>
                                    <a:pt x="2191" y="3629"/>
                                    <a:pt x="2310" y="3617"/>
                                    <a:pt x="2429" y="3581"/>
                                  </a:cubicBezTo>
                                  <a:close/>
                                  <a:moveTo>
                                    <a:pt x="2072" y="0"/>
                                  </a:moveTo>
                                  <a:cubicBezTo>
                                    <a:pt x="2016" y="0"/>
                                    <a:pt x="1959" y="3"/>
                                    <a:pt x="1906" y="9"/>
                                  </a:cubicBezTo>
                                  <a:cubicBezTo>
                                    <a:pt x="1036" y="81"/>
                                    <a:pt x="346" y="855"/>
                                    <a:pt x="346" y="1748"/>
                                  </a:cubicBezTo>
                                  <a:cubicBezTo>
                                    <a:pt x="346" y="2391"/>
                                    <a:pt x="203" y="2986"/>
                                    <a:pt x="60" y="3295"/>
                                  </a:cubicBezTo>
                                  <a:cubicBezTo>
                                    <a:pt x="1" y="3450"/>
                                    <a:pt x="48" y="3617"/>
                                    <a:pt x="179" y="3700"/>
                                  </a:cubicBezTo>
                                  <a:cubicBezTo>
                                    <a:pt x="322" y="3795"/>
                                    <a:pt x="584" y="3950"/>
                                    <a:pt x="1036" y="4093"/>
                                  </a:cubicBezTo>
                                  <a:lnTo>
                                    <a:pt x="382" y="4415"/>
                                  </a:lnTo>
                                  <a:cubicBezTo>
                                    <a:pt x="143" y="4534"/>
                                    <a:pt x="1" y="4772"/>
                                    <a:pt x="1" y="5022"/>
                                  </a:cubicBezTo>
                                  <a:lnTo>
                                    <a:pt x="1" y="6093"/>
                                  </a:lnTo>
                                  <a:cubicBezTo>
                                    <a:pt x="1" y="6189"/>
                                    <a:pt x="84" y="6260"/>
                                    <a:pt x="167" y="6260"/>
                                  </a:cubicBezTo>
                                  <a:cubicBezTo>
                                    <a:pt x="262" y="6260"/>
                                    <a:pt x="334" y="6189"/>
                                    <a:pt x="334" y="6093"/>
                                  </a:cubicBezTo>
                                  <a:lnTo>
                                    <a:pt x="334" y="5022"/>
                                  </a:lnTo>
                                  <a:cubicBezTo>
                                    <a:pt x="334" y="4891"/>
                                    <a:pt x="405" y="4772"/>
                                    <a:pt x="524" y="4700"/>
                                  </a:cubicBezTo>
                                  <a:lnTo>
                                    <a:pt x="1048" y="4450"/>
                                  </a:lnTo>
                                  <a:cubicBezTo>
                                    <a:pt x="1275" y="4807"/>
                                    <a:pt x="1656" y="5046"/>
                                    <a:pt x="2084" y="5046"/>
                                  </a:cubicBezTo>
                                  <a:cubicBezTo>
                                    <a:pt x="2525" y="5046"/>
                                    <a:pt x="2906" y="4819"/>
                                    <a:pt x="3132" y="4450"/>
                                  </a:cubicBezTo>
                                  <a:lnTo>
                                    <a:pt x="3656" y="4700"/>
                                  </a:lnTo>
                                  <a:cubicBezTo>
                                    <a:pt x="3775" y="4760"/>
                                    <a:pt x="3846" y="4879"/>
                                    <a:pt x="3846" y="5022"/>
                                  </a:cubicBezTo>
                                  <a:lnTo>
                                    <a:pt x="3846" y="6093"/>
                                  </a:lnTo>
                                  <a:cubicBezTo>
                                    <a:pt x="3846" y="6189"/>
                                    <a:pt x="3918" y="6260"/>
                                    <a:pt x="4013" y="6260"/>
                                  </a:cubicBezTo>
                                  <a:cubicBezTo>
                                    <a:pt x="4096" y="6260"/>
                                    <a:pt x="4168" y="6189"/>
                                    <a:pt x="4168" y="6093"/>
                                  </a:cubicBezTo>
                                  <a:lnTo>
                                    <a:pt x="4168" y="5022"/>
                                  </a:lnTo>
                                  <a:cubicBezTo>
                                    <a:pt x="4156" y="4772"/>
                                    <a:pt x="4013" y="4534"/>
                                    <a:pt x="3775" y="4415"/>
                                  </a:cubicBezTo>
                                  <a:lnTo>
                                    <a:pt x="3120" y="4093"/>
                                  </a:lnTo>
                                  <a:cubicBezTo>
                                    <a:pt x="3549" y="3974"/>
                                    <a:pt x="3834" y="3807"/>
                                    <a:pt x="3965" y="3700"/>
                                  </a:cubicBezTo>
                                  <a:cubicBezTo>
                                    <a:pt x="4096" y="3617"/>
                                    <a:pt x="4144" y="3450"/>
                                    <a:pt x="4084" y="3295"/>
                                  </a:cubicBezTo>
                                  <a:cubicBezTo>
                                    <a:pt x="3953" y="2986"/>
                                    <a:pt x="3799" y="2391"/>
                                    <a:pt x="3799" y="1748"/>
                                  </a:cubicBezTo>
                                  <a:cubicBezTo>
                                    <a:pt x="3799" y="855"/>
                                    <a:pt x="3096" y="81"/>
                                    <a:pt x="2239" y="9"/>
                                  </a:cubicBezTo>
                                  <a:cubicBezTo>
                                    <a:pt x="2185" y="3"/>
                                    <a:pt x="2129" y="0"/>
                                    <a:pt x="2072"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532" name="Google Shape;335;p20"/>
                          <wps:cNvSpPr>
                            <a:spLocks/>
                          </wps:cNvSpPr>
                          <wps:spPr bwMode="auto">
                            <a:xfrm>
                              <a:off x="21995" y="321769"/>
                              <a:ext cx="10249" cy="32626"/>
                            </a:xfrm>
                            <a:custGeom>
                              <a:avLst/>
                              <a:gdLst>
                                <a:gd name="T0" fmla="*/ 167 w 322"/>
                                <a:gd name="T1" fmla="*/ 0 h 1025"/>
                                <a:gd name="T2" fmla="*/ 0 w 322"/>
                                <a:gd name="T3" fmla="*/ 167 h 1025"/>
                                <a:gd name="T4" fmla="*/ 0 w 322"/>
                                <a:gd name="T5" fmla="*/ 857 h 1025"/>
                                <a:gd name="T6" fmla="*/ 167 w 322"/>
                                <a:gd name="T7" fmla="*/ 1024 h 1025"/>
                                <a:gd name="T8" fmla="*/ 322 w 322"/>
                                <a:gd name="T9" fmla="*/ 857 h 1025"/>
                                <a:gd name="T10" fmla="*/ 322 w 322"/>
                                <a:gd name="T11" fmla="*/ 167 h 1025"/>
                                <a:gd name="T12" fmla="*/ 167 w 322"/>
                                <a:gd name="T13" fmla="*/ 0 h 1025"/>
                              </a:gdLst>
                              <a:ahLst/>
                              <a:cxnLst>
                                <a:cxn ang="0">
                                  <a:pos x="T0" y="T1"/>
                                </a:cxn>
                                <a:cxn ang="0">
                                  <a:pos x="T2" y="T3"/>
                                </a:cxn>
                                <a:cxn ang="0">
                                  <a:pos x="T4" y="T5"/>
                                </a:cxn>
                                <a:cxn ang="0">
                                  <a:pos x="T6" y="T7"/>
                                </a:cxn>
                                <a:cxn ang="0">
                                  <a:pos x="T8" y="T9"/>
                                </a:cxn>
                                <a:cxn ang="0">
                                  <a:pos x="T10" y="T11"/>
                                </a:cxn>
                                <a:cxn ang="0">
                                  <a:pos x="T12" y="T13"/>
                                </a:cxn>
                              </a:cxnLst>
                              <a:rect l="0" t="0" r="r" b="b"/>
                              <a:pathLst>
                                <a:path w="322" h="1025" extrusionOk="0">
                                  <a:moveTo>
                                    <a:pt x="167" y="0"/>
                                  </a:moveTo>
                                  <a:cubicBezTo>
                                    <a:pt x="72" y="0"/>
                                    <a:pt x="0" y="72"/>
                                    <a:pt x="0" y="167"/>
                                  </a:cubicBezTo>
                                  <a:lnTo>
                                    <a:pt x="0" y="857"/>
                                  </a:lnTo>
                                  <a:cubicBezTo>
                                    <a:pt x="0" y="953"/>
                                    <a:pt x="72" y="1024"/>
                                    <a:pt x="167" y="1024"/>
                                  </a:cubicBezTo>
                                  <a:cubicBezTo>
                                    <a:pt x="250" y="1024"/>
                                    <a:pt x="322" y="953"/>
                                    <a:pt x="322" y="857"/>
                                  </a:cubicBezTo>
                                  <a:lnTo>
                                    <a:pt x="322" y="167"/>
                                  </a:lnTo>
                                  <a:cubicBezTo>
                                    <a:pt x="322" y="72"/>
                                    <a:pt x="250" y="0"/>
                                    <a:pt x="167"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535" name="Google Shape;336;p20"/>
                          <wps:cNvSpPr>
                            <a:spLocks/>
                          </wps:cNvSpPr>
                          <wps:spPr bwMode="auto">
                            <a:xfrm>
                              <a:off x="99660" y="321769"/>
                              <a:ext cx="10281" cy="32626"/>
                            </a:xfrm>
                            <a:custGeom>
                              <a:avLst/>
                              <a:gdLst>
                                <a:gd name="T0" fmla="*/ 168 w 323"/>
                                <a:gd name="T1" fmla="*/ 0 h 1025"/>
                                <a:gd name="T2" fmla="*/ 1 w 323"/>
                                <a:gd name="T3" fmla="*/ 167 h 1025"/>
                                <a:gd name="T4" fmla="*/ 1 w 323"/>
                                <a:gd name="T5" fmla="*/ 857 h 1025"/>
                                <a:gd name="T6" fmla="*/ 168 w 323"/>
                                <a:gd name="T7" fmla="*/ 1024 h 1025"/>
                                <a:gd name="T8" fmla="*/ 322 w 323"/>
                                <a:gd name="T9" fmla="*/ 857 h 1025"/>
                                <a:gd name="T10" fmla="*/ 322 w 323"/>
                                <a:gd name="T11" fmla="*/ 167 h 1025"/>
                                <a:gd name="T12" fmla="*/ 168 w 323"/>
                                <a:gd name="T13" fmla="*/ 0 h 1025"/>
                              </a:gdLst>
                              <a:ahLst/>
                              <a:cxnLst>
                                <a:cxn ang="0">
                                  <a:pos x="T0" y="T1"/>
                                </a:cxn>
                                <a:cxn ang="0">
                                  <a:pos x="T2" y="T3"/>
                                </a:cxn>
                                <a:cxn ang="0">
                                  <a:pos x="T4" y="T5"/>
                                </a:cxn>
                                <a:cxn ang="0">
                                  <a:pos x="T6" y="T7"/>
                                </a:cxn>
                                <a:cxn ang="0">
                                  <a:pos x="T8" y="T9"/>
                                </a:cxn>
                                <a:cxn ang="0">
                                  <a:pos x="T10" y="T11"/>
                                </a:cxn>
                                <a:cxn ang="0">
                                  <a:pos x="T12" y="T13"/>
                                </a:cxn>
                              </a:cxnLst>
                              <a:rect l="0" t="0" r="r" b="b"/>
                              <a:pathLst>
                                <a:path w="323" h="1025" extrusionOk="0">
                                  <a:moveTo>
                                    <a:pt x="168" y="0"/>
                                  </a:moveTo>
                                  <a:cubicBezTo>
                                    <a:pt x="72" y="0"/>
                                    <a:pt x="1" y="72"/>
                                    <a:pt x="1" y="167"/>
                                  </a:cubicBezTo>
                                  <a:lnTo>
                                    <a:pt x="1" y="857"/>
                                  </a:lnTo>
                                  <a:cubicBezTo>
                                    <a:pt x="1" y="953"/>
                                    <a:pt x="72" y="1024"/>
                                    <a:pt x="168" y="1024"/>
                                  </a:cubicBezTo>
                                  <a:cubicBezTo>
                                    <a:pt x="251" y="1024"/>
                                    <a:pt x="322" y="953"/>
                                    <a:pt x="322" y="857"/>
                                  </a:cubicBezTo>
                                  <a:lnTo>
                                    <a:pt x="322" y="167"/>
                                  </a:lnTo>
                                  <a:cubicBezTo>
                                    <a:pt x="322" y="72"/>
                                    <a:pt x="251" y="0"/>
                                    <a:pt x="168"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538" name="Google Shape;337;p20"/>
                          <wps:cNvSpPr>
                            <a:spLocks/>
                          </wps:cNvSpPr>
                          <wps:spPr bwMode="auto">
                            <a:xfrm>
                              <a:off x="254672" y="193081"/>
                              <a:ext cx="55734" cy="18430"/>
                            </a:xfrm>
                            <a:custGeom>
                              <a:avLst/>
                              <a:gdLst>
                                <a:gd name="T0" fmla="*/ 649 w 1751"/>
                                <a:gd name="T1" fmla="*/ 0 h 579"/>
                                <a:gd name="T2" fmla="*/ 132 w 1751"/>
                                <a:gd name="T3" fmla="*/ 55 h 579"/>
                                <a:gd name="T4" fmla="*/ 1 w 1751"/>
                                <a:gd name="T5" fmla="*/ 221 h 579"/>
                                <a:gd name="T6" fmla="*/ 1 w 1751"/>
                                <a:gd name="T7" fmla="*/ 400 h 579"/>
                                <a:gd name="T8" fmla="*/ 155 w 1751"/>
                                <a:gd name="T9" fmla="*/ 555 h 579"/>
                                <a:gd name="T10" fmla="*/ 322 w 1751"/>
                                <a:gd name="T11" fmla="*/ 400 h 579"/>
                                <a:gd name="T12" fmla="*/ 322 w 1751"/>
                                <a:gd name="T13" fmla="*/ 364 h 579"/>
                                <a:gd name="T14" fmla="*/ 636 w 1751"/>
                                <a:gd name="T15" fmla="*/ 342 h 579"/>
                                <a:gd name="T16" fmla="*/ 1132 w 1751"/>
                                <a:gd name="T17" fmla="*/ 412 h 579"/>
                                <a:gd name="T18" fmla="*/ 1465 w 1751"/>
                                <a:gd name="T19" fmla="*/ 543 h 579"/>
                                <a:gd name="T20" fmla="*/ 1560 w 1751"/>
                                <a:gd name="T21" fmla="*/ 578 h 579"/>
                                <a:gd name="T22" fmla="*/ 1691 w 1751"/>
                                <a:gd name="T23" fmla="*/ 495 h 579"/>
                                <a:gd name="T24" fmla="*/ 1644 w 1751"/>
                                <a:gd name="T25" fmla="*/ 245 h 579"/>
                                <a:gd name="T26" fmla="*/ 649 w 1751"/>
                                <a:gd name="T27" fmla="*/ 0 h 5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751" h="579" extrusionOk="0">
                                  <a:moveTo>
                                    <a:pt x="649" y="0"/>
                                  </a:moveTo>
                                  <a:cubicBezTo>
                                    <a:pt x="492" y="0"/>
                                    <a:pt x="319" y="16"/>
                                    <a:pt x="132" y="55"/>
                                  </a:cubicBezTo>
                                  <a:cubicBezTo>
                                    <a:pt x="60" y="66"/>
                                    <a:pt x="1" y="138"/>
                                    <a:pt x="1" y="221"/>
                                  </a:cubicBezTo>
                                  <a:lnTo>
                                    <a:pt x="1" y="400"/>
                                  </a:lnTo>
                                  <a:cubicBezTo>
                                    <a:pt x="1" y="483"/>
                                    <a:pt x="72" y="555"/>
                                    <a:pt x="155" y="555"/>
                                  </a:cubicBezTo>
                                  <a:cubicBezTo>
                                    <a:pt x="251" y="555"/>
                                    <a:pt x="322" y="483"/>
                                    <a:pt x="322" y="400"/>
                                  </a:cubicBezTo>
                                  <a:lnTo>
                                    <a:pt x="322" y="364"/>
                                  </a:lnTo>
                                  <a:cubicBezTo>
                                    <a:pt x="434" y="349"/>
                                    <a:pt x="539" y="342"/>
                                    <a:pt x="636" y="342"/>
                                  </a:cubicBezTo>
                                  <a:cubicBezTo>
                                    <a:pt x="841" y="342"/>
                                    <a:pt x="1011" y="371"/>
                                    <a:pt x="1132" y="412"/>
                                  </a:cubicBezTo>
                                  <a:cubicBezTo>
                                    <a:pt x="1334" y="471"/>
                                    <a:pt x="1453" y="543"/>
                                    <a:pt x="1465" y="543"/>
                                  </a:cubicBezTo>
                                  <a:cubicBezTo>
                                    <a:pt x="1501" y="555"/>
                                    <a:pt x="1525" y="578"/>
                                    <a:pt x="1560" y="578"/>
                                  </a:cubicBezTo>
                                  <a:cubicBezTo>
                                    <a:pt x="1620" y="578"/>
                                    <a:pt x="1667" y="543"/>
                                    <a:pt x="1691" y="495"/>
                                  </a:cubicBezTo>
                                  <a:cubicBezTo>
                                    <a:pt x="1751" y="400"/>
                                    <a:pt x="1727" y="293"/>
                                    <a:pt x="1644" y="245"/>
                                  </a:cubicBezTo>
                                  <a:cubicBezTo>
                                    <a:pt x="1625" y="236"/>
                                    <a:pt x="1259" y="0"/>
                                    <a:pt x="649"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539" name="Google Shape;338;p20"/>
                          <wps:cNvSpPr>
                            <a:spLocks/>
                          </wps:cNvSpPr>
                          <wps:spPr bwMode="auto">
                            <a:xfrm>
                              <a:off x="210333" y="161060"/>
                              <a:ext cx="144031" cy="192953"/>
                            </a:xfrm>
                            <a:custGeom>
                              <a:avLst/>
                              <a:gdLst>
                                <a:gd name="T0" fmla="*/ 3489 w 4525"/>
                                <a:gd name="T1" fmla="*/ 1120 h 6062"/>
                                <a:gd name="T2" fmla="*/ 3334 w 4525"/>
                                <a:gd name="T3" fmla="*/ 1656 h 6062"/>
                                <a:gd name="T4" fmla="*/ 3322 w 4525"/>
                                <a:gd name="T5" fmla="*/ 2073 h 6062"/>
                                <a:gd name="T6" fmla="*/ 2268 w 4525"/>
                                <a:gd name="T7" fmla="*/ 3133 h 6062"/>
                                <a:gd name="T8" fmla="*/ 1191 w 4525"/>
                                <a:gd name="T9" fmla="*/ 2025 h 6062"/>
                                <a:gd name="T10" fmla="*/ 1179 w 4525"/>
                                <a:gd name="T11" fmla="*/ 1656 h 6062"/>
                                <a:gd name="T12" fmla="*/ 1036 w 4525"/>
                                <a:gd name="T13" fmla="*/ 1120 h 6062"/>
                                <a:gd name="T14" fmla="*/ 3489 w 4525"/>
                                <a:gd name="T15" fmla="*/ 310 h 6062"/>
                                <a:gd name="T16" fmla="*/ 2215 w 4525"/>
                                <a:gd name="T17" fmla="*/ 3454 h 6062"/>
                                <a:gd name="T18" fmla="*/ 2798 w 4525"/>
                                <a:gd name="T19" fmla="*/ 3347 h 6062"/>
                                <a:gd name="T20" fmla="*/ 2810 w 4525"/>
                                <a:gd name="T21" fmla="*/ 3728 h 6062"/>
                                <a:gd name="T22" fmla="*/ 1715 w 4525"/>
                                <a:gd name="T23" fmla="*/ 3728 h 6062"/>
                                <a:gd name="T24" fmla="*/ 1727 w 4525"/>
                                <a:gd name="T25" fmla="*/ 3335 h 6062"/>
                                <a:gd name="T26" fmla="*/ 703 w 4525"/>
                                <a:gd name="T27" fmla="*/ 1132 h 6062"/>
                                <a:gd name="T28" fmla="*/ 882 w 4525"/>
                                <a:gd name="T29" fmla="*/ 1751 h 6062"/>
                                <a:gd name="T30" fmla="*/ 1405 w 4525"/>
                                <a:gd name="T31" fmla="*/ 3120 h 6062"/>
                                <a:gd name="T32" fmla="*/ 1286 w 4525"/>
                                <a:gd name="T33" fmla="*/ 3739 h 6062"/>
                                <a:gd name="T34" fmla="*/ 1 w 4525"/>
                                <a:gd name="T35" fmla="*/ 4692 h 6062"/>
                                <a:gd name="T36" fmla="*/ 167 w 4525"/>
                                <a:gd name="T37" fmla="*/ 6061 h 6062"/>
                                <a:gd name="T38" fmla="*/ 334 w 4525"/>
                                <a:gd name="T39" fmla="*/ 4692 h 6062"/>
                                <a:gd name="T40" fmla="*/ 1405 w 4525"/>
                                <a:gd name="T41" fmla="*/ 4037 h 6062"/>
                                <a:gd name="T42" fmla="*/ 2096 w 4525"/>
                                <a:gd name="T43" fmla="*/ 4394 h 6062"/>
                                <a:gd name="T44" fmla="*/ 2263 w 4525"/>
                                <a:gd name="T45" fmla="*/ 6037 h 6062"/>
                                <a:gd name="T46" fmla="*/ 2429 w 4525"/>
                                <a:gd name="T47" fmla="*/ 4394 h 6062"/>
                                <a:gd name="T48" fmla="*/ 3132 w 4525"/>
                                <a:gd name="T49" fmla="*/ 4037 h 6062"/>
                                <a:gd name="T50" fmla="*/ 4203 w 4525"/>
                                <a:gd name="T51" fmla="*/ 4692 h 6062"/>
                                <a:gd name="T52" fmla="*/ 4358 w 4525"/>
                                <a:gd name="T53" fmla="*/ 6061 h 6062"/>
                                <a:gd name="T54" fmla="*/ 4525 w 4525"/>
                                <a:gd name="T55" fmla="*/ 4692 h 6062"/>
                                <a:gd name="T56" fmla="*/ 3239 w 4525"/>
                                <a:gd name="T57" fmla="*/ 3751 h 6062"/>
                                <a:gd name="T58" fmla="*/ 3120 w 4525"/>
                                <a:gd name="T59" fmla="*/ 3156 h 6062"/>
                                <a:gd name="T60" fmla="*/ 3632 w 4525"/>
                                <a:gd name="T61" fmla="*/ 2073 h 6062"/>
                                <a:gd name="T62" fmla="*/ 3680 w 4525"/>
                                <a:gd name="T63" fmla="*/ 1668 h 6062"/>
                                <a:gd name="T64" fmla="*/ 3811 w 4525"/>
                                <a:gd name="T65" fmla="*/ 168 h 6062"/>
                                <a:gd name="T66" fmla="*/ 1834 w 4525"/>
                                <a:gd name="T67" fmla="*/ 1 h 60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4525" h="6062" extrusionOk="0">
                                  <a:moveTo>
                                    <a:pt x="3489" y="310"/>
                                  </a:moveTo>
                                  <a:lnTo>
                                    <a:pt x="3489" y="1120"/>
                                  </a:lnTo>
                                  <a:cubicBezTo>
                                    <a:pt x="3489" y="1251"/>
                                    <a:pt x="3453" y="1382"/>
                                    <a:pt x="3394" y="1525"/>
                                  </a:cubicBezTo>
                                  <a:lnTo>
                                    <a:pt x="3334" y="1656"/>
                                  </a:lnTo>
                                  <a:cubicBezTo>
                                    <a:pt x="3322" y="1680"/>
                                    <a:pt x="3322" y="1703"/>
                                    <a:pt x="3322" y="1727"/>
                                  </a:cubicBezTo>
                                  <a:lnTo>
                                    <a:pt x="3322" y="2073"/>
                                  </a:lnTo>
                                  <a:cubicBezTo>
                                    <a:pt x="3322" y="2370"/>
                                    <a:pt x="3203" y="2632"/>
                                    <a:pt x="3001" y="2835"/>
                                  </a:cubicBezTo>
                                  <a:cubicBezTo>
                                    <a:pt x="2796" y="3016"/>
                                    <a:pt x="2549" y="3133"/>
                                    <a:pt x="2268" y="3133"/>
                                  </a:cubicBezTo>
                                  <a:cubicBezTo>
                                    <a:pt x="2254" y="3133"/>
                                    <a:pt x="2241" y="3133"/>
                                    <a:pt x="2227" y="3132"/>
                                  </a:cubicBezTo>
                                  <a:cubicBezTo>
                                    <a:pt x="1655" y="3108"/>
                                    <a:pt x="1191" y="2608"/>
                                    <a:pt x="1191" y="2025"/>
                                  </a:cubicBezTo>
                                  <a:lnTo>
                                    <a:pt x="1191" y="1727"/>
                                  </a:lnTo>
                                  <a:cubicBezTo>
                                    <a:pt x="1191" y="1703"/>
                                    <a:pt x="1191" y="1680"/>
                                    <a:pt x="1179" y="1656"/>
                                  </a:cubicBezTo>
                                  <a:lnTo>
                                    <a:pt x="1120" y="1525"/>
                                  </a:lnTo>
                                  <a:cubicBezTo>
                                    <a:pt x="1060" y="1406"/>
                                    <a:pt x="1036" y="1263"/>
                                    <a:pt x="1036" y="1120"/>
                                  </a:cubicBezTo>
                                  <a:cubicBezTo>
                                    <a:pt x="1036" y="668"/>
                                    <a:pt x="1394" y="310"/>
                                    <a:pt x="1834" y="310"/>
                                  </a:cubicBezTo>
                                  <a:lnTo>
                                    <a:pt x="3489" y="310"/>
                                  </a:lnTo>
                                  <a:close/>
                                  <a:moveTo>
                                    <a:pt x="1727" y="3335"/>
                                  </a:moveTo>
                                  <a:cubicBezTo>
                                    <a:pt x="1882" y="3406"/>
                                    <a:pt x="2048" y="3442"/>
                                    <a:pt x="2215" y="3454"/>
                                  </a:cubicBezTo>
                                  <a:lnTo>
                                    <a:pt x="2263" y="3454"/>
                                  </a:lnTo>
                                  <a:cubicBezTo>
                                    <a:pt x="2453" y="3454"/>
                                    <a:pt x="2632" y="3430"/>
                                    <a:pt x="2798" y="3347"/>
                                  </a:cubicBezTo>
                                  <a:lnTo>
                                    <a:pt x="2798" y="3573"/>
                                  </a:lnTo>
                                  <a:cubicBezTo>
                                    <a:pt x="2798" y="3620"/>
                                    <a:pt x="2810" y="3680"/>
                                    <a:pt x="2810" y="3728"/>
                                  </a:cubicBezTo>
                                  <a:lnTo>
                                    <a:pt x="2263" y="4144"/>
                                  </a:lnTo>
                                  <a:lnTo>
                                    <a:pt x="1715" y="3728"/>
                                  </a:lnTo>
                                  <a:cubicBezTo>
                                    <a:pt x="1727" y="3680"/>
                                    <a:pt x="1727" y="3632"/>
                                    <a:pt x="1727" y="3573"/>
                                  </a:cubicBezTo>
                                  <a:lnTo>
                                    <a:pt x="1727" y="3335"/>
                                  </a:lnTo>
                                  <a:close/>
                                  <a:moveTo>
                                    <a:pt x="1834" y="1"/>
                                  </a:moveTo>
                                  <a:cubicBezTo>
                                    <a:pt x="1203" y="1"/>
                                    <a:pt x="703" y="501"/>
                                    <a:pt x="703" y="1132"/>
                                  </a:cubicBezTo>
                                  <a:cubicBezTo>
                                    <a:pt x="703" y="1322"/>
                                    <a:pt x="751" y="1501"/>
                                    <a:pt x="834" y="1668"/>
                                  </a:cubicBezTo>
                                  <a:lnTo>
                                    <a:pt x="882" y="1751"/>
                                  </a:lnTo>
                                  <a:lnTo>
                                    <a:pt x="882" y="2013"/>
                                  </a:lnTo>
                                  <a:cubicBezTo>
                                    <a:pt x="882" y="2454"/>
                                    <a:pt x="1084" y="2858"/>
                                    <a:pt x="1405" y="3120"/>
                                  </a:cubicBezTo>
                                  <a:lnTo>
                                    <a:pt x="1405" y="3561"/>
                                  </a:lnTo>
                                  <a:cubicBezTo>
                                    <a:pt x="1405" y="3632"/>
                                    <a:pt x="1358" y="3704"/>
                                    <a:pt x="1286" y="3739"/>
                                  </a:cubicBezTo>
                                  <a:lnTo>
                                    <a:pt x="453" y="4049"/>
                                  </a:lnTo>
                                  <a:cubicBezTo>
                                    <a:pt x="179" y="4156"/>
                                    <a:pt x="1" y="4406"/>
                                    <a:pt x="1" y="4692"/>
                                  </a:cubicBezTo>
                                  <a:lnTo>
                                    <a:pt x="1" y="5894"/>
                                  </a:lnTo>
                                  <a:cubicBezTo>
                                    <a:pt x="1" y="5990"/>
                                    <a:pt x="72" y="6061"/>
                                    <a:pt x="167" y="6061"/>
                                  </a:cubicBezTo>
                                  <a:cubicBezTo>
                                    <a:pt x="251" y="6061"/>
                                    <a:pt x="334" y="5990"/>
                                    <a:pt x="334" y="5894"/>
                                  </a:cubicBezTo>
                                  <a:lnTo>
                                    <a:pt x="334" y="4692"/>
                                  </a:lnTo>
                                  <a:cubicBezTo>
                                    <a:pt x="334" y="4537"/>
                                    <a:pt x="417" y="4406"/>
                                    <a:pt x="572" y="4347"/>
                                  </a:cubicBezTo>
                                  <a:lnTo>
                                    <a:pt x="1405" y="4037"/>
                                  </a:lnTo>
                                  <a:cubicBezTo>
                                    <a:pt x="1441" y="4013"/>
                                    <a:pt x="1489" y="3989"/>
                                    <a:pt x="1525" y="3954"/>
                                  </a:cubicBezTo>
                                  <a:lnTo>
                                    <a:pt x="2096" y="4394"/>
                                  </a:lnTo>
                                  <a:lnTo>
                                    <a:pt x="2096" y="5883"/>
                                  </a:lnTo>
                                  <a:cubicBezTo>
                                    <a:pt x="2096" y="5966"/>
                                    <a:pt x="2179" y="6037"/>
                                    <a:pt x="2263" y="6037"/>
                                  </a:cubicBezTo>
                                  <a:cubicBezTo>
                                    <a:pt x="2358" y="6037"/>
                                    <a:pt x="2429" y="5966"/>
                                    <a:pt x="2429" y="5883"/>
                                  </a:cubicBezTo>
                                  <a:lnTo>
                                    <a:pt x="2429" y="4394"/>
                                  </a:lnTo>
                                  <a:lnTo>
                                    <a:pt x="3013" y="3954"/>
                                  </a:lnTo>
                                  <a:cubicBezTo>
                                    <a:pt x="3049" y="3989"/>
                                    <a:pt x="3084" y="4001"/>
                                    <a:pt x="3132" y="4037"/>
                                  </a:cubicBezTo>
                                  <a:lnTo>
                                    <a:pt x="3965" y="4347"/>
                                  </a:lnTo>
                                  <a:cubicBezTo>
                                    <a:pt x="4096" y="4406"/>
                                    <a:pt x="4203" y="4537"/>
                                    <a:pt x="4203" y="4692"/>
                                  </a:cubicBezTo>
                                  <a:lnTo>
                                    <a:pt x="4203" y="5894"/>
                                  </a:lnTo>
                                  <a:cubicBezTo>
                                    <a:pt x="4203" y="5990"/>
                                    <a:pt x="4275" y="6061"/>
                                    <a:pt x="4358" y="6061"/>
                                  </a:cubicBezTo>
                                  <a:cubicBezTo>
                                    <a:pt x="4453" y="6061"/>
                                    <a:pt x="4525" y="5990"/>
                                    <a:pt x="4525" y="5894"/>
                                  </a:cubicBezTo>
                                  <a:lnTo>
                                    <a:pt x="4525" y="4692"/>
                                  </a:lnTo>
                                  <a:cubicBezTo>
                                    <a:pt x="4513" y="4418"/>
                                    <a:pt x="4334" y="4168"/>
                                    <a:pt x="4072" y="4061"/>
                                  </a:cubicBezTo>
                                  <a:lnTo>
                                    <a:pt x="3239" y="3751"/>
                                  </a:lnTo>
                                  <a:cubicBezTo>
                                    <a:pt x="3156" y="3728"/>
                                    <a:pt x="3120" y="3644"/>
                                    <a:pt x="3120" y="3573"/>
                                  </a:cubicBezTo>
                                  <a:lnTo>
                                    <a:pt x="3120" y="3156"/>
                                  </a:lnTo>
                                  <a:cubicBezTo>
                                    <a:pt x="3144" y="3132"/>
                                    <a:pt x="3191" y="3096"/>
                                    <a:pt x="3215" y="3061"/>
                                  </a:cubicBezTo>
                                  <a:cubicBezTo>
                                    <a:pt x="3489" y="2799"/>
                                    <a:pt x="3632" y="2454"/>
                                    <a:pt x="3632" y="2073"/>
                                  </a:cubicBezTo>
                                  <a:lnTo>
                                    <a:pt x="3632" y="1751"/>
                                  </a:lnTo>
                                  <a:lnTo>
                                    <a:pt x="3680" y="1668"/>
                                  </a:lnTo>
                                  <a:cubicBezTo>
                                    <a:pt x="3775" y="1501"/>
                                    <a:pt x="3811" y="1311"/>
                                    <a:pt x="3811" y="1132"/>
                                  </a:cubicBezTo>
                                  <a:lnTo>
                                    <a:pt x="3811" y="168"/>
                                  </a:lnTo>
                                  <a:cubicBezTo>
                                    <a:pt x="3811" y="72"/>
                                    <a:pt x="3739" y="1"/>
                                    <a:pt x="3644" y="1"/>
                                  </a:cubicBezTo>
                                  <a:lnTo>
                                    <a:pt x="1834"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540" name="Google Shape;339;p20"/>
                          <wps:cNvSpPr>
                            <a:spLocks/>
                          </wps:cNvSpPr>
                          <wps:spPr bwMode="auto">
                            <a:xfrm>
                              <a:off x="238375" y="316454"/>
                              <a:ext cx="10631" cy="38291"/>
                            </a:xfrm>
                            <a:custGeom>
                              <a:avLst/>
                              <a:gdLst>
                                <a:gd name="T0" fmla="*/ 167 w 334"/>
                                <a:gd name="T1" fmla="*/ 0 h 1203"/>
                                <a:gd name="T2" fmla="*/ 1 w 334"/>
                                <a:gd name="T3" fmla="*/ 167 h 1203"/>
                                <a:gd name="T4" fmla="*/ 1 w 334"/>
                                <a:gd name="T5" fmla="*/ 1048 h 1203"/>
                                <a:gd name="T6" fmla="*/ 167 w 334"/>
                                <a:gd name="T7" fmla="*/ 1203 h 1203"/>
                                <a:gd name="T8" fmla="*/ 334 w 334"/>
                                <a:gd name="T9" fmla="*/ 1048 h 1203"/>
                                <a:gd name="T10" fmla="*/ 334 w 334"/>
                                <a:gd name="T11" fmla="*/ 155 h 1203"/>
                                <a:gd name="T12" fmla="*/ 167 w 334"/>
                                <a:gd name="T13" fmla="*/ 0 h 1203"/>
                              </a:gdLst>
                              <a:ahLst/>
                              <a:cxnLst>
                                <a:cxn ang="0">
                                  <a:pos x="T0" y="T1"/>
                                </a:cxn>
                                <a:cxn ang="0">
                                  <a:pos x="T2" y="T3"/>
                                </a:cxn>
                                <a:cxn ang="0">
                                  <a:pos x="T4" y="T5"/>
                                </a:cxn>
                                <a:cxn ang="0">
                                  <a:pos x="T6" y="T7"/>
                                </a:cxn>
                                <a:cxn ang="0">
                                  <a:pos x="T8" y="T9"/>
                                </a:cxn>
                                <a:cxn ang="0">
                                  <a:pos x="T10" y="T11"/>
                                </a:cxn>
                                <a:cxn ang="0">
                                  <a:pos x="T12" y="T13"/>
                                </a:cxn>
                              </a:cxnLst>
                              <a:rect l="0" t="0" r="r" b="b"/>
                              <a:pathLst>
                                <a:path w="334" h="1203" extrusionOk="0">
                                  <a:moveTo>
                                    <a:pt x="167" y="0"/>
                                  </a:moveTo>
                                  <a:cubicBezTo>
                                    <a:pt x="72" y="0"/>
                                    <a:pt x="1" y="72"/>
                                    <a:pt x="1" y="167"/>
                                  </a:cubicBezTo>
                                  <a:lnTo>
                                    <a:pt x="1" y="1048"/>
                                  </a:lnTo>
                                  <a:cubicBezTo>
                                    <a:pt x="1" y="1131"/>
                                    <a:pt x="72" y="1203"/>
                                    <a:pt x="167" y="1203"/>
                                  </a:cubicBezTo>
                                  <a:cubicBezTo>
                                    <a:pt x="251" y="1203"/>
                                    <a:pt x="334" y="1131"/>
                                    <a:pt x="334" y="1048"/>
                                  </a:cubicBezTo>
                                  <a:lnTo>
                                    <a:pt x="334" y="155"/>
                                  </a:lnTo>
                                  <a:cubicBezTo>
                                    <a:pt x="334" y="60"/>
                                    <a:pt x="251" y="0"/>
                                    <a:pt x="167"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541" name="Google Shape;340;p20"/>
                          <wps:cNvSpPr>
                            <a:spLocks/>
                          </wps:cNvSpPr>
                          <wps:spPr bwMode="auto">
                            <a:xfrm>
                              <a:off x="315690" y="316454"/>
                              <a:ext cx="10249" cy="38291"/>
                            </a:xfrm>
                            <a:custGeom>
                              <a:avLst/>
                              <a:gdLst>
                                <a:gd name="T0" fmla="*/ 167 w 322"/>
                                <a:gd name="T1" fmla="*/ 0 h 1203"/>
                                <a:gd name="T2" fmla="*/ 0 w 322"/>
                                <a:gd name="T3" fmla="*/ 167 h 1203"/>
                                <a:gd name="T4" fmla="*/ 0 w 322"/>
                                <a:gd name="T5" fmla="*/ 1048 h 1203"/>
                                <a:gd name="T6" fmla="*/ 167 w 322"/>
                                <a:gd name="T7" fmla="*/ 1203 h 1203"/>
                                <a:gd name="T8" fmla="*/ 322 w 322"/>
                                <a:gd name="T9" fmla="*/ 1048 h 1203"/>
                                <a:gd name="T10" fmla="*/ 322 w 322"/>
                                <a:gd name="T11" fmla="*/ 155 h 1203"/>
                                <a:gd name="T12" fmla="*/ 167 w 322"/>
                                <a:gd name="T13" fmla="*/ 0 h 1203"/>
                              </a:gdLst>
                              <a:ahLst/>
                              <a:cxnLst>
                                <a:cxn ang="0">
                                  <a:pos x="T0" y="T1"/>
                                </a:cxn>
                                <a:cxn ang="0">
                                  <a:pos x="T2" y="T3"/>
                                </a:cxn>
                                <a:cxn ang="0">
                                  <a:pos x="T4" y="T5"/>
                                </a:cxn>
                                <a:cxn ang="0">
                                  <a:pos x="T6" y="T7"/>
                                </a:cxn>
                                <a:cxn ang="0">
                                  <a:pos x="T8" y="T9"/>
                                </a:cxn>
                                <a:cxn ang="0">
                                  <a:pos x="T10" y="T11"/>
                                </a:cxn>
                                <a:cxn ang="0">
                                  <a:pos x="T12" y="T13"/>
                                </a:cxn>
                              </a:cxnLst>
                              <a:rect l="0" t="0" r="r" b="b"/>
                              <a:pathLst>
                                <a:path w="322" h="1203" extrusionOk="0">
                                  <a:moveTo>
                                    <a:pt x="167" y="0"/>
                                  </a:moveTo>
                                  <a:cubicBezTo>
                                    <a:pt x="72" y="0"/>
                                    <a:pt x="0" y="72"/>
                                    <a:pt x="0" y="167"/>
                                  </a:cubicBezTo>
                                  <a:lnTo>
                                    <a:pt x="0" y="1048"/>
                                  </a:lnTo>
                                  <a:cubicBezTo>
                                    <a:pt x="0" y="1131"/>
                                    <a:pt x="72" y="1203"/>
                                    <a:pt x="167" y="1203"/>
                                  </a:cubicBezTo>
                                  <a:cubicBezTo>
                                    <a:pt x="250" y="1203"/>
                                    <a:pt x="322" y="1131"/>
                                    <a:pt x="322" y="1048"/>
                                  </a:cubicBezTo>
                                  <a:lnTo>
                                    <a:pt x="322" y="155"/>
                                  </a:lnTo>
                                  <a:cubicBezTo>
                                    <a:pt x="322" y="60"/>
                                    <a:pt x="262" y="0"/>
                                    <a:pt x="167"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544" name="Google Shape;341;p20"/>
                          <wps:cNvSpPr>
                            <a:spLocks/>
                          </wps:cNvSpPr>
                          <wps:spPr bwMode="auto">
                            <a:xfrm>
                              <a:off x="54939" y="0"/>
                              <a:ext cx="221378" cy="185346"/>
                            </a:xfrm>
                            <a:custGeom>
                              <a:avLst/>
                              <a:gdLst>
                                <a:gd name="T0" fmla="*/ 2406 w 6955"/>
                                <a:gd name="T1" fmla="*/ 4168 h 5823"/>
                                <a:gd name="T2" fmla="*/ 2311 w 6955"/>
                                <a:gd name="T3" fmla="*/ 4537 h 5823"/>
                                <a:gd name="T4" fmla="*/ 2085 w 6955"/>
                                <a:gd name="T5" fmla="*/ 4537 h 5823"/>
                                <a:gd name="T6" fmla="*/ 1727 w 6955"/>
                                <a:gd name="T7" fmla="*/ 4180 h 5823"/>
                                <a:gd name="T8" fmla="*/ 1727 w 6955"/>
                                <a:gd name="T9" fmla="*/ 4168 h 5823"/>
                                <a:gd name="T10" fmla="*/ 2406 w 6955"/>
                                <a:gd name="T11" fmla="*/ 4168 h 5823"/>
                                <a:gd name="T12" fmla="*/ 5573 w 6955"/>
                                <a:gd name="T13" fmla="*/ 358 h 5823"/>
                                <a:gd name="T14" fmla="*/ 5930 w 6955"/>
                                <a:gd name="T15" fmla="*/ 715 h 5823"/>
                                <a:gd name="T16" fmla="*/ 5930 w 6955"/>
                                <a:gd name="T17" fmla="*/ 3501 h 5823"/>
                                <a:gd name="T18" fmla="*/ 5573 w 6955"/>
                                <a:gd name="T19" fmla="*/ 3858 h 5823"/>
                                <a:gd name="T20" fmla="*/ 4168 w 6955"/>
                                <a:gd name="T21" fmla="*/ 3858 h 5823"/>
                                <a:gd name="T22" fmla="*/ 4085 w 6955"/>
                                <a:gd name="T23" fmla="*/ 3882 h 5823"/>
                                <a:gd name="T24" fmla="*/ 2537 w 6955"/>
                                <a:gd name="T25" fmla="*/ 5001 h 5823"/>
                                <a:gd name="T26" fmla="*/ 2537 w 6955"/>
                                <a:gd name="T27" fmla="*/ 5001 h 5823"/>
                                <a:gd name="T28" fmla="*/ 2775 w 6955"/>
                                <a:gd name="T29" fmla="*/ 4049 h 5823"/>
                                <a:gd name="T30" fmla="*/ 2739 w 6955"/>
                                <a:gd name="T31" fmla="*/ 3918 h 5823"/>
                                <a:gd name="T32" fmla="*/ 2608 w 6955"/>
                                <a:gd name="T33" fmla="*/ 3858 h 5823"/>
                                <a:gd name="T34" fmla="*/ 692 w 6955"/>
                                <a:gd name="T35" fmla="*/ 3858 h 5823"/>
                                <a:gd name="T36" fmla="*/ 334 w 6955"/>
                                <a:gd name="T37" fmla="*/ 3501 h 5823"/>
                                <a:gd name="T38" fmla="*/ 334 w 6955"/>
                                <a:gd name="T39" fmla="*/ 715 h 5823"/>
                                <a:gd name="T40" fmla="*/ 692 w 6955"/>
                                <a:gd name="T41" fmla="*/ 358 h 5823"/>
                                <a:gd name="T42" fmla="*/ 5573 w 6955"/>
                                <a:gd name="T43" fmla="*/ 358 h 5823"/>
                                <a:gd name="T44" fmla="*/ 6287 w 6955"/>
                                <a:gd name="T45" fmla="*/ 1025 h 5823"/>
                                <a:gd name="T46" fmla="*/ 6645 w 6955"/>
                                <a:gd name="T47" fmla="*/ 1382 h 5823"/>
                                <a:gd name="T48" fmla="*/ 6645 w 6955"/>
                                <a:gd name="T49" fmla="*/ 4180 h 5823"/>
                                <a:gd name="T50" fmla="*/ 6633 w 6955"/>
                                <a:gd name="T51" fmla="*/ 4180 h 5823"/>
                                <a:gd name="T52" fmla="*/ 6276 w 6955"/>
                                <a:gd name="T53" fmla="*/ 4537 h 5823"/>
                                <a:gd name="T54" fmla="*/ 4871 w 6955"/>
                                <a:gd name="T55" fmla="*/ 4537 h 5823"/>
                                <a:gd name="T56" fmla="*/ 4752 w 6955"/>
                                <a:gd name="T57" fmla="*/ 4597 h 5823"/>
                                <a:gd name="T58" fmla="*/ 4728 w 6955"/>
                                <a:gd name="T59" fmla="*/ 4727 h 5823"/>
                                <a:gd name="T60" fmla="*/ 4847 w 6955"/>
                                <a:gd name="T61" fmla="*/ 5406 h 5823"/>
                                <a:gd name="T62" fmla="*/ 4847 w 6955"/>
                                <a:gd name="T63" fmla="*/ 5406 h 5823"/>
                                <a:gd name="T64" fmla="*/ 3656 w 6955"/>
                                <a:gd name="T65" fmla="*/ 4597 h 5823"/>
                                <a:gd name="T66" fmla="*/ 4251 w 6955"/>
                                <a:gd name="T67" fmla="*/ 4168 h 5823"/>
                                <a:gd name="T68" fmla="*/ 5585 w 6955"/>
                                <a:gd name="T69" fmla="*/ 4168 h 5823"/>
                                <a:gd name="T70" fmla="*/ 6276 w 6955"/>
                                <a:gd name="T71" fmla="*/ 3489 h 5823"/>
                                <a:gd name="T72" fmla="*/ 6276 w 6955"/>
                                <a:gd name="T73" fmla="*/ 1025 h 5823"/>
                                <a:gd name="T74" fmla="*/ 6287 w 6955"/>
                                <a:gd name="T75" fmla="*/ 1025 h 5823"/>
                                <a:gd name="T76" fmla="*/ 692 w 6955"/>
                                <a:gd name="T77" fmla="*/ 1 h 5823"/>
                                <a:gd name="T78" fmla="*/ 1 w 6955"/>
                                <a:gd name="T79" fmla="*/ 691 h 5823"/>
                                <a:gd name="T80" fmla="*/ 1 w 6955"/>
                                <a:gd name="T81" fmla="*/ 3465 h 5823"/>
                                <a:gd name="T82" fmla="*/ 692 w 6955"/>
                                <a:gd name="T83" fmla="*/ 4156 h 5823"/>
                                <a:gd name="T84" fmla="*/ 1406 w 6955"/>
                                <a:gd name="T85" fmla="*/ 4156 h 5823"/>
                                <a:gd name="T86" fmla="*/ 1406 w 6955"/>
                                <a:gd name="T87" fmla="*/ 4168 h 5823"/>
                                <a:gd name="T88" fmla="*/ 2085 w 6955"/>
                                <a:gd name="T89" fmla="*/ 4858 h 5823"/>
                                <a:gd name="T90" fmla="*/ 2227 w 6955"/>
                                <a:gd name="T91" fmla="*/ 4858 h 5823"/>
                                <a:gd name="T92" fmla="*/ 2168 w 6955"/>
                                <a:gd name="T93" fmla="*/ 5120 h 5823"/>
                                <a:gd name="T94" fmla="*/ 2263 w 6955"/>
                                <a:gd name="T95" fmla="*/ 5394 h 5823"/>
                                <a:gd name="T96" fmla="*/ 2406 w 6955"/>
                                <a:gd name="T97" fmla="*/ 5430 h 5823"/>
                                <a:gd name="T98" fmla="*/ 2549 w 6955"/>
                                <a:gd name="T99" fmla="*/ 5394 h 5823"/>
                                <a:gd name="T100" fmla="*/ 3263 w 6955"/>
                                <a:gd name="T101" fmla="*/ 4870 h 5823"/>
                                <a:gd name="T102" fmla="*/ 3430 w 6955"/>
                                <a:gd name="T103" fmla="*/ 4870 h 5823"/>
                                <a:gd name="T104" fmla="*/ 4787 w 6955"/>
                                <a:gd name="T105" fmla="*/ 5775 h 5823"/>
                                <a:gd name="T106" fmla="*/ 4918 w 6955"/>
                                <a:gd name="T107" fmla="*/ 5823 h 5823"/>
                                <a:gd name="T108" fmla="*/ 5049 w 6955"/>
                                <a:gd name="T109" fmla="*/ 5775 h 5823"/>
                                <a:gd name="T110" fmla="*/ 5156 w 6955"/>
                                <a:gd name="T111" fmla="*/ 5525 h 5823"/>
                                <a:gd name="T112" fmla="*/ 5049 w 6955"/>
                                <a:gd name="T113" fmla="*/ 4870 h 5823"/>
                                <a:gd name="T114" fmla="*/ 6252 w 6955"/>
                                <a:gd name="T115" fmla="*/ 4870 h 5823"/>
                                <a:gd name="T116" fmla="*/ 6942 w 6955"/>
                                <a:gd name="T117" fmla="*/ 4180 h 5823"/>
                                <a:gd name="T118" fmla="*/ 6942 w 6955"/>
                                <a:gd name="T119" fmla="*/ 1406 h 5823"/>
                                <a:gd name="T120" fmla="*/ 6276 w 6955"/>
                                <a:gd name="T121" fmla="*/ 703 h 5823"/>
                                <a:gd name="T122" fmla="*/ 5573 w 6955"/>
                                <a:gd name="T123" fmla="*/ 1 h 5823"/>
                                <a:gd name="T124" fmla="*/ 692 w 6955"/>
                                <a:gd name="T125" fmla="*/ 1 h 58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6955" h="5823" extrusionOk="0">
                                  <a:moveTo>
                                    <a:pt x="2406" y="4168"/>
                                  </a:moveTo>
                                  <a:lnTo>
                                    <a:pt x="2311" y="4537"/>
                                  </a:lnTo>
                                  <a:lnTo>
                                    <a:pt x="2085" y="4537"/>
                                  </a:lnTo>
                                  <a:cubicBezTo>
                                    <a:pt x="1894" y="4537"/>
                                    <a:pt x="1727" y="4382"/>
                                    <a:pt x="1727" y="4180"/>
                                  </a:cubicBezTo>
                                  <a:lnTo>
                                    <a:pt x="1727" y="4168"/>
                                  </a:lnTo>
                                  <a:lnTo>
                                    <a:pt x="2406" y="4168"/>
                                  </a:lnTo>
                                  <a:close/>
                                  <a:moveTo>
                                    <a:pt x="5573" y="358"/>
                                  </a:moveTo>
                                  <a:cubicBezTo>
                                    <a:pt x="5764" y="358"/>
                                    <a:pt x="5930" y="525"/>
                                    <a:pt x="5930" y="715"/>
                                  </a:cubicBezTo>
                                  <a:lnTo>
                                    <a:pt x="5930" y="3501"/>
                                  </a:lnTo>
                                  <a:cubicBezTo>
                                    <a:pt x="5930" y="3692"/>
                                    <a:pt x="5764" y="3858"/>
                                    <a:pt x="5573" y="3858"/>
                                  </a:cubicBezTo>
                                  <a:lnTo>
                                    <a:pt x="4168" y="3858"/>
                                  </a:lnTo>
                                  <a:cubicBezTo>
                                    <a:pt x="4144" y="3858"/>
                                    <a:pt x="4097" y="3870"/>
                                    <a:pt x="4085" y="3882"/>
                                  </a:cubicBezTo>
                                  <a:lnTo>
                                    <a:pt x="2537" y="5001"/>
                                  </a:lnTo>
                                  <a:lnTo>
                                    <a:pt x="2775" y="4049"/>
                                  </a:lnTo>
                                  <a:cubicBezTo>
                                    <a:pt x="2787" y="4001"/>
                                    <a:pt x="2775" y="3942"/>
                                    <a:pt x="2739" y="3918"/>
                                  </a:cubicBezTo>
                                  <a:cubicBezTo>
                                    <a:pt x="2716" y="3870"/>
                                    <a:pt x="2668" y="3858"/>
                                    <a:pt x="2608" y="3858"/>
                                  </a:cubicBezTo>
                                  <a:lnTo>
                                    <a:pt x="692" y="3858"/>
                                  </a:lnTo>
                                  <a:cubicBezTo>
                                    <a:pt x="501" y="3858"/>
                                    <a:pt x="334" y="3692"/>
                                    <a:pt x="334" y="3501"/>
                                  </a:cubicBezTo>
                                  <a:lnTo>
                                    <a:pt x="334" y="715"/>
                                  </a:lnTo>
                                  <a:cubicBezTo>
                                    <a:pt x="334" y="525"/>
                                    <a:pt x="501" y="358"/>
                                    <a:pt x="692" y="358"/>
                                  </a:cubicBezTo>
                                  <a:lnTo>
                                    <a:pt x="5573" y="358"/>
                                  </a:lnTo>
                                  <a:close/>
                                  <a:moveTo>
                                    <a:pt x="6287" y="1025"/>
                                  </a:moveTo>
                                  <a:cubicBezTo>
                                    <a:pt x="6478" y="1025"/>
                                    <a:pt x="6645" y="1191"/>
                                    <a:pt x="6645" y="1382"/>
                                  </a:cubicBezTo>
                                  <a:lnTo>
                                    <a:pt x="6645" y="4180"/>
                                  </a:lnTo>
                                  <a:lnTo>
                                    <a:pt x="6633" y="4180"/>
                                  </a:lnTo>
                                  <a:cubicBezTo>
                                    <a:pt x="6633" y="4382"/>
                                    <a:pt x="6466" y="4537"/>
                                    <a:pt x="6276" y="4537"/>
                                  </a:cubicBezTo>
                                  <a:lnTo>
                                    <a:pt x="4871" y="4537"/>
                                  </a:lnTo>
                                  <a:cubicBezTo>
                                    <a:pt x="4823" y="4537"/>
                                    <a:pt x="4787" y="4561"/>
                                    <a:pt x="4752" y="4597"/>
                                  </a:cubicBezTo>
                                  <a:cubicBezTo>
                                    <a:pt x="4728" y="4632"/>
                                    <a:pt x="4704" y="4692"/>
                                    <a:pt x="4728" y="4727"/>
                                  </a:cubicBezTo>
                                  <a:lnTo>
                                    <a:pt x="4847" y="5406"/>
                                  </a:lnTo>
                                  <a:lnTo>
                                    <a:pt x="3656" y="4597"/>
                                  </a:lnTo>
                                  <a:lnTo>
                                    <a:pt x="4251" y="4168"/>
                                  </a:lnTo>
                                  <a:lnTo>
                                    <a:pt x="5585" y="4168"/>
                                  </a:lnTo>
                                  <a:cubicBezTo>
                                    <a:pt x="5954" y="4168"/>
                                    <a:pt x="6276" y="3858"/>
                                    <a:pt x="6276" y="3489"/>
                                  </a:cubicBezTo>
                                  <a:lnTo>
                                    <a:pt x="6276" y="1025"/>
                                  </a:lnTo>
                                  <a:lnTo>
                                    <a:pt x="6287" y="1025"/>
                                  </a:lnTo>
                                  <a:close/>
                                  <a:moveTo>
                                    <a:pt x="692" y="1"/>
                                  </a:moveTo>
                                  <a:cubicBezTo>
                                    <a:pt x="322" y="1"/>
                                    <a:pt x="1" y="310"/>
                                    <a:pt x="1" y="691"/>
                                  </a:cubicBezTo>
                                  <a:lnTo>
                                    <a:pt x="1" y="3465"/>
                                  </a:lnTo>
                                  <a:cubicBezTo>
                                    <a:pt x="1" y="3846"/>
                                    <a:pt x="322" y="4156"/>
                                    <a:pt x="692" y="4156"/>
                                  </a:cubicBezTo>
                                  <a:lnTo>
                                    <a:pt x="1406" y="4156"/>
                                  </a:lnTo>
                                  <a:lnTo>
                                    <a:pt x="1406" y="4168"/>
                                  </a:lnTo>
                                  <a:cubicBezTo>
                                    <a:pt x="1406" y="4537"/>
                                    <a:pt x="1715" y="4858"/>
                                    <a:pt x="2085" y="4858"/>
                                  </a:cubicBezTo>
                                  <a:lnTo>
                                    <a:pt x="2227" y="4858"/>
                                  </a:lnTo>
                                  <a:lnTo>
                                    <a:pt x="2168" y="5120"/>
                                  </a:lnTo>
                                  <a:cubicBezTo>
                                    <a:pt x="2132" y="5228"/>
                                    <a:pt x="2180" y="5335"/>
                                    <a:pt x="2263" y="5394"/>
                                  </a:cubicBezTo>
                                  <a:cubicBezTo>
                                    <a:pt x="2311" y="5418"/>
                                    <a:pt x="2358" y="5430"/>
                                    <a:pt x="2406" y="5430"/>
                                  </a:cubicBezTo>
                                  <a:cubicBezTo>
                                    <a:pt x="2442" y="5430"/>
                                    <a:pt x="2501" y="5418"/>
                                    <a:pt x="2549" y="5394"/>
                                  </a:cubicBezTo>
                                  <a:lnTo>
                                    <a:pt x="3263" y="4870"/>
                                  </a:lnTo>
                                  <a:lnTo>
                                    <a:pt x="3430" y="4870"/>
                                  </a:lnTo>
                                  <a:lnTo>
                                    <a:pt x="4787" y="5775"/>
                                  </a:lnTo>
                                  <a:cubicBezTo>
                                    <a:pt x="4823" y="5811"/>
                                    <a:pt x="4871" y="5823"/>
                                    <a:pt x="4918" y="5823"/>
                                  </a:cubicBezTo>
                                  <a:cubicBezTo>
                                    <a:pt x="4954" y="5823"/>
                                    <a:pt x="5002" y="5811"/>
                                    <a:pt x="5049" y="5775"/>
                                  </a:cubicBezTo>
                                  <a:cubicBezTo>
                                    <a:pt x="5144" y="5716"/>
                                    <a:pt x="5180" y="5632"/>
                                    <a:pt x="5156" y="5525"/>
                                  </a:cubicBezTo>
                                  <a:lnTo>
                                    <a:pt x="5049" y="4870"/>
                                  </a:lnTo>
                                  <a:lnTo>
                                    <a:pt x="6252" y="4870"/>
                                  </a:lnTo>
                                  <a:cubicBezTo>
                                    <a:pt x="6633" y="4870"/>
                                    <a:pt x="6942" y="4561"/>
                                    <a:pt x="6942" y="4180"/>
                                  </a:cubicBezTo>
                                  <a:lnTo>
                                    <a:pt x="6942" y="1406"/>
                                  </a:lnTo>
                                  <a:cubicBezTo>
                                    <a:pt x="6954" y="1013"/>
                                    <a:pt x="6645" y="703"/>
                                    <a:pt x="6276" y="703"/>
                                  </a:cubicBezTo>
                                  <a:cubicBezTo>
                                    <a:pt x="6252" y="310"/>
                                    <a:pt x="5954" y="1"/>
                                    <a:pt x="5573" y="1"/>
                                  </a:cubicBezTo>
                                  <a:lnTo>
                                    <a:pt x="692"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550" name="Google Shape;342;p20"/>
                          <wps:cNvSpPr>
                            <a:spLocks/>
                          </wps:cNvSpPr>
                          <wps:spPr bwMode="auto">
                            <a:xfrm>
                              <a:off x="93994" y="33740"/>
                              <a:ext cx="26928" cy="10249"/>
                            </a:xfrm>
                            <a:custGeom>
                              <a:avLst/>
                              <a:gdLst>
                                <a:gd name="T0" fmla="*/ 167 w 846"/>
                                <a:gd name="T1" fmla="*/ 0 h 322"/>
                                <a:gd name="T2" fmla="*/ 0 w 846"/>
                                <a:gd name="T3" fmla="*/ 167 h 322"/>
                                <a:gd name="T4" fmla="*/ 167 w 846"/>
                                <a:gd name="T5" fmla="*/ 322 h 322"/>
                                <a:gd name="T6" fmla="*/ 679 w 846"/>
                                <a:gd name="T7" fmla="*/ 322 h 322"/>
                                <a:gd name="T8" fmla="*/ 846 w 846"/>
                                <a:gd name="T9" fmla="*/ 167 h 322"/>
                                <a:gd name="T10" fmla="*/ 679 w 846"/>
                                <a:gd name="T11" fmla="*/ 0 h 322"/>
                                <a:gd name="T12" fmla="*/ 167 w 846"/>
                                <a:gd name="T13" fmla="*/ 0 h 322"/>
                              </a:gdLst>
                              <a:ahLst/>
                              <a:cxnLst>
                                <a:cxn ang="0">
                                  <a:pos x="T0" y="T1"/>
                                </a:cxn>
                                <a:cxn ang="0">
                                  <a:pos x="T2" y="T3"/>
                                </a:cxn>
                                <a:cxn ang="0">
                                  <a:pos x="T4" y="T5"/>
                                </a:cxn>
                                <a:cxn ang="0">
                                  <a:pos x="T6" y="T7"/>
                                </a:cxn>
                                <a:cxn ang="0">
                                  <a:pos x="T8" y="T9"/>
                                </a:cxn>
                                <a:cxn ang="0">
                                  <a:pos x="T10" y="T11"/>
                                </a:cxn>
                                <a:cxn ang="0">
                                  <a:pos x="T12" y="T13"/>
                                </a:cxn>
                              </a:cxnLst>
                              <a:rect l="0" t="0" r="r" b="b"/>
                              <a:pathLst>
                                <a:path w="846" h="322" extrusionOk="0">
                                  <a:moveTo>
                                    <a:pt x="167" y="0"/>
                                  </a:moveTo>
                                  <a:cubicBezTo>
                                    <a:pt x="72" y="0"/>
                                    <a:pt x="0" y="72"/>
                                    <a:pt x="0" y="167"/>
                                  </a:cubicBezTo>
                                  <a:cubicBezTo>
                                    <a:pt x="0" y="250"/>
                                    <a:pt x="72" y="322"/>
                                    <a:pt x="167" y="322"/>
                                  </a:cubicBezTo>
                                  <a:lnTo>
                                    <a:pt x="679" y="322"/>
                                  </a:lnTo>
                                  <a:cubicBezTo>
                                    <a:pt x="774" y="322"/>
                                    <a:pt x="846" y="250"/>
                                    <a:pt x="846" y="167"/>
                                  </a:cubicBezTo>
                                  <a:cubicBezTo>
                                    <a:pt x="846" y="72"/>
                                    <a:pt x="774" y="0"/>
                                    <a:pt x="679" y="0"/>
                                  </a:cubicBezTo>
                                  <a:lnTo>
                                    <a:pt x="167" y="0"/>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551" name="Google Shape;343;p20"/>
                          <wps:cNvSpPr>
                            <a:spLocks/>
                          </wps:cNvSpPr>
                          <wps:spPr bwMode="auto">
                            <a:xfrm>
                              <a:off x="132636" y="33740"/>
                              <a:ext cx="82663" cy="10249"/>
                            </a:xfrm>
                            <a:custGeom>
                              <a:avLst/>
                              <a:gdLst>
                                <a:gd name="T0" fmla="*/ 167 w 2597"/>
                                <a:gd name="T1" fmla="*/ 0 h 322"/>
                                <a:gd name="T2" fmla="*/ 1 w 2597"/>
                                <a:gd name="T3" fmla="*/ 167 h 322"/>
                                <a:gd name="T4" fmla="*/ 167 w 2597"/>
                                <a:gd name="T5" fmla="*/ 322 h 322"/>
                                <a:gd name="T6" fmla="*/ 2430 w 2597"/>
                                <a:gd name="T7" fmla="*/ 322 h 322"/>
                                <a:gd name="T8" fmla="*/ 2596 w 2597"/>
                                <a:gd name="T9" fmla="*/ 167 h 322"/>
                                <a:gd name="T10" fmla="*/ 2430 w 2597"/>
                                <a:gd name="T11" fmla="*/ 0 h 322"/>
                                <a:gd name="T12" fmla="*/ 167 w 2597"/>
                                <a:gd name="T13" fmla="*/ 0 h 322"/>
                              </a:gdLst>
                              <a:ahLst/>
                              <a:cxnLst>
                                <a:cxn ang="0">
                                  <a:pos x="T0" y="T1"/>
                                </a:cxn>
                                <a:cxn ang="0">
                                  <a:pos x="T2" y="T3"/>
                                </a:cxn>
                                <a:cxn ang="0">
                                  <a:pos x="T4" y="T5"/>
                                </a:cxn>
                                <a:cxn ang="0">
                                  <a:pos x="T6" y="T7"/>
                                </a:cxn>
                                <a:cxn ang="0">
                                  <a:pos x="T8" y="T9"/>
                                </a:cxn>
                                <a:cxn ang="0">
                                  <a:pos x="T10" y="T11"/>
                                </a:cxn>
                                <a:cxn ang="0">
                                  <a:pos x="T12" y="T13"/>
                                </a:cxn>
                              </a:cxnLst>
                              <a:rect l="0" t="0" r="r" b="b"/>
                              <a:pathLst>
                                <a:path w="2597" h="322" extrusionOk="0">
                                  <a:moveTo>
                                    <a:pt x="167" y="0"/>
                                  </a:moveTo>
                                  <a:cubicBezTo>
                                    <a:pt x="84" y="0"/>
                                    <a:pt x="1" y="72"/>
                                    <a:pt x="1" y="167"/>
                                  </a:cubicBezTo>
                                  <a:cubicBezTo>
                                    <a:pt x="1" y="250"/>
                                    <a:pt x="84" y="322"/>
                                    <a:pt x="167" y="322"/>
                                  </a:cubicBezTo>
                                  <a:lnTo>
                                    <a:pt x="2430" y="322"/>
                                  </a:lnTo>
                                  <a:cubicBezTo>
                                    <a:pt x="2525" y="322"/>
                                    <a:pt x="2596" y="250"/>
                                    <a:pt x="2596" y="167"/>
                                  </a:cubicBezTo>
                                  <a:cubicBezTo>
                                    <a:pt x="2596" y="72"/>
                                    <a:pt x="2525" y="0"/>
                                    <a:pt x="2430" y="0"/>
                                  </a:cubicBezTo>
                                  <a:lnTo>
                                    <a:pt x="167" y="0"/>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552" name="Google Shape;344;p20"/>
                          <wps:cNvSpPr>
                            <a:spLocks/>
                          </wps:cNvSpPr>
                          <wps:spPr bwMode="auto">
                            <a:xfrm>
                              <a:off x="93994" y="61018"/>
                              <a:ext cx="121304" cy="10631"/>
                            </a:xfrm>
                            <a:custGeom>
                              <a:avLst/>
                              <a:gdLst>
                                <a:gd name="T0" fmla="*/ 167 w 3811"/>
                                <a:gd name="T1" fmla="*/ 1 h 334"/>
                                <a:gd name="T2" fmla="*/ 0 w 3811"/>
                                <a:gd name="T3" fmla="*/ 167 h 334"/>
                                <a:gd name="T4" fmla="*/ 167 w 3811"/>
                                <a:gd name="T5" fmla="*/ 334 h 334"/>
                                <a:gd name="T6" fmla="*/ 3644 w 3811"/>
                                <a:gd name="T7" fmla="*/ 334 h 334"/>
                                <a:gd name="T8" fmla="*/ 3810 w 3811"/>
                                <a:gd name="T9" fmla="*/ 167 h 334"/>
                                <a:gd name="T10" fmla="*/ 3644 w 3811"/>
                                <a:gd name="T11" fmla="*/ 1 h 334"/>
                                <a:gd name="T12" fmla="*/ 167 w 3811"/>
                                <a:gd name="T13" fmla="*/ 1 h 334"/>
                              </a:gdLst>
                              <a:ahLst/>
                              <a:cxnLst>
                                <a:cxn ang="0">
                                  <a:pos x="T0" y="T1"/>
                                </a:cxn>
                                <a:cxn ang="0">
                                  <a:pos x="T2" y="T3"/>
                                </a:cxn>
                                <a:cxn ang="0">
                                  <a:pos x="T4" y="T5"/>
                                </a:cxn>
                                <a:cxn ang="0">
                                  <a:pos x="T6" y="T7"/>
                                </a:cxn>
                                <a:cxn ang="0">
                                  <a:pos x="T8" y="T9"/>
                                </a:cxn>
                                <a:cxn ang="0">
                                  <a:pos x="T10" y="T11"/>
                                </a:cxn>
                                <a:cxn ang="0">
                                  <a:pos x="T12" y="T13"/>
                                </a:cxn>
                              </a:cxnLst>
                              <a:rect l="0" t="0" r="r" b="b"/>
                              <a:pathLst>
                                <a:path w="3811" h="334" extrusionOk="0">
                                  <a:moveTo>
                                    <a:pt x="167" y="1"/>
                                  </a:moveTo>
                                  <a:cubicBezTo>
                                    <a:pt x="72" y="1"/>
                                    <a:pt x="0" y="84"/>
                                    <a:pt x="0" y="167"/>
                                  </a:cubicBezTo>
                                  <a:cubicBezTo>
                                    <a:pt x="0" y="263"/>
                                    <a:pt x="72" y="334"/>
                                    <a:pt x="167" y="334"/>
                                  </a:cubicBezTo>
                                  <a:lnTo>
                                    <a:pt x="3644" y="334"/>
                                  </a:lnTo>
                                  <a:cubicBezTo>
                                    <a:pt x="3739" y="334"/>
                                    <a:pt x="3810" y="263"/>
                                    <a:pt x="3810" y="167"/>
                                  </a:cubicBezTo>
                                  <a:cubicBezTo>
                                    <a:pt x="3810" y="84"/>
                                    <a:pt x="3739" y="1"/>
                                    <a:pt x="3644" y="1"/>
                                  </a:cubicBezTo>
                                  <a:lnTo>
                                    <a:pt x="167"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553" name="Google Shape;345;p20"/>
                          <wps:cNvSpPr>
                            <a:spLocks/>
                          </wps:cNvSpPr>
                          <wps:spPr bwMode="auto">
                            <a:xfrm>
                              <a:off x="93994" y="89060"/>
                              <a:ext cx="82249" cy="10663"/>
                            </a:xfrm>
                            <a:custGeom>
                              <a:avLst/>
                              <a:gdLst>
                                <a:gd name="T0" fmla="*/ 155 w 2584"/>
                                <a:gd name="T1" fmla="*/ 1 h 335"/>
                                <a:gd name="T2" fmla="*/ 0 w 2584"/>
                                <a:gd name="T3" fmla="*/ 167 h 335"/>
                                <a:gd name="T4" fmla="*/ 155 w 2584"/>
                                <a:gd name="T5" fmla="*/ 334 h 335"/>
                                <a:gd name="T6" fmla="*/ 2429 w 2584"/>
                                <a:gd name="T7" fmla="*/ 334 h 335"/>
                                <a:gd name="T8" fmla="*/ 2584 w 2584"/>
                                <a:gd name="T9" fmla="*/ 167 h 335"/>
                                <a:gd name="T10" fmla="*/ 2429 w 2584"/>
                                <a:gd name="T11" fmla="*/ 1 h 335"/>
                                <a:gd name="T12" fmla="*/ 155 w 2584"/>
                                <a:gd name="T13" fmla="*/ 1 h 335"/>
                              </a:gdLst>
                              <a:ahLst/>
                              <a:cxnLst>
                                <a:cxn ang="0">
                                  <a:pos x="T0" y="T1"/>
                                </a:cxn>
                                <a:cxn ang="0">
                                  <a:pos x="T2" y="T3"/>
                                </a:cxn>
                                <a:cxn ang="0">
                                  <a:pos x="T4" y="T5"/>
                                </a:cxn>
                                <a:cxn ang="0">
                                  <a:pos x="T6" y="T7"/>
                                </a:cxn>
                                <a:cxn ang="0">
                                  <a:pos x="T8" y="T9"/>
                                </a:cxn>
                                <a:cxn ang="0">
                                  <a:pos x="T10" y="T11"/>
                                </a:cxn>
                                <a:cxn ang="0">
                                  <a:pos x="T12" y="T13"/>
                                </a:cxn>
                              </a:cxnLst>
                              <a:rect l="0" t="0" r="r" b="b"/>
                              <a:pathLst>
                                <a:path w="2584" h="335" extrusionOk="0">
                                  <a:moveTo>
                                    <a:pt x="155" y="1"/>
                                  </a:moveTo>
                                  <a:cubicBezTo>
                                    <a:pt x="72" y="1"/>
                                    <a:pt x="0" y="72"/>
                                    <a:pt x="0" y="167"/>
                                  </a:cubicBezTo>
                                  <a:cubicBezTo>
                                    <a:pt x="0" y="251"/>
                                    <a:pt x="72" y="334"/>
                                    <a:pt x="155" y="334"/>
                                  </a:cubicBezTo>
                                  <a:lnTo>
                                    <a:pt x="2429" y="334"/>
                                  </a:lnTo>
                                  <a:cubicBezTo>
                                    <a:pt x="2513" y="334"/>
                                    <a:pt x="2584" y="251"/>
                                    <a:pt x="2584" y="167"/>
                                  </a:cubicBezTo>
                                  <a:cubicBezTo>
                                    <a:pt x="2584" y="72"/>
                                    <a:pt x="2513" y="1"/>
                                    <a:pt x="2429" y="1"/>
                                  </a:cubicBezTo>
                                  <a:lnTo>
                                    <a:pt x="155"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554" name="Google Shape;346;p20"/>
                          <wps:cNvSpPr>
                            <a:spLocks/>
                          </wps:cNvSpPr>
                          <wps:spPr bwMode="auto">
                            <a:xfrm>
                              <a:off x="188339" y="89060"/>
                              <a:ext cx="26960" cy="10663"/>
                            </a:xfrm>
                            <a:custGeom>
                              <a:avLst/>
                              <a:gdLst>
                                <a:gd name="T0" fmla="*/ 156 w 847"/>
                                <a:gd name="T1" fmla="*/ 1 h 335"/>
                                <a:gd name="T2" fmla="*/ 1 w 847"/>
                                <a:gd name="T3" fmla="*/ 167 h 335"/>
                                <a:gd name="T4" fmla="*/ 156 w 847"/>
                                <a:gd name="T5" fmla="*/ 334 h 335"/>
                                <a:gd name="T6" fmla="*/ 680 w 847"/>
                                <a:gd name="T7" fmla="*/ 334 h 335"/>
                                <a:gd name="T8" fmla="*/ 846 w 847"/>
                                <a:gd name="T9" fmla="*/ 167 h 335"/>
                                <a:gd name="T10" fmla="*/ 680 w 847"/>
                                <a:gd name="T11" fmla="*/ 1 h 335"/>
                                <a:gd name="T12" fmla="*/ 156 w 847"/>
                                <a:gd name="T13" fmla="*/ 1 h 335"/>
                              </a:gdLst>
                              <a:ahLst/>
                              <a:cxnLst>
                                <a:cxn ang="0">
                                  <a:pos x="T0" y="T1"/>
                                </a:cxn>
                                <a:cxn ang="0">
                                  <a:pos x="T2" y="T3"/>
                                </a:cxn>
                                <a:cxn ang="0">
                                  <a:pos x="T4" y="T5"/>
                                </a:cxn>
                                <a:cxn ang="0">
                                  <a:pos x="T6" y="T7"/>
                                </a:cxn>
                                <a:cxn ang="0">
                                  <a:pos x="T8" y="T9"/>
                                </a:cxn>
                                <a:cxn ang="0">
                                  <a:pos x="T10" y="T11"/>
                                </a:cxn>
                                <a:cxn ang="0">
                                  <a:pos x="T12" y="T13"/>
                                </a:cxn>
                              </a:cxnLst>
                              <a:rect l="0" t="0" r="r" b="b"/>
                              <a:pathLst>
                                <a:path w="847" h="335" extrusionOk="0">
                                  <a:moveTo>
                                    <a:pt x="156" y="1"/>
                                  </a:moveTo>
                                  <a:cubicBezTo>
                                    <a:pt x="72" y="1"/>
                                    <a:pt x="1" y="72"/>
                                    <a:pt x="1" y="167"/>
                                  </a:cubicBezTo>
                                  <a:cubicBezTo>
                                    <a:pt x="1" y="251"/>
                                    <a:pt x="72" y="334"/>
                                    <a:pt x="156" y="334"/>
                                  </a:cubicBezTo>
                                  <a:lnTo>
                                    <a:pt x="680" y="334"/>
                                  </a:lnTo>
                                  <a:cubicBezTo>
                                    <a:pt x="775" y="334"/>
                                    <a:pt x="846" y="251"/>
                                    <a:pt x="846" y="167"/>
                                  </a:cubicBezTo>
                                  <a:cubicBezTo>
                                    <a:pt x="846" y="72"/>
                                    <a:pt x="775" y="1"/>
                                    <a:pt x="680" y="1"/>
                                  </a:cubicBezTo>
                                  <a:lnTo>
                                    <a:pt x="156"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g:wgp>
                  </a:graphicData>
                </a:graphic>
              </wp:inline>
            </w:drawing>
          </mc:Choice>
          <mc:Fallback>
            <w:pict>
              <v:group id="_x0000_s2380" style="width:451.3pt;height:36.4pt;mso-position-horizontal-relative:char;mso-position-vertical-relative:line" coordorigin="-1619" coordsize="61055,4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">
                <v:group id="Group 256605" o:spid="_x0000_s2381" style="position:absolute;left:-1619;width:61055;height:4927" coordorigin="-1658,159" coordsize="62550,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mDTMcwwAAAN0AAAAP&#10;AAAAAAAAAAAAAAAAAKoCAABkcnMvZG93bnJldi54bWxQSwUGAAAAAAQABAD6AAAAmgMAAAAA&#10;">
                  <v:group id="Group 256606" o:spid="_x0000_s2382" style="position:absolute;left:44009;top:159;width:16882;height:5058" coordorigin="35684,223" coordsize="24628,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W361rwwAAAN0AAAAP&#10;AAAAAAAAAAAAAAAAAKoCAABkcnMvZG93bnJldi54bWxQSwUGAAAAAAQABAD6AAAAmgMAAAAA&#10;">
                    <v:roundrect id="Rectangle: Rounded Corners 55" o:spid="_x0000_s2383" style="position:absolute;left:35684;top:223;width:24629;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2sdcMA&#10;AADdAAAADwAAAGRycy9kb3ducmV2LnhtbERPzWrCQBC+C77DMkIvUjdVopK6ihQLPVbjAwzZaZKa&#10;nY27a0x9ercgeJuP73dWm940oiPna8sK3iYJCOLC6ppLBcf883UJwgdkjY1lUvBHHjbr4WCFmbZX&#10;3lN3CKWIIewzVFCF0GZS+qIig35iW+LI/VhnMEToSqkdXmO4aeQ0SebSYM2xocKWPioqToeLUfC7&#10;yBdLu8ObSb5vW3cep11dpkq9jPrtO4hAfXiKH+4vHeen0xn8fxNPkO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72sdcMAAADdAAAADwAAAAAAAAAAAAAAAACYAgAAZHJzL2Rv&#10;d25yZXYueG1sUEsFBgAAAAAEAAQA9QAAAIgDAAAAAA==&#10;" fillcolor="#7030a0" stroked="f" strokeweight="1pt">
                      <v:stroke joinstyle="miter"/>
                      <v:textbox inset=",0">
                        <w:txbxContent>
                          <w:p w:rsidR="00FC7E58" w:rsidRPr="00BB0D09" w:rsidRDefault="00FC7E58" w:rsidP="000D0CA1">
                            <w:pPr>
                              <w:pStyle w:val="NoSpacing"/>
                              <w:rPr>
                                <w:b/>
                                <w:color w:val="FFFFFF" w:themeColor="background1"/>
                              </w:rPr>
                            </w:pPr>
                            <w:r>
                              <w:rPr>
                                <w:rFonts w:hint="cs"/>
                                <w:rtl/>
                                <w:lang w:bidi="ar-SY"/>
                              </w:rPr>
                              <w:t xml:space="preserve">       </w:t>
                            </w:r>
                            <w:r w:rsidRPr="00BB0D09">
                              <w:rPr>
                                <w:rFonts w:hint="cs"/>
                                <w:color w:val="FFFFFF" w:themeColor="background1"/>
                                <w:rtl/>
                                <w:lang w:bidi="ar-SY"/>
                              </w:rPr>
                              <w:t>عزيزي المدرّب:</w:t>
                            </w:r>
                          </w:p>
                        </w:txbxContent>
                      </v:textbox>
                    </v:roundrect>
                    <v:oval id="Oval 61" o:spid="_x0000_s2384" style="position:absolute;left:53438;top:734;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60cMA&#10;AADdAAAADwAAAGRycy9kb3ducmV2LnhtbERPTYvCMBC9L/gfwgje1lSxq1ajiKywlx5W68Hb0Ixt&#10;sZmUJmvrvzcLgrd5vM9Zb3tTizu1rrKsYDKOQBDnVldcKMhOh88FCOeRNdaWScGDHGw3g481Jtp2&#10;/Ev3oy9ECGGXoILS+yaR0uUlGXRj2xAH7mpbgz7AtpC6xS6Em1pOo+hLGqw4NJTY0L6k/Hb8Mwp0&#10;NK9incXpNdt16SO+LOX3OVVqNOx3KxCeev8Wv9w/OsyPpzP4/yacID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A/60cMAAADdAAAADwAAAAAAAAAAAAAAAACYAgAAZHJzL2Rv&#10;d25yZXYueG1sUEsFBgAAAAAEAAQA9QAAAIgDAAAAAA==&#10;" fillcolor="#272727 [2749]" stroked="f" strokeweight="1pt">
                      <v:stroke joinstyle="miter"/>
                      <v:shadow on="t" color="black" opacity="26213f" origin=",-.5" offset="0,3pt"/>
                    </v:oval>
                  </v:group>
                  <v:rect id="Rectangle 256609" o:spid="_x0000_s2385" style="position:absolute;left:-1658;top:4929;width:50526;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lxJMMA&#10;AADdAAAADwAAAGRycy9kb3ducmV2LnhtbERPS4vCMBC+C/6HMMLeNLWorF2jqLCyFwUfIN6GZrbt&#10;bjMpSdTuvzeCsLf5+J4zW7SmFjdyvrKsYDhIQBDnVldcKDgdP/vvIHxA1lhbJgV/5GEx73ZmmGl7&#10;5z3dDqEQMYR9hgrKEJpMSp+XZNAPbEMcuW/rDIYIXSG1w3sMN7VMk2QiDVYcG0psaF1S/nu4GgVu&#10;c56MRrmZXly6bVa7/VZffoJSb712+QEiUBv+xS/3l47zx+kYnt/EE+T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2lxJMMAAADdAAAADwAAAAAAAAAAAAAAAACYAgAAZHJzL2Rv&#10;d25yZXYueG1sUEsFBgAAAAAEAAQA9QAAAIgDAAAAAA==&#10;" fillcolor="#7030a0" stroked="f" strokeweight="1pt"/>
                </v:group>
                <v:group id="Google Shape;333;p20" o:spid="_x0000_s2386" style="position:absolute;left:55626;top:1238;width:2443;height:2444" coordsize="354364,3547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eSraMQAAADdAAAA&#10;DwAAAAAAAAAAAAAAAACqAgAAZHJzL2Rvd25yZXYueG1sUEsFBgAAAAAEAAQA+gAAAJsDAAAAAA==&#10;">
                  <v:shape id="Google Shape;334;p20" o:spid="_x0000_s2387" style="position:absolute;top:155108;width:132667;height:199288;visibility:visible;mso-wrap-style:square;v-text-anchor:middle" coordsize="4168,6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Di+MMA&#10;AADdAAAADwAAAGRycy9kb3ducmV2LnhtbERP24rCMBB9F/Yfwgj7IpoqumjXKIsiKOKClw+Ybca2&#10;tJmUJqvVrzeC4NscznWm88aU4kK1yy0r6PciEMSJ1TmnCk7HVXcMwnlkjaVlUnAjB/PZR2uKsbZX&#10;3tPl4FMRQtjFqCDzvoqldElGBl3PVsSBO9vaoA+wTqWu8RrCTSkHUfQlDeYcGjKsaJFRUhz+jYLf&#10;ofmLNp0RStrZYrktlneT3pX6bDc/3yA8Nf4tfrnXOswfDSbw/CacIG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9Di+MMAAADdAAAADwAAAAAAAAAAAAAAAACYAgAAZHJzL2Rv&#10;d25yZXYueG1sUEsFBgAAAAAEAAQA9QAAAIgDAAAAAA==&#10;" path="m2102,325v45,,89,6,137,18c2953,402,3501,1021,3501,1748v,690,167,1333,310,1666l3811,3438v-179,96,-501,298,-1036,393l2775,3795r,-333c2977,3343,3156,3164,3299,2938v214,-393,142,-917,-203,-1226c2858,1486,2429,1236,1751,1236v-48,,-95,12,-119,35l1286,1617v-59,59,-59,166,,226c1316,1873,1358,1887,1400,1887v41,,83,-14,113,-44l1810,1545v429,12,786,143,1072,405c3120,2152,3156,2510,3013,2783v-191,322,-536,536,-929,536c1513,3319,1036,2843,1036,2260v,-96,-83,-167,-166,-167c774,2093,703,2164,703,2260v,500,286,964,702,1202l1405,3795r,36c858,3712,524,3534,393,3438v,,-11,,,-24c524,3081,691,2438,703,1748,703,1021,1275,402,1965,343v48,-12,92,-18,137,-18xm2429,3581r,191c2429,3974,2537,4153,2715,4236r107,60c2668,4546,2382,4712,2072,4712v-297,,-583,-166,-738,-416l1429,4236v179,-83,286,-262,286,-464l1715,3581v119,36,238,48,357,48c2191,3629,2310,3617,2429,3581xm2072,v-56,,-113,3,-166,9c1036,81,346,855,346,1748v,643,-143,1238,-286,1547c1,3450,48,3617,179,3700v143,95,405,250,857,393l382,4415c143,4534,1,4772,1,5022r,1071c1,6189,84,6260,167,6260v95,,167,-71,167,-167l334,5022v,-131,71,-250,190,-322l1048,4450v227,357,608,596,1036,596c2525,5046,2906,4819,3132,4450r524,250c3775,4760,3846,4879,3846,5022r,1071c3846,6189,3918,6260,4013,6260v83,,155,-71,155,-167l4168,5022v-12,-250,-155,-488,-393,-607l3120,4093v429,-119,714,-286,845,-393c4096,3617,4144,3450,4084,3295,3953,2986,3799,2391,3799,1748,3799,855,3096,81,2239,9,2185,3,2129,,2072,xe" fillcolor="white [3212]" stroked="f">
                    <v:path arrowok="t" o:extrusionok="f" o:connecttype="custom" o:connectlocs="71267,10918;121304,108668;88328,121941;88328,110196;98545,54493;51946,40456;40933,58663;48159,58663;91734,62069;66334,105644;27692,66620;44721,110196;44721,121941;12509,108668;62546,10918;77315,113983;86418,134832;65952,149983;45485,134832;54588,113983;77315,113983;60668,286;1910,104880;32976,130280;32,159851;5316,199256;10631,159851;33358,141644;99691,141644;122418,159851;127733,199256;132667,159851;99309,130280;129993,104880;71267,286" o:connectangles="0,0,0,0,0,0,0,0,0,0,0,0,0,0,0,0,0,0,0,0,0,0,0,0,0,0,0,0,0,0,0,0,0,0,0"/>
                  </v:shape>
                  <v:shape id="Google Shape;335;p20" o:spid="_x0000_s2388" style="position:absolute;left:21995;top:321769;width:10249;height:32626;visibility:visible;mso-wrap-style:square;v-text-anchor:middle" coordsize="322,1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9h3cAA&#10;AADdAAAADwAAAGRycy9kb3ducmV2LnhtbERPS4vCMBC+C/sfwizsRdZ0rc+uUWRB8dqu3odmbIvN&#10;pDTR1n9vBMHbfHzPWW16U4sbta6yrOBnFIEgzq2uuFBw/N99L0A4j6yxtkwK7uRgs/4YrDDRtuOU&#10;bpkvRAhhl6CC0vsmkdLlJRl0I9sQB+5sW4M+wLaQusUuhJtajqNoJg1WHBpKbOivpPySXY2Cbn5K&#10;05hsFy+t42M2PMzMfqLU12e//QXhqfdv8ct90GH+NB7D85twglw/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b9h3cAAAADdAAAADwAAAAAAAAAAAAAAAACYAgAAZHJzL2Rvd25y&#10;ZXYueG1sUEsFBgAAAAAEAAQA9QAAAIUDAAAAAA==&#10;" path="m167,c72,,,72,,167l,857v,96,72,167,167,167c250,1024,322,953,322,857r,-690c322,72,250,,167,xe" fillcolor="white [3212]" stroked="f">
                    <v:path arrowok="t" o:extrusionok="f" o:connecttype="custom" o:connectlocs="5315,0;0,5316;0,27279;5315,32594;10249,27279;10249,5316;5315,0" o:connectangles="0,0,0,0,0,0,0"/>
                  </v:shape>
                  <v:shape id="Google Shape;336;p20" o:spid="_x0000_s2389" style="position:absolute;left:99660;top:321769;width:10281;height:32626;visibility:visible;mso-wrap-style:square;v-text-anchor:middle" coordsize="323,1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reGsIA&#10;AADdAAAADwAAAGRycy9kb3ducmV2LnhtbERPS4vCMBC+C/sfwizsTVNX3ZVqlLLg4s3nwePQjG1p&#10;MylNtNVfbwTB23x8z5kvO1OJKzWusKxgOIhAEKdWF5wpOB5W/SkI55E1VpZJwY0cLBcfvTnG2ra8&#10;o+veZyKEsItRQe59HUvp0pwMuoGtiQN3to1BH2CTSd1gG8JNJb+j6EcaLDg05FjTX05pub8YBfqU&#10;bI//pU6Sw320kWV6in7bsVJfn10yA+Gp82/xy73WYf5kNIHnN+EE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Ct4awgAAAN0AAAAPAAAAAAAAAAAAAAAAAJgCAABkcnMvZG93&#10;bnJldi54bWxQSwUGAAAAAAQABAD1AAAAhwMAAAAA&#10;" path="m168,c72,,1,72,1,167r,690c1,953,72,1024,168,1024v83,,154,-71,154,-167l322,167c322,72,251,,168,xe" fillcolor="white [3212]" stroked="f">
                    <v:path arrowok="t" o:extrusionok="f" o:connecttype="custom" o:connectlocs="5347,0;32,5316;32,27279;5347,32594;10249,27279;10249,5316;5347,0" o:connectangles="0,0,0,0,0,0,0"/>
                  </v:shape>
                  <v:shape id="Google Shape;337;p20" o:spid="_x0000_s2390" style="position:absolute;left:254672;top:193081;width:55734;height:18430;visibility:visible;mso-wrap-style:square;v-text-anchor:middle" coordsize="1751,5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Y8mscA&#10;AADdAAAADwAAAGRycy9kb3ducmV2LnhtbESPT2sCQQzF74V+hyFCb3VWxbKsjiKK0EN7UAv1GHey&#10;f3Qns+xMde2nbw5Cbwnv5b1f5sveNepKXag9GxgNE1DEubc1lwa+DtvXFFSIyBYbz2TgTgGWi+en&#10;OWbW33hH130slYRwyNBAFWObaR3yihyGoW+JRSt85zDK2pXadniTcNfocZK8aYc1S0OFLa0ryi/7&#10;H2fgeC4m0/irP4rtKU03m3Aff3+ujXkZ9KsZqEh9/Dc/rt+t4E8ngivfyAh6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yWPJrHAAAA3QAAAA8AAAAAAAAAAAAAAAAAmAIAAGRy&#10;cy9kb3ducmV2LnhtbFBLBQYAAAAABAAEAPUAAACMAwAAAAA=&#10;" path="m649,c492,,319,16,132,55,60,66,1,138,1,221r,179c1,483,72,555,155,555v96,,167,-72,167,-155l322,364c434,349,539,342,636,342v205,,375,29,496,70c1334,471,1453,543,1465,543v36,12,60,35,95,35c1620,578,1667,543,1691,495v60,-95,36,-202,-47,-250c1625,236,1259,,649,xe" fillcolor="white [3212]" stroked="f">
                    <v:path arrowok="t" o:extrusionok="f" o:connecttype="custom" o:connectlocs="20658,0;4202,1751;32,7035;32,12732;4934,17666;10249,12732;10249,11586;20244,10886;36031,13114;46631,17284;49655,18398;53824,15756;52328,7799;20658,0" o:connectangles="0,0,0,0,0,0,0,0,0,0,0,0,0,0"/>
                  </v:shape>
                  <v:shape id="Google Shape;338;p20" o:spid="_x0000_s2391" style="position:absolute;left:210333;top:161060;width:144031;height:192953;visibility:visible;mso-wrap-style:square;v-text-anchor:middle" coordsize="4525,60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4u/cIA&#10;AADdAAAADwAAAGRycy9kb3ducmV2LnhtbERPS2sCMRC+C/0PYQq9aaJF0a1RilDaqy/ocdyMu2s3&#10;kyWJ69ZfbwTB23x8z5kvO1uLlnyoHGsYDhQI4tyZigsNu+1XfwoiRGSDtWPS8E8BlouX3hwz4y68&#10;pnYTC5FCOGSooYyxyaQMeUkWw8A1xIk7Om8xJugLaTxeUrit5UipibRYcWoosaFVSfnf5mw1qO9i&#10;f/Xd9XBSh8nwt27Ps3Egrd9eu88PEJG6+BQ/3D8mzR+/z+D+TTpBLm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3i79wgAAAN0AAAAPAAAAAAAAAAAAAAAAAJgCAABkcnMvZG93&#10;bnJldi54bWxQSwUGAAAAAAQABAD1AAAAhwMAAAAA&#10;" path="m3489,310r,810c3489,1251,3453,1382,3394,1525r-60,131c3322,1680,3322,1703,3322,1727r,346c3322,2370,3203,2632,3001,2835v-205,181,-452,298,-733,298c2254,3133,2241,3133,2227,3132,1655,3108,1191,2608,1191,2025r,-298c1191,1703,1191,1680,1179,1656r-59,-131c1060,1406,1036,1263,1036,1120v,-452,358,-810,798,-810l3489,310xm1727,3335v155,71,321,107,488,119l2263,3454v190,,369,-24,535,-107l2798,3573v,47,12,107,12,155l2263,4144,1715,3728v12,-48,12,-96,12,-155l1727,3335xm1834,1c1203,1,703,501,703,1132v,190,48,369,131,536l882,1751r,262c882,2454,1084,2858,1405,3120r,441c1405,3632,1358,3704,1286,3739l453,4049c179,4156,1,4406,1,4692r,1202c1,5990,72,6061,167,6061v84,,167,-71,167,-167l334,4692v,-155,83,-286,238,-345l1405,4037v36,-24,84,-48,120,-83l2096,4394r,1489c2096,5966,2179,6037,2263,6037v95,,166,-71,166,-154l2429,4394r584,-440c3049,3989,3084,4001,3132,4037r833,310c4096,4406,4203,4537,4203,4692r,1202c4203,5990,4275,6061,4358,6061v95,,167,-71,167,-167l4525,4692v-12,-274,-191,-524,-453,-631l3239,3751v-83,-23,-119,-107,-119,-178l3120,3156v24,-24,71,-60,95,-95c3489,2799,3632,2454,3632,2073r,-322l3680,1668v95,-167,131,-357,131,-536l3811,168c3811,72,3739,1,3644,1l1834,1xe" fillcolor="white [3212]" stroked="f">
                    <v:path arrowok="t" o:extrusionok="f" o:connecttype="custom" o:connectlocs="111055,35650;106121,52710;105739,65983;72191,99723;37910,64456;37528,52710;32976,35650;111055,9867;70504,109941;89060,106535;89442,118662;54589,118662;54971,106153;22377,36031;28074,55734;44721,99309;40933,119012;32,149346;5316,192921;10631,149346;44721,128497;66716,139861;72031,192157;77315,139861;99692,128497;133782,149346;138715,192921;144031,149346;103098,119394;99310,100455;115607,65983;117135,53092;121304,5347;58376,32" o:connectangles="0,0,0,0,0,0,0,0,0,0,0,0,0,0,0,0,0,0,0,0,0,0,0,0,0,0,0,0,0,0,0,0,0,0"/>
                  </v:shape>
                  <v:shape id="Google Shape;339;p20" o:spid="_x0000_s2392" style="position:absolute;left:238375;top:316454;width:10631;height:38291;visibility:visible;mso-wrap-style:square;v-text-anchor:middle" coordsize="334,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WNfsYA&#10;AADdAAAADwAAAGRycy9kb3ducmV2LnhtbESPzW7CQAyE75V4h5WReisbEBSUsiAojZRTJX4OHN2s&#10;m0TNeqPsFsLb4wMSN1sznvm8XPeuURfqQu3ZwHiUgCIuvK25NHA6Zm8LUCEiW2w8k4EbBVivBi9L&#10;TK2/8p4uh1gqCeGQooEqxjbVOhQVOQwj3xKL9us7h1HWrtS2w6uEu0ZPkuRdO6xZGips6bOi4u/w&#10;7wyc5/mJabb7GuMi5puf76w9bzNjXof95gNUpD4+zY/r3Ar+bCr88o2MoF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3WNfsYAAADdAAAADwAAAAAAAAAAAAAAAACYAgAAZHJz&#10;L2Rvd25yZXYueG1sUEsFBgAAAAAEAAQA9QAAAIsDAAAAAA==&#10;" path="m167,c72,,1,72,1,167r,881c1,1131,72,1203,167,1203v84,,167,-72,167,-155l334,155c334,60,251,,167,xe" fillcolor="white [3212]" stroked="f">
                    <v:path arrowok="t" o:extrusionok="f" o:connecttype="custom" o:connectlocs="5316,0;32,5316;32,33357;5316,38291;10631,33357;10631,4934;5316,0" o:connectangles="0,0,0,0,0,0,0"/>
                  </v:shape>
                  <v:shape id="Google Shape;340;p20" o:spid="_x0000_s2393" style="position:absolute;left:315690;top:316454;width:10249;height:38291;visibility:visible;mso-wrap-style:square;v-text-anchor:middle" coordsize="322,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ojWMMA&#10;AADdAAAADwAAAGRycy9kb3ducmV2LnhtbERPTWvCQBC9F/oflin0VjcRlRBdRQrFQi81BsHbkB2T&#10;6O5syK6a/vuuIHibx/ucxWqwRlyp961jBekoAUFcOd1yraDcfX1kIHxA1mgck4I/8rBavr4sMNfu&#10;xlu6FqEWMYR9jgqaELpcSl81ZNGPXEccuaPrLYYI+1rqHm8x3Bo5TpKZtNhybGiwo8+GqnNxsQqM&#10;n2SnwpZ7X52zdPOTrccH86vU+9uwnoMINISn+OH+1nH+dJLC/Zt4gl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9ojWMMAAADdAAAADwAAAAAAAAAAAAAAAACYAgAAZHJzL2Rv&#10;d25yZXYueG1sUEsFBgAAAAAEAAQA9QAAAIgDAAAAAA==&#10;" path="m167,c72,,,72,,167r,881c,1131,72,1203,167,1203v83,,155,-72,155,-155l322,155c322,60,262,,167,xe" fillcolor="white [3212]" stroked="f">
                    <v:path arrowok="t" o:extrusionok="f" o:connecttype="custom" o:connectlocs="5315,0;0,5316;0,33357;5315,38291;10249,33357;10249,4934;5315,0" o:connectangles="0,0,0,0,0,0,0"/>
                  </v:shape>
                  <v:shape id="Google Shape;341;p20" o:spid="_x0000_s2394" style="position:absolute;left:54939;width:221378;height:185346;visibility:visible;mso-wrap-style:square;v-text-anchor:middle" coordsize="6955,58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Y8Y8YA&#10;AADdAAAADwAAAGRycy9kb3ducmV2LnhtbERP22rCQBB9L/Qflin4Vjf1UjS6SlEKpSp4Q1+n2TEJ&#10;zc6m2W0S/74rCH2bw7nOdN6aQtRUudyygpduBII4sTrnVMHx8P48AuE8ssbCMim4koP57PFhirG2&#10;De+o3vtUhBB2MSrIvC9jKV2SkUHXtSVx4C62MugDrFKpK2xCuClkL4pepcGcQ0OGJS0ySr73v0bB&#10;ctWsv46bVTO+nNvN7rT9qfuHT6U6T+3bBISn1v+L7+4PHeYPBwO4fRNOkL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KY8Y8YAAADdAAAADwAAAAAAAAAAAAAAAACYAgAAZHJz&#10;L2Rvd25yZXYueG1sUEsFBgAAAAAEAAQA9QAAAIsDAAAAAA==&#10;" path="m2406,4168r-95,369l2085,4537v-191,,-358,-155,-358,-357l1727,4168r679,xm5573,358v191,,357,167,357,357l5930,3501v,191,-166,357,-357,357l4168,3858v-24,,-71,12,-83,24l2537,5001r238,-952c2787,4001,2775,3942,2739,3918v-23,-48,-71,-60,-131,-60l692,3858v-191,,-358,-166,-358,-357l334,715c334,525,501,358,692,358r4881,xm6287,1025v191,,358,166,358,357l6645,4180r-12,c6633,4382,6466,4537,6276,4537r-1405,c4823,4537,4787,4561,4752,4597v-24,35,-48,95,-24,130l4847,5406,3656,4597r595,-429l5585,4168v369,,691,-310,691,-679l6276,1025r11,xm692,1c322,1,1,310,1,691r,2774c1,3846,322,4156,692,4156r714,l1406,4168v,369,309,690,679,690l2227,4858r-59,262c2132,5228,2180,5335,2263,5394v48,24,95,36,143,36c2442,5430,2501,5418,2549,5394r714,-524l3430,4870r1357,905c4823,5811,4871,5823,4918,5823v36,,84,-12,131,-48c5144,5716,5180,5632,5156,5525l5049,4870r1203,c6633,4870,6942,4561,6942,4180r,-2774c6954,1013,6645,703,6276,703,6252,310,5954,1,5573,1l692,1xe" fillcolor="white [3212]" stroked="f">
                    <v:path arrowok="t" o:extrusionok="f" o:connecttype="custom" o:connectlocs="76583,132667;73559,144413;66366,144413;54970,133049;54970,132667;76583,132667;177389,11395;188752,22758;188752,111437;177389,122800;132668,122800;130026,123564;80753,159182;80753,159182;88328,128880;87183,124710;83013,122800;22026,122800;10631,111437;10631,22758;22026,11395;177389,11395;200116,32626;211511,43989;211511,133049;211129,133049;199765,144413;155044,144413;151256,146322;150492,150460;154280,172073;154280,172073;116371,146322;135310,132667;177771,132667;199765,111055;199765,32626;200116,32626;22026,32;32,21995;32,110291;22026,132285;44753,132285;44753,132667;66366,154630;70886,154630;69008,162970;72031,171691;76583,172837;81135,171691;103861,155012;109177,155012;152370,183818;156540,185346;160710,183818;164116,175861;160710,155012;199001,155012;220964,133049;220964,44753;199765,22376;177389,32;22026,32" o:connectangles="0,0,0,0,0,0,0,0,0,0,0,0,0,0,0,0,0,0,0,0,0,0,0,0,0,0,0,0,0,0,0,0,0,0,0,0,0,0,0,0,0,0,0,0,0,0,0,0,0,0,0,0,0,0,0,0,0,0,0,0,0,0,0"/>
                  </v:shape>
                  <v:shape id="Google Shape;342;p20" o:spid="_x0000_s2395" style="position:absolute;left:93994;top:33740;width:26928;height:10249;visibility:visible;mso-wrap-style:square;v-text-anchor:middle" coordsize="846,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n2FcUA&#10;AADdAAAADwAAAGRycy9kb3ducmV2LnhtbESPQWvCQBCF74L/YRmhF6mbClpJXUVsiz0JRnsfsmM2&#10;bXY2ZLcx/vvOodDbDO/Ne9+st4NvVE9drAMbeJploIjLYGuuDFzO748rUDEhW2wCk4E7RdhuxqM1&#10;5jbc+ER9kSolIRxzNOBSanOtY+nIY5yFlli0a+g8Jlm7StsObxLuGz3PsqX2WLM0OGxp76j8Ln68&#10;gbdz777SlOzn5fD6fBzmK7z60piHybB7AZVoSP/mv+sPK/iLhfDLNzKC3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6fYVxQAAAN0AAAAPAAAAAAAAAAAAAAAAAJgCAABkcnMv&#10;ZG93bnJldi54bWxQSwUGAAAAAAQABAD1AAAAigMAAAAA&#10;" path="m167,c72,,,72,,167v,83,72,155,167,155l679,322v95,,167,-72,167,-155c846,72,774,,679,l167,xe" fillcolor="white [3212]" stroked="f">
                    <v:path arrowok="t" o:extrusionok="f" o:connecttype="custom" o:connectlocs="5316,0;0,5315;5316,10249;21612,10249;26928,5315;21612,0;5316,0" o:connectangles="0,0,0,0,0,0,0"/>
                  </v:shape>
                  <v:shape id="Google Shape;343;p20" o:spid="_x0000_s2396" style="position:absolute;left:132636;top:33740;width:82663;height:10249;visibility:visible;mso-wrap-style:square;v-text-anchor:middle" coordsize="2597,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oI38QA&#10;AADdAAAADwAAAGRycy9kb3ducmV2LnhtbERPTWvCQBC9C/0PyxR6MxulkZK6hlIo2F7E2Etv0+w0&#10;CcnOprtrjP/eFQRv83ifsy4m04uRnG8tK1gkKQjiyuqWawXfh4/5CwgfkDX2lknBmTwUm4fZGnNt&#10;T7ynsQy1iCHsc1TQhDDkUvqqIYM+sQNx5P6sMxgidLXUDk8x3PRymaYrabDl2NDgQO8NVV15NAp2&#10;/c/n8Vn+du3/1+RWaZmdxyFT6ulxensFEWgKd/HNvdVxfpYt4PpNPEFuL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aCN/EAAAA3QAAAA8AAAAAAAAAAAAAAAAAmAIAAGRycy9k&#10;b3ducmV2LnhtbFBLBQYAAAAABAAEAPUAAACJAwAAAAA=&#10;" path="m167,c84,,1,72,1,167v,83,83,155,166,155l2430,322v95,,166,-72,166,-155c2596,72,2525,,2430,l167,xe" fillcolor="white [3212]" stroked="f">
                    <v:path arrowok="t" o:extrusionok="f" o:connecttype="custom" o:connectlocs="5316,0;32,5315;5316,10249;77347,10249;82631,5315;77347,0;5316,0" o:connectangles="0,0,0,0,0,0,0"/>
                  </v:shape>
                  <v:shape id="Google Shape;344;p20" o:spid="_x0000_s2397" style="position:absolute;left:93994;top:61018;width:121304;height:10631;visibility:visible;mso-wrap-style:square;v-text-anchor:middle" coordsize="381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bfr8IA&#10;AADdAAAADwAAAGRycy9kb3ducmV2LnhtbERP22oCMRB9F/oPYQp900SpIqtR3LaC0BdvHzBsxs3i&#10;ZrIkUbd/bwqFvs3hXGe57l0r7hRi41nDeKRAEFfeNFxrOJ+2wzmImJANtp5Jww9FWK9eBkssjH/w&#10;ge7HVIscwrFADTalrpAyVpYcxpHviDN38cFhyjDU0gR85HDXyolSM+mw4dxgsaMPS9X1eHMaTp9q&#10;X9/Kg9+eq+9LUO/ll92UWr+99psFiER9+hf/uXcmz59OJ/D7TT5Br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tt+vwgAAAN0AAAAPAAAAAAAAAAAAAAAAAJgCAABkcnMvZG93&#10;bnJldi54bWxQSwUGAAAAAAQABAD1AAAAhwMAAAAA&#10;" path="m167,1c72,1,,84,,167v,96,72,167,167,167l3644,334v95,,166,-71,166,-167c3810,84,3739,1,3644,1l167,1xe" fillcolor="white [3212]" stroked="f">
                    <v:path arrowok="t" o:extrusionok="f" o:connecttype="custom" o:connectlocs="5316,32;0,5316;5316,10631;115988,10631;121272,5316;115988,32;5316,32" o:connectangles="0,0,0,0,0,0,0"/>
                  </v:shape>
                  <v:shape id="Google Shape;345;p20" o:spid="_x0000_s2398" style="position:absolute;left:93994;top:89060;width:82249;height:10663;visibility:visible;mso-wrap-style:square;v-text-anchor:middle" coordsize="2584,3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HTn8MA&#10;AADdAAAADwAAAGRycy9kb3ducmV2LnhtbERPTYvCMBC9L/gfwgheRFOVinSNIqK7HkRQF/Y6NLNt&#10;tZmUJtX6740g7G0e73Pmy9aU4ka1KywrGA0jEMSp1QVnCn7O28EMhPPIGkvLpOBBDpaLzsccE23v&#10;fKTbyWcihLBLUEHufZVI6dKcDLqhrYgD92drgz7AOpO6xnsIN6UcR9FUGiw4NORY0Tqn9HpqjAJz&#10;+LZf520Wbdp47y/7frM7/jZK9brt6hOEp9b/i9/unQ7z43gCr2/CCXLx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oHTn8MAAADdAAAADwAAAAAAAAAAAAAAAACYAgAAZHJzL2Rv&#10;d25yZXYueG1sUEsFBgAAAAAEAAQA9QAAAIgDAAAAAA==&#10;" path="m155,1c72,1,,72,,167v,84,72,167,155,167l2429,334v84,,155,-83,155,-167c2584,72,2513,1,2429,1l155,1xe" fillcolor="white [3212]" stroked="f">
                    <v:path arrowok="t" o:extrusionok="f" o:connecttype="custom" o:connectlocs="4934,32;0,5316;4934,10631;77315,10631;82249,5316;77315,32;4934,32" o:connectangles="0,0,0,0,0,0,0"/>
                  </v:shape>
                  <v:shape id="Google Shape;346;p20" o:spid="_x0000_s2399" style="position:absolute;left:188339;top:89060;width:26960;height:10663;visibility:visible;mso-wrap-style:square;v-text-anchor:middle" coordsize="847,3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wk1MMA&#10;AADdAAAADwAAAGRycy9kb3ducmV2LnhtbERPTWsCMRC9F/ofwhS81cRaF12NIoJQCj1oe/E2bMbd&#10;xc0kJOm6+uubQqG3ebzPWW0G24meQmwda5iMFQjiypmWaw1fn/vnOYiYkA12jknDjSJs1o8PKyyN&#10;u/KB+mOqRQ7hWKKGJiVfShmrhizGsfPEmTu7YDFlGGppAl5zuO3ki1KFtNhybmjQ066h6nL8thqK&#10;wofD9HZX58Xdbz/eqx5PSmo9ehq2SxCJhvQv/nO/mTx/NnuF32/yCX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wk1MMAAADdAAAADwAAAAAAAAAAAAAAAACYAgAAZHJzL2Rv&#10;d25yZXYueG1sUEsFBgAAAAAEAAQA9QAAAIgDAAAAAA==&#10;" path="m156,1c72,1,1,72,1,167v,84,71,167,155,167l680,334v95,,166,-83,166,-167c846,72,775,1,680,1l156,1xe" fillcolor="white [3212]" stroked="f">
                    <v:path arrowok="t" o:extrusionok="f" o:connecttype="custom" o:connectlocs="4965,32;32,5316;4965,10631;21644,10631;26928,5316;21644,32;4965,32" o:connectangles="0,0,0,0,0,0,0"/>
                  </v:shape>
                </v:group>
                <w10:wrap anchorx="page"/>
                <w10:anchorlock/>
              </v:group>
            </w:pict>
          </mc:Fallback>
        </mc:AlternateContent>
      </w:r>
    </w:p>
    <w:p w:rsidR="000D0CA1" w:rsidRPr="002563F8" w:rsidRDefault="000D0CA1" w:rsidP="000D0CA1">
      <w:pPr>
        <w:rPr>
          <w:color w:val="C00000"/>
          <w:rtl/>
        </w:rPr>
      </w:pPr>
      <w:r w:rsidRPr="002563F8">
        <w:rPr>
          <w:rFonts w:hint="cs"/>
          <w:color w:val="C00000"/>
          <w:rtl/>
        </w:rPr>
        <w:t>استراتيجية الحل فردي، مدة التمرين 5 دقائق.</w:t>
      </w:r>
    </w:p>
    <w:p w:rsidR="000D0CA1" w:rsidRDefault="000D0CA1" w:rsidP="000D0CA1">
      <w:pPr>
        <w:rPr>
          <w:b/>
          <w:bCs/>
          <w:color w:val="C00000"/>
          <w:rtl/>
        </w:rPr>
      </w:pPr>
      <w:r>
        <w:rPr>
          <w:noProof/>
        </w:rPr>
        <mc:AlternateContent>
          <mc:Choice Requires="wpg">
            <w:drawing>
              <wp:inline distT="0" distB="0" distL="0" distR="0" wp14:anchorId="479EDC19" wp14:editId="346E90FC">
                <wp:extent cx="2831023" cy="738302"/>
                <wp:effectExtent l="0" t="0" r="7620" b="5080"/>
                <wp:docPr id="1555" name="Google Shape;92;p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31023" cy="738302"/>
                          <a:chOff x="43298" y="9041"/>
                          <a:chExt cx="36851" cy="9234"/>
                        </a:xfrm>
                      </wpg:grpSpPr>
                      <wps:wsp>
                        <wps:cNvPr id="1556" name="Google Shape;96;p16"/>
                        <wps:cNvSpPr>
                          <a:spLocks/>
                        </wps:cNvSpPr>
                        <wps:spPr bwMode="auto">
                          <a:xfrm>
                            <a:off x="43298" y="9742"/>
                            <a:ext cx="35947" cy="7534"/>
                          </a:xfrm>
                          <a:custGeom>
                            <a:avLst/>
                            <a:gdLst>
                              <a:gd name="T0" fmla="*/ 14836 w 114123"/>
                              <a:gd name="T1" fmla="*/ 0 h 30135"/>
                              <a:gd name="T2" fmla="*/ 1 w 114123"/>
                              <a:gd name="T3" fmla="*/ 15061 h 30135"/>
                              <a:gd name="T4" fmla="*/ 14836 w 114123"/>
                              <a:gd name="T5" fmla="*/ 30135 h 30135"/>
                              <a:gd name="T6" fmla="*/ 114122 w 114123"/>
                              <a:gd name="T7" fmla="*/ 30135 h 30135"/>
                              <a:gd name="T8" fmla="*/ 101252 w 114123"/>
                              <a:gd name="T9" fmla="*/ 17276 h 30135"/>
                              <a:gd name="T10" fmla="*/ 100335 w 114123"/>
                              <a:gd name="T11" fmla="*/ 15061 h 30135"/>
                              <a:gd name="T12" fmla="*/ 101252 w 114123"/>
                              <a:gd name="T13" fmla="*/ 12859 h 30135"/>
                              <a:gd name="T14" fmla="*/ 114110 w 114123"/>
                              <a:gd name="T15" fmla="*/ 0 h 30135"/>
                              <a:gd name="T16" fmla="*/ 14836 w 114123"/>
                              <a:gd name="T17" fmla="*/ 0 h 30135"/>
                              <a:gd name="T18" fmla="*/ 0 w 114123"/>
                              <a:gd name="T19" fmla="*/ 0 h 30135"/>
                              <a:gd name="T20" fmla="*/ 114123 w 114123"/>
                              <a:gd name="T21" fmla="*/ 30135 h 30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T18" t="T19" r="T20" b="T21"/>
                            <a:pathLst>
                              <a:path w="114123" h="30135" extrusionOk="0">
                                <a:moveTo>
                                  <a:pt x="14836" y="0"/>
                                </a:moveTo>
                                <a:lnTo>
                                  <a:pt x="1" y="15061"/>
                                </a:lnTo>
                                <a:lnTo>
                                  <a:pt x="14836" y="30135"/>
                                </a:lnTo>
                                <a:lnTo>
                                  <a:pt x="114122" y="30135"/>
                                </a:lnTo>
                                <a:lnTo>
                                  <a:pt x="101252" y="17276"/>
                                </a:lnTo>
                                <a:cubicBezTo>
                                  <a:pt x="100644" y="16669"/>
                                  <a:pt x="100335" y="15871"/>
                                  <a:pt x="100335" y="15061"/>
                                </a:cubicBezTo>
                                <a:cubicBezTo>
                                  <a:pt x="100335" y="14264"/>
                                  <a:pt x="100644" y="13466"/>
                                  <a:pt x="101252" y="12859"/>
                                </a:cubicBezTo>
                                <a:lnTo>
                                  <a:pt x="114110" y="0"/>
                                </a:lnTo>
                                <a:lnTo>
                                  <a:pt x="14836" y="0"/>
                                </a:lnTo>
                                <a:close/>
                              </a:path>
                            </a:pathLst>
                          </a:custGeom>
                          <a:solidFill>
                            <a:schemeClr val="bg1">
                              <a:lumMod val="8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7E58" w:rsidRPr="00424F9B" w:rsidRDefault="00FC7E58" w:rsidP="000D0CA1">
                              <w:pPr>
                                <w:spacing w:line="240" w:lineRule="auto"/>
                                <w:jc w:val="center"/>
                                <w:rPr>
                                  <w:rFonts w:ascii="Adobe Arabic" w:eastAsia="Roboto" w:hAnsi="Adobe Arabic" w:cs="Adobe Arabic"/>
                                  <w:b/>
                                  <w:bCs/>
                                  <w:color w:val="002060"/>
                                  <w:sz w:val="40"/>
                                  <w:szCs w:val="40"/>
                                  <w:rtl/>
                                  <w:lang w:bidi="ar-SY"/>
                                </w:rPr>
                              </w:pPr>
                              <w:r w:rsidRPr="00424F9B">
                                <w:rPr>
                                  <w:rFonts w:ascii="Adobe Arabic" w:eastAsia="Times New Roman" w:hAnsi="Adobe Arabic" w:cs="Adobe Arabic" w:hint="cs"/>
                                  <w:b/>
                                  <w:bCs/>
                                  <w:color w:val="002060"/>
                                  <w:sz w:val="36"/>
                                  <w:szCs w:val="36"/>
                                  <w:rtl/>
                                  <w:lang w:bidi="ar-SY"/>
                                </w:rPr>
                                <w:t>الحوافز السلبية:</w:t>
                              </w:r>
                            </w:p>
                          </w:txbxContent>
                        </wps:txbx>
                        <wps:bodyPr rot="0" vert="horz" wrap="square" lIns="91440" tIns="0" rIns="182880" bIns="0" anchor="ctr" anchorCtr="0" upright="1">
                          <a:noAutofit/>
                        </wps:bodyPr>
                      </wps:wsp>
                      <wps:wsp>
                        <wps:cNvPr id="1557" name="Google Shape;94;p16"/>
                        <wps:cNvSpPr>
                          <a:spLocks/>
                        </wps:cNvSpPr>
                        <wps:spPr bwMode="auto">
                          <a:xfrm>
                            <a:off x="74491" y="9041"/>
                            <a:ext cx="5658" cy="9234"/>
                          </a:xfrm>
                          <a:custGeom>
                            <a:avLst/>
                            <a:gdLst>
                              <a:gd name="T0" fmla="*/ 18766 w 22634"/>
                              <a:gd name="T1" fmla="*/ 1 h 36934"/>
                              <a:gd name="T2" fmla="*/ 16562 w 22634"/>
                              <a:gd name="T3" fmla="*/ 912 h 36934"/>
                              <a:gd name="T4" fmla="*/ 1215 w 22634"/>
                              <a:gd name="T5" fmla="*/ 16259 h 36934"/>
                              <a:gd name="T6" fmla="*/ 1215 w 22634"/>
                              <a:gd name="T7" fmla="*/ 20676 h 36934"/>
                              <a:gd name="T8" fmla="*/ 16562 w 22634"/>
                              <a:gd name="T9" fmla="*/ 36023 h 36934"/>
                              <a:gd name="T10" fmla="*/ 18766 w 22634"/>
                              <a:gd name="T11" fmla="*/ 36934 h 36934"/>
                              <a:gd name="T12" fmla="*/ 20979 w 22634"/>
                              <a:gd name="T13" fmla="*/ 36023 h 36934"/>
                              <a:gd name="T14" fmla="*/ 22634 w 22634"/>
                              <a:gd name="T15" fmla="*/ 34368 h 36934"/>
                              <a:gd name="T16" fmla="*/ 8942 w 22634"/>
                              <a:gd name="T17" fmla="*/ 20676 h 36934"/>
                              <a:gd name="T18" fmla="*/ 8942 w 22634"/>
                              <a:gd name="T19" fmla="*/ 16259 h 36934"/>
                              <a:gd name="T20" fmla="*/ 22634 w 22634"/>
                              <a:gd name="T21" fmla="*/ 2567 h 36934"/>
                              <a:gd name="T22" fmla="*/ 20979 w 22634"/>
                              <a:gd name="T23" fmla="*/ 912 h 36934"/>
                              <a:gd name="T24" fmla="*/ 18766 w 22634"/>
                              <a:gd name="T25" fmla="*/ 1 h 369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2634" h="36934" extrusionOk="0">
                                <a:moveTo>
                                  <a:pt x="18766" y="1"/>
                                </a:moveTo>
                                <a:cubicBezTo>
                                  <a:pt x="17967" y="1"/>
                                  <a:pt x="17169" y="304"/>
                                  <a:pt x="16562" y="912"/>
                                </a:cubicBezTo>
                                <a:lnTo>
                                  <a:pt x="1215" y="16259"/>
                                </a:lnTo>
                                <a:cubicBezTo>
                                  <a:pt x="0" y="17473"/>
                                  <a:pt x="0" y="19462"/>
                                  <a:pt x="1215" y="20676"/>
                                </a:cubicBezTo>
                                <a:lnTo>
                                  <a:pt x="16562" y="36023"/>
                                </a:lnTo>
                                <a:cubicBezTo>
                                  <a:pt x="17169" y="36630"/>
                                  <a:pt x="17967" y="36934"/>
                                  <a:pt x="18766" y="36934"/>
                                </a:cubicBezTo>
                                <a:cubicBezTo>
                                  <a:pt x="19565" y="36934"/>
                                  <a:pt x="20366" y="36630"/>
                                  <a:pt x="20979" y="36023"/>
                                </a:cubicBezTo>
                                <a:lnTo>
                                  <a:pt x="22634" y="34368"/>
                                </a:lnTo>
                                <a:lnTo>
                                  <a:pt x="8942" y="20676"/>
                                </a:lnTo>
                                <a:cubicBezTo>
                                  <a:pt x="7716" y="19462"/>
                                  <a:pt x="7716" y="17473"/>
                                  <a:pt x="8942" y="16259"/>
                                </a:cubicBezTo>
                                <a:lnTo>
                                  <a:pt x="22634" y="2567"/>
                                </a:lnTo>
                                <a:lnTo>
                                  <a:pt x="20979" y="912"/>
                                </a:lnTo>
                                <a:cubicBezTo>
                                  <a:pt x="20366" y="304"/>
                                  <a:pt x="19565" y="1"/>
                                  <a:pt x="18766" y="1"/>
                                </a:cubicBezTo>
                                <a:close/>
                              </a:path>
                            </a:pathLst>
                          </a:custGeom>
                          <a:solidFill>
                            <a:srgbClr val="00206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558" name="Google Shape;95;p16"/>
                        <wps:cNvSpPr>
                          <a:spLocks/>
                        </wps:cNvSpPr>
                        <wps:spPr bwMode="auto">
                          <a:xfrm>
                            <a:off x="77759" y="12165"/>
                            <a:ext cx="1718" cy="2986"/>
                          </a:xfrm>
                          <a:custGeom>
                            <a:avLst/>
                            <a:gdLst>
                              <a:gd name="T0" fmla="*/ 5372 w 6871"/>
                              <a:gd name="T1" fmla="*/ 0 h 11943"/>
                              <a:gd name="T2" fmla="*/ 4334 w 6871"/>
                              <a:gd name="T3" fmla="*/ 441 h 11943"/>
                              <a:gd name="T4" fmla="*/ 1489 w 6871"/>
                              <a:gd name="T5" fmla="*/ 3286 h 11943"/>
                              <a:gd name="T6" fmla="*/ 1489 w 6871"/>
                              <a:gd name="T7" fmla="*/ 8656 h 11943"/>
                              <a:gd name="T8" fmla="*/ 4334 w 6871"/>
                              <a:gd name="T9" fmla="*/ 11502 h 11943"/>
                              <a:gd name="T10" fmla="*/ 5372 w 6871"/>
                              <a:gd name="T11" fmla="*/ 11942 h 11943"/>
                              <a:gd name="T12" fmla="*/ 6870 w 6871"/>
                              <a:gd name="T13" fmla="*/ 10454 h 11943"/>
                              <a:gd name="T14" fmla="*/ 6870 w 6871"/>
                              <a:gd name="T15" fmla="*/ 1489 h 11943"/>
                              <a:gd name="T16" fmla="*/ 5372 w 6871"/>
                              <a:gd name="T17" fmla="*/ 0 h 119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71" h="11943" extrusionOk="0">
                                <a:moveTo>
                                  <a:pt x="5372" y="0"/>
                                </a:moveTo>
                                <a:cubicBezTo>
                                  <a:pt x="5006" y="0"/>
                                  <a:pt x="4635" y="137"/>
                                  <a:pt x="4334" y="441"/>
                                </a:cubicBezTo>
                                <a:lnTo>
                                  <a:pt x="1489" y="3286"/>
                                </a:lnTo>
                                <a:cubicBezTo>
                                  <a:pt x="0" y="4763"/>
                                  <a:pt x="0" y="7168"/>
                                  <a:pt x="1489" y="8656"/>
                                </a:cubicBezTo>
                                <a:lnTo>
                                  <a:pt x="4334" y="11502"/>
                                </a:lnTo>
                                <a:cubicBezTo>
                                  <a:pt x="4635" y="11806"/>
                                  <a:pt x="5006" y="11942"/>
                                  <a:pt x="5372" y="11942"/>
                                </a:cubicBezTo>
                                <a:cubicBezTo>
                                  <a:pt x="6135" y="11942"/>
                                  <a:pt x="6870" y="11348"/>
                                  <a:pt x="6870" y="10454"/>
                                </a:cubicBezTo>
                                <a:lnTo>
                                  <a:pt x="6870" y="1489"/>
                                </a:lnTo>
                                <a:cubicBezTo>
                                  <a:pt x="6870" y="595"/>
                                  <a:pt x="6135" y="0"/>
                                  <a:pt x="5372" y="0"/>
                                </a:cubicBezTo>
                                <a:close/>
                              </a:path>
                            </a:pathLst>
                          </a:custGeom>
                          <a:solidFill>
                            <a:srgbClr val="00206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wgp>
                  </a:graphicData>
                </a:graphic>
              </wp:inline>
            </w:drawing>
          </mc:Choice>
          <mc:Fallback>
            <w:pict>
              <v:group id="_x0000_s2400" style="width:222.9pt;height:58.15pt;mso-position-horizontal-relative:char;mso-position-vertical-relative:line" coordorigin="43298,9041" coordsize="36851,92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">
                <v:shape id="Google Shape;96;p16" o:spid="_x0000_s2401" style="position:absolute;left:43298;top:9742;width:35947;height:7534;visibility:visible;mso-wrap-style:square;v-text-anchor:middle" coordsize="114123,301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ORNMMA&#10;AADdAAAADwAAAGRycy9kb3ducmV2LnhtbERPTWvCQBC9F/oflin01mxUIppmFREKPbRWo3gestNk&#10;MTsbsltN/r1bKPQ2j/c5xXqwrbhS741jBZMkBUFcOW24VnA6vr0sQPiArLF1TApG8rBePT4UmGt3&#10;4wNdy1CLGMI+RwVNCF0upa8asugT1xFH7tv1FkOEfS11j7cYbls5TdO5tGg4NjTY0bah6lL+WAV6&#10;+fGJvpt98aS+nGe7qRn3lVHq+WnYvIIINIR/8Z/7Xcf5WTaH32/iCXJ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pORNMMAAADdAAAADwAAAAAAAAAAAAAAAACYAgAAZHJzL2Rv&#10;d25yZXYueG1sUEsFBgAAAAAEAAQA9QAAAIgDAAAAAA==&#10;" adj="-11796480,,5400" path="m14836,l1,15061,14836,30135r99286,l101252,17276v-608,-607,-917,-1405,-917,-2215c100335,14264,100644,13466,101252,12859l114110,,14836,xe" fillcolor="#d8d8d8 [2732]" stroked="f">
                  <v:stroke joinstyle="miter"/>
                  <v:formulas/>
                  <v:path arrowok="t" o:extrusionok="f" o:connecttype="custom" o:connectlocs="4673,0;0,3765;4673,7534;35947,7534;31893,4319;31604,3765;31893,3215;35943,0;4673,0" o:connectangles="0,0,0,0,0,0,0,0,0" textboxrect="0,0,114123,30135"/>
                  <v:textbox inset=",0,14.4pt,0">
                    <w:txbxContent>
                      <w:p w:rsidR="00FC7E58" w:rsidRPr="00424F9B" w:rsidRDefault="00FC7E58" w:rsidP="000D0CA1">
                        <w:pPr>
                          <w:spacing w:line="240" w:lineRule="auto"/>
                          <w:jc w:val="center"/>
                          <w:rPr>
                            <w:rFonts w:ascii="Adobe Arabic" w:eastAsia="Roboto" w:hAnsi="Adobe Arabic" w:cs="Adobe Arabic"/>
                            <w:b/>
                            <w:bCs/>
                            <w:color w:val="002060"/>
                            <w:sz w:val="40"/>
                            <w:szCs w:val="40"/>
                            <w:rtl/>
                            <w:lang w:bidi="ar-SY"/>
                          </w:rPr>
                        </w:pPr>
                        <w:r w:rsidRPr="00424F9B">
                          <w:rPr>
                            <w:rFonts w:ascii="Adobe Arabic" w:eastAsia="Times New Roman" w:hAnsi="Adobe Arabic" w:cs="Adobe Arabic" w:hint="cs"/>
                            <w:b/>
                            <w:bCs/>
                            <w:color w:val="002060"/>
                            <w:sz w:val="36"/>
                            <w:szCs w:val="36"/>
                            <w:rtl/>
                            <w:lang w:bidi="ar-SY"/>
                          </w:rPr>
                          <w:t>الحوافز السلبية:</w:t>
                        </w:r>
                      </w:p>
                    </w:txbxContent>
                  </v:textbox>
                </v:shape>
                <v:shape id="Google Shape;94;p16" o:spid="_x0000_s2402" style="position:absolute;left:74491;top:9041;width:5658;height:9234;visibility:visible;mso-wrap-style:square;v-text-anchor:middle" coordsize="22634,36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wMJcYA&#10;AADdAAAADwAAAGRycy9kb3ducmV2LnhtbERPS2vCQBC+F/oflin0Vje2jY/oKqVFKN7i4+BtyI7Z&#10;tNnZkN2a6K93C4K3+fieM1/2thYnan3lWMFwkIAgLpyuuFSw265eJiB8QNZYOyYFZ/KwXDw+zDHT&#10;ruOcTptQihjCPkMFJoQmk9IXhiz6gWuII3d0rcUQYVtK3WIXw20tX5NkJC1WHBsMNvRpqPjd/FkF&#10;69pML2+T8XD1Mzp3l32evn/tD0o9P/UfMxCB+nAX39zfOs5P0zH8fxNPkI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qwMJcYAAADdAAAADwAAAAAAAAAAAAAAAACYAgAAZHJz&#10;L2Rvd25yZXYueG1sUEsFBgAAAAAEAAQA9QAAAIsDAAAAAA==&#10;" path="m18766,1v-799,,-1597,303,-2204,911l1215,16259c,17473,,19462,1215,20676l16562,36023v607,607,1405,911,2204,911c19565,36934,20366,36630,20979,36023r1655,-1655l8942,20676v-1226,-1214,-1226,-3203,,-4417l22634,2567,20979,912c20366,304,19565,1,18766,1xe" fillcolor="#002060" stroked="f">
                  <v:path arrowok="t" o:extrusionok="f" o:connecttype="custom" o:connectlocs="4691,0;4140,228;304,4065;304,5169;4140,9006;4691,9234;5244,9006;5658,8592;2235,5169;2235,4065;5658,642;5244,228;4691,0" o:connectangles="0,0,0,0,0,0,0,0,0,0,0,0,0"/>
                </v:shape>
                <v:shape id="Google Shape;95;p16" o:spid="_x0000_s2403" style="position:absolute;left:77759;top:12165;width:1718;height:2986;visibility:visible;mso-wrap-style:square;v-text-anchor:middle" coordsize="6871,119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lz38UA&#10;AADdAAAADwAAAGRycy9kb3ducmV2LnhtbESPQWsCQQyF7wX/wxDBi+isglJWRxHBanurFsFb2Ik7&#10;izuZZWeqa399cyj0lvBe3vuyXHe+VndqYxXYwGScgSIugq24NPB12o1eQcWEbLEOTAaeFGG96r0s&#10;MbfhwZ90P6ZSSQjHHA24lJpc61g48hjHoSEW7Rpaj0nWttS2xYeE+1pPs2yuPVYsDQ4b2joqbsdv&#10;b+Bys+ehc6ef+Zvd74b2/YOmhMYM+t1mASpRl/7Nf9cHK/izmeDKNzKCXv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SXPfxQAAAN0AAAAPAAAAAAAAAAAAAAAAAJgCAABkcnMv&#10;ZG93bnJldi54bWxQSwUGAAAAAAQABAD1AAAAigMAAAAA&#10;" path="m5372,c5006,,4635,137,4334,441l1489,3286c,4763,,7168,1489,8656r2845,2846c4635,11806,5006,11942,5372,11942v763,,1498,-594,1498,-1488l6870,1489c6870,595,6135,,5372,xe" fillcolor="#002060" stroked="f">
                  <v:path arrowok="t" o:extrusionok="f" o:connecttype="custom" o:connectlocs="1343,0;1084,110;372,822;372,2164;1084,2876;1343,2986;1718,2614;1718,372;1343,0" o:connectangles="0,0,0,0,0,0,0,0,0"/>
                </v:shape>
                <w10:wrap anchorx="page"/>
                <w10:anchorlock/>
              </v:group>
            </w:pict>
          </mc:Fallback>
        </mc:AlternateContent>
      </w:r>
    </w:p>
    <w:p w:rsidR="000D0CA1" w:rsidRPr="00071F97" w:rsidRDefault="000D0CA1" w:rsidP="000D0CA1">
      <w:pPr>
        <w:rPr>
          <w:rFonts w:cstheme="minorBidi"/>
          <w:rtl/>
        </w:rPr>
      </w:pPr>
      <w:r w:rsidRPr="00071F97">
        <w:rPr>
          <w:rtl/>
        </w:rPr>
        <w:t xml:space="preserve">هي الحوافز المستخدمة لمنع السلوك السلبي من الحدوث أو التكرار وتقويمه والحد منه ومن أمثلة السلوك السلبي التكاسل والتساهل والإهمال وعدم الشعور بالمسؤولية وعدم الانصياع للتوجيهات والأوامر والتعليمات، مما يدفع الإدارة إلى القيام بتطبيق الحوافز السلبية وتستخدم الحوافز السلبية العقاب كمدخل لتغيير سلوك الأفراد نحو تحسين الأداء والوصول به إلى الهدف المنشود والمرغوب </w:t>
      </w:r>
      <w:r w:rsidRPr="00071F97">
        <w:rPr>
          <w:rFonts w:hint="cs"/>
          <w:rtl/>
        </w:rPr>
        <w:t>به.</w:t>
      </w:r>
    </w:p>
    <w:p w:rsidR="000D0CA1" w:rsidRPr="00071F97" w:rsidRDefault="000D0CA1" w:rsidP="000D0CA1">
      <w:pPr>
        <w:rPr>
          <w:rFonts w:cstheme="minorBidi"/>
          <w:rtl/>
        </w:rPr>
      </w:pPr>
      <w:r w:rsidRPr="00071F97">
        <w:rPr>
          <w:rtl/>
        </w:rPr>
        <w:t>الحوافز السلبية تحدث توازنا في عملية التحفيز فهي تذكر العاملين بأنهم مثلما يثابون على الأداء الممتاز، فإنهم يعاقبون على الأداء الضعيف فتحفظ الإدارة بذلك رهبتها وتضمن جدية العاملين.</w:t>
      </w:r>
    </w:p>
    <w:p w:rsidR="000D0CA1" w:rsidRPr="00424F9B" w:rsidRDefault="000D0CA1" w:rsidP="000D0CA1">
      <w:pPr>
        <w:rPr>
          <w:rFonts w:cstheme="minorBidi"/>
          <w:b/>
          <w:bCs/>
          <w:rtl/>
        </w:rPr>
      </w:pPr>
      <w:r w:rsidRPr="00424F9B">
        <w:rPr>
          <w:b/>
          <w:bCs/>
          <w:color w:val="C00000"/>
          <w:rtl/>
        </w:rPr>
        <w:t>ومن أمثلة الحوافز السلبية:</w:t>
      </w:r>
    </w:p>
    <w:p w:rsidR="000D0CA1" w:rsidRPr="00424F9B" w:rsidRDefault="000D0CA1">
      <w:pPr>
        <w:pStyle w:val="ListParagraph"/>
        <w:numPr>
          <w:ilvl w:val="0"/>
          <w:numId w:val="46"/>
        </w:numPr>
        <w:rPr>
          <w:rFonts w:ascii="Sakkal Majalla" w:hAnsi="Sakkal Majalla" w:cs="Sakkal Majalla"/>
          <w:color w:val="002060"/>
          <w:sz w:val="34"/>
          <w:szCs w:val="34"/>
          <w:rtl/>
        </w:rPr>
      </w:pPr>
      <w:r w:rsidRPr="00424F9B">
        <w:rPr>
          <w:rFonts w:ascii="Sakkal Majalla" w:hAnsi="Sakkal Majalla" w:cs="Sakkal Majalla"/>
          <w:color w:val="002060"/>
          <w:sz w:val="34"/>
          <w:szCs w:val="34"/>
          <w:rtl/>
        </w:rPr>
        <w:t>الإنذار والردع.</w:t>
      </w:r>
    </w:p>
    <w:p w:rsidR="000D0CA1" w:rsidRPr="00424F9B" w:rsidRDefault="000D0CA1">
      <w:pPr>
        <w:pStyle w:val="ListParagraph"/>
        <w:numPr>
          <w:ilvl w:val="0"/>
          <w:numId w:val="46"/>
        </w:numPr>
        <w:rPr>
          <w:rFonts w:ascii="Sakkal Majalla" w:hAnsi="Sakkal Majalla" w:cs="Sakkal Majalla"/>
          <w:color w:val="002060"/>
          <w:sz w:val="34"/>
          <w:szCs w:val="34"/>
          <w:rtl/>
        </w:rPr>
      </w:pPr>
      <w:r w:rsidRPr="00424F9B">
        <w:rPr>
          <w:rFonts w:ascii="Sakkal Majalla" w:hAnsi="Sakkal Majalla" w:cs="Sakkal Majalla"/>
          <w:color w:val="002060"/>
          <w:sz w:val="34"/>
          <w:szCs w:val="34"/>
          <w:rtl/>
        </w:rPr>
        <w:t>الخصم من الراتب.</w:t>
      </w:r>
    </w:p>
    <w:p w:rsidR="000D0CA1" w:rsidRPr="00424F9B" w:rsidRDefault="000D0CA1">
      <w:pPr>
        <w:pStyle w:val="ListParagraph"/>
        <w:numPr>
          <w:ilvl w:val="0"/>
          <w:numId w:val="46"/>
        </w:numPr>
        <w:rPr>
          <w:rFonts w:ascii="Sakkal Majalla" w:hAnsi="Sakkal Majalla" w:cs="Sakkal Majalla"/>
          <w:color w:val="002060"/>
          <w:sz w:val="34"/>
          <w:szCs w:val="34"/>
          <w:rtl/>
        </w:rPr>
      </w:pPr>
      <w:r w:rsidRPr="00424F9B">
        <w:rPr>
          <w:rFonts w:ascii="Sakkal Majalla" w:hAnsi="Sakkal Majalla" w:cs="Sakkal Majalla"/>
          <w:color w:val="002060"/>
          <w:sz w:val="34"/>
          <w:szCs w:val="34"/>
          <w:rtl/>
        </w:rPr>
        <w:t>الحرمان من العلاوة.</w:t>
      </w:r>
    </w:p>
    <w:p w:rsidR="000D0CA1" w:rsidRPr="00424F9B" w:rsidRDefault="000D0CA1">
      <w:pPr>
        <w:pStyle w:val="ListParagraph"/>
        <w:numPr>
          <w:ilvl w:val="0"/>
          <w:numId w:val="46"/>
        </w:numPr>
        <w:rPr>
          <w:rFonts w:ascii="Sakkal Majalla" w:hAnsi="Sakkal Majalla" w:cs="Sakkal Majalla"/>
          <w:color w:val="002060"/>
          <w:sz w:val="34"/>
          <w:szCs w:val="34"/>
          <w:rtl/>
        </w:rPr>
      </w:pPr>
      <w:r w:rsidRPr="00424F9B">
        <w:rPr>
          <w:rFonts w:ascii="Sakkal Majalla" w:hAnsi="Sakkal Majalla" w:cs="Sakkal Majalla"/>
          <w:color w:val="002060"/>
          <w:sz w:val="34"/>
          <w:szCs w:val="34"/>
          <w:rtl/>
        </w:rPr>
        <w:t>الحرمان من الترقية وغيرها حسب نظام الخدمة المدنية.</w:t>
      </w:r>
    </w:p>
    <w:p w:rsidR="000D0CA1" w:rsidRPr="00424F9B" w:rsidRDefault="000D0CA1" w:rsidP="000D0CA1">
      <w:pPr>
        <w:pageBreakBefore/>
        <w:rPr>
          <w:rFonts w:cstheme="minorBidi"/>
          <w:b/>
          <w:bCs/>
          <w:rtl/>
        </w:rPr>
      </w:pPr>
      <w:r w:rsidRPr="00424F9B">
        <w:rPr>
          <w:b/>
          <w:bCs/>
          <w:rtl/>
        </w:rPr>
        <w:lastRenderedPageBreak/>
        <w:t xml:space="preserve">وهناك آثار ضارة للتخويف والعقاب </w:t>
      </w:r>
      <w:r w:rsidRPr="00424F9B">
        <w:rPr>
          <w:rFonts w:hint="cs"/>
          <w:b/>
          <w:bCs/>
          <w:rtl/>
        </w:rPr>
        <w:t>منها:</w:t>
      </w:r>
    </w:p>
    <w:p w:rsidR="000D0CA1" w:rsidRPr="00424F9B" w:rsidRDefault="000D0CA1">
      <w:pPr>
        <w:pStyle w:val="ListParagraph"/>
        <w:numPr>
          <w:ilvl w:val="0"/>
          <w:numId w:val="47"/>
        </w:numPr>
        <w:rPr>
          <w:rFonts w:ascii="Sakkal Majalla" w:hAnsi="Sakkal Majalla" w:cs="Sakkal Majalla"/>
          <w:color w:val="002060"/>
          <w:sz w:val="34"/>
          <w:szCs w:val="34"/>
          <w:rtl/>
        </w:rPr>
      </w:pPr>
      <w:r w:rsidRPr="00424F9B">
        <w:rPr>
          <w:rFonts w:ascii="Sakkal Majalla" w:hAnsi="Sakkal Majalla" w:cs="Sakkal Majalla"/>
          <w:color w:val="002060"/>
          <w:sz w:val="34"/>
          <w:szCs w:val="34"/>
          <w:rtl/>
        </w:rPr>
        <w:t>إن فرض العقاب على العاملين دون توضيح أسبابه قد يولد لديهم الخوف مما يضع شبح العقاب أمامهم دائما.</w:t>
      </w:r>
    </w:p>
    <w:p w:rsidR="000D0CA1" w:rsidRPr="00424F9B" w:rsidRDefault="000D0CA1">
      <w:pPr>
        <w:pStyle w:val="ListParagraph"/>
        <w:numPr>
          <w:ilvl w:val="0"/>
          <w:numId w:val="47"/>
        </w:numPr>
        <w:rPr>
          <w:rFonts w:ascii="Sakkal Majalla" w:hAnsi="Sakkal Majalla" w:cs="Sakkal Majalla"/>
          <w:color w:val="002060"/>
          <w:sz w:val="34"/>
          <w:szCs w:val="34"/>
          <w:rtl/>
        </w:rPr>
      </w:pPr>
      <w:r w:rsidRPr="00424F9B">
        <w:rPr>
          <w:rFonts w:ascii="Sakkal Majalla" w:hAnsi="Sakkal Majalla" w:cs="Sakkal Majalla"/>
          <w:color w:val="002060"/>
          <w:sz w:val="34"/>
          <w:szCs w:val="34"/>
          <w:rtl/>
        </w:rPr>
        <w:t>إن العقاب قد يؤدي إلى عدم التعاون بين العاملين وقد يجعلهم يخافون من الوقوع في الخطأ.</w:t>
      </w:r>
    </w:p>
    <w:p w:rsidR="000D0CA1" w:rsidRDefault="000D0CA1">
      <w:pPr>
        <w:pStyle w:val="ListParagraph"/>
        <w:numPr>
          <w:ilvl w:val="0"/>
          <w:numId w:val="47"/>
        </w:numPr>
        <w:rPr>
          <w:rFonts w:ascii="Sakkal Majalla" w:hAnsi="Sakkal Majalla" w:cs="Sakkal Majalla"/>
          <w:color w:val="002060"/>
          <w:sz w:val="34"/>
          <w:szCs w:val="34"/>
        </w:rPr>
      </w:pPr>
      <w:r w:rsidRPr="00424F9B">
        <w:rPr>
          <w:rFonts w:ascii="Sakkal Majalla" w:hAnsi="Sakkal Majalla" w:cs="Sakkal Majalla"/>
          <w:color w:val="002060"/>
          <w:sz w:val="34"/>
          <w:szCs w:val="34"/>
          <w:rtl/>
        </w:rPr>
        <w:t>إن إنزال العقاب على الفرد يجعله دائما متردد أو يشعر بالخوف وعدم تحمل المسؤولية في العمل مخافة من الوقوع في الخطأ.</w:t>
      </w:r>
    </w:p>
    <w:p w:rsidR="000D0CA1" w:rsidRDefault="000D0CA1" w:rsidP="000D0CA1">
      <w:pPr>
        <w:rPr>
          <w:rFonts w:ascii="Sakkal Majalla" w:hAnsi="Sakkal Majalla"/>
          <w:color w:val="002060"/>
          <w:sz w:val="34"/>
          <w:rtl/>
        </w:rPr>
      </w:pPr>
      <w:r>
        <w:rPr>
          <w:noProof/>
        </w:rPr>
        <mc:AlternateContent>
          <mc:Choice Requires="wpg">
            <w:drawing>
              <wp:inline distT="0" distB="0" distL="0" distR="0" wp14:anchorId="10BCEE97" wp14:editId="3B19BE91">
                <wp:extent cx="5731510" cy="474980"/>
                <wp:effectExtent l="0" t="0" r="2540" b="1270"/>
                <wp:docPr id="1559" name="Group 32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474980"/>
                          <a:chOff x="0" y="0"/>
                          <a:chExt cx="60883" cy="5050"/>
                        </a:xfrm>
                      </wpg:grpSpPr>
                      <wpg:grpSp>
                        <wpg:cNvPr id="1560" name="Group 256587"/>
                        <wpg:cNvGrpSpPr>
                          <a:grpSpLocks/>
                        </wpg:cNvGrpSpPr>
                        <wpg:grpSpPr bwMode="auto">
                          <a:xfrm>
                            <a:off x="0" y="0"/>
                            <a:ext cx="60883" cy="5050"/>
                            <a:chOff x="0" y="159"/>
                            <a:chExt cx="60891" cy="5058"/>
                          </a:xfrm>
                        </wpg:grpSpPr>
                        <wpg:grpSp>
                          <wpg:cNvPr id="1561" name="Group 256588"/>
                          <wpg:cNvGrpSpPr>
                            <a:grpSpLocks/>
                          </wpg:cNvGrpSpPr>
                          <wpg:grpSpPr bwMode="auto">
                            <a:xfrm>
                              <a:off x="48488" y="159"/>
                              <a:ext cx="12403" cy="5058"/>
                              <a:chOff x="42218" y="223"/>
                              <a:chExt cx="18094" cy="7110"/>
                            </a:xfrm>
                          </wpg:grpSpPr>
                          <wps:wsp>
                            <wps:cNvPr id="1562"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42218" y="223"/>
                                <a:ext cx="18095" cy="7110"/>
                              </a:xfrm>
                              <a:prstGeom prst="roundRect">
                                <a:avLst>
                                  <a:gd name="adj" fmla="val 50000"/>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FC7E58" w:rsidRPr="00BB0D09" w:rsidRDefault="00FC7E58" w:rsidP="000D0CA1">
                                  <w:pPr>
                                    <w:pStyle w:val="NoSpacing"/>
                                    <w:keepNext/>
                                    <w:rPr>
                                      <w:color w:val="FFFFFF" w:themeColor="background1"/>
                                      <w:rtl/>
                                      <w:lang w:bidi="ar-SY"/>
                                    </w:rPr>
                                  </w:pPr>
                                  <w:r>
                                    <w:rPr>
                                      <w:rFonts w:hint="cs"/>
                                      <w:rtl/>
                                      <w:lang w:bidi="ar-SY"/>
                                    </w:rPr>
                                    <w:t xml:space="preserve">       </w:t>
                                  </w:r>
                                  <w:r w:rsidRPr="00BB0D09">
                                    <w:rPr>
                                      <w:rFonts w:hint="cs"/>
                                      <w:color w:val="FFFFFF" w:themeColor="background1"/>
                                      <w:rtl/>
                                      <w:lang w:bidi="ar-SY"/>
                                    </w:rPr>
                                    <w:t>تمرين:</w:t>
                                  </w:r>
                                </w:p>
                                <w:p w:rsidR="00FC7E58" w:rsidRDefault="00FC7E58" w:rsidP="000D0CA1">
                                  <w:pPr>
                                    <w:pStyle w:val="NoSpacing"/>
                                    <w:keepNext/>
                                    <w:rPr>
                                      <w:rtl/>
                                      <w:lang w:bidi="ar-SY"/>
                                    </w:rPr>
                                  </w:pPr>
                                </w:p>
                                <w:p w:rsidR="00FC7E58" w:rsidRDefault="00FC7E58" w:rsidP="000D0CA1">
                                  <w:pPr>
                                    <w:jc w:val="left"/>
                                    <w:rPr>
                                      <w:b/>
                                      <w:bCs/>
                                      <w:rtl/>
                                    </w:rPr>
                                  </w:pPr>
                                </w:p>
                              </w:txbxContent>
                            </wps:txbx>
                            <wps:bodyPr rot="0" vert="horz" wrap="square" lIns="91440" tIns="45720" rIns="91440" bIns="45720" anchor="ctr" anchorCtr="0" upright="1">
                              <a:noAutofit/>
                            </wps:bodyPr>
                          </wps:wsp>
                          <wps:wsp>
                            <wps:cNvPr id="1563"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53438" y="734"/>
                                <a:ext cx="5715" cy="5715"/>
                              </a:xfrm>
                              <a:prstGeom prst="ellipse">
                                <a:avLst/>
                              </a:prstGeom>
                              <a:solidFill>
                                <a:schemeClr val="tx1">
                                  <a:lumMod val="85000"/>
                                  <a:lumOff val="15000"/>
                                </a:schemeClr>
                              </a:solidFill>
                              <a:ln>
                                <a:noFill/>
                              </a:ln>
                              <a:effectLst>
                                <a:outerShdw dist="38100" dir="5400000" algn="t"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564" name="Rectangle 256591"/>
                          <wps:cNvSpPr>
                            <a:spLocks noChangeArrowheads="1"/>
                          </wps:cNvSpPr>
                          <wps:spPr bwMode="auto">
                            <a:xfrm>
                              <a:off x="0" y="4929"/>
                              <a:ext cx="52002" cy="288"/>
                            </a:xfrm>
                            <a:prstGeom prst="rect">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1565" name="Group 227"/>
                        <wpg:cNvGrpSpPr>
                          <a:grpSpLocks/>
                        </wpg:cNvGrpSpPr>
                        <wpg:grpSpPr bwMode="auto">
                          <a:xfrm>
                            <a:off x="56772" y="1605"/>
                            <a:ext cx="2465" cy="1976"/>
                            <a:chOff x="15206" y="34439"/>
                            <a:chExt cx="10267" cy="8230"/>
                          </a:xfrm>
                        </wpg:grpSpPr>
                        <wps:wsp>
                          <wps:cNvPr id="1566" name="Freeform: Shape 256593"/>
                          <wps:cNvSpPr>
                            <a:spLocks/>
                          </wps:cNvSpPr>
                          <wps:spPr bwMode="auto">
                            <a:xfrm>
                              <a:off x="15206" y="34439"/>
                              <a:ext cx="10267" cy="8231"/>
                            </a:xfrm>
                            <a:custGeom>
                              <a:avLst/>
                              <a:gdLst>
                                <a:gd name="T0" fmla="*/ 120289 w 896698"/>
                                <a:gd name="T1" fmla="*/ 40017 h 718843"/>
                                <a:gd name="T2" fmla="*/ 38358 w 896698"/>
                                <a:gd name="T3" fmla="*/ 121947 h 718843"/>
                                <a:gd name="T4" fmla="*/ 38358 w 896698"/>
                                <a:gd name="T5" fmla="*/ 479501 h 718843"/>
                                <a:gd name="T6" fmla="*/ 120289 w 896698"/>
                                <a:gd name="T7" fmla="*/ 561432 h 718843"/>
                                <a:gd name="T8" fmla="*/ 635075 w 896698"/>
                                <a:gd name="T9" fmla="*/ 561432 h 718843"/>
                                <a:gd name="T10" fmla="*/ 633552 w 896698"/>
                                <a:gd name="T11" fmla="*/ 559909 h 718843"/>
                                <a:gd name="T12" fmla="*/ 701008 w 896698"/>
                                <a:gd name="T13" fmla="*/ 559909 h 718843"/>
                                <a:gd name="T14" fmla="*/ 741193 w 896698"/>
                                <a:gd name="T15" fmla="*/ 601028 h 718843"/>
                                <a:gd name="T16" fmla="*/ 740463 w 896698"/>
                                <a:gd name="T17" fmla="*/ 601028 h 718843"/>
                                <a:gd name="T18" fmla="*/ 772564 w 896698"/>
                                <a:gd name="T19" fmla="*/ 633128 h 718843"/>
                                <a:gd name="T20" fmla="*/ 788929 w 896698"/>
                                <a:gd name="T21" fmla="*/ 649874 h 718843"/>
                                <a:gd name="T22" fmla="*/ 789121 w 896698"/>
                                <a:gd name="T23" fmla="*/ 649686 h 718843"/>
                                <a:gd name="T24" fmla="*/ 852611 w 896698"/>
                                <a:gd name="T25" fmla="*/ 713175 h 718843"/>
                                <a:gd name="T26" fmla="*/ 852611 w 896698"/>
                                <a:gd name="T27" fmla="*/ 616016 h 718843"/>
                                <a:gd name="T28" fmla="*/ 852635 w 896698"/>
                                <a:gd name="T29" fmla="*/ 616016 h 718843"/>
                                <a:gd name="T30" fmla="*/ 852635 w 896698"/>
                                <a:gd name="T31" fmla="*/ 559909 h 718843"/>
                                <a:gd name="T32" fmla="*/ 896721 w 896698"/>
                                <a:gd name="T33" fmla="*/ 559909 h 718843"/>
                                <a:gd name="T34" fmla="*/ 896721 w 896698"/>
                                <a:gd name="T35" fmla="*/ 561432 h 718843"/>
                                <a:gd name="T36" fmla="*/ 906434 w 896698"/>
                                <a:gd name="T37" fmla="*/ 561432 h 718843"/>
                                <a:gd name="T38" fmla="*/ 988364 w 896698"/>
                                <a:gd name="T39" fmla="*/ 479501 h 718843"/>
                                <a:gd name="T40" fmla="*/ 988364 w 896698"/>
                                <a:gd name="T41" fmla="*/ 121947 h 718843"/>
                                <a:gd name="T42" fmla="*/ 906434 w 896698"/>
                                <a:gd name="T43" fmla="*/ 40017 h 718843"/>
                                <a:gd name="T44" fmla="*/ 100245 w 896698"/>
                                <a:gd name="T45" fmla="*/ 0 h 718843"/>
                                <a:gd name="T46" fmla="*/ 926476 w 896698"/>
                                <a:gd name="T47" fmla="*/ 0 h 718843"/>
                                <a:gd name="T48" fmla="*/ 1026720 w 896698"/>
                                <a:gd name="T49" fmla="*/ 100244 h 718843"/>
                                <a:gd name="T50" fmla="*/ 1026720 w 896698"/>
                                <a:gd name="T51" fmla="*/ 501205 h 718843"/>
                                <a:gd name="T52" fmla="*/ 926476 w 896698"/>
                                <a:gd name="T53" fmla="*/ 601447 h 718843"/>
                                <a:gd name="T54" fmla="*/ 896721 w 896698"/>
                                <a:gd name="T55" fmla="*/ 601447 h 718843"/>
                                <a:gd name="T56" fmla="*/ 896721 w 896698"/>
                                <a:gd name="T57" fmla="*/ 823076 h 718843"/>
                                <a:gd name="T58" fmla="*/ 675091 w 896698"/>
                                <a:gd name="T59" fmla="*/ 601447 h 718843"/>
                                <a:gd name="T60" fmla="*/ 100245 w 896698"/>
                                <a:gd name="T61" fmla="*/ 601447 h 718843"/>
                                <a:gd name="T62" fmla="*/ 0 w 896698"/>
                                <a:gd name="T63" fmla="*/ 501205 h 718843"/>
                                <a:gd name="T64" fmla="*/ 0 w 896698"/>
                                <a:gd name="T65" fmla="*/ 100244 h 718843"/>
                                <a:gd name="T66" fmla="*/ 100245 w 896698"/>
                                <a:gd name="T67" fmla="*/ 0 h 718843"/>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Lst>
                              <a:ahLst/>
                              <a:cxnLst>
                                <a:cxn ang="T68">
                                  <a:pos x="T0" y="T1"/>
                                </a:cxn>
                                <a:cxn ang="T69">
                                  <a:pos x="T2" y="T3"/>
                                </a:cxn>
                                <a:cxn ang="T70">
                                  <a:pos x="T4" y="T5"/>
                                </a:cxn>
                                <a:cxn ang="T71">
                                  <a:pos x="T6" y="T7"/>
                                </a:cxn>
                                <a:cxn ang="T72">
                                  <a:pos x="T8" y="T9"/>
                                </a:cxn>
                                <a:cxn ang="T73">
                                  <a:pos x="T10" y="T11"/>
                                </a:cxn>
                                <a:cxn ang="T74">
                                  <a:pos x="T12" y="T13"/>
                                </a:cxn>
                                <a:cxn ang="T75">
                                  <a:pos x="T14" y="T15"/>
                                </a:cxn>
                                <a:cxn ang="T76">
                                  <a:pos x="T16" y="T17"/>
                                </a:cxn>
                                <a:cxn ang="T77">
                                  <a:pos x="T18" y="T19"/>
                                </a:cxn>
                                <a:cxn ang="T78">
                                  <a:pos x="T20" y="T21"/>
                                </a:cxn>
                                <a:cxn ang="T79">
                                  <a:pos x="T22" y="T23"/>
                                </a:cxn>
                                <a:cxn ang="T80">
                                  <a:pos x="T24" y="T25"/>
                                </a:cxn>
                                <a:cxn ang="T81">
                                  <a:pos x="T26" y="T27"/>
                                </a:cxn>
                                <a:cxn ang="T82">
                                  <a:pos x="T28" y="T29"/>
                                </a:cxn>
                                <a:cxn ang="T83">
                                  <a:pos x="T30" y="T31"/>
                                </a:cxn>
                                <a:cxn ang="T84">
                                  <a:pos x="T32" y="T33"/>
                                </a:cxn>
                                <a:cxn ang="T85">
                                  <a:pos x="T34" y="T35"/>
                                </a:cxn>
                                <a:cxn ang="T86">
                                  <a:pos x="T36" y="T37"/>
                                </a:cxn>
                                <a:cxn ang="T87">
                                  <a:pos x="T38" y="T39"/>
                                </a:cxn>
                                <a:cxn ang="T88">
                                  <a:pos x="T40" y="T41"/>
                                </a:cxn>
                                <a:cxn ang="T89">
                                  <a:pos x="T42" y="T43"/>
                                </a:cxn>
                                <a:cxn ang="T90">
                                  <a:pos x="T44" y="T45"/>
                                </a:cxn>
                                <a:cxn ang="T91">
                                  <a:pos x="T46" y="T47"/>
                                </a:cxn>
                                <a:cxn ang="T92">
                                  <a:pos x="T48" y="T49"/>
                                </a:cxn>
                                <a:cxn ang="T93">
                                  <a:pos x="T50" y="T51"/>
                                </a:cxn>
                                <a:cxn ang="T94">
                                  <a:pos x="T52" y="T53"/>
                                </a:cxn>
                                <a:cxn ang="T95">
                                  <a:pos x="T54" y="T55"/>
                                </a:cxn>
                                <a:cxn ang="T96">
                                  <a:pos x="T56" y="T57"/>
                                </a:cxn>
                                <a:cxn ang="T97">
                                  <a:pos x="T58" y="T59"/>
                                </a:cxn>
                                <a:cxn ang="T98">
                                  <a:pos x="T60" y="T61"/>
                                </a:cxn>
                                <a:cxn ang="T99">
                                  <a:pos x="T62" y="T63"/>
                                </a:cxn>
                                <a:cxn ang="T100">
                                  <a:pos x="T64" y="T65"/>
                                </a:cxn>
                                <a:cxn ang="T101">
                                  <a:pos x="T66" y="T67"/>
                                </a:cxn>
                              </a:cxnLst>
                              <a:rect l="0" t="0" r="r" b="b"/>
                              <a:pathLst>
                                <a:path w="896698" h="718843">
                                  <a:moveTo>
                                    <a:pt x="105056" y="34949"/>
                                  </a:moveTo>
                                  <a:cubicBezTo>
                                    <a:pt x="65536" y="34949"/>
                                    <a:pt x="33500" y="66985"/>
                                    <a:pt x="33500" y="106504"/>
                                  </a:cubicBezTo>
                                  <a:lnTo>
                                    <a:pt x="33500" y="418778"/>
                                  </a:lnTo>
                                  <a:cubicBezTo>
                                    <a:pt x="33500" y="458296"/>
                                    <a:pt x="65536" y="490333"/>
                                    <a:pt x="105056" y="490333"/>
                                  </a:cubicBezTo>
                                  <a:lnTo>
                                    <a:pt x="554650" y="490333"/>
                                  </a:lnTo>
                                  <a:lnTo>
                                    <a:pt x="553320" y="489003"/>
                                  </a:lnTo>
                                  <a:lnTo>
                                    <a:pt x="612234" y="489003"/>
                                  </a:lnTo>
                                  <a:lnTo>
                                    <a:pt x="647330" y="524915"/>
                                  </a:lnTo>
                                  <a:lnTo>
                                    <a:pt x="646692" y="524915"/>
                                  </a:lnTo>
                                  <a:lnTo>
                                    <a:pt x="674728" y="552950"/>
                                  </a:lnTo>
                                  <a:lnTo>
                                    <a:pt x="689020" y="567575"/>
                                  </a:lnTo>
                                  <a:lnTo>
                                    <a:pt x="689188" y="567411"/>
                                  </a:lnTo>
                                  <a:lnTo>
                                    <a:pt x="744638" y="622860"/>
                                  </a:lnTo>
                                  <a:lnTo>
                                    <a:pt x="744638" y="538005"/>
                                  </a:lnTo>
                                  <a:lnTo>
                                    <a:pt x="744659" y="538005"/>
                                  </a:lnTo>
                                  <a:lnTo>
                                    <a:pt x="744659" y="489003"/>
                                  </a:lnTo>
                                  <a:lnTo>
                                    <a:pt x="783162" y="489003"/>
                                  </a:lnTo>
                                  <a:lnTo>
                                    <a:pt x="783162" y="490333"/>
                                  </a:lnTo>
                                  <a:lnTo>
                                    <a:pt x="791645" y="490333"/>
                                  </a:lnTo>
                                  <a:cubicBezTo>
                                    <a:pt x="831163" y="490333"/>
                                    <a:pt x="863199" y="458296"/>
                                    <a:pt x="863199" y="418778"/>
                                  </a:cubicBezTo>
                                  <a:lnTo>
                                    <a:pt x="863199" y="106504"/>
                                  </a:lnTo>
                                  <a:cubicBezTo>
                                    <a:pt x="863199" y="66985"/>
                                    <a:pt x="831163" y="34949"/>
                                    <a:pt x="791645" y="34949"/>
                                  </a:cubicBezTo>
                                  <a:lnTo>
                                    <a:pt x="105056" y="34949"/>
                                  </a:lnTo>
                                  <a:close/>
                                  <a:moveTo>
                                    <a:pt x="87550" y="0"/>
                                  </a:moveTo>
                                  <a:lnTo>
                                    <a:pt x="809149" y="0"/>
                                  </a:lnTo>
                                  <a:cubicBezTo>
                                    <a:pt x="857502" y="0"/>
                                    <a:pt x="896698" y="39197"/>
                                    <a:pt x="896698" y="87549"/>
                                  </a:cubicBezTo>
                                  <a:lnTo>
                                    <a:pt x="896698" y="437733"/>
                                  </a:lnTo>
                                  <a:cubicBezTo>
                                    <a:pt x="896698" y="486085"/>
                                    <a:pt x="857502" y="525281"/>
                                    <a:pt x="809149" y="525281"/>
                                  </a:cubicBezTo>
                                  <a:lnTo>
                                    <a:pt x="783162" y="525281"/>
                                  </a:lnTo>
                                  <a:lnTo>
                                    <a:pt x="783162" y="718843"/>
                                  </a:lnTo>
                                  <a:lnTo>
                                    <a:pt x="589599" y="525281"/>
                                  </a:lnTo>
                                  <a:lnTo>
                                    <a:pt x="87550" y="525281"/>
                                  </a:lnTo>
                                  <a:cubicBezTo>
                                    <a:pt x="39198" y="525281"/>
                                    <a:pt x="0" y="486085"/>
                                    <a:pt x="0" y="437733"/>
                                  </a:cubicBezTo>
                                  <a:lnTo>
                                    <a:pt x="0" y="87549"/>
                                  </a:lnTo>
                                  <a:cubicBezTo>
                                    <a:pt x="0" y="39197"/>
                                    <a:pt x="39198" y="0"/>
                                    <a:pt x="87550" y="0"/>
                                  </a:cubicBezTo>
                                  <a:close/>
                                </a:path>
                              </a:pathLst>
                            </a:cu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67" name="Rectangle: Rounded Corners 256594"/>
                          <wps:cNvSpPr>
                            <a:spLocks noChangeArrowheads="1"/>
                          </wps:cNvSpPr>
                          <wps:spPr bwMode="auto">
                            <a:xfrm rot="5400000">
                              <a:off x="18939" y="33239"/>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68" name="Rectangle: Rounded Corners 256595"/>
                          <wps:cNvSpPr>
                            <a:spLocks noChangeArrowheads="1"/>
                          </wps:cNvSpPr>
                          <wps:spPr bwMode="auto">
                            <a:xfrm rot="5400000">
                              <a:off x="23239" y="35143"/>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69" name="Rectangle: Rounded Corners 256596"/>
                          <wps:cNvSpPr>
                            <a:spLocks noChangeArrowheads="1"/>
                          </wps:cNvSpPr>
                          <wps:spPr bwMode="auto">
                            <a:xfrm rot="5400000">
                              <a:off x="17034" y="36042"/>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70" name="Rectangle: Rounded Corners 256597"/>
                          <wps:cNvSpPr>
                            <a:spLocks noChangeArrowheads="1"/>
                          </wps:cNvSpPr>
                          <wps:spPr bwMode="auto">
                            <a:xfrm rot="5400000">
                              <a:off x="18938" y="36518"/>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71" name="Rectangle: Rounded Corners 256598"/>
                          <wps:cNvSpPr>
                            <a:spLocks noChangeArrowheads="1"/>
                          </wps:cNvSpPr>
                          <wps:spPr bwMode="auto">
                            <a:xfrm rot="5400000">
                              <a:off x="22038" y="34847"/>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72" name="Rectangle: Rounded Corners 256599"/>
                          <wps:cNvSpPr>
                            <a:spLocks noChangeArrowheads="1"/>
                          </wps:cNvSpPr>
                          <wps:spPr bwMode="auto">
                            <a:xfrm rot="5400000">
                              <a:off x="18939" y="34991"/>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73" name="Rectangle: Rounded Corners 256600"/>
                          <wps:cNvSpPr>
                            <a:spLocks noChangeArrowheads="1"/>
                          </wps:cNvSpPr>
                          <wps:spPr bwMode="auto">
                            <a:xfrm rot="5400000">
                              <a:off x="23239" y="36895"/>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74" name="Rectangle: Rounded Corners 256601"/>
                          <wps:cNvSpPr>
                            <a:spLocks noChangeArrowheads="1"/>
                          </wps:cNvSpPr>
                          <wps:spPr bwMode="auto">
                            <a:xfrm rot="5400000">
                              <a:off x="17034" y="37771"/>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75" name="Rectangle: Rounded Corners 256602"/>
                          <wps:cNvSpPr>
                            <a:spLocks noChangeArrowheads="1"/>
                          </wps:cNvSpPr>
                          <wps:spPr bwMode="auto">
                            <a:xfrm rot="5400000">
                              <a:off x="18938" y="38247"/>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76" name="Rectangle: Rounded Corners 256603"/>
                          <wps:cNvSpPr>
                            <a:spLocks noChangeArrowheads="1"/>
                          </wps:cNvSpPr>
                          <wps:spPr bwMode="auto">
                            <a:xfrm rot="5400000">
                              <a:off x="22038" y="36576"/>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wgp>
                  </a:graphicData>
                </a:graphic>
              </wp:inline>
            </w:drawing>
          </mc:Choice>
          <mc:Fallback>
            <w:pict>
              <v:group id="_x0000_s2404" style="width:451.3pt;height:37.4pt;mso-position-horizontal-relative:char;mso-position-vertical-relative:line" coordsize="60883,5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">
                <v:group id="Group 256587" o:spid="_x0000_s2405" style="position:absolute;width:60883;height:5050" coordorigin=",159" coordsize="60891,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ysvR8cAAADd&#10;AAAADwAAAAAAAAAAAAAAAACqAgAAZHJzL2Rvd25yZXYueG1sUEsFBgAAAAAEAAQA+gAAAJ4DAAAA&#10;AA==&#10;">
                  <v:group id="Group 256588" o:spid="_x0000_s2406" style="position:absolute;left:48488;top:159;width:12403;height:5058" coordorigin="42218,223" coordsize="18094,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wZ4rcwwAAAN0AAAAP&#10;AAAAAAAAAAAAAAAAAKoCAABkcnMvZG93bnJldi54bWxQSwUGAAAAAAQABAD6AAAAmgMAAAAA&#10;">
                    <v:roundrect id="Rectangle: Rounded Corners 55" o:spid="_x0000_s2407" style="position:absolute;left:42218;top:223;width:18095;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LcvcUA&#10;AADdAAAADwAAAGRycy9kb3ducmV2LnhtbERPTWvCQBC9C/0PyxR6001tlRpdpbQoXooaK3gcsmMS&#10;zM6G3TWm/vpuQehtHu9zZovO1KIl5yvLCp4HCQji3OqKCwXf+2X/DYQPyBpry6Tghzws5g+9Gaba&#10;XnlHbRYKEUPYp6igDKFJpfR5SQb9wDbEkTtZZzBE6AqpHV5juKnlMEnG0mDFsaHEhj5Kys/ZxShw&#10;5/3xZbtZdavikLWfr7evE28mSj09du9TEIG68C++u9c6zh+Nh/D3TTxB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oty9xQAAAN0AAAAPAAAAAAAAAAAAAAAAAJgCAABkcnMv&#10;ZG93bnJldi54bWxQSwUGAAAAAAQABAD1AAAAigMAAAAA&#10;" fillcolor="#00b050" stroked="f" strokeweight="1pt">
                      <v:stroke joinstyle="miter"/>
                      <v:textbox>
                        <w:txbxContent>
                          <w:p w:rsidR="00FC7E58" w:rsidRPr="00BB0D09" w:rsidRDefault="00FC7E58" w:rsidP="000D0CA1">
                            <w:pPr>
                              <w:pStyle w:val="NoSpacing"/>
                              <w:keepNext/>
                              <w:rPr>
                                <w:color w:val="FFFFFF" w:themeColor="background1"/>
                                <w:rtl/>
                                <w:lang w:bidi="ar-SY"/>
                              </w:rPr>
                            </w:pPr>
                            <w:r>
                              <w:rPr>
                                <w:rFonts w:hint="cs"/>
                                <w:rtl/>
                                <w:lang w:bidi="ar-SY"/>
                              </w:rPr>
                              <w:t xml:space="preserve">       </w:t>
                            </w:r>
                            <w:r w:rsidRPr="00BB0D09">
                              <w:rPr>
                                <w:rFonts w:hint="cs"/>
                                <w:color w:val="FFFFFF" w:themeColor="background1"/>
                                <w:rtl/>
                                <w:lang w:bidi="ar-SY"/>
                              </w:rPr>
                              <w:t>تمرين:</w:t>
                            </w:r>
                          </w:p>
                          <w:p w:rsidR="00FC7E58" w:rsidRDefault="00FC7E58" w:rsidP="000D0CA1">
                            <w:pPr>
                              <w:pStyle w:val="NoSpacing"/>
                              <w:keepNext/>
                              <w:rPr>
                                <w:rtl/>
                                <w:lang w:bidi="ar-SY"/>
                              </w:rPr>
                            </w:pPr>
                          </w:p>
                          <w:p w:rsidR="00FC7E58" w:rsidRDefault="00FC7E58" w:rsidP="000D0CA1">
                            <w:pPr>
                              <w:jc w:val="left"/>
                              <w:rPr>
                                <w:b/>
                                <w:bCs/>
                                <w:rtl/>
                              </w:rPr>
                            </w:pPr>
                          </w:p>
                        </w:txbxContent>
                      </v:textbox>
                    </v:roundrect>
                    <v:oval id="Oval 61" o:spid="_x0000_s2408" style="position:absolute;left:53438;top:734;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bZcMA&#10;AADdAAAADwAAAGRycy9kb3ducmV2LnhtbERPTYvCMBC9L/gfwgje1lSlrlajyKLgpQfdevA2NGNb&#10;bCalydr6783Cgrd5vM9Zb3tTiwe1rrKsYDKOQBDnVldcKMh+Dp8LEM4ja6wtk4InOdhuBh9rTLTt&#10;+ESPsy9ECGGXoILS+yaR0uUlGXRj2xAH7mZbgz7AtpC6xS6Em1pOo2guDVYcGkps6Luk/H7+NQp0&#10;9FXFOovTW7br0md8Xcr9JVVqNOx3KxCeev8W/7uPOsyP5zP4+yacID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zbZcMAAADdAAAADwAAAAAAAAAAAAAAAACYAgAAZHJzL2Rv&#10;d25yZXYueG1sUEsFBgAAAAAEAAQA9QAAAIgDAAAAAA==&#10;" fillcolor="#272727 [2749]" stroked="f" strokeweight="1pt">
                      <v:stroke joinstyle="miter"/>
                      <v:shadow on="t" color="black" opacity="26213f" origin=",-.5" offset="0,3pt"/>
                    </v:oval>
                  </v:group>
                  <v:rect id="Rectangle 256591" o:spid="_x0000_s2409" style="position:absolute;top:4929;width:52002;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aY1cMA&#10;AADdAAAADwAAAGRycy9kb3ducmV2LnhtbERP24rCMBB9X/Afwgi+ramXlVKN4gVhfVjQ7n7A0Ixt&#10;sZmUJNr692ZhYd/mcK6z2vSmEQ9yvrasYDJOQBAXVtdcKvj5Pr6nIHxA1thYJgVP8rBZD95WmGnb&#10;8YUeeShFDGGfoYIqhDaT0hcVGfRj2xJH7mqdwRChK6V22MVw08hpkiykwZpjQ4Ut7SsqbvndKJim&#10;dblz3W5+pq/uckoPz9npnCs1GvbbJYhAffgX/7k/dZz/sZjD7zfxBL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NaY1cMAAADdAAAADwAAAAAAAAAAAAAAAACYAgAAZHJzL2Rv&#10;d25yZXYueG1sUEsFBgAAAAAEAAQA9QAAAIgDAAAAAA==&#10;" fillcolor="#00b050" stroked="f" strokeweight="1pt"/>
                </v:group>
                <v:group id="Group 227" o:spid="_x0000_s2410" style="position:absolute;left:56772;top:1605;width:2465;height:1976" coordorigin="15206,34439" coordsize="10267,8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PXIzfwwAAAN0AAAAP&#10;AAAAAAAAAAAAAAAAAKoCAABkcnMvZG93bnJldi54bWxQSwUGAAAAAAQABAD6AAAAmgMAAAAA&#10;">
                  <v:shape id="Freeform: Shape 256593" o:spid="_x0000_s2411" style="position:absolute;left:15206;top:34439;width:10267;height:8231;visibility:visible;mso-wrap-style:square;v-text-anchor:middle" coordsize="896698,7188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ecSsMA&#10;AADdAAAADwAAAGRycy9kb3ducmV2LnhtbERPTWvCQBC9F/wPywje6sZKg6SuIorgJdBGEXsbsmOy&#10;mJ0N2W2M/94tFHqbx/uc5Xqwjeip88axgtk0AUFcOm24UnA67l8XIHxA1tg4JgUP8rBejV6WmGl3&#10;5y/qi1CJGMI+QwV1CG0mpS9rsuinriWO3NV1FkOEXSV1h/cYbhv5liSptGg4NtTY0ram8lb8WAVF&#10;fzkf8zx8zr+NrR7mnA/7nVZqMh42HyACDeFf/Oc+6Dj/PU3h95t4gl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OecSsMAAADdAAAADwAAAAAAAAAAAAAAAACYAgAAZHJzL2Rv&#10;d25yZXYueG1sUEsFBgAAAAAEAAQA9QAAAIgDAAAAAA==&#10;" path="m105056,34949v-39520,,-71556,32036,-71556,71555l33500,418778v,39518,32036,71555,71556,71555l554650,490333r-1330,-1330l612234,489003r35096,35912l646692,524915r28036,28035l689020,567575r168,-164l744638,622860r,-84855l744659,538005r,-49002l783162,489003r,1330l791645,490333v39518,,71554,-32037,71554,-71555l863199,106504v,-39519,-32036,-71555,-71554,-71555l105056,34949xm87550,l809149,v48353,,87549,39197,87549,87549l896698,437733v,48352,-39196,87548,-87549,87548l783162,525281r,193562l589599,525281r-502049,c39198,525281,,486085,,437733l,87549c,39197,39198,,87550,xe" fillcolor="white [3212]" stroked="f" strokeweight="1pt">
                    <v:stroke joinstyle="miter"/>
                    <v:path arrowok="t" o:connecttype="custom" o:connectlocs="1377,458;439,1396;439,5490;1377,6429;7271,6429;7254,6411;8026,6411;8487,6882;8478,6882;8846,7250;9033,7441;9035,7439;9762,8166;9762,7054;9762,7054;9762,6411;10267,6411;10267,6429;10378,6429;11317,5490;11317,1396;10378,458;1148,0;10608,0;11756,1148;11756,5739;10608,6887;10267,6887;10267,9425;7730,6887;1148,6887;0,5739;0,1148;1148,0" o:connectangles="0,0,0,0,0,0,0,0,0,0,0,0,0,0,0,0,0,0,0,0,0,0,0,0,0,0,0,0,0,0,0,0,0,0"/>
                  </v:shape>
                  <v:roundrect id="Rectangle: Rounded Corners 256594" o:spid="_x0000_s2412" style="position:absolute;left:18939;top:33239;width:375;height:5713;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D5fMEA&#10;AADdAAAADwAAAGRycy9kb3ducmV2LnhtbERPzYrCMBC+L/gOYQRva2pBV6pRRFCEPdn1AcZmTIvN&#10;pDSxrfv0mwXB23x8v7PeDrYWHbW+cqxgNk1AEBdOV2wUXH4On0sQPiBrrB2Tgid52G5GH2vMtOv5&#10;TF0ejIgh7DNUUIbQZFL6oiSLfuoa4sjdXGsxRNgaqVvsY7itZZokC2mx4thQYkP7kop7/rAK/OVs&#10;loc+PZp+R2l++v3uan9VajIedisQgYbwFr/cJx3nzxdf8P9NPEF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Q+XzBAAAA3QAAAA8AAAAAAAAAAAAAAAAAmAIAAGRycy9kb3du&#10;cmV2LnhtbFBLBQYAAAAABAAEAPUAAACGAwAAAAA=&#10;" fillcolor="white [3212]" stroked="f" strokeweight="1pt">
                    <v:stroke joinstyle="miter"/>
                  </v:roundrect>
                  <v:roundrect id="Rectangle: Rounded Corners 256595" o:spid="_x0000_s2413" style="position:absolute;left:23239;top:35143;width:375;height:1905;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9tDsQA&#10;AADdAAAADwAAAGRycy9kb3ducmV2LnhtbESPQWvCQBCF70L/wzKF3nTTQEVSV5GCIvRk9AeM2ekm&#10;NDsbstsk9tc7B8HbDO/Ne9+st5Nv1UB9bAIbeF9koIirYBt2Bi7n/XwFKiZki21gMnCjCNvNy2yN&#10;hQ0jn2gok1MSwrFAA3VKXaF1rGryGBehIxbtJ/Qek6y907bHUcJ9q/MsW2qPDUtDjR191VT9ln/e&#10;QLyc3Go/5gc37igvj//fQxuvxry9TrtPUImm9DQ/ro9W8D+WgivfyAh6c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5PbQ7EAAAA3QAAAA8AAAAAAAAAAAAAAAAAmAIAAGRycy9k&#10;b3ducmV2LnhtbFBLBQYAAAAABAAEAPUAAACJAwAAAAA=&#10;" fillcolor="white [3212]" stroked="f" strokeweight="1pt">
                    <v:stroke joinstyle="miter"/>
                  </v:roundrect>
                  <v:roundrect id="Rectangle: Rounded Corners 256596" o:spid="_x0000_s2414" style="position:absolute;left:17034;top:36042;width:375;height:1904;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PIlcEA&#10;AADdAAAADwAAAGRycy9kb3ducmV2LnhtbERPzYrCMBC+L/gOYYS9ramFFa1GEUERPFl9gLEZ02Iz&#10;KU1su/v0ZmHB23x8v7PaDLYWHbW+cqxgOklAEBdOV2wUXC/7rzkIH5A11o5JwQ952KxHHyvMtOv5&#10;TF0ejIgh7DNUUIbQZFL6oiSLfuIa4sjdXWsxRNgaqVvsY7itZZokM2mx4thQYkO7kopH/rQK/PVs&#10;5vs+PZh+S2l+/D11tb8p9TketksQgYbwFv+7jzrO/54t4O+beIJc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EDyJXBAAAA3QAAAA8AAAAAAAAAAAAAAAAAmAIAAGRycy9kb3du&#10;cmV2LnhtbFBLBQYAAAAABAAEAPUAAACGAwAAAAA=&#10;" fillcolor="white [3212]" stroked="f" strokeweight="1pt">
                    <v:stroke joinstyle="miter"/>
                  </v:roundrect>
                  <v:roundrect id="Rectangle: Rounded Corners 256597" o:spid="_x0000_s2415" style="position:absolute;left:18938;top:36518;width:375;height:952;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D31cUA&#10;AADdAAAADwAAAGRycy9kb3ducmV2LnhtbESPQWvCQBCF7wX/wzJCb3VjoFZSV5GCIvRk6g8Ys9NN&#10;MDsbstsk9td3DgVvM7w3732z2U2+VQP1sQlsYLnIQBFXwTbsDFy+Di9rUDEhW2wDk4E7RdhtZ08b&#10;LGwY+UxDmZySEI4FGqhT6gqtY1WTx7gIHbFo36H3mGTtnbY9jhLuW51n2Up7bFgaauzoo6bqVv54&#10;A/FyduvDmB/duKe8PP1+Dm28GvM8n/bvoBJN6WH+vz5ZwX99E375RkbQ2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4PfVxQAAAN0AAAAPAAAAAAAAAAAAAAAAAJgCAABkcnMv&#10;ZG93bnJldi54bWxQSwUGAAAAAAQABAD1AAAAigMAAAAA&#10;" fillcolor="white [3212]" stroked="f" strokeweight="1pt">
                    <v:stroke joinstyle="miter"/>
                  </v:roundrect>
                  <v:roundrect id="Rectangle: Rounded Corners 256598" o:spid="_x0000_s2416" style="position:absolute;left:22038;top:34847;width:381;height:4300;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xSTsEA&#10;AADdAAAADwAAAGRycy9kb3ducmV2LnhtbERP24rCMBB9X/Afwgj7tqYWvFCNIoKL4JPVDxibMS02&#10;k9Jk27pfb4SFfZvDuc56O9hadNT6yrGC6SQBQVw4XbFRcL0cvpYgfEDWWDsmBU/ysN2MPtaYadfz&#10;mbo8GBFD2GeooAyhyaT0RUkW/cQ1xJG7u9ZiiLA1UrfYx3BbyzRJ5tJixbGhxIb2JRWP/Mcq8Nez&#10;WR769Nv0O0rz4++pq/1Nqc/xsFuBCDSEf/Gf+6jj/NliCu9v4gly8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qsUk7BAAAA3QAAAA8AAAAAAAAAAAAAAAAAmAIAAGRycy9kb3du&#10;cmV2LnhtbFBLBQYAAAAABAAEAPUAAACGAwAAAAA=&#10;" fillcolor="white [3212]" stroked="f" strokeweight="1pt">
                    <v:stroke joinstyle="miter"/>
                  </v:roundrect>
                  <v:roundrect id="Rectangle: Rounded Corners 256599" o:spid="_x0000_s2417" style="position:absolute;left:18939;top:34991;width:375;height:5713;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7MOcEA&#10;AADdAAAADwAAAGRycy9kb3ducmV2LnhtbERPzYrCMBC+C75DmAVvmm7BXalGEUERPNn1AcZmNi3b&#10;TEoT2+rTmwXB23x8v7PaDLYWHbW+cqzgc5aAIC6crtgouPzspwsQPiBrrB2Tgjt52KzHoxVm2vV8&#10;pi4PRsQQ9hkqKENoMil9UZJFP3MNceR+XWsxRNgaqVvsY7itZZokX9JixbGhxIZ2JRV/+c0q8Jez&#10;Wez79GD6LaX58XHqan9VavIxbJcgAg3hLX65jzrOn3+n8P9NPEG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p+zDnBAAAA3QAAAA8AAAAAAAAAAAAAAAAAmAIAAGRycy9kb3du&#10;cmV2LnhtbFBLBQYAAAAABAAEAPUAAACGAwAAAAA=&#10;" fillcolor="white [3212]" stroked="f" strokeweight="1pt">
                    <v:stroke joinstyle="miter"/>
                  </v:roundrect>
                  <v:roundrect id="Rectangle: Rounded Corners 256600" o:spid="_x0000_s2418" style="position:absolute;left:23239;top:36895;width:375;height:1905;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JposIA&#10;AADdAAAADwAAAGRycy9kb3ducmV2LnhtbERP24rCMBB9X9h/CLOwb2tqxQtdo4igCD5Z/YCxmU2L&#10;zaQ0se369WZhwbc5nOss14OtRUetrxwrGI8SEMSF0xUbBZfz7msBwgdkjbVjUvBLHtar97clZtr1&#10;fKIuD0bEEPYZKihDaDIpfVGSRT9yDXHkflxrMUTYGqlb7GO4rWWaJDNpseLYUGJD25KKW363Cvzl&#10;ZBa7Pt2bfkNpfngcu9pflfr8GDbfIAIN4SX+dx90nD+dT+Dvm3iCX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MmmiwgAAAN0AAAAPAAAAAAAAAAAAAAAAAJgCAABkcnMvZG93&#10;bnJldi54bWxQSwUGAAAAAAQABAD1AAAAhwMAAAAA&#10;" fillcolor="white [3212]" stroked="f" strokeweight="1pt">
                    <v:stroke joinstyle="miter"/>
                  </v:roundrect>
                  <v:roundrect id="Rectangle: Rounded Corners 256601" o:spid="_x0000_s2419" style="position:absolute;left:17034;top:37771;width:375;height:1904;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vx1sIA&#10;AADdAAAADwAAAGRycy9kb3ducmV2LnhtbERP24rCMBB9X9h/CLOwb2tq8UbXKCIogk9WP2BsZtNi&#10;MylNbLt+vVlY8G0O5zrL9WBr0VHrK8cKxqMEBHHhdMVGweW8+1qA8AFZY+2YFPySh/Xq/W2JmXY9&#10;n6jLgxExhH2GCsoQmkxKX5Rk0Y9cQxy5H9daDBG2RuoW+xhua5kmyUxarDg2lNjQtqTilt+tAn85&#10;mcWuT/em31CaHx7HrvZXpT4/hs03iEBDeIn/3Qcd50/nE/j7Jp4gV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2/HWwgAAAN0AAAAPAAAAAAAAAAAAAAAAAJgCAABkcnMvZG93&#10;bnJldi54bWxQSwUGAAAAAAQABAD1AAAAhwMAAAAA&#10;" fillcolor="white [3212]" stroked="f" strokeweight="1pt">
                    <v:stroke joinstyle="miter"/>
                  </v:roundrect>
                  <v:roundrect id="Rectangle: Rounded Corners 256602" o:spid="_x0000_s2420" style="position:absolute;left:18938;top:38247;width:375;height:952;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dUTcEA&#10;AADdAAAADwAAAGRycy9kb3ducmV2LnhtbERPzYrCMBC+L/gOYQRva2rBVapRRFCEPVl9gLEZ02Iz&#10;KU1sq0+/WVjY23x8v7PeDrYWHbW+cqxgNk1AEBdOV2wUXC+HzyUIH5A11o5JwYs8bDejjzVm2vV8&#10;pi4PRsQQ9hkqKENoMil9UZJFP3UNceTurrUYImyN1C32MdzWMk2SL2mx4thQYkP7kopH/rQK/PVs&#10;loc+PZp+R2l+en93tb8pNRkPuxWIQEP4F/+5TzrOny/m8PtNPEFuf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XVE3BAAAA3QAAAA8AAAAAAAAAAAAAAAAAmAIAAGRycy9kb3du&#10;cmV2LnhtbFBLBQYAAAAABAAEAPUAAACGAwAAAAA=&#10;" fillcolor="white [3212]" stroked="f" strokeweight="1pt">
                    <v:stroke joinstyle="miter"/>
                  </v:roundrect>
                  <v:roundrect id="Rectangle: Rounded Corners 256603" o:spid="_x0000_s2421" style="position:absolute;left:22038;top:36576;width:381;height:4300;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XKOsEA&#10;AADdAAAADwAAAGRycy9kb3ducmV2LnhtbERPzYrCMBC+L/gOYQRva2pBV6pRRFCEPdn1AcZmTIvN&#10;pDSxrfv0mwXB23x8v7PeDrYWHbW+cqxgNk1AEBdOV2wUXH4On0sQPiBrrB2Tgid52G5GH2vMtOv5&#10;TF0ejIgh7DNUUIbQZFL6oiSLfuoa4sjdXGsxRNgaqVvsY7itZZokC2mx4thQYkP7kop7/rAK/OVs&#10;loc+PZp+R2l++v3uan9VajIedisQgYbwFr/cJx3nz78W8P9NPEF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VFyjrBAAAA3QAAAA8AAAAAAAAAAAAAAAAAmAIAAGRycy9kb3du&#10;cmV2LnhtbFBLBQYAAAAABAAEAPUAAACGAwAAAAA=&#10;" fillcolor="white [3212]" stroked="f" strokeweight="1pt">
                    <v:stroke joinstyle="miter"/>
                  </v:roundrect>
                </v:group>
                <w10:wrap anchorx="page"/>
                <w10:anchorlock/>
              </v:group>
            </w:pict>
          </mc:Fallback>
        </mc:AlternateContent>
      </w:r>
    </w:p>
    <w:p w:rsidR="000D0CA1" w:rsidRDefault="000D0CA1" w:rsidP="000D0CA1">
      <w:pPr>
        <w:rPr>
          <w:rFonts w:ascii="Sakkal Majalla" w:hAnsi="Sakkal Majalla"/>
          <w:color w:val="002060"/>
          <w:sz w:val="34"/>
          <w:rtl/>
        </w:rPr>
      </w:pPr>
      <w:r>
        <w:rPr>
          <w:rFonts w:hint="cs"/>
          <w:rtl/>
        </w:rPr>
        <w:t>اذكر أمثلة عملية عن مساوئ التحفيز السلبي.</w:t>
      </w:r>
    </w:p>
    <w:p w:rsidR="000D0CA1" w:rsidRDefault="000D0CA1" w:rsidP="000D0CA1">
      <w:pPr>
        <w:rPr>
          <w:rFonts w:ascii="Sakkal Majalla" w:hAnsi="Sakkal Majalla"/>
          <w:color w:val="002060"/>
          <w:sz w:val="34"/>
          <w:rtl/>
        </w:rPr>
      </w:pPr>
      <w:r>
        <w:rPr>
          <w:noProof/>
        </w:rPr>
        <mc:AlternateContent>
          <mc:Choice Requires="wpg">
            <w:drawing>
              <wp:inline distT="0" distB="0" distL="0" distR="0" wp14:anchorId="65B0A4DA" wp14:editId="44B139C7">
                <wp:extent cx="5731510" cy="462280"/>
                <wp:effectExtent l="0" t="0" r="2540" b="0"/>
                <wp:docPr id="1577" name="Group 32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462280"/>
                          <a:chOff x="-1619" y="0"/>
                          <a:chExt cx="61055" cy="4927"/>
                        </a:xfrm>
                      </wpg:grpSpPr>
                      <wpg:grpSp>
                        <wpg:cNvPr id="1578" name="Group 256605"/>
                        <wpg:cNvGrpSpPr>
                          <a:grpSpLocks/>
                        </wpg:cNvGrpSpPr>
                        <wpg:grpSpPr bwMode="auto">
                          <a:xfrm>
                            <a:off x="-1619" y="0"/>
                            <a:ext cx="61055" cy="4927"/>
                            <a:chOff x="-1658" y="159"/>
                            <a:chExt cx="62550" cy="5058"/>
                          </a:xfrm>
                        </wpg:grpSpPr>
                        <wpg:grpSp>
                          <wpg:cNvPr id="1586" name="Group 256606"/>
                          <wpg:cNvGrpSpPr>
                            <a:grpSpLocks/>
                          </wpg:cNvGrpSpPr>
                          <wpg:grpSpPr bwMode="auto">
                            <a:xfrm>
                              <a:off x="44009" y="159"/>
                              <a:ext cx="16882" cy="5058"/>
                              <a:chOff x="35684" y="223"/>
                              <a:chExt cx="24628" cy="7110"/>
                            </a:xfrm>
                          </wpg:grpSpPr>
                          <wps:wsp>
                            <wps:cNvPr id="1587"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35684" y="223"/>
                                <a:ext cx="24629" cy="7110"/>
                              </a:xfrm>
                              <a:prstGeom prst="roundRect">
                                <a:avLst>
                                  <a:gd name="adj" fmla="val 50000"/>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FC7E58" w:rsidRPr="00BB0D09" w:rsidRDefault="00FC7E58" w:rsidP="000D0CA1">
                                  <w:pPr>
                                    <w:pStyle w:val="NoSpacing"/>
                                    <w:rPr>
                                      <w:b/>
                                      <w:color w:val="FFFFFF" w:themeColor="background1"/>
                                    </w:rPr>
                                  </w:pPr>
                                  <w:r>
                                    <w:rPr>
                                      <w:rFonts w:hint="cs"/>
                                      <w:rtl/>
                                      <w:lang w:bidi="ar-SY"/>
                                    </w:rPr>
                                    <w:t xml:space="preserve">       </w:t>
                                  </w:r>
                                  <w:r w:rsidRPr="00BB0D09">
                                    <w:rPr>
                                      <w:rFonts w:hint="cs"/>
                                      <w:color w:val="FFFFFF" w:themeColor="background1"/>
                                      <w:rtl/>
                                      <w:lang w:bidi="ar-SY"/>
                                    </w:rPr>
                                    <w:t>عزيزي المدرّب:</w:t>
                                  </w:r>
                                </w:p>
                              </w:txbxContent>
                            </wps:txbx>
                            <wps:bodyPr rot="0" vert="horz" wrap="square" lIns="91440" tIns="0" rIns="91440" bIns="45720" anchor="ctr" anchorCtr="0" upright="1">
                              <a:noAutofit/>
                            </wps:bodyPr>
                          </wps:wsp>
                          <wps:wsp>
                            <wps:cNvPr id="1592"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53438" y="734"/>
                                <a:ext cx="5715" cy="5715"/>
                              </a:xfrm>
                              <a:prstGeom prst="ellipse">
                                <a:avLst/>
                              </a:prstGeom>
                              <a:solidFill>
                                <a:schemeClr val="tx1">
                                  <a:lumMod val="85000"/>
                                  <a:lumOff val="15000"/>
                                </a:schemeClr>
                              </a:solidFill>
                              <a:ln>
                                <a:noFill/>
                              </a:ln>
                              <a:effectLst>
                                <a:outerShdw dist="38100" dir="5400000" algn="t"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599" name="Rectangle 256609"/>
                          <wps:cNvSpPr>
                            <a:spLocks noChangeArrowheads="1"/>
                          </wps:cNvSpPr>
                          <wps:spPr bwMode="auto">
                            <a:xfrm>
                              <a:off x="-1658" y="4929"/>
                              <a:ext cx="50526" cy="288"/>
                            </a:xfrm>
                            <a:prstGeom prst="rect">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1602" name="Google Shape;333;p20"/>
                        <wpg:cNvGrpSpPr>
                          <a:grpSpLocks/>
                        </wpg:cNvGrpSpPr>
                        <wpg:grpSpPr bwMode="auto">
                          <a:xfrm>
                            <a:off x="55626" y="1238"/>
                            <a:ext cx="2443" cy="2444"/>
                            <a:chOff x="0" y="0"/>
                            <a:chExt cx="354364" cy="354745"/>
                          </a:xfrm>
                        </wpg:grpSpPr>
                        <wps:wsp>
                          <wps:cNvPr id="1676" name="Google Shape;334;p20"/>
                          <wps:cNvSpPr>
                            <a:spLocks/>
                          </wps:cNvSpPr>
                          <wps:spPr bwMode="auto">
                            <a:xfrm>
                              <a:off x="0" y="155108"/>
                              <a:ext cx="132667" cy="199288"/>
                            </a:xfrm>
                            <a:custGeom>
                              <a:avLst/>
                              <a:gdLst>
                                <a:gd name="T0" fmla="*/ 2239 w 4168"/>
                                <a:gd name="T1" fmla="*/ 343 h 6261"/>
                                <a:gd name="T2" fmla="*/ 3811 w 4168"/>
                                <a:gd name="T3" fmla="*/ 3414 h 6261"/>
                                <a:gd name="T4" fmla="*/ 2775 w 4168"/>
                                <a:gd name="T5" fmla="*/ 3831 h 6261"/>
                                <a:gd name="T6" fmla="*/ 2775 w 4168"/>
                                <a:gd name="T7" fmla="*/ 3462 h 6261"/>
                                <a:gd name="T8" fmla="*/ 3096 w 4168"/>
                                <a:gd name="T9" fmla="*/ 1712 h 6261"/>
                                <a:gd name="T10" fmla="*/ 1632 w 4168"/>
                                <a:gd name="T11" fmla="*/ 1271 h 6261"/>
                                <a:gd name="T12" fmla="*/ 1286 w 4168"/>
                                <a:gd name="T13" fmla="*/ 1843 h 6261"/>
                                <a:gd name="T14" fmla="*/ 1513 w 4168"/>
                                <a:gd name="T15" fmla="*/ 1843 h 6261"/>
                                <a:gd name="T16" fmla="*/ 2882 w 4168"/>
                                <a:gd name="T17" fmla="*/ 1950 h 6261"/>
                                <a:gd name="T18" fmla="*/ 2084 w 4168"/>
                                <a:gd name="T19" fmla="*/ 3319 h 6261"/>
                                <a:gd name="T20" fmla="*/ 870 w 4168"/>
                                <a:gd name="T21" fmla="*/ 2093 h 6261"/>
                                <a:gd name="T22" fmla="*/ 1405 w 4168"/>
                                <a:gd name="T23" fmla="*/ 3462 h 6261"/>
                                <a:gd name="T24" fmla="*/ 1405 w 4168"/>
                                <a:gd name="T25" fmla="*/ 3831 h 6261"/>
                                <a:gd name="T26" fmla="*/ 393 w 4168"/>
                                <a:gd name="T27" fmla="*/ 3414 h 6261"/>
                                <a:gd name="T28" fmla="*/ 1965 w 4168"/>
                                <a:gd name="T29" fmla="*/ 343 h 6261"/>
                                <a:gd name="T30" fmla="*/ 2429 w 4168"/>
                                <a:gd name="T31" fmla="*/ 3581 h 6261"/>
                                <a:gd name="T32" fmla="*/ 2715 w 4168"/>
                                <a:gd name="T33" fmla="*/ 4236 h 6261"/>
                                <a:gd name="T34" fmla="*/ 2072 w 4168"/>
                                <a:gd name="T35" fmla="*/ 4712 h 6261"/>
                                <a:gd name="T36" fmla="*/ 1429 w 4168"/>
                                <a:gd name="T37" fmla="*/ 4236 h 6261"/>
                                <a:gd name="T38" fmla="*/ 1715 w 4168"/>
                                <a:gd name="T39" fmla="*/ 3581 h 6261"/>
                                <a:gd name="T40" fmla="*/ 2429 w 4168"/>
                                <a:gd name="T41" fmla="*/ 3581 h 6261"/>
                                <a:gd name="T42" fmla="*/ 1906 w 4168"/>
                                <a:gd name="T43" fmla="*/ 9 h 6261"/>
                                <a:gd name="T44" fmla="*/ 60 w 4168"/>
                                <a:gd name="T45" fmla="*/ 3295 h 6261"/>
                                <a:gd name="T46" fmla="*/ 1036 w 4168"/>
                                <a:gd name="T47" fmla="*/ 4093 h 6261"/>
                                <a:gd name="T48" fmla="*/ 1 w 4168"/>
                                <a:gd name="T49" fmla="*/ 5022 h 6261"/>
                                <a:gd name="T50" fmla="*/ 167 w 4168"/>
                                <a:gd name="T51" fmla="*/ 6260 h 6261"/>
                                <a:gd name="T52" fmla="*/ 334 w 4168"/>
                                <a:gd name="T53" fmla="*/ 5022 h 6261"/>
                                <a:gd name="T54" fmla="*/ 1048 w 4168"/>
                                <a:gd name="T55" fmla="*/ 4450 h 6261"/>
                                <a:gd name="T56" fmla="*/ 3132 w 4168"/>
                                <a:gd name="T57" fmla="*/ 4450 h 6261"/>
                                <a:gd name="T58" fmla="*/ 3846 w 4168"/>
                                <a:gd name="T59" fmla="*/ 5022 h 6261"/>
                                <a:gd name="T60" fmla="*/ 4013 w 4168"/>
                                <a:gd name="T61" fmla="*/ 6260 h 6261"/>
                                <a:gd name="T62" fmla="*/ 4168 w 4168"/>
                                <a:gd name="T63" fmla="*/ 5022 h 6261"/>
                                <a:gd name="T64" fmla="*/ 3120 w 4168"/>
                                <a:gd name="T65" fmla="*/ 4093 h 6261"/>
                                <a:gd name="T66" fmla="*/ 4084 w 4168"/>
                                <a:gd name="T67" fmla="*/ 3295 h 6261"/>
                                <a:gd name="T68" fmla="*/ 2239 w 4168"/>
                                <a:gd name="T69" fmla="*/ 9 h 62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4168" h="6261" extrusionOk="0">
                                  <a:moveTo>
                                    <a:pt x="2102" y="325"/>
                                  </a:moveTo>
                                  <a:cubicBezTo>
                                    <a:pt x="2147" y="325"/>
                                    <a:pt x="2191" y="331"/>
                                    <a:pt x="2239" y="343"/>
                                  </a:cubicBezTo>
                                  <a:cubicBezTo>
                                    <a:pt x="2953" y="402"/>
                                    <a:pt x="3501" y="1021"/>
                                    <a:pt x="3501" y="1748"/>
                                  </a:cubicBezTo>
                                  <a:cubicBezTo>
                                    <a:pt x="3501" y="2438"/>
                                    <a:pt x="3668" y="3081"/>
                                    <a:pt x="3811" y="3414"/>
                                  </a:cubicBezTo>
                                  <a:lnTo>
                                    <a:pt x="3811" y="3438"/>
                                  </a:lnTo>
                                  <a:cubicBezTo>
                                    <a:pt x="3632" y="3534"/>
                                    <a:pt x="3310" y="3736"/>
                                    <a:pt x="2775" y="3831"/>
                                  </a:cubicBezTo>
                                  <a:lnTo>
                                    <a:pt x="2775" y="3795"/>
                                  </a:lnTo>
                                  <a:lnTo>
                                    <a:pt x="2775" y="3462"/>
                                  </a:lnTo>
                                  <a:cubicBezTo>
                                    <a:pt x="2977" y="3343"/>
                                    <a:pt x="3156" y="3164"/>
                                    <a:pt x="3299" y="2938"/>
                                  </a:cubicBezTo>
                                  <a:cubicBezTo>
                                    <a:pt x="3513" y="2545"/>
                                    <a:pt x="3441" y="2021"/>
                                    <a:pt x="3096" y="1712"/>
                                  </a:cubicBezTo>
                                  <a:cubicBezTo>
                                    <a:pt x="2858" y="1486"/>
                                    <a:pt x="2429" y="1236"/>
                                    <a:pt x="1751" y="1236"/>
                                  </a:cubicBezTo>
                                  <a:cubicBezTo>
                                    <a:pt x="1703" y="1236"/>
                                    <a:pt x="1656" y="1248"/>
                                    <a:pt x="1632" y="1271"/>
                                  </a:cubicBezTo>
                                  <a:lnTo>
                                    <a:pt x="1286" y="1617"/>
                                  </a:lnTo>
                                  <a:cubicBezTo>
                                    <a:pt x="1227" y="1676"/>
                                    <a:pt x="1227" y="1783"/>
                                    <a:pt x="1286" y="1843"/>
                                  </a:cubicBezTo>
                                  <a:cubicBezTo>
                                    <a:pt x="1316" y="1873"/>
                                    <a:pt x="1358" y="1887"/>
                                    <a:pt x="1400" y="1887"/>
                                  </a:cubicBezTo>
                                  <a:cubicBezTo>
                                    <a:pt x="1441" y="1887"/>
                                    <a:pt x="1483" y="1873"/>
                                    <a:pt x="1513" y="1843"/>
                                  </a:cubicBezTo>
                                  <a:lnTo>
                                    <a:pt x="1810" y="1545"/>
                                  </a:lnTo>
                                  <a:cubicBezTo>
                                    <a:pt x="2239" y="1557"/>
                                    <a:pt x="2596" y="1688"/>
                                    <a:pt x="2882" y="1950"/>
                                  </a:cubicBezTo>
                                  <a:cubicBezTo>
                                    <a:pt x="3120" y="2152"/>
                                    <a:pt x="3156" y="2510"/>
                                    <a:pt x="3013" y="2783"/>
                                  </a:cubicBezTo>
                                  <a:cubicBezTo>
                                    <a:pt x="2822" y="3105"/>
                                    <a:pt x="2477" y="3319"/>
                                    <a:pt x="2084" y="3319"/>
                                  </a:cubicBezTo>
                                  <a:cubicBezTo>
                                    <a:pt x="1513" y="3319"/>
                                    <a:pt x="1036" y="2843"/>
                                    <a:pt x="1036" y="2260"/>
                                  </a:cubicBezTo>
                                  <a:cubicBezTo>
                                    <a:pt x="1036" y="2164"/>
                                    <a:pt x="953" y="2093"/>
                                    <a:pt x="870" y="2093"/>
                                  </a:cubicBezTo>
                                  <a:cubicBezTo>
                                    <a:pt x="774" y="2093"/>
                                    <a:pt x="703" y="2164"/>
                                    <a:pt x="703" y="2260"/>
                                  </a:cubicBezTo>
                                  <a:cubicBezTo>
                                    <a:pt x="703" y="2760"/>
                                    <a:pt x="989" y="3224"/>
                                    <a:pt x="1405" y="3462"/>
                                  </a:cubicBezTo>
                                  <a:lnTo>
                                    <a:pt x="1405" y="3795"/>
                                  </a:lnTo>
                                  <a:lnTo>
                                    <a:pt x="1405" y="3831"/>
                                  </a:lnTo>
                                  <a:cubicBezTo>
                                    <a:pt x="858" y="3712"/>
                                    <a:pt x="524" y="3534"/>
                                    <a:pt x="393" y="3438"/>
                                  </a:cubicBezTo>
                                  <a:cubicBezTo>
                                    <a:pt x="393" y="3438"/>
                                    <a:pt x="382" y="3438"/>
                                    <a:pt x="393" y="3414"/>
                                  </a:cubicBezTo>
                                  <a:cubicBezTo>
                                    <a:pt x="524" y="3081"/>
                                    <a:pt x="691" y="2438"/>
                                    <a:pt x="703" y="1748"/>
                                  </a:cubicBezTo>
                                  <a:cubicBezTo>
                                    <a:pt x="703" y="1021"/>
                                    <a:pt x="1275" y="402"/>
                                    <a:pt x="1965" y="343"/>
                                  </a:cubicBezTo>
                                  <a:cubicBezTo>
                                    <a:pt x="2013" y="331"/>
                                    <a:pt x="2057" y="325"/>
                                    <a:pt x="2102" y="325"/>
                                  </a:cubicBezTo>
                                  <a:close/>
                                  <a:moveTo>
                                    <a:pt x="2429" y="3581"/>
                                  </a:moveTo>
                                  <a:lnTo>
                                    <a:pt x="2429" y="3772"/>
                                  </a:lnTo>
                                  <a:cubicBezTo>
                                    <a:pt x="2429" y="3974"/>
                                    <a:pt x="2537" y="4153"/>
                                    <a:pt x="2715" y="4236"/>
                                  </a:cubicBezTo>
                                  <a:lnTo>
                                    <a:pt x="2822" y="4296"/>
                                  </a:lnTo>
                                  <a:cubicBezTo>
                                    <a:pt x="2668" y="4546"/>
                                    <a:pt x="2382" y="4712"/>
                                    <a:pt x="2072" y="4712"/>
                                  </a:cubicBezTo>
                                  <a:cubicBezTo>
                                    <a:pt x="1775" y="4712"/>
                                    <a:pt x="1489" y="4546"/>
                                    <a:pt x="1334" y="4296"/>
                                  </a:cubicBezTo>
                                  <a:lnTo>
                                    <a:pt x="1429" y="4236"/>
                                  </a:lnTo>
                                  <a:cubicBezTo>
                                    <a:pt x="1608" y="4153"/>
                                    <a:pt x="1715" y="3974"/>
                                    <a:pt x="1715" y="3772"/>
                                  </a:cubicBezTo>
                                  <a:lnTo>
                                    <a:pt x="1715" y="3581"/>
                                  </a:lnTo>
                                  <a:cubicBezTo>
                                    <a:pt x="1834" y="3617"/>
                                    <a:pt x="1953" y="3629"/>
                                    <a:pt x="2072" y="3629"/>
                                  </a:cubicBezTo>
                                  <a:cubicBezTo>
                                    <a:pt x="2191" y="3629"/>
                                    <a:pt x="2310" y="3617"/>
                                    <a:pt x="2429" y="3581"/>
                                  </a:cubicBezTo>
                                  <a:close/>
                                  <a:moveTo>
                                    <a:pt x="2072" y="0"/>
                                  </a:moveTo>
                                  <a:cubicBezTo>
                                    <a:pt x="2016" y="0"/>
                                    <a:pt x="1959" y="3"/>
                                    <a:pt x="1906" y="9"/>
                                  </a:cubicBezTo>
                                  <a:cubicBezTo>
                                    <a:pt x="1036" y="81"/>
                                    <a:pt x="346" y="855"/>
                                    <a:pt x="346" y="1748"/>
                                  </a:cubicBezTo>
                                  <a:cubicBezTo>
                                    <a:pt x="346" y="2391"/>
                                    <a:pt x="203" y="2986"/>
                                    <a:pt x="60" y="3295"/>
                                  </a:cubicBezTo>
                                  <a:cubicBezTo>
                                    <a:pt x="1" y="3450"/>
                                    <a:pt x="48" y="3617"/>
                                    <a:pt x="179" y="3700"/>
                                  </a:cubicBezTo>
                                  <a:cubicBezTo>
                                    <a:pt x="322" y="3795"/>
                                    <a:pt x="584" y="3950"/>
                                    <a:pt x="1036" y="4093"/>
                                  </a:cubicBezTo>
                                  <a:lnTo>
                                    <a:pt x="382" y="4415"/>
                                  </a:lnTo>
                                  <a:cubicBezTo>
                                    <a:pt x="143" y="4534"/>
                                    <a:pt x="1" y="4772"/>
                                    <a:pt x="1" y="5022"/>
                                  </a:cubicBezTo>
                                  <a:lnTo>
                                    <a:pt x="1" y="6093"/>
                                  </a:lnTo>
                                  <a:cubicBezTo>
                                    <a:pt x="1" y="6189"/>
                                    <a:pt x="84" y="6260"/>
                                    <a:pt x="167" y="6260"/>
                                  </a:cubicBezTo>
                                  <a:cubicBezTo>
                                    <a:pt x="262" y="6260"/>
                                    <a:pt x="334" y="6189"/>
                                    <a:pt x="334" y="6093"/>
                                  </a:cubicBezTo>
                                  <a:lnTo>
                                    <a:pt x="334" y="5022"/>
                                  </a:lnTo>
                                  <a:cubicBezTo>
                                    <a:pt x="334" y="4891"/>
                                    <a:pt x="405" y="4772"/>
                                    <a:pt x="524" y="4700"/>
                                  </a:cubicBezTo>
                                  <a:lnTo>
                                    <a:pt x="1048" y="4450"/>
                                  </a:lnTo>
                                  <a:cubicBezTo>
                                    <a:pt x="1275" y="4807"/>
                                    <a:pt x="1656" y="5046"/>
                                    <a:pt x="2084" y="5046"/>
                                  </a:cubicBezTo>
                                  <a:cubicBezTo>
                                    <a:pt x="2525" y="5046"/>
                                    <a:pt x="2906" y="4819"/>
                                    <a:pt x="3132" y="4450"/>
                                  </a:cubicBezTo>
                                  <a:lnTo>
                                    <a:pt x="3656" y="4700"/>
                                  </a:lnTo>
                                  <a:cubicBezTo>
                                    <a:pt x="3775" y="4760"/>
                                    <a:pt x="3846" y="4879"/>
                                    <a:pt x="3846" y="5022"/>
                                  </a:cubicBezTo>
                                  <a:lnTo>
                                    <a:pt x="3846" y="6093"/>
                                  </a:lnTo>
                                  <a:cubicBezTo>
                                    <a:pt x="3846" y="6189"/>
                                    <a:pt x="3918" y="6260"/>
                                    <a:pt x="4013" y="6260"/>
                                  </a:cubicBezTo>
                                  <a:cubicBezTo>
                                    <a:pt x="4096" y="6260"/>
                                    <a:pt x="4168" y="6189"/>
                                    <a:pt x="4168" y="6093"/>
                                  </a:cubicBezTo>
                                  <a:lnTo>
                                    <a:pt x="4168" y="5022"/>
                                  </a:lnTo>
                                  <a:cubicBezTo>
                                    <a:pt x="4156" y="4772"/>
                                    <a:pt x="4013" y="4534"/>
                                    <a:pt x="3775" y="4415"/>
                                  </a:cubicBezTo>
                                  <a:lnTo>
                                    <a:pt x="3120" y="4093"/>
                                  </a:lnTo>
                                  <a:cubicBezTo>
                                    <a:pt x="3549" y="3974"/>
                                    <a:pt x="3834" y="3807"/>
                                    <a:pt x="3965" y="3700"/>
                                  </a:cubicBezTo>
                                  <a:cubicBezTo>
                                    <a:pt x="4096" y="3617"/>
                                    <a:pt x="4144" y="3450"/>
                                    <a:pt x="4084" y="3295"/>
                                  </a:cubicBezTo>
                                  <a:cubicBezTo>
                                    <a:pt x="3953" y="2986"/>
                                    <a:pt x="3799" y="2391"/>
                                    <a:pt x="3799" y="1748"/>
                                  </a:cubicBezTo>
                                  <a:cubicBezTo>
                                    <a:pt x="3799" y="855"/>
                                    <a:pt x="3096" y="81"/>
                                    <a:pt x="2239" y="9"/>
                                  </a:cubicBezTo>
                                  <a:cubicBezTo>
                                    <a:pt x="2185" y="3"/>
                                    <a:pt x="2129" y="0"/>
                                    <a:pt x="2072"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77" name="Google Shape;335;p20"/>
                          <wps:cNvSpPr>
                            <a:spLocks/>
                          </wps:cNvSpPr>
                          <wps:spPr bwMode="auto">
                            <a:xfrm>
                              <a:off x="21995" y="321769"/>
                              <a:ext cx="10249" cy="32626"/>
                            </a:xfrm>
                            <a:custGeom>
                              <a:avLst/>
                              <a:gdLst>
                                <a:gd name="T0" fmla="*/ 167 w 322"/>
                                <a:gd name="T1" fmla="*/ 0 h 1025"/>
                                <a:gd name="T2" fmla="*/ 0 w 322"/>
                                <a:gd name="T3" fmla="*/ 167 h 1025"/>
                                <a:gd name="T4" fmla="*/ 0 w 322"/>
                                <a:gd name="T5" fmla="*/ 857 h 1025"/>
                                <a:gd name="T6" fmla="*/ 167 w 322"/>
                                <a:gd name="T7" fmla="*/ 1024 h 1025"/>
                                <a:gd name="T8" fmla="*/ 322 w 322"/>
                                <a:gd name="T9" fmla="*/ 857 h 1025"/>
                                <a:gd name="T10" fmla="*/ 322 w 322"/>
                                <a:gd name="T11" fmla="*/ 167 h 1025"/>
                                <a:gd name="T12" fmla="*/ 167 w 322"/>
                                <a:gd name="T13" fmla="*/ 0 h 1025"/>
                              </a:gdLst>
                              <a:ahLst/>
                              <a:cxnLst>
                                <a:cxn ang="0">
                                  <a:pos x="T0" y="T1"/>
                                </a:cxn>
                                <a:cxn ang="0">
                                  <a:pos x="T2" y="T3"/>
                                </a:cxn>
                                <a:cxn ang="0">
                                  <a:pos x="T4" y="T5"/>
                                </a:cxn>
                                <a:cxn ang="0">
                                  <a:pos x="T6" y="T7"/>
                                </a:cxn>
                                <a:cxn ang="0">
                                  <a:pos x="T8" y="T9"/>
                                </a:cxn>
                                <a:cxn ang="0">
                                  <a:pos x="T10" y="T11"/>
                                </a:cxn>
                                <a:cxn ang="0">
                                  <a:pos x="T12" y="T13"/>
                                </a:cxn>
                              </a:cxnLst>
                              <a:rect l="0" t="0" r="r" b="b"/>
                              <a:pathLst>
                                <a:path w="322" h="1025" extrusionOk="0">
                                  <a:moveTo>
                                    <a:pt x="167" y="0"/>
                                  </a:moveTo>
                                  <a:cubicBezTo>
                                    <a:pt x="72" y="0"/>
                                    <a:pt x="0" y="72"/>
                                    <a:pt x="0" y="167"/>
                                  </a:cubicBezTo>
                                  <a:lnTo>
                                    <a:pt x="0" y="857"/>
                                  </a:lnTo>
                                  <a:cubicBezTo>
                                    <a:pt x="0" y="953"/>
                                    <a:pt x="72" y="1024"/>
                                    <a:pt x="167" y="1024"/>
                                  </a:cubicBezTo>
                                  <a:cubicBezTo>
                                    <a:pt x="250" y="1024"/>
                                    <a:pt x="322" y="953"/>
                                    <a:pt x="322" y="857"/>
                                  </a:cubicBezTo>
                                  <a:lnTo>
                                    <a:pt x="322" y="167"/>
                                  </a:lnTo>
                                  <a:cubicBezTo>
                                    <a:pt x="322" y="72"/>
                                    <a:pt x="250" y="0"/>
                                    <a:pt x="167"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78" name="Google Shape;336;p20"/>
                          <wps:cNvSpPr>
                            <a:spLocks/>
                          </wps:cNvSpPr>
                          <wps:spPr bwMode="auto">
                            <a:xfrm>
                              <a:off x="99660" y="321769"/>
                              <a:ext cx="10281" cy="32626"/>
                            </a:xfrm>
                            <a:custGeom>
                              <a:avLst/>
                              <a:gdLst>
                                <a:gd name="T0" fmla="*/ 168 w 323"/>
                                <a:gd name="T1" fmla="*/ 0 h 1025"/>
                                <a:gd name="T2" fmla="*/ 1 w 323"/>
                                <a:gd name="T3" fmla="*/ 167 h 1025"/>
                                <a:gd name="T4" fmla="*/ 1 w 323"/>
                                <a:gd name="T5" fmla="*/ 857 h 1025"/>
                                <a:gd name="T6" fmla="*/ 168 w 323"/>
                                <a:gd name="T7" fmla="*/ 1024 h 1025"/>
                                <a:gd name="T8" fmla="*/ 322 w 323"/>
                                <a:gd name="T9" fmla="*/ 857 h 1025"/>
                                <a:gd name="T10" fmla="*/ 322 w 323"/>
                                <a:gd name="T11" fmla="*/ 167 h 1025"/>
                                <a:gd name="T12" fmla="*/ 168 w 323"/>
                                <a:gd name="T13" fmla="*/ 0 h 1025"/>
                              </a:gdLst>
                              <a:ahLst/>
                              <a:cxnLst>
                                <a:cxn ang="0">
                                  <a:pos x="T0" y="T1"/>
                                </a:cxn>
                                <a:cxn ang="0">
                                  <a:pos x="T2" y="T3"/>
                                </a:cxn>
                                <a:cxn ang="0">
                                  <a:pos x="T4" y="T5"/>
                                </a:cxn>
                                <a:cxn ang="0">
                                  <a:pos x="T6" y="T7"/>
                                </a:cxn>
                                <a:cxn ang="0">
                                  <a:pos x="T8" y="T9"/>
                                </a:cxn>
                                <a:cxn ang="0">
                                  <a:pos x="T10" y="T11"/>
                                </a:cxn>
                                <a:cxn ang="0">
                                  <a:pos x="T12" y="T13"/>
                                </a:cxn>
                              </a:cxnLst>
                              <a:rect l="0" t="0" r="r" b="b"/>
                              <a:pathLst>
                                <a:path w="323" h="1025" extrusionOk="0">
                                  <a:moveTo>
                                    <a:pt x="168" y="0"/>
                                  </a:moveTo>
                                  <a:cubicBezTo>
                                    <a:pt x="72" y="0"/>
                                    <a:pt x="1" y="72"/>
                                    <a:pt x="1" y="167"/>
                                  </a:cubicBezTo>
                                  <a:lnTo>
                                    <a:pt x="1" y="857"/>
                                  </a:lnTo>
                                  <a:cubicBezTo>
                                    <a:pt x="1" y="953"/>
                                    <a:pt x="72" y="1024"/>
                                    <a:pt x="168" y="1024"/>
                                  </a:cubicBezTo>
                                  <a:cubicBezTo>
                                    <a:pt x="251" y="1024"/>
                                    <a:pt x="322" y="953"/>
                                    <a:pt x="322" y="857"/>
                                  </a:cubicBezTo>
                                  <a:lnTo>
                                    <a:pt x="322" y="167"/>
                                  </a:lnTo>
                                  <a:cubicBezTo>
                                    <a:pt x="322" y="72"/>
                                    <a:pt x="251" y="0"/>
                                    <a:pt x="168"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79" name="Google Shape;337;p20"/>
                          <wps:cNvSpPr>
                            <a:spLocks/>
                          </wps:cNvSpPr>
                          <wps:spPr bwMode="auto">
                            <a:xfrm>
                              <a:off x="254672" y="193081"/>
                              <a:ext cx="55734" cy="18430"/>
                            </a:xfrm>
                            <a:custGeom>
                              <a:avLst/>
                              <a:gdLst>
                                <a:gd name="T0" fmla="*/ 649 w 1751"/>
                                <a:gd name="T1" fmla="*/ 0 h 579"/>
                                <a:gd name="T2" fmla="*/ 132 w 1751"/>
                                <a:gd name="T3" fmla="*/ 55 h 579"/>
                                <a:gd name="T4" fmla="*/ 1 w 1751"/>
                                <a:gd name="T5" fmla="*/ 221 h 579"/>
                                <a:gd name="T6" fmla="*/ 1 w 1751"/>
                                <a:gd name="T7" fmla="*/ 400 h 579"/>
                                <a:gd name="T8" fmla="*/ 155 w 1751"/>
                                <a:gd name="T9" fmla="*/ 555 h 579"/>
                                <a:gd name="T10" fmla="*/ 322 w 1751"/>
                                <a:gd name="T11" fmla="*/ 400 h 579"/>
                                <a:gd name="T12" fmla="*/ 322 w 1751"/>
                                <a:gd name="T13" fmla="*/ 364 h 579"/>
                                <a:gd name="T14" fmla="*/ 636 w 1751"/>
                                <a:gd name="T15" fmla="*/ 342 h 579"/>
                                <a:gd name="T16" fmla="*/ 1132 w 1751"/>
                                <a:gd name="T17" fmla="*/ 412 h 579"/>
                                <a:gd name="T18" fmla="*/ 1465 w 1751"/>
                                <a:gd name="T19" fmla="*/ 543 h 579"/>
                                <a:gd name="T20" fmla="*/ 1560 w 1751"/>
                                <a:gd name="T21" fmla="*/ 578 h 579"/>
                                <a:gd name="T22" fmla="*/ 1691 w 1751"/>
                                <a:gd name="T23" fmla="*/ 495 h 579"/>
                                <a:gd name="T24" fmla="*/ 1644 w 1751"/>
                                <a:gd name="T25" fmla="*/ 245 h 579"/>
                                <a:gd name="T26" fmla="*/ 649 w 1751"/>
                                <a:gd name="T27" fmla="*/ 0 h 5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751" h="579" extrusionOk="0">
                                  <a:moveTo>
                                    <a:pt x="649" y="0"/>
                                  </a:moveTo>
                                  <a:cubicBezTo>
                                    <a:pt x="492" y="0"/>
                                    <a:pt x="319" y="16"/>
                                    <a:pt x="132" y="55"/>
                                  </a:cubicBezTo>
                                  <a:cubicBezTo>
                                    <a:pt x="60" y="66"/>
                                    <a:pt x="1" y="138"/>
                                    <a:pt x="1" y="221"/>
                                  </a:cubicBezTo>
                                  <a:lnTo>
                                    <a:pt x="1" y="400"/>
                                  </a:lnTo>
                                  <a:cubicBezTo>
                                    <a:pt x="1" y="483"/>
                                    <a:pt x="72" y="555"/>
                                    <a:pt x="155" y="555"/>
                                  </a:cubicBezTo>
                                  <a:cubicBezTo>
                                    <a:pt x="251" y="555"/>
                                    <a:pt x="322" y="483"/>
                                    <a:pt x="322" y="400"/>
                                  </a:cubicBezTo>
                                  <a:lnTo>
                                    <a:pt x="322" y="364"/>
                                  </a:lnTo>
                                  <a:cubicBezTo>
                                    <a:pt x="434" y="349"/>
                                    <a:pt x="539" y="342"/>
                                    <a:pt x="636" y="342"/>
                                  </a:cubicBezTo>
                                  <a:cubicBezTo>
                                    <a:pt x="841" y="342"/>
                                    <a:pt x="1011" y="371"/>
                                    <a:pt x="1132" y="412"/>
                                  </a:cubicBezTo>
                                  <a:cubicBezTo>
                                    <a:pt x="1334" y="471"/>
                                    <a:pt x="1453" y="543"/>
                                    <a:pt x="1465" y="543"/>
                                  </a:cubicBezTo>
                                  <a:cubicBezTo>
                                    <a:pt x="1501" y="555"/>
                                    <a:pt x="1525" y="578"/>
                                    <a:pt x="1560" y="578"/>
                                  </a:cubicBezTo>
                                  <a:cubicBezTo>
                                    <a:pt x="1620" y="578"/>
                                    <a:pt x="1667" y="543"/>
                                    <a:pt x="1691" y="495"/>
                                  </a:cubicBezTo>
                                  <a:cubicBezTo>
                                    <a:pt x="1751" y="400"/>
                                    <a:pt x="1727" y="293"/>
                                    <a:pt x="1644" y="245"/>
                                  </a:cubicBezTo>
                                  <a:cubicBezTo>
                                    <a:pt x="1625" y="236"/>
                                    <a:pt x="1259" y="0"/>
                                    <a:pt x="649"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80" name="Google Shape;338;p20"/>
                          <wps:cNvSpPr>
                            <a:spLocks/>
                          </wps:cNvSpPr>
                          <wps:spPr bwMode="auto">
                            <a:xfrm>
                              <a:off x="210333" y="161060"/>
                              <a:ext cx="144031" cy="192953"/>
                            </a:xfrm>
                            <a:custGeom>
                              <a:avLst/>
                              <a:gdLst>
                                <a:gd name="T0" fmla="*/ 3489 w 4525"/>
                                <a:gd name="T1" fmla="*/ 1120 h 6062"/>
                                <a:gd name="T2" fmla="*/ 3334 w 4525"/>
                                <a:gd name="T3" fmla="*/ 1656 h 6062"/>
                                <a:gd name="T4" fmla="*/ 3322 w 4525"/>
                                <a:gd name="T5" fmla="*/ 2073 h 6062"/>
                                <a:gd name="T6" fmla="*/ 2268 w 4525"/>
                                <a:gd name="T7" fmla="*/ 3133 h 6062"/>
                                <a:gd name="T8" fmla="*/ 1191 w 4525"/>
                                <a:gd name="T9" fmla="*/ 2025 h 6062"/>
                                <a:gd name="T10" fmla="*/ 1179 w 4525"/>
                                <a:gd name="T11" fmla="*/ 1656 h 6062"/>
                                <a:gd name="T12" fmla="*/ 1036 w 4525"/>
                                <a:gd name="T13" fmla="*/ 1120 h 6062"/>
                                <a:gd name="T14" fmla="*/ 3489 w 4525"/>
                                <a:gd name="T15" fmla="*/ 310 h 6062"/>
                                <a:gd name="T16" fmla="*/ 2215 w 4525"/>
                                <a:gd name="T17" fmla="*/ 3454 h 6062"/>
                                <a:gd name="T18" fmla="*/ 2798 w 4525"/>
                                <a:gd name="T19" fmla="*/ 3347 h 6062"/>
                                <a:gd name="T20" fmla="*/ 2810 w 4525"/>
                                <a:gd name="T21" fmla="*/ 3728 h 6062"/>
                                <a:gd name="T22" fmla="*/ 1715 w 4525"/>
                                <a:gd name="T23" fmla="*/ 3728 h 6062"/>
                                <a:gd name="T24" fmla="*/ 1727 w 4525"/>
                                <a:gd name="T25" fmla="*/ 3335 h 6062"/>
                                <a:gd name="T26" fmla="*/ 703 w 4525"/>
                                <a:gd name="T27" fmla="*/ 1132 h 6062"/>
                                <a:gd name="T28" fmla="*/ 882 w 4525"/>
                                <a:gd name="T29" fmla="*/ 1751 h 6062"/>
                                <a:gd name="T30" fmla="*/ 1405 w 4525"/>
                                <a:gd name="T31" fmla="*/ 3120 h 6062"/>
                                <a:gd name="T32" fmla="*/ 1286 w 4525"/>
                                <a:gd name="T33" fmla="*/ 3739 h 6062"/>
                                <a:gd name="T34" fmla="*/ 1 w 4525"/>
                                <a:gd name="T35" fmla="*/ 4692 h 6062"/>
                                <a:gd name="T36" fmla="*/ 167 w 4525"/>
                                <a:gd name="T37" fmla="*/ 6061 h 6062"/>
                                <a:gd name="T38" fmla="*/ 334 w 4525"/>
                                <a:gd name="T39" fmla="*/ 4692 h 6062"/>
                                <a:gd name="T40" fmla="*/ 1405 w 4525"/>
                                <a:gd name="T41" fmla="*/ 4037 h 6062"/>
                                <a:gd name="T42" fmla="*/ 2096 w 4525"/>
                                <a:gd name="T43" fmla="*/ 4394 h 6062"/>
                                <a:gd name="T44" fmla="*/ 2263 w 4525"/>
                                <a:gd name="T45" fmla="*/ 6037 h 6062"/>
                                <a:gd name="T46" fmla="*/ 2429 w 4525"/>
                                <a:gd name="T47" fmla="*/ 4394 h 6062"/>
                                <a:gd name="T48" fmla="*/ 3132 w 4525"/>
                                <a:gd name="T49" fmla="*/ 4037 h 6062"/>
                                <a:gd name="T50" fmla="*/ 4203 w 4525"/>
                                <a:gd name="T51" fmla="*/ 4692 h 6062"/>
                                <a:gd name="T52" fmla="*/ 4358 w 4525"/>
                                <a:gd name="T53" fmla="*/ 6061 h 6062"/>
                                <a:gd name="T54" fmla="*/ 4525 w 4525"/>
                                <a:gd name="T55" fmla="*/ 4692 h 6062"/>
                                <a:gd name="T56" fmla="*/ 3239 w 4525"/>
                                <a:gd name="T57" fmla="*/ 3751 h 6062"/>
                                <a:gd name="T58" fmla="*/ 3120 w 4525"/>
                                <a:gd name="T59" fmla="*/ 3156 h 6062"/>
                                <a:gd name="T60" fmla="*/ 3632 w 4525"/>
                                <a:gd name="T61" fmla="*/ 2073 h 6062"/>
                                <a:gd name="T62" fmla="*/ 3680 w 4525"/>
                                <a:gd name="T63" fmla="*/ 1668 h 6062"/>
                                <a:gd name="T64" fmla="*/ 3811 w 4525"/>
                                <a:gd name="T65" fmla="*/ 168 h 6062"/>
                                <a:gd name="T66" fmla="*/ 1834 w 4525"/>
                                <a:gd name="T67" fmla="*/ 1 h 60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4525" h="6062" extrusionOk="0">
                                  <a:moveTo>
                                    <a:pt x="3489" y="310"/>
                                  </a:moveTo>
                                  <a:lnTo>
                                    <a:pt x="3489" y="1120"/>
                                  </a:lnTo>
                                  <a:cubicBezTo>
                                    <a:pt x="3489" y="1251"/>
                                    <a:pt x="3453" y="1382"/>
                                    <a:pt x="3394" y="1525"/>
                                  </a:cubicBezTo>
                                  <a:lnTo>
                                    <a:pt x="3334" y="1656"/>
                                  </a:lnTo>
                                  <a:cubicBezTo>
                                    <a:pt x="3322" y="1680"/>
                                    <a:pt x="3322" y="1703"/>
                                    <a:pt x="3322" y="1727"/>
                                  </a:cubicBezTo>
                                  <a:lnTo>
                                    <a:pt x="3322" y="2073"/>
                                  </a:lnTo>
                                  <a:cubicBezTo>
                                    <a:pt x="3322" y="2370"/>
                                    <a:pt x="3203" y="2632"/>
                                    <a:pt x="3001" y="2835"/>
                                  </a:cubicBezTo>
                                  <a:cubicBezTo>
                                    <a:pt x="2796" y="3016"/>
                                    <a:pt x="2549" y="3133"/>
                                    <a:pt x="2268" y="3133"/>
                                  </a:cubicBezTo>
                                  <a:cubicBezTo>
                                    <a:pt x="2254" y="3133"/>
                                    <a:pt x="2241" y="3133"/>
                                    <a:pt x="2227" y="3132"/>
                                  </a:cubicBezTo>
                                  <a:cubicBezTo>
                                    <a:pt x="1655" y="3108"/>
                                    <a:pt x="1191" y="2608"/>
                                    <a:pt x="1191" y="2025"/>
                                  </a:cubicBezTo>
                                  <a:lnTo>
                                    <a:pt x="1191" y="1727"/>
                                  </a:lnTo>
                                  <a:cubicBezTo>
                                    <a:pt x="1191" y="1703"/>
                                    <a:pt x="1191" y="1680"/>
                                    <a:pt x="1179" y="1656"/>
                                  </a:cubicBezTo>
                                  <a:lnTo>
                                    <a:pt x="1120" y="1525"/>
                                  </a:lnTo>
                                  <a:cubicBezTo>
                                    <a:pt x="1060" y="1406"/>
                                    <a:pt x="1036" y="1263"/>
                                    <a:pt x="1036" y="1120"/>
                                  </a:cubicBezTo>
                                  <a:cubicBezTo>
                                    <a:pt x="1036" y="668"/>
                                    <a:pt x="1394" y="310"/>
                                    <a:pt x="1834" y="310"/>
                                  </a:cubicBezTo>
                                  <a:lnTo>
                                    <a:pt x="3489" y="310"/>
                                  </a:lnTo>
                                  <a:close/>
                                  <a:moveTo>
                                    <a:pt x="1727" y="3335"/>
                                  </a:moveTo>
                                  <a:cubicBezTo>
                                    <a:pt x="1882" y="3406"/>
                                    <a:pt x="2048" y="3442"/>
                                    <a:pt x="2215" y="3454"/>
                                  </a:cubicBezTo>
                                  <a:lnTo>
                                    <a:pt x="2263" y="3454"/>
                                  </a:lnTo>
                                  <a:cubicBezTo>
                                    <a:pt x="2453" y="3454"/>
                                    <a:pt x="2632" y="3430"/>
                                    <a:pt x="2798" y="3347"/>
                                  </a:cubicBezTo>
                                  <a:lnTo>
                                    <a:pt x="2798" y="3573"/>
                                  </a:lnTo>
                                  <a:cubicBezTo>
                                    <a:pt x="2798" y="3620"/>
                                    <a:pt x="2810" y="3680"/>
                                    <a:pt x="2810" y="3728"/>
                                  </a:cubicBezTo>
                                  <a:lnTo>
                                    <a:pt x="2263" y="4144"/>
                                  </a:lnTo>
                                  <a:lnTo>
                                    <a:pt x="1715" y="3728"/>
                                  </a:lnTo>
                                  <a:cubicBezTo>
                                    <a:pt x="1727" y="3680"/>
                                    <a:pt x="1727" y="3632"/>
                                    <a:pt x="1727" y="3573"/>
                                  </a:cubicBezTo>
                                  <a:lnTo>
                                    <a:pt x="1727" y="3335"/>
                                  </a:lnTo>
                                  <a:close/>
                                  <a:moveTo>
                                    <a:pt x="1834" y="1"/>
                                  </a:moveTo>
                                  <a:cubicBezTo>
                                    <a:pt x="1203" y="1"/>
                                    <a:pt x="703" y="501"/>
                                    <a:pt x="703" y="1132"/>
                                  </a:cubicBezTo>
                                  <a:cubicBezTo>
                                    <a:pt x="703" y="1322"/>
                                    <a:pt x="751" y="1501"/>
                                    <a:pt x="834" y="1668"/>
                                  </a:cubicBezTo>
                                  <a:lnTo>
                                    <a:pt x="882" y="1751"/>
                                  </a:lnTo>
                                  <a:lnTo>
                                    <a:pt x="882" y="2013"/>
                                  </a:lnTo>
                                  <a:cubicBezTo>
                                    <a:pt x="882" y="2454"/>
                                    <a:pt x="1084" y="2858"/>
                                    <a:pt x="1405" y="3120"/>
                                  </a:cubicBezTo>
                                  <a:lnTo>
                                    <a:pt x="1405" y="3561"/>
                                  </a:lnTo>
                                  <a:cubicBezTo>
                                    <a:pt x="1405" y="3632"/>
                                    <a:pt x="1358" y="3704"/>
                                    <a:pt x="1286" y="3739"/>
                                  </a:cubicBezTo>
                                  <a:lnTo>
                                    <a:pt x="453" y="4049"/>
                                  </a:lnTo>
                                  <a:cubicBezTo>
                                    <a:pt x="179" y="4156"/>
                                    <a:pt x="1" y="4406"/>
                                    <a:pt x="1" y="4692"/>
                                  </a:cubicBezTo>
                                  <a:lnTo>
                                    <a:pt x="1" y="5894"/>
                                  </a:lnTo>
                                  <a:cubicBezTo>
                                    <a:pt x="1" y="5990"/>
                                    <a:pt x="72" y="6061"/>
                                    <a:pt x="167" y="6061"/>
                                  </a:cubicBezTo>
                                  <a:cubicBezTo>
                                    <a:pt x="251" y="6061"/>
                                    <a:pt x="334" y="5990"/>
                                    <a:pt x="334" y="5894"/>
                                  </a:cubicBezTo>
                                  <a:lnTo>
                                    <a:pt x="334" y="4692"/>
                                  </a:lnTo>
                                  <a:cubicBezTo>
                                    <a:pt x="334" y="4537"/>
                                    <a:pt x="417" y="4406"/>
                                    <a:pt x="572" y="4347"/>
                                  </a:cubicBezTo>
                                  <a:lnTo>
                                    <a:pt x="1405" y="4037"/>
                                  </a:lnTo>
                                  <a:cubicBezTo>
                                    <a:pt x="1441" y="4013"/>
                                    <a:pt x="1489" y="3989"/>
                                    <a:pt x="1525" y="3954"/>
                                  </a:cubicBezTo>
                                  <a:lnTo>
                                    <a:pt x="2096" y="4394"/>
                                  </a:lnTo>
                                  <a:lnTo>
                                    <a:pt x="2096" y="5883"/>
                                  </a:lnTo>
                                  <a:cubicBezTo>
                                    <a:pt x="2096" y="5966"/>
                                    <a:pt x="2179" y="6037"/>
                                    <a:pt x="2263" y="6037"/>
                                  </a:cubicBezTo>
                                  <a:cubicBezTo>
                                    <a:pt x="2358" y="6037"/>
                                    <a:pt x="2429" y="5966"/>
                                    <a:pt x="2429" y="5883"/>
                                  </a:cubicBezTo>
                                  <a:lnTo>
                                    <a:pt x="2429" y="4394"/>
                                  </a:lnTo>
                                  <a:lnTo>
                                    <a:pt x="3013" y="3954"/>
                                  </a:lnTo>
                                  <a:cubicBezTo>
                                    <a:pt x="3049" y="3989"/>
                                    <a:pt x="3084" y="4001"/>
                                    <a:pt x="3132" y="4037"/>
                                  </a:cubicBezTo>
                                  <a:lnTo>
                                    <a:pt x="3965" y="4347"/>
                                  </a:lnTo>
                                  <a:cubicBezTo>
                                    <a:pt x="4096" y="4406"/>
                                    <a:pt x="4203" y="4537"/>
                                    <a:pt x="4203" y="4692"/>
                                  </a:cubicBezTo>
                                  <a:lnTo>
                                    <a:pt x="4203" y="5894"/>
                                  </a:lnTo>
                                  <a:cubicBezTo>
                                    <a:pt x="4203" y="5990"/>
                                    <a:pt x="4275" y="6061"/>
                                    <a:pt x="4358" y="6061"/>
                                  </a:cubicBezTo>
                                  <a:cubicBezTo>
                                    <a:pt x="4453" y="6061"/>
                                    <a:pt x="4525" y="5990"/>
                                    <a:pt x="4525" y="5894"/>
                                  </a:cubicBezTo>
                                  <a:lnTo>
                                    <a:pt x="4525" y="4692"/>
                                  </a:lnTo>
                                  <a:cubicBezTo>
                                    <a:pt x="4513" y="4418"/>
                                    <a:pt x="4334" y="4168"/>
                                    <a:pt x="4072" y="4061"/>
                                  </a:cubicBezTo>
                                  <a:lnTo>
                                    <a:pt x="3239" y="3751"/>
                                  </a:lnTo>
                                  <a:cubicBezTo>
                                    <a:pt x="3156" y="3728"/>
                                    <a:pt x="3120" y="3644"/>
                                    <a:pt x="3120" y="3573"/>
                                  </a:cubicBezTo>
                                  <a:lnTo>
                                    <a:pt x="3120" y="3156"/>
                                  </a:lnTo>
                                  <a:cubicBezTo>
                                    <a:pt x="3144" y="3132"/>
                                    <a:pt x="3191" y="3096"/>
                                    <a:pt x="3215" y="3061"/>
                                  </a:cubicBezTo>
                                  <a:cubicBezTo>
                                    <a:pt x="3489" y="2799"/>
                                    <a:pt x="3632" y="2454"/>
                                    <a:pt x="3632" y="2073"/>
                                  </a:cubicBezTo>
                                  <a:lnTo>
                                    <a:pt x="3632" y="1751"/>
                                  </a:lnTo>
                                  <a:lnTo>
                                    <a:pt x="3680" y="1668"/>
                                  </a:lnTo>
                                  <a:cubicBezTo>
                                    <a:pt x="3775" y="1501"/>
                                    <a:pt x="3811" y="1311"/>
                                    <a:pt x="3811" y="1132"/>
                                  </a:cubicBezTo>
                                  <a:lnTo>
                                    <a:pt x="3811" y="168"/>
                                  </a:lnTo>
                                  <a:cubicBezTo>
                                    <a:pt x="3811" y="72"/>
                                    <a:pt x="3739" y="1"/>
                                    <a:pt x="3644" y="1"/>
                                  </a:cubicBezTo>
                                  <a:lnTo>
                                    <a:pt x="1834"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81" name="Google Shape;339;p20"/>
                          <wps:cNvSpPr>
                            <a:spLocks/>
                          </wps:cNvSpPr>
                          <wps:spPr bwMode="auto">
                            <a:xfrm>
                              <a:off x="238375" y="316454"/>
                              <a:ext cx="10631" cy="38291"/>
                            </a:xfrm>
                            <a:custGeom>
                              <a:avLst/>
                              <a:gdLst>
                                <a:gd name="T0" fmla="*/ 167 w 334"/>
                                <a:gd name="T1" fmla="*/ 0 h 1203"/>
                                <a:gd name="T2" fmla="*/ 1 w 334"/>
                                <a:gd name="T3" fmla="*/ 167 h 1203"/>
                                <a:gd name="T4" fmla="*/ 1 w 334"/>
                                <a:gd name="T5" fmla="*/ 1048 h 1203"/>
                                <a:gd name="T6" fmla="*/ 167 w 334"/>
                                <a:gd name="T7" fmla="*/ 1203 h 1203"/>
                                <a:gd name="T8" fmla="*/ 334 w 334"/>
                                <a:gd name="T9" fmla="*/ 1048 h 1203"/>
                                <a:gd name="T10" fmla="*/ 334 w 334"/>
                                <a:gd name="T11" fmla="*/ 155 h 1203"/>
                                <a:gd name="T12" fmla="*/ 167 w 334"/>
                                <a:gd name="T13" fmla="*/ 0 h 1203"/>
                              </a:gdLst>
                              <a:ahLst/>
                              <a:cxnLst>
                                <a:cxn ang="0">
                                  <a:pos x="T0" y="T1"/>
                                </a:cxn>
                                <a:cxn ang="0">
                                  <a:pos x="T2" y="T3"/>
                                </a:cxn>
                                <a:cxn ang="0">
                                  <a:pos x="T4" y="T5"/>
                                </a:cxn>
                                <a:cxn ang="0">
                                  <a:pos x="T6" y="T7"/>
                                </a:cxn>
                                <a:cxn ang="0">
                                  <a:pos x="T8" y="T9"/>
                                </a:cxn>
                                <a:cxn ang="0">
                                  <a:pos x="T10" y="T11"/>
                                </a:cxn>
                                <a:cxn ang="0">
                                  <a:pos x="T12" y="T13"/>
                                </a:cxn>
                              </a:cxnLst>
                              <a:rect l="0" t="0" r="r" b="b"/>
                              <a:pathLst>
                                <a:path w="334" h="1203" extrusionOk="0">
                                  <a:moveTo>
                                    <a:pt x="167" y="0"/>
                                  </a:moveTo>
                                  <a:cubicBezTo>
                                    <a:pt x="72" y="0"/>
                                    <a:pt x="1" y="72"/>
                                    <a:pt x="1" y="167"/>
                                  </a:cubicBezTo>
                                  <a:lnTo>
                                    <a:pt x="1" y="1048"/>
                                  </a:lnTo>
                                  <a:cubicBezTo>
                                    <a:pt x="1" y="1131"/>
                                    <a:pt x="72" y="1203"/>
                                    <a:pt x="167" y="1203"/>
                                  </a:cubicBezTo>
                                  <a:cubicBezTo>
                                    <a:pt x="251" y="1203"/>
                                    <a:pt x="334" y="1131"/>
                                    <a:pt x="334" y="1048"/>
                                  </a:cubicBezTo>
                                  <a:lnTo>
                                    <a:pt x="334" y="155"/>
                                  </a:lnTo>
                                  <a:cubicBezTo>
                                    <a:pt x="334" y="60"/>
                                    <a:pt x="251" y="0"/>
                                    <a:pt x="167"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82" name="Google Shape;340;p20"/>
                          <wps:cNvSpPr>
                            <a:spLocks/>
                          </wps:cNvSpPr>
                          <wps:spPr bwMode="auto">
                            <a:xfrm>
                              <a:off x="315690" y="316454"/>
                              <a:ext cx="10249" cy="38291"/>
                            </a:xfrm>
                            <a:custGeom>
                              <a:avLst/>
                              <a:gdLst>
                                <a:gd name="T0" fmla="*/ 167 w 322"/>
                                <a:gd name="T1" fmla="*/ 0 h 1203"/>
                                <a:gd name="T2" fmla="*/ 0 w 322"/>
                                <a:gd name="T3" fmla="*/ 167 h 1203"/>
                                <a:gd name="T4" fmla="*/ 0 w 322"/>
                                <a:gd name="T5" fmla="*/ 1048 h 1203"/>
                                <a:gd name="T6" fmla="*/ 167 w 322"/>
                                <a:gd name="T7" fmla="*/ 1203 h 1203"/>
                                <a:gd name="T8" fmla="*/ 322 w 322"/>
                                <a:gd name="T9" fmla="*/ 1048 h 1203"/>
                                <a:gd name="T10" fmla="*/ 322 w 322"/>
                                <a:gd name="T11" fmla="*/ 155 h 1203"/>
                                <a:gd name="T12" fmla="*/ 167 w 322"/>
                                <a:gd name="T13" fmla="*/ 0 h 1203"/>
                              </a:gdLst>
                              <a:ahLst/>
                              <a:cxnLst>
                                <a:cxn ang="0">
                                  <a:pos x="T0" y="T1"/>
                                </a:cxn>
                                <a:cxn ang="0">
                                  <a:pos x="T2" y="T3"/>
                                </a:cxn>
                                <a:cxn ang="0">
                                  <a:pos x="T4" y="T5"/>
                                </a:cxn>
                                <a:cxn ang="0">
                                  <a:pos x="T6" y="T7"/>
                                </a:cxn>
                                <a:cxn ang="0">
                                  <a:pos x="T8" y="T9"/>
                                </a:cxn>
                                <a:cxn ang="0">
                                  <a:pos x="T10" y="T11"/>
                                </a:cxn>
                                <a:cxn ang="0">
                                  <a:pos x="T12" y="T13"/>
                                </a:cxn>
                              </a:cxnLst>
                              <a:rect l="0" t="0" r="r" b="b"/>
                              <a:pathLst>
                                <a:path w="322" h="1203" extrusionOk="0">
                                  <a:moveTo>
                                    <a:pt x="167" y="0"/>
                                  </a:moveTo>
                                  <a:cubicBezTo>
                                    <a:pt x="72" y="0"/>
                                    <a:pt x="0" y="72"/>
                                    <a:pt x="0" y="167"/>
                                  </a:cubicBezTo>
                                  <a:lnTo>
                                    <a:pt x="0" y="1048"/>
                                  </a:lnTo>
                                  <a:cubicBezTo>
                                    <a:pt x="0" y="1131"/>
                                    <a:pt x="72" y="1203"/>
                                    <a:pt x="167" y="1203"/>
                                  </a:cubicBezTo>
                                  <a:cubicBezTo>
                                    <a:pt x="250" y="1203"/>
                                    <a:pt x="322" y="1131"/>
                                    <a:pt x="322" y="1048"/>
                                  </a:cubicBezTo>
                                  <a:lnTo>
                                    <a:pt x="322" y="155"/>
                                  </a:lnTo>
                                  <a:cubicBezTo>
                                    <a:pt x="322" y="60"/>
                                    <a:pt x="262" y="0"/>
                                    <a:pt x="167"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83" name="Google Shape;341;p20"/>
                          <wps:cNvSpPr>
                            <a:spLocks/>
                          </wps:cNvSpPr>
                          <wps:spPr bwMode="auto">
                            <a:xfrm>
                              <a:off x="54939" y="0"/>
                              <a:ext cx="221378" cy="185346"/>
                            </a:xfrm>
                            <a:custGeom>
                              <a:avLst/>
                              <a:gdLst>
                                <a:gd name="T0" fmla="*/ 2406 w 6955"/>
                                <a:gd name="T1" fmla="*/ 4168 h 5823"/>
                                <a:gd name="T2" fmla="*/ 2311 w 6955"/>
                                <a:gd name="T3" fmla="*/ 4537 h 5823"/>
                                <a:gd name="T4" fmla="*/ 2085 w 6955"/>
                                <a:gd name="T5" fmla="*/ 4537 h 5823"/>
                                <a:gd name="T6" fmla="*/ 1727 w 6955"/>
                                <a:gd name="T7" fmla="*/ 4180 h 5823"/>
                                <a:gd name="T8" fmla="*/ 1727 w 6955"/>
                                <a:gd name="T9" fmla="*/ 4168 h 5823"/>
                                <a:gd name="T10" fmla="*/ 2406 w 6955"/>
                                <a:gd name="T11" fmla="*/ 4168 h 5823"/>
                                <a:gd name="T12" fmla="*/ 5573 w 6955"/>
                                <a:gd name="T13" fmla="*/ 358 h 5823"/>
                                <a:gd name="T14" fmla="*/ 5930 w 6955"/>
                                <a:gd name="T15" fmla="*/ 715 h 5823"/>
                                <a:gd name="T16" fmla="*/ 5930 w 6955"/>
                                <a:gd name="T17" fmla="*/ 3501 h 5823"/>
                                <a:gd name="T18" fmla="*/ 5573 w 6955"/>
                                <a:gd name="T19" fmla="*/ 3858 h 5823"/>
                                <a:gd name="T20" fmla="*/ 4168 w 6955"/>
                                <a:gd name="T21" fmla="*/ 3858 h 5823"/>
                                <a:gd name="T22" fmla="*/ 4085 w 6955"/>
                                <a:gd name="T23" fmla="*/ 3882 h 5823"/>
                                <a:gd name="T24" fmla="*/ 2537 w 6955"/>
                                <a:gd name="T25" fmla="*/ 5001 h 5823"/>
                                <a:gd name="T26" fmla="*/ 2537 w 6955"/>
                                <a:gd name="T27" fmla="*/ 5001 h 5823"/>
                                <a:gd name="T28" fmla="*/ 2775 w 6955"/>
                                <a:gd name="T29" fmla="*/ 4049 h 5823"/>
                                <a:gd name="T30" fmla="*/ 2739 w 6955"/>
                                <a:gd name="T31" fmla="*/ 3918 h 5823"/>
                                <a:gd name="T32" fmla="*/ 2608 w 6955"/>
                                <a:gd name="T33" fmla="*/ 3858 h 5823"/>
                                <a:gd name="T34" fmla="*/ 692 w 6955"/>
                                <a:gd name="T35" fmla="*/ 3858 h 5823"/>
                                <a:gd name="T36" fmla="*/ 334 w 6955"/>
                                <a:gd name="T37" fmla="*/ 3501 h 5823"/>
                                <a:gd name="T38" fmla="*/ 334 w 6955"/>
                                <a:gd name="T39" fmla="*/ 715 h 5823"/>
                                <a:gd name="T40" fmla="*/ 692 w 6955"/>
                                <a:gd name="T41" fmla="*/ 358 h 5823"/>
                                <a:gd name="T42" fmla="*/ 5573 w 6955"/>
                                <a:gd name="T43" fmla="*/ 358 h 5823"/>
                                <a:gd name="T44" fmla="*/ 6287 w 6955"/>
                                <a:gd name="T45" fmla="*/ 1025 h 5823"/>
                                <a:gd name="T46" fmla="*/ 6645 w 6955"/>
                                <a:gd name="T47" fmla="*/ 1382 h 5823"/>
                                <a:gd name="T48" fmla="*/ 6645 w 6955"/>
                                <a:gd name="T49" fmla="*/ 4180 h 5823"/>
                                <a:gd name="T50" fmla="*/ 6633 w 6955"/>
                                <a:gd name="T51" fmla="*/ 4180 h 5823"/>
                                <a:gd name="T52" fmla="*/ 6276 w 6955"/>
                                <a:gd name="T53" fmla="*/ 4537 h 5823"/>
                                <a:gd name="T54" fmla="*/ 4871 w 6955"/>
                                <a:gd name="T55" fmla="*/ 4537 h 5823"/>
                                <a:gd name="T56" fmla="*/ 4752 w 6955"/>
                                <a:gd name="T57" fmla="*/ 4597 h 5823"/>
                                <a:gd name="T58" fmla="*/ 4728 w 6955"/>
                                <a:gd name="T59" fmla="*/ 4727 h 5823"/>
                                <a:gd name="T60" fmla="*/ 4847 w 6955"/>
                                <a:gd name="T61" fmla="*/ 5406 h 5823"/>
                                <a:gd name="T62" fmla="*/ 4847 w 6955"/>
                                <a:gd name="T63" fmla="*/ 5406 h 5823"/>
                                <a:gd name="T64" fmla="*/ 3656 w 6955"/>
                                <a:gd name="T65" fmla="*/ 4597 h 5823"/>
                                <a:gd name="T66" fmla="*/ 4251 w 6955"/>
                                <a:gd name="T67" fmla="*/ 4168 h 5823"/>
                                <a:gd name="T68" fmla="*/ 5585 w 6955"/>
                                <a:gd name="T69" fmla="*/ 4168 h 5823"/>
                                <a:gd name="T70" fmla="*/ 6276 w 6955"/>
                                <a:gd name="T71" fmla="*/ 3489 h 5823"/>
                                <a:gd name="T72" fmla="*/ 6276 w 6955"/>
                                <a:gd name="T73" fmla="*/ 1025 h 5823"/>
                                <a:gd name="T74" fmla="*/ 6287 w 6955"/>
                                <a:gd name="T75" fmla="*/ 1025 h 5823"/>
                                <a:gd name="T76" fmla="*/ 692 w 6955"/>
                                <a:gd name="T77" fmla="*/ 1 h 5823"/>
                                <a:gd name="T78" fmla="*/ 1 w 6955"/>
                                <a:gd name="T79" fmla="*/ 691 h 5823"/>
                                <a:gd name="T80" fmla="*/ 1 w 6955"/>
                                <a:gd name="T81" fmla="*/ 3465 h 5823"/>
                                <a:gd name="T82" fmla="*/ 692 w 6955"/>
                                <a:gd name="T83" fmla="*/ 4156 h 5823"/>
                                <a:gd name="T84" fmla="*/ 1406 w 6955"/>
                                <a:gd name="T85" fmla="*/ 4156 h 5823"/>
                                <a:gd name="T86" fmla="*/ 1406 w 6955"/>
                                <a:gd name="T87" fmla="*/ 4168 h 5823"/>
                                <a:gd name="T88" fmla="*/ 2085 w 6955"/>
                                <a:gd name="T89" fmla="*/ 4858 h 5823"/>
                                <a:gd name="T90" fmla="*/ 2227 w 6955"/>
                                <a:gd name="T91" fmla="*/ 4858 h 5823"/>
                                <a:gd name="T92" fmla="*/ 2168 w 6955"/>
                                <a:gd name="T93" fmla="*/ 5120 h 5823"/>
                                <a:gd name="T94" fmla="*/ 2263 w 6955"/>
                                <a:gd name="T95" fmla="*/ 5394 h 5823"/>
                                <a:gd name="T96" fmla="*/ 2406 w 6955"/>
                                <a:gd name="T97" fmla="*/ 5430 h 5823"/>
                                <a:gd name="T98" fmla="*/ 2549 w 6955"/>
                                <a:gd name="T99" fmla="*/ 5394 h 5823"/>
                                <a:gd name="T100" fmla="*/ 3263 w 6955"/>
                                <a:gd name="T101" fmla="*/ 4870 h 5823"/>
                                <a:gd name="T102" fmla="*/ 3430 w 6955"/>
                                <a:gd name="T103" fmla="*/ 4870 h 5823"/>
                                <a:gd name="T104" fmla="*/ 4787 w 6955"/>
                                <a:gd name="T105" fmla="*/ 5775 h 5823"/>
                                <a:gd name="T106" fmla="*/ 4918 w 6955"/>
                                <a:gd name="T107" fmla="*/ 5823 h 5823"/>
                                <a:gd name="T108" fmla="*/ 5049 w 6955"/>
                                <a:gd name="T109" fmla="*/ 5775 h 5823"/>
                                <a:gd name="T110" fmla="*/ 5156 w 6955"/>
                                <a:gd name="T111" fmla="*/ 5525 h 5823"/>
                                <a:gd name="T112" fmla="*/ 5049 w 6955"/>
                                <a:gd name="T113" fmla="*/ 4870 h 5823"/>
                                <a:gd name="T114" fmla="*/ 6252 w 6955"/>
                                <a:gd name="T115" fmla="*/ 4870 h 5823"/>
                                <a:gd name="T116" fmla="*/ 6942 w 6955"/>
                                <a:gd name="T117" fmla="*/ 4180 h 5823"/>
                                <a:gd name="T118" fmla="*/ 6942 w 6955"/>
                                <a:gd name="T119" fmla="*/ 1406 h 5823"/>
                                <a:gd name="T120" fmla="*/ 6276 w 6955"/>
                                <a:gd name="T121" fmla="*/ 703 h 5823"/>
                                <a:gd name="T122" fmla="*/ 5573 w 6955"/>
                                <a:gd name="T123" fmla="*/ 1 h 5823"/>
                                <a:gd name="T124" fmla="*/ 692 w 6955"/>
                                <a:gd name="T125" fmla="*/ 1 h 58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6955" h="5823" extrusionOk="0">
                                  <a:moveTo>
                                    <a:pt x="2406" y="4168"/>
                                  </a:moveTo>
                                  <a:lnTo>
                                    <a:pt x="2311" y="4537"/>
                                  </a:lnTo>
                                  <a:lnTo>
                                    <a:pt x="2085" y="4537"/>
                                  </a:lnTo>
                                  <a:cubicBezTo>
                                    <a:pt x="1894" y="4537"/>
                                    <a:pt x="1727" y="4382"/>
                                    <a:pt x="1727" y="4180"/>
                                  </a:cubicBezTo>
                                  <a:lnTo>
                                    <a:pt x="1727" y="4168"/>
                                  </a:lnTo>
                                  <a:lnTo>
                                    <a:pt x="2406" y="4168"/>
                                  </a:lnTo>
                                  <a:close/>
                                  <a:moveTo>
                                    <a:pt x="5573" y="358"/>
                                  </a:moveTo>
                                  <a:cubicBezTo>
                                    <a:pt x="5764" y="358"/>
                                    <a:pt x="5930" y="525"/>
                                    <a:pt x="5930" y="715"/>
                                  </a:cubicBezTo>
                                  <a:lnTo>
                                    <a:pt x="5930" y="3501"/>
                                  </a:lnTo>
                                  <a:cubicBezTo>
                                    <a:pt x="5930" y="3692"/>
                                    <a:pt x="5764" y="3858"/>
                                    <a:pt x="5573" y="3858"/>
                                  </a:cubicBezTo>
                                  <a:lnTo>
                                    <a:pt x="4168" y="3858"/>
                                  </a:lnTo>
                                  <a:cubicBezTo>
                                    <a:pt x="4144" y="3858"/>
                                    <a:pt x="4097" y="3870"/>
                                    <a:pt x="4085" y="3882"/>
                                  </a:cubicBezTo>
                                  <a:lnTo>
                                    <a:pt x="2537" y="5001"/>
                                  </a:lnTo>
                                  <a:lnTo>
                                    <a:pt x="2775" y="4049"/>
                                  </a:lnTo>
                                  <a:cubicBezTo>
                                    <a:pt x="2787" y="4001"/>
                                    <a:pt x="2775" y="3942"/>
                                    <a:pt x="2739" y="3918"/>
                                  </a:cubicBezTo>
                                  <a:cubicBezTo>
                                    <a:pt x="2716" y="3870"/>
                                    <a:pt x="2668" y="3858"/>
                                    <a:pt x="2608" y="3858"/>
                                  </a:cubicBezTo>
                                  <a:lnTo>
                                    <a:pt x="692" y="3858"/>
                                  </a:lnTo>
                                  <a:cubicBezTo>
                                    <a:pt x="501" y="3858"/>
                                    <a:pt x="334" y="3692"/>
                                    <a:pt x="334" y="3501"/>
                                  </a:cubicBezTo>
                                  <a:lnTo>
                                    <a:pt x="334" y="715"/>
                                  </a:lnTo>
                                  <a:cubicBezTo>
                                    <a:pt x="334" y="525"/>
                                    <a:pt x="501" y="358"/>
                                    <a:pt x="692" y="358"/>
                                  </a:cubicBezTo>
                                  <a:lnTo>
                                    <a:pt x="5573" y="358"/>
                                  </a:lnTo>
                                  <a:close/>
                                  <a:moveTo>
                                    <a:pt x="6287" y="1025"/>
                                  </a:moveTo>
                                  <a:cubicBezTo>
                                    <a:pt x="6478" y="1025"/>
                                    <a:pt x="6645" y="1191"/>
                                    <a:pt x="6645" y="1382"/>
                                  </a:cubicBezTo>
                                  <a:lnTo>
                                    <a:pt x="6645" y="4180"/>
                                  </a:lnTo>
                                  <a:lnTo>
                                    <a:pt x="6633" y="4180"/>
                                  </a:lnTo>
                                  <a:cubicBezTo>
                                    <a:pt x="6633" y="4382"/>
                                    <a:pt x="6466" y="4537"/>
                                    <a:pt x="6276" y="4537"/>
                                  </a:cubicBezTo>
                                  <a:lnTo>
                                    <a:pt x="4871" y="4537"/>
                                  </a:lnTo>
                                  <a:cubicBezTo>
                                    <a:pt x="4823" y="4537"/>
                                    <a:pt x="4787" y="4561"/>
                                    <a:pt x="4752" y="4597"/>
                                  </a:cubicBezTo>
                                  <a:cubicBezTo>
                                    <a:pt x="4728" y="4632"/>
                                    <a:pt x="4704" y="4692"/>
                                    <a:pt x="4728" y="4727"/>
                                  </a:cubicBezTo>
                                  <a:lnTo>
                                    <a:pt x="4847" y="5406"/>
                                  </a:lnTo>
                                  <a:lnTo>
                                    <a:pt x="3656" y="4597"/>
                                  </a:lnTo>
                                  <a:lnTo>
                                    <a:pt x="4251" y="4168"/>
                                  </a:lnTo>
                                  <a:lnTo>
                                    <a:pt x="5585" y="4168"/>
                                  </a:lnTo>
                                  <a:cubicBezTo>
                                    <a:pt x="5954" y="4168"/>
                                    <a:pt x="6276" y="3858"/>
                                    <a:pt x="6276" y="3489"/>
                                  </a:cubicBezTo>
                                  <a:lnTo>
                                    <a:pt x="6276" y="1025"/>
                                  </a:lnTo>
                                  <a:lnTo>
                                    <a:pt x="6287" y="1025"/>
                                  </a:lnTo>
                                  <a:close/>
                                  <a:moveTo>
                                    <a:pt x="692" y="1"/>
                                  </a:moveTo>
                                  <a:cubicBezTo>
                                    <a:pt x="322" y="1"/>
                                    <a:pt x="1" y="310"/>
                                    <a:pt x="1" y="691"/>
                                  </a:cubicBezTo>
                                  <a:lnTo>
                                    <a:pt x="1" y="3465"/>
                                  </a:lnTo>
                                  <a:cubicBezTo>
                                    <a:pt x="1" y="3846"/>
                                    <a:pt x="322" y="4156"/>
                                    <a:pt x="692" y="4156"/>
                                  </a:cubicBezTo>
                                  <a:lnTo>
                                    <a:pt x="1406" y="4156"/>
                                  </a:lnTo>
                                  <a:lnTo>
                                    <a:pt x="1406" y="4168"/>
                                  </a:lnTo>
                                  <a:cubicBezTo>
                                    <a:pt x="1406" y="4537"/>
                                    <a:pt x="1715" y="4858"/>
                                    <a:pt x="2085" y="4858"/>
                                  </a:cubicBezTo>
                                  <a:lnTo>
                                    <a:pt x="2227" y="4858"/>
                                  </a:lnTo>
                                  <a:lnTo>
                                    <a:pt x="2168" y="5120"/>
                                  </a:lnTo>
                                  <a:cubicBezTo>
                                    <a:pt x="2132" y="5228"/>
                                    <a:pt x="2180" y="5335"/>
                                    <a:pt x="2263" y="5394"/>
                                  </a:cubicBezTo>
                                  <a:cubicBezTo>
                                    <a:pt x="2311" y="5418"/>
                                    <a:pt x="2358" y="5430"/>
                                    <a:pt x="2406" y="5430"/>
                                  </a:cubicBezTo>
                                  <a:cubicBezTo>
                                    <a:pt x="2442" y="5430"/>
                                    <a:pt x="2501" y="5418"/>
                                    <a:pt x="2549" y="5394"/>
                                  </a:cubicBezTo>
                                  <a:lnTo>
                                    <a:pt x="3263" y="4870"/>
                                  </a:lnTo>
                                  <a:lnTo>
                                    <a:pt x="3430" y="4870"/>
                                  </a:lnTo>
                                  <a:lnTo>
                                    <a:pt x="4787" y="5775"/>
                                  </a:lnTo>
                                  <a:cubicBezTo>
                                    <a:pt x="4823" y="5811"/>
                                    <a:pt x="4871" y="5823"/>
                                    <a:pt x="4918" y="5823"/>
                                  </a:cubicBezTo>
                                  <a:cubicBezTo>
                                    <a:pt x="4954" y="5823"/>
                                    <a:pt x="5002" y="5811"/>
                                    <a:pt x="5049" y="5775"/>
                                  </a:cubicBezTo>
                                  <a:cubicBezTo>
                                    <a:pt x="5144" y="5716"/>
                                    <a:pt x="5180" y="5632"/>
                                    <a:pt x="5156" y="5525"/>
                                  </a:cubicBezTo>
                                  <a:lnTo>
                                    <a:pt x="5049" y="4870"/>
                                  </a:lnTo>
                                  <a:lnTo>
                                    <a:pt x="6252" y="4870"/>
                                  </a:lnTo>
                                  <a:cubicBezTo>
                                    <a:pt x="6633" y="4870"/>
                                    <a:pt x="6942" y="4561"/>
                                    <a:pt x="6942" y="4180"/>
                                  </a:cubicBezTo>
                                  <a:lnTo>
                                    <a:pt x="6942" y="1406"/>
                                  </a:lnTo>
                                  <a:cubicBezTo>
                                    <a:pt x="6954" y="1013"/>
                                    <a:pt x="6645" y="703"/>
                                    <a:pt x="6276" y="703"/>
                                  </a:cubicBezTo>
                                  <a:cubicBezTo>
                                    <a:pt x="6252" y="310"/>
                                    <a:pt x="5954" y="1"/>
                                    <a:pt x="5573" y="1"/>
                                  </a:cubicBezTo>
                                  <a:lnTo>
                                    <a:pt x="692"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84" name="Google Shape;342;p20"/>
                          <wps:cNvSpPr>
                            <a:spLocks/>
                          </wps:cNvSpPr>
                          <wps:spPr bwMode="auto">
                            <a:xfrm>
                              <a:off x="93994" y="33740"/>
                              <a:ext cx="26928" cy="10249"/>
                            </a:xfrm>
                            <a:custGeom>
                              <a:avLst/>
                              <a:gdLst>
                                <a:gd name="T0" fmla="*/ 167 w 846"/>
                                <a:gd name="T1" fmla="*/ 0 h 322"/>
                                <a:gd name="T2" fmla="*/ 0 w 846"/>
                                <a:gd name="T3" fmla="*/ 167 h 322"/>
                                <a:gd name="T4" fmla="*/ 167 w 846"/>
                                <a:gd name="T5" fmla="*/ 322 h 322"/>
                                <a:gd name="T6" fmla="*/ 679 w 846"/>
                                <a:gd name="T7" fmla="*/ 322 h 322"/>
                                <a:gd name="T8" fmla="*/ 846 w 846"/>
                                <a:gd name="T9" fmla="*/ 167 h 322"/>
                                <a:gd name="T10" fmla="*/ 679 w 846"/>
                                <a:gd name="T11" fmla="*/ 0 h 322"/>
                                <a:gd name="T12" fmla="*/ 167 w 846"/>
                                <a:gd name="T13" fmla="*/ 0 h 322"/>
                              </a:gdLst>
                              <a:ahLst/>
                              <a:cxnLst>
                                <a:cxn ang="0">
                                  <a:pos x="T0" y="T1"/>
                                </a:cxn>
                                <a:cxn ang="0">
                                  <a:pos x="T2" y="T3"/>
                                </a:cxn>
                                <a:cxn ang="0">
                                  <a:pos x="T4" y="T5"/>
                                </a:cxn>
                                <a:cxn ang="0">
                                  <a:pos x="T6" y="T7"/>
                                </a:cxn>
                                <a:cxn ang="0">
                                  <a:pos x="T8" y="T9"/>
                                </a:cxn>
                                <a:cxn ang="0">
                                  <a:pos x="T10" y="T11"/>
                                </a:cxn>
                                <a:cxn ang="0">
                                  <a:pos x="T12" y="T13"/>
                                </a:cxn>
                              </a:cxnLst>
                              <a:rect l="0" t="0" r="r" b="b"/>
                              <a:pathLst>
                                <a:path w="846" h="322" extrusionOk="0">
                                  <a:moveTo>
                                    <a:pt x="167" y="0"/>
                                  </a:moveTo>
                                  <a:cubicBezTo>
                                    <a:pt x="72" y="0"/>
                                    <a:pt x="0" y="72"/>
                                    <a:pt x="0" y="167"/>
                                  </a:cubicBezTo>
                                  <a:cubicBezTo>
                                    <a:pt x="0" y="250"/>
                                    <a:pt x="72" y="322"/>
                                    <a:pt x="167" y="322"/>
                                  </a:cubicBezTo>
                                  <a:lnTo>
                                    <a:pt x="679" y="322"/>
                                  </a:lnTo>
                                  <a:cubicBezTo>
                                    <a:pt x="774" y="322"/>
                                    <a:pt x="846" y="250"/>
                                    <a:pt x="846" y="167"/>
                                  </a:cubicBezTo>
                                  <a:cubicBezTo>
                                    <a:pt x="846" y="72"/>
                                    <a:pt x="774" y="0"/>
                                    <a:pt x="679" y="0"/>
                                  </a:cubicBezTo>
                                  <a:lnTo>
                                    <a:pt x="167" y="0"/>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85" name="Google Shape;343;p20"/>
                          <wps:cNvSpPr>
                            <a:spLocks/>
                          </wps:cNvSpPr>
                          <wps:spPr bwMode="auto">
                            <a:xfrm>
                              <a:off x="132636" y="33740"/>
                              <a:ext cx="82663" cy="10249"/>
                            </a:xfrm>
                            <a:custGeom>
                              <a:avLst/>
                              <a:gdLst>
                                <a:gd name="T0" fmla="*/ 167 w 2597"/>
                                <a:gd name="T1" fmla="*/ 0 h 322"/>
                                <a:gd name="T2" fmla="*/ 1 w 2597"/>
                                <a:gd name="T3" fmla="*/ 167 h 322"/>
                                <a:gd name="T4" fmla="*/ 167 w 2597"/>
                                <a:gd name="T5" fmla="*/ 322 h 322"/>
                                <a:gd name="T6" fmla="*/ 2430 w 2597"/>
                                <a:gd name="T7" fmla="*/ 322 h 322"/>
                                <a:gd name="T8" fmla="*/ 2596 w 2597"/>
                                <a:gd name="T9" fmla="*/ 167 h 322"/>
                                <a:gd name="T10" fmla="*/ 2430 w 2597"/>
                                <a:gd name="T11" fmla="*/ 0 h 322"/>
                                <a:gd name="T12" fmla="*/ 167 w 2597"/>
                                <a:gd name="T13" fmla="*/ 0 h 322"/>
                              </a:gdLst>
                              <a:ahLst/>
                              <a:cxnLst>
                                <a:cxn ang="0">
                                  <a:pos x="T0" y="T1"/>
                                </a:cxn>
                                <a:cxn ang="0">
                                  <a:pos x="T2" y="T3"/>
                                </a:cxn>
                                <a:cxn ang="0">
                                  <a:pos x="T4" y="T5"/>
                                </a:cxn>
                                <a:cxn ang="0">
                                  <a:pos x="T6" y="T7"/>
                                </a:cxn>
                                <a:cxn ang="0">
                                  <a:pos x="T8" y="T9"/>
                                </a:cxn>
                                <a:cxn ang="0">
                                  <a:pos x="T10" y="T11"/>
                                </a:cxn>
                                <a:cxn ang="0">
                                  <a:pos x="T12" y="T13"/>
                                </a:cxn>
                              </a:cxnLst>
                              <a:rect l="0" t="0" r="r" b="b"/>
                              <a:pathLst>
                                <a:path w="2597" h="322" extrusionOk="0">
                                  <a:moveTo>
                                    <a:pt x="167" y="0"/>
                                  </a:moveTo>
                                  <a:cubicBezTo>
                                    <a:pt x="84" y="0"/>
                                    <a:pt x="1" y="72"/>
                                    <a:pt x="1" y="167"/>
                                  </a:cubicBezTo>
                                  <a:cubicBezTo>
                                    <a:pt x="1" y="250"/>
                                    <a:pt x="84" y="322"/>
                                    <a:pt x="167" y="322"/>
                                  </a:cubicBezTo>
                                  <a:lnTo>
                                    <a:pt x="2430" y="322"/>
                                  </a:lnTo>
                                  <a:cubicBezTo>
                                    <a:pt x="2525" y="322"/>
                                    <a:pt x="2596" y="250"/>
                                    <a:pt x="2596" y="167"/>
                                  </a:cubicBezTo>
                                  <a:cubicBezTo>
                                    <a:pt x="2596" y="72"/>
                                    <a:pt x="2525" y="0"/>
                                    <a:pt x="2430" y="0"/>
                                  </a:cubicBezTo>
                                  <a:lnTo>
                                    <a:pt x="167" y="0"/>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86" name="Google Shape;344;p20"/>
                          <wps:cNvSpPr>
                            <a:spLocks/>
                          </wps:cNvSpPr>
                          <wps:spPr bwMode="auto">
                            <a:xfrm>
                              <a:off x="93994" y="61018"/>
                              <a:ext cx="121304" cy="10631"/>
                            </a:xfrm>
                            <a:custGeom>
                              <a:avLst/>
                              <a:gdLst>
                                <a:gd name="T0" fmla="*/ 167 w 3811"/>
                                <a:gd name="T1" fmla="*/ 1 h 334"/>
                                <a:gd name="T2" fmla="*/ 0 w 3811"/>
                                <a:gd name="T3" fmla="*/ 167 h 334"/>
                                <a:gd name="T4" fmla="*/ 167 w 3811"/>
                                <a:gd name="T5" fmla="*/ 334 h 334"/>
                                <a:gd name="T6" fmla="*/ 3644 w 3811"/>
                                <a:gd name="T7" fmla="*/ 334 h 334"/>
                                <a:gd name="T8" fmla="*/ 3810 w 3811"/>
                                <a:gd name="T9" fmla="*/ 167 h 334"/>
                                <a:gd name="T10" fmla="*/ 3644 w 3811"/>
                                <a:gd name="T11" fmla="*/ 1 h 334"/>
                                <a:gd name="T12" fmla="*/ 167 w 3811"/>
                                <a:gd name="T13" fmla="*/ 1 h 334"/>
                              </a:gdLst>
                              <a:ahLst/>
                              <a:cxnLst>
                                <a:cxn ang="0">
                                  <a:pos x="T0" y="T1"/>
                                </a:cxn>
                                <a:cxn ang="0">
                                  <a:pos x="T2" y="T3"/>
                                </a:cxn>
                                <a:cxn ang="0">
                                  <a:pos x="T4" y="T5"/>
                                </a:cxn>
                                <a:cxn ang="0">
                                  <a:pos x="T6" y="T7"/>
                                </a:cxn>
                                <a:cxn ang="0">
                                  <a:pos x="T8" y="T9"/>
                                </a:cxn>
                                <a:cxn ang="0">
                                  <a:pos x="T10" y="T11"/>
                                </a:cxn>
                                <a:cxn ang="0">
                                  <a:pos x="T12" y="T13"/>
                                </a:cxn>
                              </a:cxnLst>
                              <a:rect l="0" t="0" r="r" b="b"/>
                              <a:pathLst>
                                <a:path w="3811" h="334" extrusionOk="0">
                                  <a:moveTo>
                                    <a:pt x="167" y="1"/>
                                  </a:moveTo>
                                  <a:cubicBezTo>
                                    <a:pt x="72" y="1"/>
                                    <a:pt x="0" y="84"/>
                                    <a:pt x="0" y="167"/>
                                  </a:cubicBezTo>
                                  <a:cubicBezTo>
                                    <a:pt x="0" y="263"/>
                                    <a:pt x="72" y="334"/>
                                    <a:pt x="167" y="334"/>
                                  </a:cubicBezTo>
                                  <a:lnTo>
                                    <a:pt x="3644" y="334"/>
                                  </a:lnTo>
                                  <a:cubicBezTo>
                                    <a:pt x="3739" y="334"/>
                                    <a:pt x="3810" y="263"/>
                                    <a:pt x="3810" y="167"/>
                                  </a:cubicBezTo>
                                  <a:cubicBezTo>
                                    <a:pt x="3810" y="84"/>
                                    <a:pt x="3739" y="1"/>
                                    <a:pt x="3644" y="1"/>
                                  </a:cubicBezTo>
                                  <a:lnTo>
                                    <a:pt x="167"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87" name="Google Shape;345;p20"/>
                          <wps:cNvSpPr>
                            <a:spLocks/>
                          </wps:cNvSpPr>
                          <wps:spPr bwMode="auto">
                            <a:xfrm>
                              <a:off x="93994" y="89060"/>
                              <a:ext cx="82249" cy="10663"/>
                            </a:xfrm>
                            <a:custGeom>
                              <a:avLst/>
                              <a:gdLst>
                                <a:gd name="T0" fmla="*/ 155 w 2584"/>
                                <a:gd name="T1" fmla="*/ 1 h 335"/>
                                <a:gd name="T2" fmla="*/ 0 w 2584"/>
                                <a:gd name="T3" fmla="*/ 167 h 335"/>
                                <a:gd name="T4" fmla="*/ 155 w 2584"/>
                                <a:gd name="T5" fmla="*/ 334 h 335"/>
                                <a:gd name="T6" fmla="*/ 2429 w 2584"/>
                                <a:gd name="T7" fmla="*/ 334 h 335"/>
                                <a:gd name="T8" fmla="*/ 2584 w 2584"/>
                                <a:gd name="T9" fmla="*/ 167 h 335"/>
                                <a:gd name="T10" fmla="*/ 2429 w 2584"/>
                                <a:gd name="T11" fmla="*/ 1 h 335"/>
                                <a:gd name="T12" fmla="*/ 155 w 2584"/>
                                <a:gd name="T13" fmla="*/ 1 h 335"/>
                              </a:gdLst>
                              <a:ahLst/>
                              <a:cxnLst>
                                <a:cxn ang="0">
                                  <a:pos x="T0" y="T1"/>
                                </a:cxn>
                                <a:cxn ang="0">
                                  <a:pos x="T2" y="T3"/>
                                </a:cxn>
                                <a:cxn ang="0">
                                  <a:pos x="T4" y="T5"/>
                                </a:cxn>
                                <a:cxn ang="0">
                                  <a:pos x="T6" y="T7"/>
                                </a:cxn>
                                <a:cxn ang="0">
                                  <a:pos x="T8" y="T9"/>
                                </a:cxn>
                                <a:cxn ang="0">
                                  <a:pos x="T10" y="T11"/>
                                </a:cxn>
                                <a:cxn ang="0">
                                  <a:pos x="T12" y="T13"/>
                                </a:cxn>
                              </a:cxnLst>
                              <a:rect l="0" t="0" r="r" b="b"/>
                              <a:pathLst>
                                <a:path w="2584" h="335" extrusionOk="0">
                                  <a:moveTo>
                                    <a:pt x="155" y="1"/>
                                  </a:moveTo>
                                  <a:cubicBezTo>
                                    <a:pt x="72" y="1"/>
                                    <a:pt x="0" y="72"/>
                                    <a:pt x="0" y="167"/>
                                  </a:cubicBezTo>
                                  <a:cubicBezTo>
                                    <a:pt x="0" y="251"/>
                                    <a:pt x="72" y="334"/>
                                    <a:pt x="155" y="334"/>
                                  </a:cubicBezTo>
                                  <a:lnTo>
                                    <a:pt x="2429" y="334"/>
                                  </a:lnTo>
                                  <a:cubicBezTo>
                                    <a:pt x="2513" y="334"/>
                                    <a:pt x="2584" y="251"/>
                                    <a:pt x="2584" y="167"/>
                                  </a:cubicBezTo>
                                  <a:cubicBezTo>
                                    <a:pt x="2584" y="72"/>
                                    <a:pt x="2513" y="1"/>
                                    <a:pt x="2429" y="1"/>
                                  </a:cubicBezTo>
                                  <a:lnTo>
                                    <a:pt x="155"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88" name="Google Shape;346;p20"/>
                          <wps:cNvSpPr>
                            <a:spLocks/>
                          </wps:cNvSpPr>
                          <wps:spPr bwMode="auto">
                            <a:xfrm>
                              <a:off x="188339" y="89060"/>
                              <a:ext cx="26960" cy="10663"/>
                            </a:xfrm>
                            <a:custGeom>
                              <a:avLst/>
                              <a:gdLst>
                                <a:gd name="T0" fmla="*/ 156 w 847"/>
                                <a:gd name="T1" fmla="*/ 1 h 335"/>
                                <a:gd name="T2" fmla="*/ 1 w 847"/>
                                <a:gd name="T3" fmla="*/ 167 h 335"/>
                                <a:gd name="T4" fmla="*/ 156 w 847"/>
                                <a:gd name="T5" fmla="*/ 334 h 335"/>
                                <a:gd name="T6" fmla="*/ 680 w 847"/>
                                <a:gd name="T7" fmla="*/ 334 h 335"/>
                                <a:gd name="T8" fmla="*/ 846 w 847"/>
                                <a:gd name="T9" fmla="*/ 167 h 335"/>
                                <a:gd name="T10" fmla="*/ 680 w 847"/>
                                <a:gd name="T11" fmla="*/ 1 h 335"/>
                                <a:gd name="T12" fmla="*/ 156 w 847"/>
                                <a:gd name="T13" fmla="*/ 1 h 335"/>
                              </a:gdLst>
                              <a:ahLst/>
                              <a:cxnLst>
                                <a:cxn ang="0">
                                  <a:pos x="T0" y="T1"/>
                                </a:cxn>
                                <a:cxn ang="0">
                                  <a:pos x="T2" y="T3"/>
                                </a:cxn>
                                <a:cxn ang="0">
                                  <a:pos x="T4" y="T5"/>
                                </a:cxn>
                                <a:cxn ang="0">
                                  <a:pos x="T6" y="T7"/>
                                </a:cxn>
                                <a:cxn ang="0">
                                  <a:pos x="T8" y="T9"/>
                                </a:cxn>
                                <a:cxn ang="0">
                                  <a:pos x="T10" y="T11"/>
                                </a:cxn>
                                <a:cxn ang="0">
                                  <a:pos x="T12" y="T13"/>
                                </a:cxn>
                              </a:cxnLst>
                              <a:rect l="0" t="0" r="r" b="b"/>
                              <a:pathLst>
                                <a:path w="847" h="335" extrusionOk="0">
                                  <a:moveTo>
                                    <a:pt x="156" y="1"/>
                                  </a:moveTo>
                                  <a:cubicBezTo>
                                    <a:pt x="72" y="1"/>
                                    <a:pt x="1" y="72"/>
                                    <a:pt x="1" y="167"/>
                                  </a:cubicBezTo>
                                  <a:cubicBezTo>
                                    <a:pt x="1" y="251"/>
                                    <a:pt x="72" y="334"/>
                                    <a:pt x="156" y="334"/>
                                  </a:cubicBezTo>
                                  <a:lnTo>
                                    <a:pt x="680" y="334"/>
                                  </a:lnTo>
                                  <a:cubicBezTo>
                                    <a:pt x="775" y="334"/>
                                    <a:pt x="846" y="251"/>
                                    <a:pt x="846" y="167"/>
                                  </a:cubicBezTo>
                                  <a:cubicBezTo>
                                    <a:pt x="846" y="72"/>
                                    <a:pt x="775" y="1"/>
                                    <a:pt x="680" y="1"/>
                                  </a:cubicBezTo>
                                  <a:lnTo>
                                    <a:pt x="156"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g:wgp>
                  </a:graphicData>
                </a:graphic>
              </wp:inline>
            </w:drawing>
          </mc:Choice>
          <mc:Fallback>
            <w:pict>
              <v:group id="_x0000_s2422" style="width:451.3pt;height:36.4pt;mso-position-horizontal-relative:char;mso-position-vertical-relative:line" coordorigin="-1619" coordsize="61055,4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">
                <v:group id="Group 256605" o:spid="_x0000_s2423" style="position:absolute;left:-1619;width:61055;height:4927" coordorigin="-1658,159" coordsize="62550,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IS1nMcAAADd&#10;AAAADwAAAAAAAAAAAAAAAACqAgAAZHJzL2Rvd25yZXYueG1sUEsFBgAAAAAEAAQA+gAAAJ4DAAAA&#10;AA==&#10;">
                  <v:group id="Group 256606" o:spid="_x0000_s2424" style="position:absolute;left:44009;top:159;width:16882;height:5058" coordorigin="35684,223" coordsize="24628,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4L0UsQAAADdAAAA&#10;DwAAAAAAAAAAAAAAAACqAgAAZHJzL2Rvd25yZXYueG1sUEsFBgAAAAAEAAQA+gAAAJsDAAAAAA==&#10;">
                    <v:roundrect id="Rectangle: Rounded Corners 55" o:spid="_x0000_s2425" style="position:absolute;left:35684;top:223;width:24629;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D1TMIA&#10;AADdAAAADwAAAGRycy9kb3ducmV2LnhtbERP22rCQBB9L/gPywh9KbppIU2IriLFgo/18gFDdkyi&#10;2dm4u8bUr3cLQt/mcK4zXw6mFT0531hW8D5NQBCXVjdcKTjsvyc5CB+QNbaWScEveVguRi9zLLS9&#10;8Zb6XahEDGFfoII6hK6Q0pc1GfRT2xFH7midwRChq6R2eIvhppUfSfIpDTYcG2rs6Kum8ry7GgWn&#10;bJ/ldo13k/zcV+7ylvZNlSr1Oh5WMxCBhvAvfro3Os5P8wz+vokn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4PVMwgAAAN0AAAAPAAAAAAAAAAAAAAAAAJgCAABkcnMvZG93&#10;bnJldi54bWxQSwUGAAAAAAQABAD1AAAAhwMAAAAA&#10;" fillcolor="#7030a0" stroked="f" strokeweight="1pt">
                      <v:stroke joinstyle="miter"/>
                      <v:textbox inset=",0">
                        <w:txbxContent>
                          <w:p w:rsidR="00FC7E58" w:rsidRPr="00BB0D09" w:rsidRDefault="00FC7E58" w:rsidP="000D0CA1">
                            <w:pPr>
                              <w:pStyle w:val="NoSpacing"/>
                              <w:rPr>
                                <w:b/>
                                <w:color w:val="FFFFFF" w:themeColor="background1"/>
                              </w:rPr>
                            </w:pPr>
                            <w:r>
                              <w:rPr>
                                <w:rFonts w:hint="cs"/>
                                <w:rtl/>
                                <w:lang w:bidi="ar-SY"/>
                              </w:rPr>
                              <w:t xml:space="preserve">       </w:t>
                            </w:r>
                            <w:r w:rsidRPr="00BB0D09">
                              <w:rPr>
                                <w:rFonts w:hint="cs"/>
                                <w:color w:val="FFFFFF" w:themeColor="background1"/>
                                <w:rtl/>
                                <w:lang w:bidi="ar-SY"/>
                              </w:rPr>
                              <w:t>عزيزي المدرّب:</w:t>
                            </w:r>
                          </w:p>
                        </w:txbxContent>
                      </v:textbox>
                    </v:roundrect>
                    <v:oval id="Oval 61" o:spid="_x0000_s2426" style="position:absolute;left:53438;top:734;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UO2cQA&#10;AADdAAAADwAAAGRycy9kb3ducmV2LnhtbERPTWvCQBC9F/wPywje6q6BtDW6ikiFXnKojQdvQ3ZM&#10;gtnZkN0m8d93C4Xe5vE+Z7ufbCsG6n3jWMNqqUAQl840XGkovk7PbyB8QDbYOiYND/Kw382etpgZ&#10;N/InDedQiRjCPkMNdQhdJqUva7Lol64jjtzN9RZDhH0lTY9jDLetTJR6kRYbjg01dnSsqbyfv60G&#10;o16b1BRpfisOY/5Ir2v5fsm1XsynwwZEoCn8i//cHybOT9cJ/H4TT5C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VDtnEAAAA3QAAAA8AAAAAAAAAAAAAAAAAmAIAAGRycy9k&#10;b3ducmV2LnhtbFBLBQYAAAAABAAEAPUAAACJAwAAAAA=&#10;" fillcolor="#272727 [2749]" stroked="f" strokeweight="1pt">
                      <v:stroke joinstyle="miter"/>
                      <v:shadow on="t" color="black" opacity="26213f" origin=",-.5" offset="0,3pt"/>
                    </v:oval>
                  </v:group>
                  <v:rect id="Rectangle 256609" o:spid="_x0000_s2427" style="position:absolute;left:-1658;top:4929;width:50526;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uyxsQA&#10;AADdAAAADwAAAGRycy9kb3ducmV2LnhtbERPTWvCQBC9F/wPywje6qZixcRsRAsVLxZMC+JtyE6T&#10;tNnZsLtq+u+7hYK3ebzPydeD6cSVnG8tK3iaJiCIK6tbrhV8vL8+LkH4gKyxs0wKfsjDuhg95Jhp&#10;e+MjXctQixjCPkMFTQh9JqWvGjLop7YnjtyndQZDhK6W2uEthptOzpJkIQ22HBsa7Omloeq7vBgF&#10;bndazOeVSc9udui3b8eDPn8FpSbjYbMCEWgId/G/e6/j/Oc0hb9v4gmy+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bssbEAAAA3QAAAA8AAAAAAAAAAAAAAAAAmAIAAGRycy9k&#10;b3ducmV2LnhtbFBLBQYAAAAABAAEAPUAAACJAwAAAAA=&#10;" fillcolor="#7030a0" stroked="f" strokeweight="1pt"/>
                </v:group>
                <v:group id="Google Shape;333;p20" o:spid="_x0000_s2428" style="position:absolute;left:55626;top:1238;width:2443;height:2444" coordsize="354364,3547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GT5B3wwAAAN0AAAAP&#10;AAAAAAAAAAAAAAAAAKoCAABkcnMvZG93bnJldi54bWxQSwUGAAAAAAQABAD6AAAAmgMAAAAA&#10;">
                  <v:shape id="Google Shape;334;p20" o:spid="_x0000_s2429" style="position:absolute;top:155108;width:132667;height:199288;visibility:visible;mso-wrap-style:square;v-text-anchor:middle" coordsize="4168,6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k468QA&#10;AADdAAAADwAAAGRycy9kb3ducmV2LnhtbERP22rCQBB9L/gPywi+FN1Y2ijRTZCKYCkVvHzAmB2T&#10;kOxsyK6a+vXdQqFvczjXWWa9acSNOldZVjCdRCCIc6srLhScjpvxHITzyBoby6Tgmxxk6eBpiYm2&#10;d97T7eALEULYJaig9L5NpHR5SQbdxLbEgbvYzqAPsCuk7vAewk0jX6IolgYrDg0ltvReUl4frkbB&#10;7tWco4/nN5T0Zev1Z71+mOKh1GjYrxYgPPX+X/zn3uowP57F8PtNOEGm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7ZOOvEAAAA3QAAAA8AAAAAAAAAAAAAAAAAmAIAAGRycy9k&#10;b3ducmV2LnhtbFBLBQYAAAAABAAEAPUAAACJAwAAAAA=&#10;" path="m2102,325v45,,89,6,137,18c2953,402,3501,1021,3501,1748v,690,167,1333,310,1666l3811,3438v-179,96,-501,298,-1036,393l2775,3795r,-333c2977,3343,3156,3164,3299,2938v214,-393,142,-917,-203,-1226c2858,1486,2429,1236,1751,1236v-48,,-95,12,-119,35l1286,1617v-59,59,-59,166,,226c1316,1873,1358,1887,1400,1887v41,,83,-14,113,-44l1810,1545v429,12,786,143,1072,405c3120,2152,3156,2510,3013,2783v-191,322,-536,536,-929,536c1513,3319,1036,2843,1036,2260v,-96,-83,-167,-166,-167c774,2093,703,2164,703,2260v,500,286,964,702,1202l1405,3795r,36c858,3712,524,3534,393,3438v,,-11,,,-24c524,3081,691,2438,703,1748,703,1021,1275,402,1965,343v48,-12,92,-18,137,-18xm2429,3581r,191c2429,3974,2537,4153,2715,4236r107,60c2668,4546,2382,4712,2072,4712v-297,,-583,-166,-738,-416l1429,4236v179,-83,286,-262,286,-464l1715,3581v119,36,238,48,357,48c2191,3629,2310,3617,2429,3581xm2072,v-56,,-113,3,-166,9c1036,81,346,855,346,1748v,643,-143,1238,-286,1547c1,3450,48,3617,179,3700v143,95,405,250,857,393l382,4415c143,4534,1,4772,1,5022r,1071c1,6189,84,6260,167,6260v95,,167,-71,167,-167l334,5022v,-131,71,-250,190,-322l1048,4450v227,357,608,596,1036,596c2525,5046,2906,4819,3132,4450r524,250c3775,4760,3846,4879,3846,5022r,1071c3846,6189,3918,6260,4013,6260v83,,155,-71,155,-167l4168,5022v-12,-250,-155,-488,-393,-607l3120,4093v429,-119,714,-286,845,-393c4096,3617,4144,3450,4084,3295,3953,2986,3799,2391,3799,1748,3799,855,3096,81,2239,9,2185,3,2129,,2072,xe" fillcolor="white [3212]" stroked="f">
                    <v:path arrowok="t" o:extrusionok="f" o:connecttype="custom" o:connectlocs="71267,10918;121304,108668;88328,121941;88328,110196;98545,54493;51946,40456;40933,58663;48159,58663;91734,62069;66334,105644;27692,66620;44721,110196;44721,121941;12509,108668;62546,10918;77315,113983;86418,134832;65952,149983;45485,134832;54588,113983;77315,113983;60668,286;1910,104880;32976,130280;32,159851;5316,199256;10631,159851;33358,141644;99691,141644;122418,159851;127733,199256;132667,159851;99309,130280;129993,104880;71267,286" o:connectangles="0,0,0,0,0,0,0,0,0,0,0,0,0,0,0,0,0,0,0,0,0,0,0,0,0,0,0,0,0,0,0,0,0,0,0"/>
                  </v:shape>
                  <v:shape id="Google Shape;335;p20" o:spid="_x0000_s2430" style="position:absolute;left:21995;top:321769;width:10249;height:32626;visibility:visible;mso-wrap-style:square;v-text-anchor:middle" coordsize="322,1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ca+cEA&#10;AADdAAAADwAAAGRycy9kb3ducmV2LnhtbERPTWuDQBC9F/IflgnkUpo1sWhjXUMppHjVpvfBnajU&#10;nRV3E82/7xYKvc3jfU5+XMwgbjS53rKC3TYCQdxY3XOr4Px5enoB4TyyxsEyKbiTg2Oxesgx03bm&#10;im61b0UIYZehgs77MZPSNR0ZdFs7EgfuYieDPsCplXrCOYSbQe6jKJEGew4NHY703lHzXV+Ngjn9&#10;qqqY7BwfrONz/Vgm5uNZqc16eXsF4Wnx/+I/d6nD/CRN4febcIIsf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CHGvnBAAAA3QAAAA8AAAAAAAAAAAAAAAAAmAIAAGRycy9kb3du&#10;cmV2LnhtbFBLBQYAAAAABAAEAPUAAACGAwAAAAA=&#10;" path="m167,c72,,,72,,167l,857v,96,72,167,167,167c250,1024,322,953,322,857r,-690c322,72,250,,167,xe" fillcolor="white [3212]" stroked="f">
                    <v:path arrowok="t" o:extrusionok="f" o:connecttype="custom" o:connectlocs="5315,0;0,5316;0,27279;5315,32594;10249,27279;10249,5316;5315,0" o:connectangles="0,0,0,0,0,0,0"/>
                  </v:shape>
                  <v:shape id="Google Shape;336;p20" o:spid="_x0000_s2431" style="position:absolute;left:99660;top:321769;width:10281;height:32626;visibility:visible;mso-wrap-style:square;v-text-anchor:middle" coordsize="323,1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SpOMYA&#10;AADdAAAADwAAAGRycy9kb3ducmV2LnhtbESPT2vCQBDF7wW/wzJCb3VjKyrRVYKg9Gb9c/A4ZMck&#10;JDsbsluT9tN3DgVvM7w37/1mvR1cox7UhcqzgekkAUWce1txYeB62b8tQYWIbLHxTAZ+KMB2M3pZ&#10;Y2p9zyd6nGOhJIRDigbKGNtU65CX5DBMfEss2t13DqOsXaFth72Eu0a/J8lcO6xYGkpsaVdSXp+/&#10;nQF7y76uh9pm2eX346jr/JYs+pkxr+MhW4GKNMSn+f/60wr+fCG48o2MoD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0SpOMYAAADdAAAADwAAAAAAAAAAAAAAAACYAgAAZHJz&#10;L2Rvd25yZXYueG1sUEsFBgAAAAAEAAQA9QAAAIsDAAAAAA==&#10;" path="m168,c72,,1,72,1,167r,690c1,953,72,1024,168,1024v83,,154,-71,154,-167l322,167c322,72,251,,168,xe" fillcolor="white [3212]" stroked="f">
                    <v:path arrowok="t" o:extrusionok="f" o:connecttype="custom" o:connectlocs="5347,0;32,5316;32,27279;5347,32594;10249,27279;10249,5316;5347,0" o:connectangles="0,0,0,0,0,0,0"/>
                  </v:shape>
                  <v:shape id="Google Shape;337;p20" o:spid="_x0000_s2432" style="position:absolute;left:254672;top:193081;width:55734;height:18430;visibility:visible;mso-wrap-style:square;v-text-anchor:middle" coordsize="1751,5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VBvcUA&#10;AADdAAAADwAAAGRycy9kb3ducmV2LnhtbERPS2sCMRC+F/wPYQRvNatSXbdGEUXooR60BT2Om9lH&#10;3UyWTdS1v74pCN7m43vObNGaSlypcaVlBYN+BII4tbrkXMH31+Y1BuE8ssbKMim4k4PFvPMyw0Tb&#10;G+/ouve5CCHsElRQeF8nUrq0IIOub2viwGW2MegDbHKpG7yFcFPJYRSNpcGSQ0OBNa0KSs/7i1Fw&#10;/MlGb/5XfmabUxyv1+4+PGxXSvW67fIdhKfWP8UP94cO88eTKfx/E06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lUG9xQAAAN0AAAAPAAAAAAAAAAAAAAAAAJgCAABkcnMv&#10;ZG93bnJldi54bWxQSwUGAAAAAAQABAD1AAAAigMAAAAA&#10;" path="m649,c492,,319,16,132,55,60,66,1,138,1,221r,179c1,483,72,555,155,555v96,,167,-72,167,-155l322,364c434,349,539,342,636,342v205,,375,29,496,70c1334,471,1453,543,1465,543v36,12,60,35,95,35c1620,578,1667,543,1691,495v60,-95,36,-202,-47,-250c1625,236,1259,,649,xe" fillcolor="white [3212]" stroked="f">
                    <v:path arrowok="t" o:extrusionok="f" o:connecttype="custom" o:connectlocs="20658,0;4202,1751;32,7035;32,12732;4934,17666;10249,12732;10249,11586;20244,10886;36031,13114;46631,17284;49655,18398;53824,15756;52328,7799;20658,0" o:connectangles="0,0,0,0,0,0,0,0,0,0,0,0,0,0"/>
                  </v:shape>
                  <v:shape id="Google Shape;338;p20" o:spid="_x0000_s2433" style="position:absolute;left:210333;top:161060;width:144031;height:192953;visibility:visible;mso-wrap-style:square;v-text-anchor:middle" coordsize="4525,60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4v+8UA&#10;AADdAAAADwAAAGRycy9kb3ducmV2LnhtbESPQWvDMAyF74P9B6NBb6vdQkOX1S1jMNrrug52VGMt&#10;yRbLwXbTtL9+Ogx6k3hP731abUbfqYFiagNbmE0NKOIquJZrC4ePt8clqJSRHXaBycKFEmzW93cr&#10;LF048zsN+1wrCeFUooUm577UOlUNeUzT0BOL9h2ixyxrrLWLeJZw3+m5MYX22LI0NNjTa0PV7/7k&#10;LZht/XmN4/X4Y47F7KsbTk+LRNZOHsaXZ1CZxnwz/1/vnOAXS+GXb2QEv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fi/7xQAAAN0AAAAPAAAAAAAAAAAAAAAAAJgCAABkcnMv&#10;ZG93bnJldi54bWxQSwUGAAAAAAQABAD1AAAAigMAAAAA&#10;" path="m3489,310r,810c3489,1251,3453,1382,3394,1525r-60,131c3322,1680,3322,1703,3322,1727r,346c3322,2370,3203,2632,3001,2835v-205,181,-452,298,-733,298c2254,3133,2241,3133,2227,3132,1655,3108,1191,2608,1191,2025r,-298c1191,1703,1191,1680,1179,1656r-59,-131c1060,1406,1036,1263,1036,1120v,-452,358,-810,798,-810l3489,310xm1727,3335v155,71,321,107,488,119l2263,3454v190,,369,-24,535,-107l2798,3573v,47,12,107,12,155l2263,4144,1715,3728v12,-48,12,-96,12,-155l1727,3335xm1834,1c1203,1,703,501,703,1132v,190,48,369,131,536l882,1751r,262c882,2454,1084,2858,1405,3120r,441c1405,3632,1358,3704,1286,3739l453,4049c179,4156,1,4406,1,4692r,1202c1,5990,72,6061,167,6061v84,,167,-71,167,-167l334,4692v,-155,83,-286,238,-345l1405,4037v36,-24,84,-48,120,-83l2096,4394r,1489c2096,5966,2179,6037,2263,6037v95,,166,-71,166,-154l2429,4394r584,-440c3049,3989,3084,4001,3132,4037r833,310c4096,4406,4203,4537,4203,4692r,1202c4203,5990,4275,6061,4358,6061v95,,167,-71,167,-167l4525,4692v-12,-274,-191,-524,-453,-631l3239,3751v-83,-23,-119,-107,-119,-178l3120,3156v24,-24,71,-60,95,-95c3489,2799,3632,2454,3632,2073r,-322l3680,1668v95,-167,131,-357,131,-536l3811,168c3811,72,3739,1,3644,1l1834,1xe" fillcolor="white [3212]" stroked="f">
                    <v:path arrowok="t" o:extrusionok="f" o:connecttype="custom" o:connectlocs="111055,35650;106121,52710;105739,65983;72191,99723;37910,64456;37528,52710;32976,35650;111055,9867;70504,109941;89060,106535;89442,118662;54589,118662;54971,106153;22377,36031;28074,55734;44721,99309;40933,119012;32,149346;5316,192921;10631,149346;44721,128497;66716,139861;72031,192157;77315,139861;99692,128497;133782,149346;138715,192921;144031,149346;103098,119394;99310,100455;115607,65983;117135,53092;121304,5347;58376,32" o:connectangles="0,0,0,0,0,0,0,0,0,0,0,0,0,0,0,0,0,0,0,0,0,0,0,0,0,0,0,0,0,0,0,0,0,0"/>
                  </v:shape>
                  <v:shape id="Google Shape;339;p20" o:spid="_x0000_s2434" style="position:absolute;left:238375;top:316454;width:10631;height:38291;visibility:visible;mso-wrap-style:square;v-text-anchor:middle" coordsize="334,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XzA8MA&#10;AADdAAAADwAAAGRycy9kb3ducmV2LnhtbERPTWuDQBC9F/oflinkVlcLScVkE5I0gqdCjQePE3eq&#10;UndW3E1i/323UOhtHu9zNrvZDOJGk+stK0iiGARxY3XPrYLqnD+nIJxH1jhYJgXf5GC3fXzYYKbt&#10;nT/oVvpWhBB2GSrovB8zKV3TkUEX2ZE4cJ92MugDnFqpJ7yHcDPIlzheSYM9h4YORzp21HyVV6Og&#10;fi0qpuXbKcHUF/vLez7Wh1ypxdO8X4PwNPt/8Z+70GH+Kk3g95twgt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KXzA8MAAADdAAAADwAAAAAAAAAAAAAAAACYAgAAZHJzL2Rv&#10;d25yZXYueG1sUEsFBgAAAAAEAAQA9QAAAIgDAAAAAA==&#10;" path="m167,c72,,1,72,1,167r,881c1,1131,72,1203,167,1203v84,,167,-72,167,-155l334,155c334,60,251,,167,xe" fillcolor="white [3212]" stroked="f">
                    <v:path arrowok="t" o:extrusionok="f" o:connecttype="custom" o:connectlocs="5316,0;32,5316;32,33357;5316,38291;10631,33357;10631,4934;5316,0" o:connectangles="0,0,0,0,0,0,0"/>
                  </v:shape>
                  <v:shape id="Google Shape;340;p20" o:spid="_x0000_s2435" style="position:absolute;left:315690;top:316454;width:10249;height:38291;visibility:visible;mso-wrap-style:square;v-text-anchor:middle" coordsize="322,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RmycIA&#10;AADdAAAADwAAAGRycy9kb3ducmV2LnhtbERP32vCMBB+F/wfwg32pqllSKhGkYE42MusIvh2NLe2&#10;M7mUJmr335vBwLf7+H7ecj04K27Uh9azhtk0A0FcedNyreF42E4UiBCRDVrPpOGXAqxX49ESC+Pv&#10;vKdbGWuRQjgUqKGJsSukDFVDDsPUd8SJ+/a9w5hgX0vT4z2FOyvzLJtLhy2nhgY7em+oupRXp8GG&#10;N/VTuuMpVBc1232qTX62X1q/vgybBYhIQ3yK/90fJs2fqxz+vkkn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lGbJwgAAAN0AAAAPAAAAAAAAAAAAAAAAAJgCAABkcnMvZG93&#10;bnJldi54bWxQSwUGAAAAAAQABAD1AAAAhwMAAAAA&#10;" path="m167,c72,,,72,,167r,881c,1131,72,1203,167,1203v83,,155,-72,155,-155l322,155c322,60,262,,167,xe" fillcolor="white [3212]" stroked="f">
                    <v:path arrowok="t" o:extrusionok="f" o:connecttype="custom" o:connectlocs="5315,0;0,5316;0,33357;5315,38291;10249,33357;10249,4934;5315,0" o:connectangles="0,0,0,0,0,0,0"/>
                  </v:shape>
                  <v:shape id="Google Shape;341;p20" o:spid="_x0000_s2436" style="position:absolute;left:54939;width:221378;height:185346;visibility:visible;mso-wrap-style:square;v-text-anchor:middle" coordsize="6955,58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N/8cUA&#10;AADdAAAADwAAAGRycy9kb3ducmV2LnhtbERP22rCQBB9L/gPywi+1U0riEY3UloEqRXqBX0ds5ML&#10;zc7G7DZJ/75bKPg2h3Od5ao3lWipcaVlBU/jCARxanXJuYLTcf04A+E8ssbKMin4IQerZPCwxFjb&#10;jvfUHnwuQgi7GBUU3texlC4tyKAb25o4cJltDPoAm1zqBrsQbir5HEVTabDk0FBgTa8FpV+Hb6Pg&#10;bdt9XE+7bTfPLv1uf/68tZPju1KjYf+yAOGp93fxv3ujw/zpbAJ/34QTZPI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03/xxQAAAN0AAAAPAAAAAAAAAAAAAAAAAJgCAABkcnMv&#10;ZG93bnJldi54bWxQSwUGAAAAAAQABAD1AAAAigMAAAAA&#10;" path="m2406,4168r-95,369l2085,4537v-191,,-358,-155,-358,-357l1727,4168r679,xm5573,358v191,,357,167,357,357l5930,3501v,191,-166,357,-357,357l4168,3858v-24,,-71,12,-83,24l2537,5001r238,-952c2787,4001,2775,3942,2739,3918v-23,-48,-71,-60,-131,-60l692,3858v-191,,-358,-166,-358,-357l334,715c334,525,501,358,692,358r4881,xm6287,1025v191,,358,166,358,357l6645,4180r-12,c6633,4382,6466,4537,6276,4537r-1405,c4823,4537,4787,4561,4752,4597v-24,35,-48,95,-24,130l4847,5406,3656,4597r595,-429l5585,4168v369,,691,-310,691,-679l6276,1025r11,xm692,1c322,1,1,310,1,691r,2774c1,3846,322,4156,692,4156r714,l1406,4168v,369,309,690,679,690l2227,4858r-59,262c2132,5228,2180,5335,2263,5394v48,24,95,36,143,36c2442,5430,2501,5418,2549,5394r714,-524l3430,4870r1357,905c4823,5811,4871,5823,4918,5823v36,,84,-12,131,-48c5144,5716,5180,5632,5156,5525l5049,4870r1203,c6633,4870,6942,4561,6942,4180r,-2774c6954,1013,6645,703,6276,703,6252,310,5954,1,5573,1l692,1xe" fillcolor="white [3212]" stroked="f">
                    <v:path arrowok="t" o:extrusionok="f" o:connecttype="custom" o:connectlocs="76583,132667;73559,144413;66366,144413;54970,133049;54970,132667;76583,132667;177389,11395;188752,22758;188752,111437;177389,122800;132668,122800;130026,123564;80753,159182;80753,159182;88328,128880;87183,124710;83013,122800;22026,122800;10631,111437;10631,22758;22026,11395;177389,11395;200116,32626;211511,43989;211511,133049;211129,133049;199765,144413;155044,144413;151256,146322;150492,150460;154280,172073;154280,172073;116371,146322;135310,132667;177771,132667;199765,111055;199765,32626;200116,32626;22026,32;32,21995;32,110291;22026,132285;44753,132285;44753,132667;66366,154630;70886,154630;69008,162970;72031,171691;76583,172837;81135,171691;103861,155012;109177,155012;152370,183818;156540,185346;160710,183818;164116,175861;160710,155012;199001,155012;220964,133049;220964,44753;199765,22376;177389,32;22026,32" o:connectangles="0,0,0,0,0,0,0,0,0,0,0,0,0,0,0,0,0,0,0,0,0,0,0,0,0,0,0,0,0,0,0,0,0,0,0,0,0,0,0,0,0,0,0,0,0,0,0,0,0,0,0,0,0,0,0,0,0,0,0,0,0,0,0"/>
                  </v:shape>
                  <v:shape id="Google Shape;342;p20" o:spid="_x0000_s2437" style="position:absolute;left:93994;top:33740;width:26928;height:10249;visibility:visible;mso-wrap-style:square;v-text-anchor:middle" coordsize="846,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e9LcMA&#10;AADdAAAADwAAAGRycy9kb3ducmV2LnhtbERPTWvCQBC9F/oflil4kWZTEQ3RVUq12JNgtPchO8nG&#10;ZmdDdo3pv+8WCr3N433OejvaVgzU+8axgpckBUFcOt1wreByfn/OQPiArLF1TAq+ycN28/iwxly7&#10;O59oKEItYgj7HBWYELpcSl8asugT1xFHrnK9xRBhX0vd4z2G21bO0nQhLTYcGwx29Gao/CpuVsH+&#10;PJhrmJL+vBx2y+M4y7CypVKTp/F1BSLQGP7Ff+4PHecvsjn8fhNPkJ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pe9LcMAAADdAAAADwAAAAAAAAAAAAAAAACYAgAAZHJzL2Rv&#10;d25yZXYueG1sUEsFBgAAAAAEAAQA9QAAAIgDAAAAAA==&#10;" path="m167,c72,,,72,,167v,83,72,155,167,155l679,322v95,,167,-72,167,-155c846,72,774,,679,l167,xe" fillcolor="white [3212]" stroked="f">
                    <v:path arrowok="t" o:extrusionok="f" o:connecttype="custom" o:connectlocs="5316,0;0,5315;5316,10249;21612,10249;26928,5315;21612,0;5316,0" o:connectangles="0,0,0,0,0,0,0"/>
                  </v:shape>
                  <v:shape id="Google Shape;343;p20" o:spid="_x0000_s2438" style="position:absolute;left:132636;top:33740;width:82663;height:10249;visibility:visible;mso-wrap-style:square;v-text-anchor:middle" coordsize="2597,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RD58MA&#10;AADdAAAADwAAAGRycy9kb3ducmV2LnhtbERPTWvCQBC9F/wPywi91Y1igkRXEaGgvZRGL97G7JgE&#10;s7Pp7hrjv+8WCr3N433OajOYVvTkfGNZwXSSgCAurW64UnA6vr8tQPiArLG1TAqe5GGzHr2sMNf2&#10;wV/UF6ESMYR9jgrqELpcSl/WZNBPbEccuat1BkOErpLa4SOGm1bOkiSTBhuODTV2tKupvBV3o+Cz&#10;PR/uc3m5Nd8fg8uSIn32XarU63jYLkEEGsK/+M+913F+tkjh95t4gl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uRD58MAAADdAAAADwAAAAAAAAAAAAAAAACYAgAAZHJzL2Rv&#10;d25yZXYueG1sUEsFBgAAAAAEAAQA9QAAAIgDAAAAAA==&#10;" path="m167,c84,,1,72,1,167v,83,83,155,166,155l2430,322v95,,166,-72,166,-155c2596,72,2525,,2430,l167,xe" fillcolor="white [3212]" stroked="f">
                    <v:path arrowok="t" o:extrusionok="f" o:connecttype="custom" o:connectlocs="5316,0;32,5315;5316,10249;77347,10249;82631,5315;77347,0;5316,0" o:connectangles="0,0,0,0,0,0,0"/>
                  </v:shape>
                  <v:shape id="Google Shape;344;p20" o:spid="_x0000_s2439" style="position:absolute;left:93994;top:61018;width:121304;height:10631;visibility:visible;mso-wrap-style:square;v-text-anchor:middle" coordsize="381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iUl8IA&#10;AADdAAAADwAAAGRycy9kb3ducmV2LnhtbERP22oCMRB9F/oPYQp908RSFlmN4mqFQl/q5QOGzbhZ&#10;3EyWJOr696ZQ6NscznUWq8F14kYhtp41TCcKBHHtTcuNhtNxN56BiAnZYOeZNDwowmr5Mlpgafyd&#10;93Q7pEbkEI4larAp9aWUsbbkME58T5y5sw8OU4ahkSbgPYe7Tr4rVUiHLecGiz1tLNWXw9VpOG7V&#10;T3Ot9n53qr/PQX1Un3Zdaf32OqznIBIN6V/85/4yeX4xK+D3m3yCXD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yJSXwgAAAN0AAAAPAAAAAAAAAAAAAAAAAJgCAABkcnMvZG93&#10;bnJldi54bWxQSwUGAAAAAAQABAD1AAAAhwMAAAAA&#10;" path="m167,1c72,1,,84,,167v,96,72,167,167,167l3644,334v95,,166,-71,166,-167c3810,84,3739,1,3644,1l167,1xe" fillcolor="white [3212]" stroked="f">
                    <v:path arrowok="t" o:extrusionok="f" o:connecttype="custom" o:connectlocs="5316,32;0,5316;5316,10631;115988,10631;121272,5316;115988,32;5316,32" o:connectangles="0,0,0,0,0,0,0"/>
                  </v:shape>
                  <v:shape id="Google Shape;345;p20" o:spid="_x0000_s2440" style="position:absolute;left:93994;top:89060;width:82249;height:10663;visibility:visible;mso-wrap-style:square;v-text-anchor:middle" coordsize="2584,3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Yp8QA&#10;AADdAAAADwAAAGRycy9kb3ducmV2LnhtbERPS4vCMBC+L/gfwgheRFMFH1SjLIvuehChKngdmrGt&#10;NpPSpFr//WZB2Nt8fM9ZrltTigfVrrCsYDSMQBCnVhecKTiftoM5COeRNZaWScGLHKxXnY8lxto+&#10;OaHH0WcihLCLUUHufRVL6dKcDLqhrYgDd7W1QR9gnUld4zOEm1KOo2gqDRYcGnKs6Cun9H5sjAJz&#10;+LHfp20WbdrJ3t/2/WaXXBqlet32cwHCU+v/xW/3Tof50/kM/r4JJ8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mKfEAAAA3QAAAA8AAAAAAAAAAAAAAAAAmAIAAGRycy9k&#10;b3ducmV2LnhtbFBLBQYAAAAABAAEAPUAAACJAwAAAAA=&#10;" path="m155,1c72,1,,72,,167v,84,72,167,155,167l2429,334v84,,155,-83,155,-167c2584,72,2513,1,2429,1l155,1xe" fillcolor="white [3212]" stroked="f">
                    <v:path arrowok="t" o:extrusionok="f" o:connecttype="custom" o:connectlocs="4934,32;0,5316;4934,10631;77315,10631;82249,5316;77315,32;4934,32" o:connectangles="0,0,0,0,0,0,0"/>
                  </v:shape>
                  <v:shape id="Google Shape;346;p20" o:spid="_x0000_s2441" style="position:absolute;left:188339;top:89060;width:26960;height:10663;visibility:visible;mso-wrap-style:square;v-text-anchor:middle" coordsize="847,3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Rj6sYA&#10;AADdAAAADwAAAGRycy9kb3ducmV2LnhtbESPQWvDMAyF74P+B6PBbqu9DUKb1S2lMBiDHdr10puI&#10;1SQslo3tpWl//XQY7Cbxnt77tNpMflAjpdwHtvA0N6CIm+B6bi0cv94eF6ByQXY4BCYLV8qwWc/u&#10;Vli7cOE9jYfSKgnhXKOFrpRYa52bjjzmeYjEop1D8lhkTa12CS8S7gf9bEylPfYsDR1G2nXUfB9+&#10;vIWqimn/cr2Z8/IWt58fzYgno619uJ+2r6AKTeXf/Hf97gS/WgiufCMj6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gRj6sYAAADdAAAADwAAAAAAAAAAAAAAAACYAgAAZHJz&#10;L2Rvd25yZXYueG1sUEsFBgAAAAAEAAQA9QAAAIsDAAAAAA==&#10;" path="m156,1c72,1,1,72,1,167v,84,71,167,155,167l680,334v95,,166,-83,166,-167c846,72,775,1,680,1l156,1xe" fillcolor="white [3212]" stroked="f">
                    <v:path arrowok="t" o:extrusionok="f" o:connecttype="custom" o:connectlocs="4965,32;32,5316;4965,10631;21644,10631;26928,5316;21644,32;4965,32" o:connectangles="0,0,0,0,0,0,0"/>
                  </v:shape>
                </v:group>
                <w10:wrap anchorx="page"/>
                <w10:anchorlock/>
              </v:group>
            </w:pict>
          </mc:Fallback>
        </mc:AlternateContent>
      </w:r>
    </w:p>
    <w:p w:rsidR="000D0CA1" w:rsidRPr="002563F8" w:rsidRDefault="000D0CA1" w:rsidP="000D0CA1">
      <w:pPr>
        <w:rPr>
          <w:rFonts w:ascii="Sakkal Majalla" w:hAnsi="Sakkal Majalla"/>
          <w:color w:val="C00000"/>
          <w:sz w:val="32"/>
          <w:szCs w:val="32"/>
          <w:rtl/>
        </w:rPr>
      </w:pPr>
      <w:r w:rsidRPr="002563F8">
        <w:rPr>
          <w:rFonts w:hint="cs"/>
          <w:color w:val="C00000"/>
          <w:sz w:val="34"/>
          <w:rtl/>
        </w:rPr>
        <w:t>استراتيجية الحل فردي، مدة التمرين 10 دقائق.</w:t>
      </w:r>
    </w:p>
    <w:p w:rsidR="000D0CA1" w:rsidRPr="00424F9B" w:rsidRDefault="000D0CA1" w:rsidP="000D0CA1">
      <w:pPr>
        <w:rPr>
          <w:rFonts w:ascii="Sakkal Majalla" w:hAnsi="Sakkal Majalla"/>
          <w:color w:val="002060"/>
          <w:sz w:val="34"/>
          <w:rtl/>
        </w:rPr>
      </w:pPr>
    </w:p>
    <w:p w:rsidR="00AA0F2A" w:rsidRDefault="00AA0F2A" w:rsidP="00227842">
      <w:pPr>
        <w:jc w:val="center"/>
        <w:rPr>
          <w:rtl/>
        </w:rPr>
      </w:pPr>
    </w:p>
    <w:p w:rsidR="00AA0F2A" w:rsidRDefault="00AA0F2A" w:rsidP="00227842">
      <w:pPr>
        <w:jc w:val="center"/>
        <w:rPr>
          <w:rtl/>
        </w:rPr>
        <w:sectPr w:rsidR="00AA0F2A" w:rsidSect="00227842">
          <w:pgSz w:w="11906" w:h="16838" w:code="9"/>
          <w:pgMar w:top="1440" w:right="1440" w:bottom="1440" w:left="1440" w:header="720" w:footer="397" w:gutter="0"/>
          <w:cols w:space="720"/>
          <w:titlePg/>
          <w:docGrid w:linePitch="381"/>
        </w:sectPr>
      </w:pPr>
    </w:p>
    <w:p w:rsidR="00A5444F" w:rsidRDefault="00A5444F" w:rsidP="00A5444F">
      <w:pPr>
        <w:bidi w:val="0"/>
        <w:rPr>
          <w:rFonts w:asciiTheme="majorBidi" w:hAnsiTheme="majorBidi" w:cstheme="majorBidi"/>
          <w:szCs w:val="28"/>
          <w:rtl/>
          <w:lang w:bidi="ar-SY"/>
        </w:rPr>
      </w:pPr>
      <w:r>
        <w:rPr>
          <w:noProof/>
        </w:rPr>
        <w:lastRenderedPageBreak/>
        <mc:AlternateContent>
          <mc:Choice Requires="wps">
            <w:drawing>
              <wp:anchor distT="0" distB="0" distL="114300" distR="114300" simplePos="0" relativeHeight="252322816" behindDoc="0" locked="0" layoutInCell="1" allowOverlap="1" wp14:anchorId="0EFE8468" wp14:editId="552A4918">
                <wp:simplePos x="0" y="0"/>
                <wp:positionH relativeFrom="margin">
                  <wp:posOffset>3536315</wp:posOffset>
                </wp:positionH>
                <wp:positionV relativeFrom="paragraph">
                  <wp:posOffset>-846376</wp:posOffset>
                </wp:positionV>
                <wp:extent cx="3119120" cy="558800"/>
                <wp:effectExtent l="0" t="0" r="0" b="0"/>
                <wp:wrapNone/>
                <wp:docPr id="1115" name="Text Box 1115"/>
                <wp:cNvGraphicFramePr/>
                <a:graphic xmlns:a="http://schemas.openxmlformats.org/drawingml/2006/main">
                  <a:graphicData uri="http://schemas.microsoft.com/office/word/2010/wordprocessingShape">
                    <wps:wsp>
                      <wps:cNvSpPr txBox="1"/>
                      <wps:spPr>
                        <a:xfrm>
                          <a:off x="0" y="0"/>
                          <a:ext cx="3119120" cy="558800"/>
                        </a:xfrm>
                        <a:prstGeom prst="rect">
                          <a:avLst/>
                        </a:prstGeom>
                        <a:noFill/>
                        <a:ln w="6350">
                          <a:noFill/>
                        </a:ln>
                      </wps:spPr>
                      <wps:txbx>
                        <w:txbxContent>
                          <w:p w:rsidR="00FC7E58" w:rsidRDefault="00FC7E58" w:rsidP="00A5444F">
                            <w:pPr>
                              <w:spacing w:line="240" w:lineRule="auto"/>
                              <w:jc w:val="center"/>
                              <w:rPr>
                                <w:rFonts w:asciiTheme="majorBidi" w:hAnsiTheme="majorBidi" w:cstheme="majorBidi"/>
                                <w:b/>
                                <w:bCs/>
                                <w:color w:val="FFFFFF" w:themeColor="background1"/>
                                <w:sz w:val="52"/>
                                <w:szCs w:val="56"/>
                                <w:lang w:bidi="ar-SY"/>
                                <w14:shadow w14:blurRad="50800" w14:dist="38100" w14:dir="0" w14:sx="100000" w14:sy="100000" w14:kx="0" w14:ky="0" w14:algn="l">
                                  <w14:srgbClr w14:val="000000">
                                    <w14:alpha w14:val="60000"/>
                                  </w14:srgbClr>
                                </w14:shadow>
                              </w:rPr>
                            </w:pPr>
                            <w:r>
                              <w:rPr>
                                <w:rFonts w:asciiTheme="majorBidi" w:hAnsiTheme="majorBidi" w:cstheme="majorBidi" w:hint="cs"/>
                                <w:b/>
                                <w:bCs/>
                                <w:color w:val="FFFFFF" w:themeColor="background1"/>
                                <w:sz w:val="52"/>
                                <w:szCs w:val="56"/>
                                <w:rtl/>
                                <w:lang w:bidi="ar-SY"/>
                                <w14:shadow w14:blurRad="50800" w14:dist="38100" w14:dir="0" w14:sx="100000" w14:sy="100000" w14:kx="0" w14:ky="0" w14:algn="l">
                                  <w14:srgbClr w14:val="000000">
                                    <w14:alpha w14:val="60000"/>
                                  </w14:srgbClr>
                                </w14:shadow>
                              </w:rPr>
                              <w:t>اليوم التدريبي الثالث</w:t>
                            </w:r>
                          </w:p>
                          <w:p w:rsidR="00FC7E58" w:rsidRDefault="00FC7E58" w:rsidP="00A5444F">
                            <w:pPr>
                              <w:rPr>
                                <w:rFonts w:asciiTheme="majorBidi" w:hAnsiTheme="majorBidi" w:cstheme="majorBidi"/>
                                <w:b/>
                                <w:bCs/>
                                <w:color w:val="FFFFFF" w:themeColor="background1"/>
                                <w:rtl/>
                                <w:lang w:bidi="ar-SY"/>
                                <w14:shadow w14:blurRad="50800" w14:dist="38100" w14:dir="0" w14:sx="100000" w14:sy="100000" w14:kx="0" w14:ky="0" w14:algn="l">
                                  <w14:srgbClr w14:val="000000">
                                    <w14:alpha w14:val="60000"/>
                                  </w14:srgbClr>
                                </w14:shadow>
                              </w:rPr>
                            </w:pP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115" o:spid="_x0000_s2442" type="#_x0000_t202" style="position:absolute;left:0;text-align:left;margin-left:278.45pt;margin-top:-66.65pt;width:245.6pt;height:44pt;z-index:252322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" filled="f" stroked="f" strokeweight=".5pt">
                <v:textbox>
                  <w:txbxContent>
                    <w:p w:rsidR="00FC7E58" w:rsidRDefault="00FC7E58" w:rsidP="00A5444F">
                      <w:pPr>
                        <w:spacing w:line="240" w:lineRule="auto"/>
                        <w:jc w:val="center"/>
                        <w:rPr>
                          <w:rFonts w:asciiTheme="majorBidi" w:hAnsiTheme="majorBidi" w:cstheme="majorBidi"/>
                          <w:b/>
                          <w:bCs/>
                          <w:color w:val="FFFFFF" w:themeColor="background1"/>
                          <w:sz w:val="52"/>
                          <w:szCs w:val="56"/>
                          <w:lang w:bidi="ar-SY"/>
                          <w14:shadow w14:blurRad="50800" w14:dist="38100" w14:dir="0" w14:sx="100000" w14:sy="100000" w14:kx="0" w14:ky="0" w14:algn="l">
                            <w14:srgbClr w14:val="000000">
                              <w14:alpha w14:val="60000"/>
                            </w14:srgbClr>
                          </w14:shadow>
                        </w:rPr>
                      </w:pPr>
                      <w:r>
                        <w:rPr>
                          <w:rFonts w:asciiTheme="majorBidi" w:hAnsiTheme="majorBidi" w:cstheme="majorBidi" w:hint="cs"/>
                          <w:b/>
                          <w:bCs/>
                          <w:color w:val="FFFFFF" w:themeColor="background1"/>
                          <w:sz w:val="52"/>
                          <w:szCs w:val="56"/>
                          <w:rtl/>
                          <w:lang w:bidi="ar-SY"/>
                          <w14:shadow w14:blurRad="50800" w14:dist="38100" w14:dir="0" w14:sx="100000" w14:sy="100000" w14:kx="0" w14:ky="0" w14:algn="l">
                            <w14:srgbClr w14:val="000000">
                              <w14:alpha w14:val="60000"/>
                            </w14:srgbClr>
                          </w14:shadow>
                        </w:rPr>
                        <w:t>اليوم التدريبي الثالث</w:t>
                      </w:r>
                    </w:p>
                    <w:p w:rsidR="00FC7E58" w:rsidRDefault="00FC7E58" w:rsidP="00A5444F">
                      <w:pPr>
                        <w:rPr>
                          <w:rFonts w:asciiTheme="majorBidi" w:hAnsiTheme="majorBidi" w:cstheme="majorBidi"/>
                          <w:b/>
                          <w:bCs/>
                          <w:color w:val="FFFFFF" w:themeColor="background1"/>
                          <w:rtl/>
                          <w:lang w:bidi="ar-SY"/>
                          <w14:shadow w14:blurRad="50800" w14:dist="38100" w14:dir="0" w14:sx="100000" w14:sy="100000" w14:kx="0" w14:ky="0" w14:algn="l">
                            <w14:srgbClr w14:val="000000">
                              <w14:alpha w14:val="60000"/>
                            </w14:srgbClr>
                          </w14:shadow>
                        </w:rPr>
                      </w:pPr>
                    </w:p>
                  </w:txbxContent>
                </v:textbox>
                <w10:wrap anchorx="margin"/>
              </v:shape>
            </w:pict>
          </mc:Fallback>
        </mc:AlternateContent>
      </w:r>
    </w:p>
    <w:p w:rsidR="00A5444F" w:rsidRDefault="00A5444F" w:rsidP="00A5444F">
      <w:pPr>
        <w:spacing w:line="240" w:lineRule="auto"/>
        <w:jc w:val="center"/>
        <w:rPr>
          <w:rFonts w:cs="PT Bold Heading"/>
          <w:sz w:val="52"/>
          <w:szCs w:val="56"/>
        </w:rPr>
      </w:pPr>
    </w:p>
    <w:p w:rsidR="00A5444F" w:rsidRDefault="00A5444F" w:rsidP="00A5444F">
      <w:pPr>
        <w:spacing w:line="240" w:lineRule="auto"/>
        <w:jc w:val="center"/>
        <w:rPr>
          <w:rFonts w:cs="PT Bold Heading"/>
          <w:sz w:val="52"/>
          <w:szCs w:val="56"/>
          <w:rtl/>
          <w:lang w:bidi="ar-SY"/>
        </w:rPr>
      </w:pPr>
      <w:r>
        <w:rPr>
          <w:rFonts w:cs="PT Bold Heading" w:hint="cs"/>
          <w:sz w:val="52"/>
          <w:szCs w:val="56"/>
          <w:rtl/>
          <w:lang w:bidi="ar-SY"/>
        </w:rPr>
        <w:t>الجلسة الأولى</w:t>
      </w:r>
    </w:p>
    <w:p w:rsidR="00A5444F" w:rsidRDefault="00A5444F" w:rsidP="00A5444F">
      <w:pPr>
        <w:spacing w:line="240" w:lineRule="auto"/>
        <w:jc w:val="center"/>
        <w:rPr>
          <w:rFonts w:cs="Monotype Koufi"/>
          <w:sz w:val="52"/>
          <w:szCs w:val="56"/>
          <w:rtl/>
          <w:lang w:bidi="ar-SY"/>
        </w:rPr>
      </w:pPr>
      <w:r>
        <w:rPr>
          <w:rFonts w:cs="Monotype Koufi" w:hint="cs"/>
          <w:sz w:val="52"/>
          <w:szCs w:val="56"/>
          <w:rtl/>
          <w:lang w:bidi="ar-SY"/>
        </w:rPr>
        <w:t>إدارة الشكاوى</w:t>
      </w:r>
    </w:p>
    <w:p w:rsidR="00A5444F" w:rsidRDefault="00A5444F" w:rsidP="00A5444F">
      <w:pPr>
        <w:spacing w:after="160" w:line="256" w:lineRule="auto"/>
        <w:jc w:val="left"/>
        <w:rPr>
          <w:rFonts w:cs="Monotype Koufi"/>
          <w:sz w:val="44"/>
          <w:szCs w:val="48"/>
          <w:rtl/>
        </w:rPr>
      </w:pPr>
      <w:r>
        <w:rPr>
          <w:rFonts w:cs="Monotype Koufi" w:hint="cs"/>
          <w:sz w:val="44"/>
          <w:szCs w:val="48"/>
          <w:rtl/>
        </w:rPr>
        <w:t>محاور الجلسة:</w:t>
      </w:r>
    </w:p>
    <w:p w:rsidR="00A5444F" w:rsidRPr="00996861" w:rsidRDefault="00A5444F">
      <w:pPr>
        <w:pStyle w:val="ListParagraph"/>
        <w:numPr>
          <w:ilvl w:val="0"/>
          <w:numId w:val="48"/>
        </w:numPr>
        <w:rPr>
          <w:rFonts w:ascii="Adobe Arabic" w:hAnsi="Adobe Arabic" w:cs="Adobe Arabic"/>
          <w:b/>
          <w:bCs/>
          <w:color w:val="002060"/>
          <w:sz w:val="36"/>
          <w:szCs w:val="36"/>
          <w:rtl/>
        </w:rPr>
      </w:pPr>
      <w:r w:rsidRPr="00996861">
        <w:rPr>
          <w:rFonts w:ascii="Adobe Arabic" w:hAnsi="Adobe Arabic" w:cs="Adobe Arabic"/>
          <w:b/>
          <w:bCs/>
          <w:color w:val="002060"/>
          <w:sz w:val="36"/>
          <w:szCs w:val="36"/>
          <w:rtl/>
        </w:rPr>
        <w:t>الشكوى فرصة للتحسين</w:t>
      </w:r>
    </w:p>
    <w:p w:rsidR="00A5444F" w:rsidRPr="00996861" w:rsidRDefault="00A5444F">
      <w:pPr>
        <w:pStyle w:val="ListParagraph"/>
        <w:numPr>
          <w:ilvl w:val="0"/>
          <w:numId w:val="48"/>
        </w:numPr>
        <w:rPr>
          <w:rFonts w:ascii="Adobe Arabic" w:hAnsi="Adobe Arabic" w:cs="Adobe Arabic"/>
          <w:b/>
          <w:bCs/>
          <w:color w:val="002060"/>
          <w:sz w:val="36"/>
          <w:szCs w:val="36"/>
          <w:rtl/>
        </w:rPr>
      </w:pPr>
      <w:r w:rsidRPr="00996861">
        <w:rPr>
          <w:rFonts w:ascii="Adobe Arabic" w:hAnsi="Adobe Arabic" w:cs="Adobe Arabic"/>
          <w:b/>
          <w:bCs/>
          <w:color w:val="002060"/>
          <w:sz w:val="36"/>
          <w:szCs w:val="36"/>
          <w:rtl/>
        </w:rPr>
        <w:t>أنواع الشكاوى</w:t>
      </w:r>
    </w:p>
    <w:p w:rsidR="00A5444F" w:rsidRPr="00996861" w:rsidRDefault="00A5444F">
      <w:pPr>
        <w:pStyle w:val="ListParagraph"/>
        <w:numPr>
          <w:ilvl w:val="0"/>
          <w:numId w:val="48"/>
        </w:numPr>
        <w:rPr>
          <w:rFonts w:ascii="Adobe Arabic" w:hAnsi="Adobe Arabic" w:cs="Adobe Arabic"/>
          <w:b/>
          <w:bCs/>
          <w:color w:val="002060"/>
          <w:sz w:val="36"/>
          <w:szCs w:val="36"/>
          <w:rtl/>
        </w:rPr>
      </w:pPr>
      <w:r w:rsidRPr="00996861">
        <w:rPr>
          <w:rFonts w:ascii="Adobe Arabic" w:hAnsi="Adobe Arabic" w:cs="Adobe Arabic"/>
          <w:b/>
          <w:bCs/>
          <w:color w:val="002060"/>
          <w:sz w:val="36"/>
          <w:szCs w:val="36"/>
          <w:rtl/>
        </w:rPr>
        <w:t>إدارة الشكاوى</w:t>
      </w:r>
    </w:p>
    <w:p w:rsidR="00A5444F" w:rsidRPr="00996861" w:rsidRDefault="00A5444F">
      <w:pPr>
        <w:pStyle w:val="ListParagraph"/>
        <w:numPr>
          <w:ilvl w:val="0"/>
          <w:numId w:val="48"/>
        </w:numPr>
        <w:spacing w:line="256" w:lineRule="auto"/>
        <w:rPr>
          <w:rFonts w:ascii="Adobe Arabic" w:hAnsi="Adobe Arabic" w:cs="Adobe Arabic"/>
          <w:color w:val="002060"/>
          <w:sz w:val="44"/>
          <w:szCs w:val="48"/>
          <w:rtl/>
        </w:rPr>
      </w:pPr>
      <w:r w:rsidRPr="00996861">
        <w:rPr>
          <w:rFonts w:ascii="Adobe Arabic" w:hAnsi="Adobe Arabic" w:cs="Adobe Arabic"/>
          <w:b/>
          <w:bCs/>
          <w:color w:val="002060"/>
          <w:sz w:val="36"/>
          <w:szCs w:val="36"/>
          <w:rtl/>
        </w:rPr>
        <w:t>أسباب الحكم على الخدمة بأنها فاشلة</w:t>
      </w:r>
      <w:r w:rsidRPr="00996861">
        <w:rPr>
          <w:rFonts w:ascii="Adobe Arabic" w:hAnsi="Adobe Arabic" w:cs="Adobe Arabic"/>
          <w:color w:val="002060"/>
          <w:sz w:val="44"/>
          <w:szCs w:val="48"/>
          <w:rtl/>
        </w:rPr>
        <w:t xml:space="preserve"> </w:t>
      </w:r>
    </w:p>
    <w:p w:rsidR="00A5444F" w:rsidRDefault="00A5444F" w:rsidP="00A5444F">
      <w:pPr>
        <w:spacing w:after="160" w:line="256" w:lineRule="auto"/>
        <w:jc w:val="left"/>
        <w:rPr>
          <w:rFonts w:cs="Monotype Koufi"/>
          <w:sz w:val="44"/>
          <w:szCs w:val="48"/>
          <w:rtl/>
        </w:rPr>
      </w:pPr>
      <w:r>
        <w:rPr>
          <w:rFonts w:cs="Monotype Koufi" w:hint="cs"/>
          <w:sz w:val="44"/>
          <w:szCs w:val="48"/>
          <w:rtl/>
        </w:rPr>
        <w:t>أهداف الجلسة:</w:t>
      </w:r>
    </w:p>
    <w:p w:rsidR="00A5444F" w:rsidRPr="00996861" w:rsidRDefault="00A5444F">
      <w:pPr>
        <w:pStyle w:val="ListParagraph"/>
        <w:numPr>
          <w:ilvl w:val="0"/>
          <w:numId w:val="49"/>
        </w:numPr>
        <w:rPr>
          <w:rFonts w:ascii="Adobe Arabic" w:hAnsi="Adobe Arabic" w:cs="Adobe Arabic"/>
          <w:b/>
          <w:bCs/>
          <w:color w:val="002060"/>
          <w:sz w:val="36"/>
          <w:szCs w:val="36"/>
          <w:rtl/>
        </w:rPr>
      </w:pPr>
      <w:r w:rsidRPr="00996861">
        <w:rPr>
          <w:rFonts w:ascii="Adobe Arabic" w:hAnsi="Adobe Arabic" w:cs="Adobe Arabic"/>
          <w:b/>
          <w:bCs/>
          <w:color w:val="002060"/>
          <w:sz w:val="36"/>
          <w:szCs w:val="36"/>
          <w:rtl/>
        </w:rPr>
        <w:t>اعتبار الشكوى فرصة للتحسين</w:t>
      </w:r>
    </w:p>
    <w:p w:rsidR="00A5444F" w:rsidRPr="00996861" w:rsidRDefault="00A5444F">
      <w:pPr>
        <w:pStyle w:val="ListParagraph"/>
        <w:numPr>
          <w:ilvl w:val="0"/>
          <w:numId w:val="49"/>
        </w:numPr>
        <w:rPr>
          <w:rFonts w:ascii="Adobe Arabic" w:hAnsi="Adobe Arabic" w:cs="Adobe Arabic"/>
          <w:b/>
          <w:bCs/>
          <w:color w:val="002060"/>
          <w:sz w:val="36"/>
          <w:szCs w:val="36"/>
          <w:rtl/>
        </w:rPr>
      </w:pPr>
      <w:r w:rsidRPr="00996861">
        <w:rPr>
          <w:rFonts w:ascii="Adobe Arabic" w:hAnsi="Adobe Arabic" w:cs="Adobe Arabic"/>
          <w:b/>
          <w:bCs/>
          <w:color w:val="002060"/>
          <w:sz w:val="36"/>
          <w:szCs w:val="36"/>
          <w:rtl/>
        </w:rPr>
        <w:t>دراسة أنواع الشكاوى</w:t>
      </w:r>
    </w:p>
    <w:p w:rsidR="00A5444F" w:rsidRPr="00996861" w:rsidRDefault="00A5444F">
      <w:pPr>
        <w:pStyle w:val="ListParagraph"/>
        <w:numPr>
          <w:ilvl w:val="0"/>
          <w:numId w:val="49"/>
        </w:numPr>
        <w:rPr>
          <w:rFonts w:ascii="Adobe Arabic" w:hAnsi="Adobe Arabic" w:cs="Adobe Arabic"/>
          <w:b/>
          <w:bCs/>
          <w:color w:val="002060"/>
          <w:sz w:val="36"/>
          <w:szCs w:val="36"/>
          <w:rtl/>
        </w:rPr>
      </w:pPr>
      <w:r w:rsidRPr="00996861">
        <w:rPr>
          <w:rFonts w:ascii="Adobe Arabic" w:hAnsi="Adobe Arabic" w:cs="Adobe Arabic"/>
          <w:b/>
          <w:bCs/>
          <w:color w:val="002060"/>
          <w:sz w:val="36"/>
          <w:szCs w:val="36"/>
          <w:rtl/>
        </w:rPr>
        <w:t>كيفية إدارة الشكاوى</w:t>
      </w:r>
    </w:p>
    <w:p w:rsidR="00A5444F" w:rsidRPr="00996861" w:rsidRDefault="00A5444F">
      <w:pPr>
        <w:pStyle w:val="ListParagraph"/>
        <w:numPr>
          <w:ilvl w:val="0"/>
          <w:numId w:val="49"/>
        </w:numPr>
        <w:rPr>
          <w:rFonts w:ascii="Adobe Arabic" w:hAnsi="Adobe Arabic" w:cs="Adobe Arabic"/>
          <w:b/>
          <w:bCs/>
          <w:color w:val="002060"/>
          <w:sz w:val="36"/>
          <w:szCs w:val="36"/>
          <w:rtl/>
        </w:rPr>
      </w:pPr>
      <w:r w:rsidRPr="00996861">
        <w:rPr>
          <w:rFonts w:ascii="Adobe Arabic" w:hAnsi="Adobe Arabic" w:cs="Adobe Arabic"/>
          <w:b/>
          <w:bCs/>
          <w:color w:val="002060"/>
          <w:sz w:val="36"/>
          <w:szCs w:val="36"/>
          <w:rtl/>
        </w:rPr>
        <w:t>فهم أسباب الحكم على الخدمة بأنها فاشلة</w:t>
      </w:r>
    </w:p>
    <w:p w:rsidR="00A5444F" w:rsidRDefault="00A5444F" w:rsidP="00A5444F">
      <w:pPr>
        <w:pStyle w:val="ListParagraph"/>
        <w:spacing w:after="0" w:line="276" w:lineRule="auto"/>
        <w:rPr>
          <w:rFonts w:ascii="Adobe Arabic" w:hAnsi="Adobe Arabic" w:cs="Adobe Arabic"/>
          <w:b/>
          <w:bCs/>
          <w:color w:val="002060"/>
          <w:sz w:val="48"/>
          <w:szCs w:val="36"/>
          <w:rtl/>
        </w:rPr>
      </w:pPr>
    </w:p>
    <w:p w:rsidR="00691535" w:rsidRDefault="00691535" w:rsidP="00691535">
      <w:pPr>
        <w:bidi w:val="0"/>
        <w:spacing w:after="160" w:line="256" w:lineRule="auto"/>
        <w:jc w:val="left"/>
        <w:rPr>
          <w:rFonts w:cs="PT Bold Heading"/>
          <w:sz w:val="52"/>
          <w:szCs w:val="56"/>
          <w:rtl/>
        </w:rPr>
      </w:pPr>
      <w:r>
        <w:rPr>
          <w:rFonts w:cs="PT Bold Heading" w:hint="cs"/>
          <w:sz w:val="52"/>
          <w:szCs w:val="56"/>
          <w:rtl/>
        </w:rPr>
        <w:br w:type="page"/>
      </w:r>
    </w:p>
    <w:p w:rsidR="00691535" w:rsidRPr="00DB4A26" w:rsidRDefault="00691535" w:rsidP="00691535">
      <w:pPr>
        <w:jc w:val="center"/>
        <w:rPr>
          <w:rFonts w:ascii="Adobe Arabic" w:hAnsi="Adobe Arabic" w:cs="Adobe Arabic"/>
          <w:color w:val="002060"/>
          <w:sz w:val="36"/>
          <w:szCs w:val="36"/>
        </w:rPr>
      </w:pPr>
      <w:r>
        <w:rPr>
          <w:noProof/>
        </w:rPr>
        <w:lastRenderedPageBreak/>
        <w:drawing>
          <wp:inline distT="0" distB="0" distL="0" distR="0" wp14:anchorId="28BB716B" wp14:editId="39FAD3C3">
            <wp:extent cx="2724785" cy="820420"/>
            <wp:effectExtent l="0" t="0" r="0" b="0"/>
            <wp:docPr id="7111" name="Picture 7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 name="Picture 7994"/>
                    <pic:cNvPicPr>
                      <a:picLocks noChangeAspect="1"/>
                    </pic:cNvPicPr>
                  </pic:nvPicPr>
                  <pic:blipFill>
                    <a:blip r:embed="rId16" cstate="print">
                      <a:duotone>
                        <a:prstClr val="black"/>
                        <a:schemeClr val="accent6">
                          <a:tint val="45000"/>
                          <a:satMod val="400000"/>
                        </a:schemeClr>
                      </a:duotone>
                      <a:extLst>
                        <a:ext uri="{28A0092B-C50C-407E-A947-70E740481C1C}">
                          <a14:useLocalDpi xmlns:a14="http://schemas.microsoft.com/office/drawing/2010/main" val="0"/>
                        </a:ext>
                      </a:extLst>
                    </a:blip>
                    <a:stretch>
                      <a:fillRect/>
                    </a:stretch>
                  </pic:blipFill>
                  <pic:spPr>
                    <a:xfrm>
                      <a:off x="0" y="0"/>
                      <a:ext cx="2724785" cy="820420"/>
                    </a:xfrm>
                    <a:prstGeom prst="rect">
                      <a:avLst/>
                    </a:prstGeom>
                  </pic:spPr>
                </pic:pic>
              </a:graphicData>
            </a:graphic>
          </wp:inline>
        </w:drawing>
      </w:r>
      <w:r>
        <w:rPr>
          <w:rFonts w:cs="Times New Roman"/>
          <w:noProof/>
          <w:color w:val="auto"/>
          <w:sz w:val="24"/>
          <w:szCs w:val="24"/>
        </w:rPr>
        <mc:AlternateContent>
          <mc:Choice Requires="wpg">
            <w:drawing>
              <wp:anchor distT="0" distB="0" distL="114300" distR="114300" simplePos="0" relativeHeight="252223488" behindDoc="0" locked="0" layoutInCell="1" allowOverlap="1" wp14:anchorId="669ABB07" wp14:editId="5905D78E">
                <wp:simplePos x="0" y="0"/>
                <wp:positionH relativeFrom="column">
                  <wp:posOffset>1552575</wp:posOffset>
                </wp:positionH>
                <wp:positionV relativeFrom="paragraph">
                  <wp:posOffset>142875</wp:posOffset>
                </wp:positionV>
                <wp:extent cx="2254250" cy="431800"/>
                <wp:effectExtent l="0" t="0" r="0" b="6350"/>
                <wp:wrapNone/>
                <wp:docPr id="1116" name="Group 1116"/>
                <wp:cNvGraphicFramePr/>
                <a:graphic xmlns:a="http://schemas.openxmlformats.org/drawingml/2006/main">
                  <a:graphicData uri="http://schemas.microsoft.com/office/word/2010/wordprocessingGroup">
                    <wpg:wgp>
                      <wpg:cNvGrpSpPr/>
                      <wpg:grpSpPr>
                        <a:xfrm>
                          <a:off x="0" y="0"/>
                          <a:ext cx="2254250" cy="431800"/>
                          <a:chOff x="0" y="0"/>
                          <a:chExt cx="2254250" cy="431801"/>
                        </a:xfrm>
                      </wpg:grpSpPr>
                      <wps:wsp>
                        <wps:cNvPr id="1117" name="Text Box 70"/>
                        <wps:cNvSpPr txBox="1"/>
                        <wps:spPr>
                          <a:xfrm>
                            <a:off x="1136650" y="1"/>
                            <a:ext cx="1117600" cy="431800"/>
                          </a:xfrm>
                          <a:prstGeom prst="rect">
                            <a:avLst/>
                          </a:prstGeom>
                          <a:noFill/>
                          <a:ln w="6350">
                            <a:noFill/>
                          </a:ln>
                        </wps:spPr>
                        <wps:txbx>
                          <w:txbxContent>
                            <w:p w:rsidR="00FC7E58" w:rsidRDefault="00FC7E58" w:rsidP="00691535">
                              <w:pPr>
                                <w:pStyle w:val="Heading2"/>
                              </w:pPr>
                              <w:r>
                                <w:rPr>
                                  <w:rFonts w:hint="cs"/>
                                  <w:rtl/>
                                </w:rPr>
                                <w:t>اليوم الثالث</w:t>
                              </w:r>
                            </w:p>
                            <w:p w:rsidR="00FC7E58" w:rsidRDefault="00FC7E58" w:rsidP="00691535"/>
                            <w:p w:rsidR="00FC7E58" w:rsidRDefault="00FC7E58" w:rsidP="00691535">
                              <w:pPr>
                                <w:pStyle w:val="Heading2"/>
                              </w:pPr>
                              <w:r>
                                <w:rPr>
                                  <w:rFonts w:hint="cs"/>
                                  <w:rtl/>
                                </w:rPr>
                                <w:t>اليوم الأول</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18" name="Text Box 71"/>
                        <wps:cNvSpPr txBox="1"/>
                        <wps:spPr>
                          <a:xfrm>
                            <a:off x="0" y="0"/>
                            <a:ext cx="1212850" cy="409575"/>
                          </a:xfrm>
                          <a:prstGeom prst="rect">
                            <a:avLst/>
                          </a:prstGeom>
                          <a:noFill/>
                          <a:ln w="6350">
                            <a:noFill/>
                          </a:ln>
                        </wps:spPr>
                        <wps:txbx>
                          <w:txbxContent>
                            <w:p w:rsidR="00FC7E58" w:rsidRDefault="00FC7E58" w:rsidP="00691535">
                              <w:pPr>
                                <w:pStyle w:val="Heading2"/>
                                <w:rPr>
                                  <w:color w:val="FFFFFF" w:themeColor="background1"/>
                                  <w:lang w:bidi="ar-SY"/>
                                </w:rPr>
                              </w:pPr>
                              <w:r>
                                <w:rPr>
                                  <w:rFonts w:hint="cs"/>
                                  <w:color w:val="FFFFFF" w:themeColor="background1"/>
                                  <w:rtl/>
                                  <w:lang w:bidi="ar-SY"/>
                                </w:rPr>
                                <w:t>الجلسة الأولى</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116" o:spid="_x0000_s2443" style="position:absolute;left:0;text-align:left;margin-left:122.25pt;margin-top:11.25pt;width:177.5pt;height:34pt;z-index:252223488;mso-position-horizontal-relative:text;mso-position-vertical-relative:text;mso-width-relative:margin;mso-height-relative:margin" coordsize="22542,43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">
                <v:shape id="Text Box 70" o:spid="_x0000_s2444" type="#_x0000_t202" style="position:absolute;left:11366;width:11176;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pXgsQA&#10;AADdAAAADwAAAGRycy9kb3ducmV2LnhtbERPTYvCMBC9C/6HMII3TSu4SjWKFESR3YOuF29jM7bF&#10;ZlKbqHV//WZB2Ns83ufMl62pxIMaV1pWEA8jEMSZ1SXnCo7f68EUhPPIGivLpOBFDpaLbmeOibZP&#10;3tPj4HMRQtglqKDwvk6kdFlBBt3Q1sSBu9jGoA+wyaVu8BnCTSVHUfQhDZYcGgqsKS0oux7uRsEu&#10;XX/h/jwy058q3XxeVvXteBor1e+1qxkIT63/F7/dWx3mx/EE/r4JJ8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aV4LEAAAA3QAAAA8AAAAAAAAAAAAAAAAAmAIAAGRycy9k&#10;b3ducmV2LnhtbFBLBQYAAAAABAAEAPUAAACJAwAAAAA=&#10;" filled="f" stroked="f" strokeweight=".5pt">
                  <v:textbox>
                    <w:txbxContent>
                      <w:p w:rsidR="00FC7E58" w:rsidRDefault="00FC7E58" w:rsidP="00691535">
                        <w:pPr>
                          <w:pStyle w:val="Heading2"/>
                        </w:pPr>
                        <w:r>
                          <w:rPr>
                            <w:rFonts w:hint="cs"/>
                            <w:rtl/>
                          </w:rPr>
                          <w:t>اليوم الثالث</w:t>
                        </w:r>
                      </w:p>
                      <w:p w:rsidR="00FC7E58" w:rsidRDefault="00FC7E58" w:rsidP="00691535"/>
                      <w:p w:rsidR="00FC7E58" w:rsidRDefault="00FC7E58" w:rsidP="00691535">
                        <w:pPr>
                          <w:pStyle w:val="Heading2"/>
                        </w:pPr>
                        <w:r>
                          <w:rPr>
                            <w:rFonts w:hint="cs"/>
                            <w:rtl/>
                          </w:rPr>
                          <w:t>اليوم الأول</w:t>
                        </w:r>
                      </w:p>
                    </w:txbxContent>
                  </v:textbox>
                </v:shape>
                <v:shape id="Text Box 71" o:spid="_x0000_s2445" type="#_x0000_t202" style="position:absolute;width:12128;height:40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XD8McA&#10;AADdAAAADwAAAGRycy9kb3ducmV2LnhtbESPQWvCQBCF74L/YZmCN91EUCR1FQmIIu1B66W3aXZM&#10;QrOzMbtq2l/vHAq9zfDevPfNct27Rt2pC7VnA+kkAUVceFtzaeD8sR0vQIWIbLHxTAZ+KMB6NRws&#10;MbP+wUe6n2KpJIRDhgaqGNtM61BU5DBMfEss2sV3DqOsXalthw8Jd42eJslcO6xZGipsKa+o+D7d&#10;nIFDvn3H49fULX6bfPd22bTX8+fMmNFLv3kFFamP/+a/670V/DQVXPlGRtCr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YFw/DHAAAA3QAAAA8AAAAAAAAAAAAAAAAAmAIAAGRy&#10;cy9kb3ducmV2LnhtbFBLBQYAAAAABAAEAPUAAACMAwAAAAA=&#10;" filled="f" stroked="f" strokeweight=".5pt">
                  <v:textbox>
                    <w:txbxContent>
                      <w:p w:rsidR="00FC7E58" w:rsidRDefault="00FC7E58" w:rsidP="00691535">
                        <w:pPr>
                          <w:pStyle w:val="Heading2"/>
                          <w:rPr>
                            <w:color w:val="FFFFFF" w:themeColor="background1"/>
                            <w:lang w:bidi="ar-SY"/>
                          </w:rPr>
                        </w:pPr>
                        <w:r>
                          <w:rPr>
                            <w:rFonts w:hint="cs"/>
                            <w:color w:val="FFFFFF" w:themeColor="background1"/>
                            <w:rtl/>
                            <w:lang w:bidi="ar-SY"/>
                          </w:rPr>
                          <w:t>الجلسة الأولى</w:t>
                        </w:r>
                      </w:p>
                    </w:txbxContent>
                  </v:textbox>
                </v:shape>
              </v:group>
            </w:pict>
          </mc:Fallback>
        </mc:AlternateContent>
      </w:r>
    </w:p>
    <w:p w:rsidR="00A5444F" w:rsidRDefault="00A5444F" w:rsidP="00A5444F">
      <w:pPr>
        <w:rPr>
          <w:rFonts w:ascii="Adobe Arabic" w:hAnsi="Adobe Arabic" w:cs="Adobe Arabic"/>
          <w:b/>
          <w:bCs/>
          <w:color w:val="002060"/>
          <w:sz w:val="36"/>
          <w:szCs w:val="36"/>
          <w:rtl/>
        </w:rPr>
      </w:pPr>
      <w:r>
        <w:rPr>
          <w:noProof/>
          <w:rtl/>
        </w:rPr>
        <mc:AlternateContent>
          <mc:Choice Requires="wpg">
            <w:drawing>
              <wp:inline distT="0" distB="0" distL="0" distR="0" wp14:anchorId="58975D51" wp14:editId="2AF35DA6">
                <wp:extent cx="5729606" cy="471805"/>
                <wp:effectExtent l="0" t="0" r="4445" b="61595"/>
                <wp:docPr id="1119" name="Group 1119"/>
                <wp:cNvGraphicFramePr/>
                <a:graphic xmlns:a="http://schemas.openxmlformats.org/drawingml/2006/main">
                  <a:graphicData uri="http://schemas.microsoft.com/office/word/2010/wordprocessingGroup">
                    <wpg:wgp>
                      <wpg:cNvGrpSpPr/>
                      <wpg:grpSpPr>
                        <a:xfrm>
                          <a:off x="0" y="0"/>
                          <a:ext cx="5729606" cy="471805"/>
                          <a:chOff x="0" y="0"/>
                          <a:chExt cx="6132022" cy="505460"/>
                        </a:xfrm>
                      </wpg:grpSpPr>
                      <wpg:grpSp>
                        <wpg:cNvPr id="1120" name="Group 1120"/>
                        <wpg:cNvGrpSpPr/>
                        <wpg:grpSpPr>
                          <a:xfrm>
                            <a:off x="0" y="0"/>
                            <a:ext cx="6132022" cy="505460"/>
                            <a:chOff x="0" y="0"/>
                            <a:chExt cx="6132655" cy="505879"/>
                          </a:xfrm>
                        </wpg:grpSpPr>
                        <wpg:grpSp>
                          <wpg:cNvPr id="1121" name="Group 1121"/>
                          <wpg:cNvGrpSpPr/>
                          <wpg:grpSpPr>
                            <a:xfrm>
                              <a:off x="3824173" y="0"/>
                              <a:ext cx="2308482" cy="505839"/>
                              <a:chOff x="2727040" y="0"/>
                              <a:chExt cx="3367831" cy="711023"/>
                            </a:xfrm>
                          </wpg:grpSpPr>
                          <wps:wsp>
                            <wps:cNvPr id="1122"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2727040" y="0"/>
                                <a:ext cx="3367831"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C7E58" w:rsidRPr="00DB0D9B" w:rsidRDefault="00FC7E58" w:rsidP="00A5444F">
                                  <w:pPr>
                                    <w:rPr>
                                      <w:bCs/>
                                    </w:rPr>
                                  </w:pPr>
                                  <w:r>
                                    <w:rPr>
                                      <w:rFonts w:ascii="Adobe Arabic" w:hAnsi="Adobe Arabic" w:cs="Adobe Arabic" w:hint="cs"/>
                                      <w:bCs/>
                                      <w:color w:val="auto"/>
                                      <w:sz w:val="36"/>
                                      <w:szCs w:val="36"/>
                                      <w:rtl/>
                                      <w:lang w:bidi="ar-SY"/>
                                    </w:rPr>
                                    <w:t xml:space="preserve">        الشكوى فرصة للتحسن:</w:t>
                                  </w:r>
                                </w:p>
                              </w:txbxContent>
                            </wps:txbx>
                            <wps:bodyPr tIns="36000" bIns="36000" rtlCol="0" anchor="ctr"/>
                          </wps:wsp>
                          <wps:wsp>
                            <wps:cNvPr id="1123"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124" name="Rectangle 112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125" name="Google Shape;200;p17"/>
                        <wpg:cNvGrpSpPr/>
                        <wpg:grpSpPr>
                          <a:xfrm>
                            <a:off x="5716078" y="117534"/>
                            <a:ext cx="224378" cy="267181"/>
                            <a:chOff x="0" y="0"/>
                            <a:chExt cx="273780" cy="327013"/>
                          </a:xfrm>
                          <a:solidFill>
                            <a:schemeClr val="bg1"/>
                          </a:solidFill>
                        </wpg:grpSpPr>
                        <wps:wsp>
                          <wps:cNvPr id="1126"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1127"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1128"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1129" name="Google Shape;204;p17"/>
                          <wpg:cNvGrpSpPr/>
                          <wpg:grpSpPr>
                            <a:xfrm>
                              <a:off x="0" y="0"/>
                              <a:ext cx="273780" cy="105078"/>
                              <a:chOff x="0" y="0"/>
                              <a:chExt cx="273780" cy="105078"/>
                            </a:xfrm>
                            <a:grpFill/>
                          </wpg:grpSpPr>
                          <wps:wsp>
                            <wps:cNvPr id="1130"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1131"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1132"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1133"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1134"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Group 1119" o:spid="_x0000_s2446" style="width:451.15pt;height:37.15pt;mso-position-horizontal-relative:char;mso-position-vertical-relative:line" coordsize="61320,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">
                <v:group id="Group 1120" o:spid="_x0000_s2447" style="position:absolute;width:61320;height:5054" coordsize="61326,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zjqexgAAAN0A&#10;AAAPAAAAAAAAAAAAAAAAAKoCAABkcnMvZG93bnJldi54bWxQSwUGAAAAAAQABAD6AAAAnQMAAAAA&#10;">
                  <v:group id="Group 1121" o:spid="_x0000_s2448" style="position:absolute;left:38241;width:23085;height:5058" coordorigin="27270" coordsize="33678,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YKfBcQAAADdAAAA&#10;DwAAAAAAAAAAAAAAAACqAgAAZHJzL2Rvd25yZXYueG1sUEsFBgAAAAAEAAQA+gAAAJsDAAAAAA==&#10;">
                    <v:roundrect id="Rectangle: Rounded Corners 55" o:spid="_x0000_s2449" style="position:absolute;left:27270;width:33678;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YGPMEA&#10;AADdAAAADwAAAGRycy9kb3ducmV2LnhtbERPTWvCQBC9F/wPywje6sZAS4jZiKiFHNW0B29DdkyC&#10;2dmQXU38926h0Ns83udkm8l04kGDay0rWC0jEMSV1S3XCr7Lr/cEhPPIGjvLpOBJDjb57C3DVNuR&#10;T/Q4+1qEEHYpKmi871MpXdWQQbe0PXHgrnYw6AMcaqkHHEO46WQcRZ/SYMuhocGedg1Vt/PdKIiK&#10;/aHkS0w/OvEn+sDymOxLpRbzabsG4Wny/+I/d6HD/FUcw+834QSZ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U2BjzBAAAA3QAAAA8AAAAAAAAAAAAAAAAAmAIAAGRycy9kb3du&#10;cmV2LnhtbFBLBQYAAAAABAAEAPUAAACGAwAAAAA=&#10;" fillcolor="#0070c0" stroked="f" strokeweight="1pt">
                      <v:stroke joinstyle="miter"/>
                      <v:textbox inset=",1mm,,1mm">
                        <w:txbxContent>
                          <w:p w:rsidR="00FC7E58" w:rsidRPr="00DB0D9B" w:rsidRDefault="00FC7E58" w:rsidP="00A5444F">
                            <w:pPr>
                              <w:rPr>
                                <w:bCs/>
                              </w:rPr>
                            </w:pPr>
                            <w:r>
                              <w:rPr>
                                <w:rFonts w:ascii="Adobe Arabic" w:hAnsi="Adobe Arabic" w:cs="Adobe Arabic" w:hint="cs"/>
                                <w:bCs/>
                                <w:color w:val="auto"/>
                                <w:sz w:val="36"/>
                                <w:szCs w:val="36"/>
                                <w:rtl/>
                                <w:lang w:bidi="ar-SY"/>
                              </w:rPr>
                              <w:t xml:space="preserve">        الشكوى فرصة للتحسن:</w:t>
                            </w:r>
                          </w:p>
                        </w:txbxContent>
                      </v:textbox>
                    </v:roundrect>
                    <v:oval id="Oval 61" o:spid="_x0000_s2450"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bEmMIA&#10;AADdAAAADwAAAGRycy9kb3ducmV2LnhtbERP22oCMRB9L/gPYYS+1awWpGyNIpZCsYJ07QcMm3Gz&#10;mExCkurarzeFgm9zONdZrAZnxZli6j0rmE4qEMSt1z13Cr4P708vIFJG1mg9k4IrJVgtRw8LrLW/&#10;8Bedm9yJEsKpRgUm51BLmVpDDtPEB+LCHX10mAuMndQRLyXcWTmrqrl02HNpMBhoY6g9NT9OwbYK&#10;JsXd5+91J5v94S3YbY5WqcfxsH4FkWnId/G/+0OX+dPZM/x9U06Qy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JsSYwgAAAN0AAAAPAAAAAAAAAAAAAAAAAJgCAABkcnMvZG93&#10;bnJldi54bWxQSwUGAAAAAAQABAD1AAAAhwMAAAAA&#10;" fillcolor="#272727 [2749]" stroked="f" strokeweight="1pt">
                      <v:stroke joinstyle="miter"/>
                      <v:shadow on="t" color="black" opacity="26214f" origin=",-.5" offset="0,3pt"/>
                    </v:oval>
                  </v:group>
                  <v:rect id="Rectangle 1124" o:spid="_x0000_s2451"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okm8QA&#10;AADdAAAADwAAAGRycy9kb3ducmV2LnhtbERPTWsCMRC9F/ofwgi9SM0qIrIaxQpWD1apingcNuPu&#10;tpvJkkRd/70pCL3N433OeNqYSlzJ+dKygm4nAUGcWV1yruCwX7wPQfiArLGyTAru5GE6eX0ZY6rt&#10;jb/pugu5iCHsU1RQhFCnUvqsIIO+Y2viyJ2tMxgidLnUDm8x3FSylyQDabDk2FBgTfOCst/dxSg4&#10;HfZf/Q+3/TmdP9fHgd3Q0udtpd5azWwEIlAT/sVP90rH+d1eH/6+iSfI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6JJvEAAAA3QAAAA8AAAAAAAAAAAAAAAAAmAIAAGRycy9k&#10;b3ducmV2LnhtbFBLBQYAAAAABAAEAPUAAACJAwAAAAA=&#10;" fillcolor="#0070c0" stroked="f" strokeweight="1pt"/>
                </v:group>
                <v:group id="Google Shape;200;p17" o:spid="_x0000_s2452"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CuZkGwwAAAN0AAAAP&#10;AAAAAAAAAAAAAAAAAKoCAABkcnMvZG93bnJldi54bWxQSwUGAAAAAAQABAD6AAAAmgMAAAAA&#10;">
                  <v:shape id="Google Shape;201;p17" o:spid="_x0000_s2453"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NcQA&#10;AADdAAAADwAAAGRycy9kb3ducmV2LnhtbERPTWuDQBC9F/Iflgnk1qx6sNZmE0KgEHIIVEN6Hdyp&#10;2rqz1t2o+ffdQqG3ebzP2exm04mRBtdaVhCvIxDEldUt1wou5etjBsJ5ZI2dZVJwJwe77eJhg7m2&#10;E7/RWPhahBB2OSpovO9zKV3VkEG3tj1x4D7sYNAHONRSDziFcNPJJIpSabDl0NBgT4eGqq/iZhSc&#10;b5k/6ut3dnp6v6afz1NxKatWqdVy3r+A8DT7f/Gf+6jD/DhJ4febcIL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v1TXEAAAA3QAAAA8AAAAAAAAAAAAAAAAAmAIAAGRycy9k&#10;b3ducmV2LnhtbFBLBQYAAAAABAAEAPUAAACJAw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2454"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Is8QA&#10;AADdAAAADwAAAGRycy9kb3ducmV2LnhtbERP32vCMBB+H+x/CCfsRTS1MpVqlCEOhjKGVfD1aM6m&#10;2FxKk2n9740w2Nt9fD9vsepsLa7U+sqxgtEwAUFcOF1xqeB4+BzMQPiArLF2TAru5GG1fH1ZYKbd&#10;jfd0zUMpYgj7DBWYEJpMSl8YsuiHriGO3Nm1FkOEbSl1i7cYbmuZJslEWqw4NhhsaG2ouOS/VkF9&#10;+Pnebfrv+amPeTr2ZnvZlVul3nrdxxxEoC78i//cXzrOH6VTeH4TT5D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7FCLPEAAAA3QAAAA8AAAAAAAAAAAAAAAAAmAIAAGRycy9k&#10;b3ducmV2LnhtbFBLBQYAAAAABAAEAPUAAACJAwAAAAA=&#10;" path="m2643,1l417,1c191,1,,143,,370,,608,191,751,417,751r2214,c2870,751,3060,608,3060,370,3060,143,2870,1,2643,1xe" filled="f" strokecolor="white [3212]">
                    <v:path arrowok="t" o:extrusionok="f"/>
                  </v:shape>
                  <v:shape id="Google Shape;203;p17" o:spid="_x0000_s2455"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a9WsYA&#10;AADdAAAADwAAAGRycy9kb3ducmV2LnhtbESPT0vDQBDF70K/wzIFb3bzR6TEbouIFcGTaQv1Ns1O&#10;s8HsbMiubfz2zkHwNsN7895vVpvJ9+pCY+wCG8gXGSjiJtiOWwP73fZuCSomZIt9YDLwQxE269nN&#10;CisbrvxBlzq1SkI4VmjApTRUWsfGkce4CAOxaOcwekyyjq22I14l3Pe6yLIH7bFjaXA40LOj5qv+&#10;9gbKeHSf5ev2ZNuCj+8v+0NZ3+fG3M6np0dQiab0b/67frOCnxeCK9/ICHr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6a9WsYAAADdAAAADwAAAAAAAAAAAAAAAACYAgAAZHJz&#10;L2Rvd25yZXYueG1sUEsFBgAAAAAEAAQA9QAAAIsDAAAAAA==&#10;" path="m1976,l417,c191,,,131,,369,,596,191,739,417,739r1559,c2203,739,2393,596,2393,369,2393,131,2203,,1976,xe" filled="f" strokecolor="white [3212]">
                    <v:path arrowok="t" o:extrusionok="f"/>
                  </v:shape>
                  <v:group id="Google Shape;204;p17" o:spid="_x0000_s2456"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TA8UAAADdAAAADwAAAGRycy9kb3ducmV2LnhtbERPS2vCQBC+F/wPywi9&#10;1U0iLTZ1FREtPUjBRCi9DdkxCWZnQ3bN4993C4Xe5uN7zno7mkb01LnasoJ4EYEgLqyuuVRwyY9P&#10;KxDOI2tsLJOCiRxsN7OHNabaDnymPvOlCCHsUlRQed+mUrqiIoNuYVviwF1tZ9AH2JVSdziEcNPI&#10;JIpepMGaQ0OFLe0rKm7Z3Sh4H3DYLeNDf7pd99N3/vz5dYpJqcf5uHsD4Wn0/+I/94cO8+PkFX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P0kwPFAAAA3QAA&#10;AA8AAAAAAAAAAAAAAAAAqgIAAGRycy9kb3ducmV2LnhtbFBLBQYAAAAABAAEAPoAAACcAwAAAAA=&#10;">
                    <v:shape id="Google Shape;205;p17" o:spid="_x0000_s2457"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45dsUA&#10;AADdAAAADwAAAGRycy9kb3ducmV2LnhtbESPQW/CMAyF75P2HyJP4jKNFJi2riOgCQlpRyjs7jWm&#10;7dY4VRJK+ffzAWk3W+/5vc/L9eg6NVCIrWcDs2kGirjytuXawPGwfcpBxYRssfNMBq4UYb26v1ti&#10;Yf2F9zSUqVYSwrFAA01KfaF1rBpyGKe+Jxbt5IPDJGuotQ14kXDX6XmWvWiHLUtDgz1tGqp+y7Mz&#10;8PM65uFxv3v7XpT513N9HPqkT8ZMHsaPd1CJxvRvvl1/WsGfLYRfvpER9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Hjl2xQAAAN0AAAAPAAAAAAAAAAAAAAAAAJgCAABkcnMv&#10;ZG93bnJldi54bWxQSwUGAAAAAAQABAD1AAAAigMAAAAA&#10;" path="m227,1501v107,,226,-72,226,-167l453,167c453,84,322,1,227,1,144,1,1,84,1,167r,1167c1,1429,144,1501,227,1501xe" filled="f" stroked="f">
                      <v:path arrowok="t" o:extrusionok="f"/>
                    </v:shape>
                    <v:shape id="Google Shape;206;p17" o:spid="_x0000_s2458"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hTocIA&#10;AADdAAAADwAAAGRycy9kb3ducmV2LnhtbERPTWvCQBC9F/wPyxR6q5tYKCV1lUZR9GjaQ49jdkzS&#10;ZmfD7qjpv+8WhN7m8T5nvhxdry4UYufZQD7NQBHX3nbcGPh43zy+gIqCbLH3TAZ+KMJyMbmbY2H9&#10;lQ90qaRRKYRjgQZakaHQOtYtOYxTPxAn7uSDQ0kwNNoGvKZw1+tZlj1rhx2nhhYHWrVUf1dnZ6Cs&#10;ZuX+E/d5kK+43rlS3PZojXm4H99eQQmN8i++uXc2zc+fcvj7Jp2gF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GFOhwgAAAN0AAAAPAAAAAAAAAAAAAAAAAJgCAABkcnMvZG93&#10;bnJldi54bWxQSwUGAAAAAAQABAD1AAAAhwMAAAAA&#10;" path="m929,60c846,,750,36,703,108l60,1060c,1143,24,1251,95,1310v36,12,60,24,96,24c250,1334,298,1310,334,1251l976,298v60,-71,36,-178,-47,-238xe" filled="f" stroked="f">
                      <v:path arrowok="t" o:extrusionok="f"/>
                    </v:shape>
                    <v:shape id="Google Shape;207;p17" o:spid="_x0000_s2459"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vco8MA&#10;AADdAAAADwAAAGRycy9kb3ducmV2LnhtbERPzWrCQBC+F3yHZYTe6kYtItFVJLFQ2kNp9AHG7JgE&#10;s7Mxu022b98tFHqbj+93tvtgWjFQ7xrLCuazBARxaXXDlYLz6eVpDcJ5ZI2tZVLwTQ72u8nDFlNt&#10;R/6kofCViCHsUlRQe9+lUrqyJoNuZjviyF1tb9BH2FdS9zjGcNPKRZKspMGGY0ONHWU1lbfiyyig&#10;d3u8tKF4znmVhdNH/maX57tSj9Nw2IDwFPy/+M/9quP8+XIBv9/EE+Tu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mvco8MAAADdAAAADwAAAAAAAAAAAAAAAACYAgAAZHJzL2Rv&#10;d25yZXYueG1sUEsFBgAAAAAEAAQA9QAAAIgDAAAAAA==&#10;" path="m822,1346v24,,60,-12,83,-35c989,1263,1013,1156,953,1072l334,108c286,25,179,1,96,48,12,108,1,215,48,298r619,965c703,1322,763,1346,822,1346xe" filled="f" stroked="f">
                      <v:path arrowok="t" o:extrusionok="f"/>
                    </v:shape>
                    <v:shape id="Google Shape;208;p17" o:spid="_x0000_s2460"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N59MIA&#10;AADdAAAADwAAAGRycy9kb3ducmV2LnhtbERP22rCQBB9L/gPywi+lLobA1XSrCINin2s+gHT7ORS&#10;s7Mhu9X4926h0Lc5nOvkm9F24kqDbx1rSOYKBHHpTMu1hvNp97IC4QOywc4xabiTh8168pRjZtyN&#10;P+l6DLWIIewz1NCE0GdS+rIhi37ueuLIVW6wGCIcamkGvMVw28mFUq/SYsuxocGe3hsqL8cfq+GL&#10;ZBqorAq1PHSF+kiK59P+W+vZdNy+gQg0hn/xn/tg4vwkTeH3m3iCX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03n0wgAAAN0AAAAPAAAAAAAAAAAAAAAAAJgCAABkcnMvZG93&#10;bnJldi54bWxQSwUGAAAAAAQABAD1AAAAhwMAAAAA&#10;" path="m1287,596l275,48c191,1,84,36,48,120,1,191,25,310,120,346l1132,894v24,11,48,23,71,23c1263,917,1322,882,1358,822v36,-71,12,-190,-71,-226xe" filled="f" stroked="f">
                      <v:path arrowok="t" o:extrusionok="f"/>
                    </v:shape>
                    <v:shape id="Google Shape;209;p17" o:spid="_x0000_s2461"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ZP6sUA&#10;AADdAAAADwAAAGRycy9kb3ducmV2LnhtbERPTWvCQBC9C/0Pywi9iG7SlhKiq7SFghRBmop6HLNj&#10;EpqdDdnVRH+9KxR6m8f7nNmiN7U4U+sqywriSQSCOLe64kLB5udznIBwHlljbZkUXMjBYv4wmGGq&#10;bcffdM58IUIIuxQVlN43qZQuL8mgm9iGOHBH2xr0AbaF1C12IdzU8imKXqXBikNDiQ19lJT/Ziej&#10;YE3y2q394X3/tb0kqyyJd/tRrNTjsH+bgvDU+3/xn3upw/z4+QXu34QT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xk/qxQAAAN0AAAAPAAAAAAAAAAAAAAAAAJgCAABkcnMv&#10;ZG93bnJldi54bWxQSwUGAAAAAAQABAD1AAAAigM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A5444F" w:rsidRPr="00996861" w:rsidRDefault="00A5444F">
      <w:pPr>
        <w:pStyle w:val="ListParagraph"/>
        <w:numPr>
          <w:ilvl w:val="0"/>
          <w:numId w:val="50"/>
        </w:numPr>
        <w:jc w:val="both"/>
        <w:rPr>
          <w:rFonts w:ascii="Sakkal Majalla" w:hAnsi="Sakkal Majalla" w:cs="Sakkal Majalla"/>
          <w:sz w:val="34"/>
          <w:szCs w:val="34"/>
          <w:rtl/>
        </w:rPr>
      </w:pPr>
      <w:r w:rsidRPr="00996861">
        <w:rPr>
          <w:rFonts w:ascii="Sakkal Majalla" w:hAnsi="Sakkal Majalla" w:cs="Sakkal Majalla"/>
          <w:sz w:val="34"/>
          <w:szCs w:val="34"/>
          <w:rtl/>
        </w:rPr>
        <w:t>تتيح الشكوى الفرصة لإجراء التحقق اللازم، وجعل الأمور في نصابها الصحيح وتحسين الخدمات المقدمة للجميع.</w:t>
      </w:r>
    </w:p>
    <w:p w:rsidR="00A5444F" w:rsidRPr="00996861" w:rsidRDefault="00A5444F">
      <w:pPr>
        <w:pStyle w:val="ListParagraph"/>
        <w:numPr>
          <w:ilvl w:val="0"/>
          <w:numId w:val="50"/>
        </w:numPr>
        <w:jc w:val="both"/>
        <w:rPr>
          <w:rFonts w:ascii="Sakkal Majalla" w:hAnsi="Sakkal Majalla" w:cs="Sakkal Majalla"/>
          <w:sz w:val="34"/>
          <w:szCs w:val="34"/>
          <w:rtl/>
        </w:rPr>
      </w:pPr>
      <w:r w:rsidRPr="00996861">
        <w:rPr>
          <w:rFonts w:ascii="Sakkal Majalla" w:hAnsi="Sakkal Majalla" w:cs="Sakkal Majalla"/>
          <w:sz w:val="34"/>
          <w:szCs w:val="34"/>
          <w:rtl/>
        </w:rPr>
        <w:t>توفير طرق سهلة الوصول للمتعاملين لتسجيل الشكاوى مجانا.</w:t>
      </w:r>
    </w:p>
    <w:p w:rsidR="00A5444F" w:rsidRPr="00996861" w:rsidRDefault="00A5444F">
      <w:pPr>
        <w:pStyle w:val="ListParagraph"/>
        <w:numPr>
          <w:ilvl w:val="0"/>
          <w:numId w:val="50"/>
        </w:numPr>
        <w:jc w:val="both"/>
        <w:rPr>
          <w:rFonts w:ascii="Sakkal Majalla" w:hAnsi="Sakkal Majalla" w:cs="Sakkal Majalla"/>
          <w:sz w:val="34"/>
          <w:szCs w:val="34"/>
          <w:rtl/>
        </w:rPr>
      </w:pPr>
      <w:r w:rsidRPr="00996861">
        <w:rPr>
          <w:rFonts w:ascii="Sakkal Majalla" w:hAnsi="Sakkal Majalla" w:cs="Sakkal Majalla"/>
          <w:sz w:val="34"/>
          <w:szCs w:val="34"/>
          <w:rtl/>
        </w:rPr>
        <w:t>التعاطف مع مخاوف المتعاملين.</w:t>
      </w:r>
    </w:p>
    <w:p w:rsidR="00A5444F" w:rsidRPr="00996861" w:rsidRDefault="00A5444F">
      <w:pPr>
        <w:pStyle w:val="ListParagraph"/>
        <w:numPr>
          <w:ilvl w:val="0"/>
          <w:numId w:val="50"/>
        </w:numPr>
        <w:jc w:val="both"/>
        <w:rPr>
          <w:rFonts w:ascii="Sakkal Majalla" w:hAnsi="Sakkal Majalla" w:cs="Sakkal Majalla"/>
          <w:sz w:val="34"/>
          <w:szCs w:val="34"/>
          <w:rtl/>
        </w:rPr>
      </w:pPr>
      <w:r w:rsidRPr="00996861">
        <w:rPr>
          <w:rFonts w:ascii="Sakkal Majalla" w:hAnsi="Sakkal Majalla" w:cs="Sakkal Majalla"/>
          <w:sz w:val="34"/>
          <w:szCs w:val="34"/>
          <w:rtl/>
        </w:rPr>
        <w:t>تقديم ردود شفافة وموثوقة لشكاوى المتعاملين.</w:t>
      </w:r>
    </w:p>
    <w:p w:rsidR="00A5444F" w:rsidRPr="00996861" w:rsidRDefault="00A5444F">
      <w:pPr>
        <w:pStyle w:val="ListParagraph"/>
        <w:numPr>
          <w:ilvl w:val="0"/>
          <w:numId w:val="50"/>
        </w:numPr>
        <w:jc w:val="both"/>
        <w:rPr>
          <w:rFonts w:ascii="Sakkal Majalla" w:hAnsi="Sakkal Majalla" w:cs="Sakkal Majalla"/>
          <w:sz w:val="34"/>
          <w:szCs w:val="34"/>
          <w:rtl/>
        </w:rPr>
      </w:pPr>
      <w:r w:rsidRPr="00996861">
        <w:rPr>
          <w:rFonts w:ascii="Sakkal Majalla" w:hAnsi="Sakkal Majalla" w:cs="Sakkal Majalla"/>
          <w:sz w:val="34"/>
          <w:szCs w:val="34"/>
          <w:rtl/>
        </w:rPr>
        <w:t>توفير مزيد من الأمان للمتعاملين.</w:t>
      </w:r>
    </w:p>
    <w:p w:rsidR="00A5444F" w:rsidRDefault="00A5444F">
      <w:pPr>
        <w:pStyle w:val="ListParagraph"/>
        <w:numPr>
          <w:ilvl w:val="0"/>
          <w:numId w:val="50"/>
        </w:numPr>
        <w:jc w:val="both"/>
        <w:rPr>
          <w:rFonts w:ascii="Sakkal Majalla" w:hAnsi="Sakkal Majalla" w:cs="Sakkal Majalla"/>
          <w:sz w:val="34"/>
          <w:szCs w:val="34"/>
        </w:rPr>
      </w:pPr>
      <w:r w:rsidRPr="00996861">
        <w:rPr>
          <w:rFonts w:ascii="Sakkal Majalla" w:hAnsi="Sakkal Majalla" w:cs="Sakkal Majalla"/>
          <w:sz w:val="34"/>
          <w:szCs w:val="34"/>
          <w:rtl/>
        </w:rPr>
        <w:t>التأكد من التعامل بعدل وإنصاف مع كافة المتعاملين.</w:t>
      </w:r>
    </w:p>
    <w:p w:rsidR="00A5444F" w:rsidRDefault="00A5444F" w:rsidP="00A5444F">
      <w:pPr>
        <w:rPr>
          <w:rFonts w:ascii="Sakkal Majalla" w:hAnsi="Sakkal Majalla"/>
          <w:sz w:val="34"/>
          <w:rtl/>
        </w:rPr>
      </w:pPr>
      <w:r>
        <w:rPr>
          <w:noProof/>
          <w:rtl/>
        </w:rPr>
        <mc:AlternateContent>
          <mc:Choice Requires="wpg">
            <w:drawing>
              <wp:inline distT="0" distB="0" distL="0" distR="0" wp14:anchorId="5BC80E6D" wp14:editId="57094C2B">
                <wp:extent cx="5729606" cy="471805"/>
                <wp:effectExtent l="0" t="0" r="4445" b="61595"/>
                <wp:docPr id="1689" name="Group 1119"/>
                <wp:cNvGraphicFramePr/>
                <a:graphic xmlns:a="http://schemas.openxmlformats.org/drawingml/2006/main">
                  <a:graphicData uri="http://schemas.microsoft.com/office/word/2010/wordprocessingGroup">
                    <wpg:wgp>
                      <wpg:cNvGrpSpPr/>
                      <wpg:grpSpPr>
                        <a:xfrm>
                          <a:off x="0" y="0"/>
                          <a:ext cx="5729606" cy="471805"/>
                          <a:chOff x="0" y="0"/>
                          <a:chExt cx="6132022" cy="505460"/>
                        </a:xfrm>
                      </wpg:grpSpPr>
                      <wpg:grpSp>
                        <wpg:cNvPr id="1690" name="Group 1120"/>
                        <wpg:cNvGrpSpPr/>
                        <wpg:grpSpPr>
                          <a:xfrm>
                            <a:off x="0" y="0"/>
                            <a:ext cx="6132022" cy="505460"/>
                            <a:chOff x="0" y="0"/>
                            <a:chExt cx="6132655" cy="505879"/>
                          </a:xfrm>
                        </wpg:grpSpPr>
                        <wpg:grpSp>
                          <wpg:cNvPr id="1691" name="Group 1121"/>
                          <wpg:cNvGrpSpPr/>
                          <wpg:grpSpPr>
                            <a:xfrm>
                              <a:off x="4206068" y="0"/>
                              <a:ext cx="1926587" cy="505839"/>
                              <a:chOff x="3284184" y="0"/>
                              <a:chExt cx="2810686" cy="711023"/>
                            </a:xfrm>
                          </wpg:grpSpPr>
                          <wps:wsp>
                            <wps:cNvPr id="1692"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3284184" y="0"/>
                                <a:ext cx="2810686"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C7E58" w:rsidRPr="00DB0D9B" w:rsidRDefault="00FC7E58" w:rsidP="00A5444F">
                                  <w:pPr>
                                    <w:jc w:val="center"/>
                                    <w:rPr>
                                      <w:bCs/>
                                    </w:rPr>
                                  </w:pPr>
                                  <w:r>
                                    <w:rPr>
                                      <w:rFonts w:ascii="Adobe Arabic" w:hAnsi="Adobe Arabic" w:cs="Adobe Arabic" w:hint="cs"/>
                                      <w:bCs/>
                                      <w:color w:val="auto"/>
                                      <w:sz w:val="36"/>
                                      <w:szCs w:val="36"/>
                                      <w:rtl/>
                                      <w:lang w:bidi="ar-SY"/>
                                    </w:rPr>
                                    <w:t xml:space="preserve">  أنواع الشكاوى:</w:t>
                                  </w:r>
                                </w:p>
                              </w:txbxContent>
                            </wps:txbx>
                            <wps:bodyPr tIns="36000" bIns="36000" rtlCol="0" anchor="ctr"/>
                          </wps:wsp>
                          <wps:wsp>
                            <wps:cNvPr id="1693"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94" name="Rectangle 112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695" name="Google Shape;200;p17"/>
                        <wpg:cNvGrpSpPr/>
                        <wpg:grpSpPr>
                          <a:xfrm>
                            <a:off x="5716078" y="117534"/>
                            <a:ext cx="224378" cy="267181"/>
                            <a:chOff x="0" y="0"/>
                            <a:chExt cx="273780" cy="327013"/>
                          </a:xfrm>
                          <a:solidFill>
                            <a:schemeClr val="bg1"/>
                          </a:solidFill>
                        </wpg:grpSpPr>
                        <wps:wsp>
                          <wps:cNvPr id="32096"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32097"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32098"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32099" name="Google Shape;204;p17"/>
                          <wpg:cNvGrpSpPr/>
                          <wpg:grpSpPr>
                            <a:xfrm>
                              <a:off x="0" y="0"/>
                              <a:ext cx="273780" cy="105078"/>
                              <a:chOff x="0" y="0"/>
                              <a:chExt cx="273780" cy="105078"/>
                            </a:xfrm>
                            <a:grpFill/>
                          </wpg:grpSpPr>
                          <wps:wsp>
                            <wps:cNvPr id="32100"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32113"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32114"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32115"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32116"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2462" style="width:451.15pt;height:37.15pt;mso-position-horizontal-relative:char;mso-position-vertical-relative:line" coordsize="61320,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">
                <v:group id="Group 1120" o:spid="_x0000_s2463" style="position:absolute;width:61320;height:5054" coordsize="61326,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ds+HMcAAADd&#10;AAAADwAAAAAAAAAAAAAAAACqAgAAZHJzL2Rvd25yZXYueG1sUEsFBgAAAAAEAAQA+gAAAJ4DAAAA&#10;AA==&#10;">
                  <v:group id="Group 1121" o:spid="_x0000_s2464" style="position:absolute;left:42060;width:19266;height:5058" coordorigin="32841" coordsize="28106,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pebh8MAAADdAAAADwAAAGRycy9kb3ducmV2LnhtbERPS4vCMBC+C/6HMIK3&#10;Na2y4naNIqLiQRZ8wLK3oRnbYjMpTWzrv98Igrf5+J4zX3amFA3VrrCsIB5FIIhTqwvOFFzO248Z&#10;COeRNZaWScGDHCwX/d4cE21bPlJz8pkIIewSVJB7XyVSujQng25kK+LAXW1t0AdYZ1LX2IZwU8px&#10;FE2lwYJDQ44VrXNKb6e7UbBrsV1N4k1zuF3Xj7/z58/vISalhoNu9Q3CU+ff4pd7r8P86Vc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el5uHwwAAAN0AAAAP&#10;AAAAAAAAAAAAAAAAAKoCAABkcnMvZG93bnJldi54bWxQSwUGAAAAAAQABAD6AAAAmgMAAAAA&#10;">
                    <v:roundrect id="Rectangle: Rounded Corners 55" o:spid="_x0000_s2465" style="position:absolute;left:32841;width:28107;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MCvsIA&#10;AADdAAAADwAAAGRycy9kb3ducmV2LnhtbERPTWvCQBC9C/0PyxS86aYBJUZXKU0LOarRg7chOybB&#10;7GzIbpP033eFQm/zeJ+zO0ymFQP1rrGs4G0ZgSAurW64UnApvhYJCOeRNbaWScEPOTjsX2Y7TLUd&#10;+UTD2VcihLBLUUHtfZdK6cqaDLql7YgDd7e9QR9gX0nd4xjCTSvjKFpLgw2Hhho7+qipfJy/jYIo&#10;zz4LvsV01Yk/0QqLY5IVSs1fp/ctCE+T/xf/uXMd5q83MTy/CSfI/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IwK+wgAAAN0AAAAPAAAAAAAAAAAAAAAAAJgCAABkcnMvZG93&#10;bnJldi54bWxQSwUGAAAAAAQABAD1AAAAhwMAAAAA&#10;" fillcolor="#0070c0" stroked="f" strokeweight="1pt">
                      <v:stroke joinstyle="miter"/>
                      <v:textbox inset=",1mm,,1mm">
                        <w:txbxContent>
                          <w:p w:rsidR="00FC7E58" w:rsidRPr="00DB0D9B" w:rsidRDefault="00FC7E58" w:rsidP="00A5444F">
                            <w:pPr>
                              <w:jc w:val="center"/>
                              <w:rPr>
                                <w:bCs/>
                              </w:rPr>
                            </w:pPr>
                            <w:r>
                              <w:rPr>
                                <w:rFonts w:ascii="Adobe Arabic" w:hAnsi="Adobe Arabic" w:cs="Adobe Arabic" w:hint="cs"/>
                                <w:bCs/>
                                <w:color w:val="auto"/>
                                <w:sz w:val="36"/>
                                <w:szCs w:val="36"/>
                                <w:rtl/>
                                <w:lang w:bidi="ar-SY"/>
                              </w:rPr>
                              <w:t xml:space="preserve">  أنواع الشكاوى:</w:t>
                            </w:r>
                          </w:p>
                        </w:txbxContent>
                      </v:textbox>
                    </v:roundrect>
                    <v:oval id="Oval 61" o:spid="_x0000_s2466"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PAGsIA&#10;AADdAAAADwAAAGRycy9kb3ducmV2LnhtbERP22oCMRB9L/QfwhT6VrO2IHVrFGkRxArFtR8wbMbN&#10;YjIJSaprv74pCL7N4VxnthicFSeKqfesYDyqQBC3XvfcKfjer55eQaSMrNF6JgUXSrCY39/NsNb+&#10;zDs6NbkTJYRTjQpMzqGWMrWGHKaRD8SFO/joMBcYO6kjnku4s/K5qibSYc+lwWCgd0PtsflxCjZV&#10;MCluP38vW9l87T+C3eRolXp8GJZvIDIN+Sa+ute6zJ9MX+D/m3KCn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M8AawgAAAN0AAAAPAAAAAAAAAAAAAAAAAJgCAABkcnMvZG93&#10;bnJldi54bWxQSwUGAAAAAAQABAD1AAAAhwMAAAAA&#10;" fillcolor="#272727 [2749]" stroked="f" strokeweight="1pt">
                      <v:stroke joinstyle="miter"/>
                      <v:shadow on="t" color="black" opacity="26214f" origin=",-.5" offset="0,3pt"/>
                    </v:oval>
                  </v:group>
                  <v:rect id="Rectangle 1124" o:spid="_x0000_s2467"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8gGcYA&#10;AADdAAAADwAAAGRycy9kb3ducmV2LnhtbERPS2sCMRC+F/wPYYReSs22yGJXo7SC1oMPqlI8Dptx&#10;d+1msiRR13/fCIXe5uN7zmjSmlpcyPnKsoKXXgKCOLe64kLBfjd7HoDwAVljbZkU3MjDZNx5GGGm&#10;7ZW/6LINhYgh7DNUUIbQZFL6vCSDvmcb4sgdrTMYInSF1A6vMdzU8jVJUmmw4thQYkPTkvKf7dko&#10;OOx3q/6H25wOx/nyO7Vr+vTFk1KP3fZ9CCJQG/7Ff+6FjvPTtz7cv4knyPE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S8gGcYAAADdAAAADwAAAAAAAAAAAAAAAACYAgAAZHJz&#10;L2Rvd25yZXYueG1sUEsFBgAAAAAEAAQA9QAAAIsDAAAAAA==&#10;" fillcolor="#0070c0" stroked="f" strokeweight="1pt"/>
                </v:group>
                <v:group id="Google Shape;200;p17" o:spid="_x0000_s2468"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aydhMUAAADdAAAADwAAAGRycy9kb3ducmV2LnhtbERPS2vCQBC+F/wPyxS8&#10;1U2UhJq6ikiVHkKhKpTehuyYBLOzIbvN4993C4Xe5uN7zmY3mkb01LnasoJ4EYEgLqyuuVRwvRyf&#10;nkE4j6yxsUwKJnKw284eNphpO/AH9WdfihDCLkMFlfdtJqUrKjLoFrYlDtzNdgZ9gF0pdYdDCDeN&#10;XEZRKg3WHBoqbOlQUXE/fxsFpwGH/Sp+7fP77TB9XZL3zzwmpeaP4/4FhKfR/4v/3G86zE/XC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GsnYTFAAAA3QAA&#10;AA8AAAAAAAAAAAAAAAAAqgIAAGRycy9kb3ducmV2LnhtbFBLBQYAAAAABAAEAPoAAACcAwAAAAA=&#10;">
                  <v:shape id="Google Shape;201;p17" o:spid="_x0000_s2469"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yWjsYA&#10;AADeAAAADwAAAGRycy9kb3ducmV2LnhtbESPQWvCQBSE74L/YXmCN92okMboKqVQkB6ERtHrI/tM&#10;otm3aXY16b93CwWPw8x8w6y3vanFg1pXWVYwm0YgiHOrKy4UHA+fkwSE88gaa8uk4JccbDfDwRpT&#10;bTv+pkfmCxEg7FJUUHrfpFK6vCSDbmob4uBdbGvQB9kWUrfYBbip5TyKYmmw4rBQYkMfJeW37G4U&#10;7O+J3+nTT/L1dj7F12WXHQ95pdR41L+vQHjq/Sv8395pBYt5tIzh7064AnLzB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MyWjsYAAADeAAAADwAAAAAAAAAAAAAAAACYAgAAZHJz&#10;L2Rvd25yZXYueG1sUEsFBgAAAAAEAAQA9QAAAIsD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2470"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FAIccA&#10;AADeAAAADwAAAGRycy9kb3ducmV2LnhtbESPQWvCQBSE7wX/w/IEL6KbRqptdJUiFYoiYiz0+sg+&#10;s8Hs25Ddavz33YLQ4zAz3zCLVWdrcaXWV44VPI8TEMSF0xWXCr5Om9ErCB+QNdaOScGdPKyWvacF&#10;Ztrd+EjXPJQiQthnqMCE0GRS+sKQRT92DXH0zq61GKJsS6lbvEW4rWWaJFNpseK4YLChtaHikv9Y&#10;BfXpsN99DF/y7yHm6cSb7WVXbpUa9Lv3OYhAXfgPP9qfWsEkTd5m8HcnX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UhQCHHAAAA3gAAAA8AAAAAAAAAAAAAAAAAmAIAAGRy&#10;cy9kb3ducmV2LnhtbFBLBQYAAAAABAAEAPUAAACMAwAAAAA=&#10;" path="m2643,1l417,1c191,1,,143,,370,,608,191,751,417,751r2214,c2870,751,3060,608,3060,370,3060,143,2870,1,2643,1xe" filled="f" strokecolor="white [3212]">
                    <v:path arrowok="t" o:extrusionok="f"/>
                  </v:shape>
                  <v:shape id="Google Shape;203;p17" o:spid="_x0000_s2471"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T1lsQA&#10;AADeAAAADwAAAGRycy9kb3ducmV2LnhtbERPTUvDQBC9C/6HZYTe7KZJEY3dFpG2FHoyVqi3MTtm&#10;g9nZkN228d87h4LHx/terEbfqTMNsQ1sYDbNQBHXwbbcGDi8b+4fQcWEbLELTAZ+KcJqeXuzwNKG&#10;C7/RuUqNkhCOJRpwKfWl1rF25DFOQ08s3HcYPCaBQ6PtgBcJ953Os+xBe2xZGhz29Oqo/qlO3kAR&#10;j+6z2G6+bJPzcb8+fBTVfGbM5G58eQaVaEz/4qt7Z8WXZ0+yV+7IFd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k9ZbEAAAA3gAAAA8AAAAAAAAAAAAAAAAAmAIAAGRycy9k&#10;b3ducmV2LnhtbFBLBQYAAAAABAAEAPUAAACJAwAAAAA=&#10;" path="m1976,l417,c191,,,131,,369,,596,191,739,417,739r1559,c2203,739,2393,596,2393,369,2393,131,2203,,1976,xe" filled="f" strokecolor="white [3212]">
                    <v:path arrowok="t" o:extrusionok="f"/>
                  </v:shape>
                  <v:group id="Google Shape;204;p17" o:spid="_x0000_s2472"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ylPascAAADe&#10;AAAADwAAAAAAAAAAAAAAAACqAgAAZHJzL2Rvd25yZXYueG1sUEsFBgAAAAAEAAQA+gAAAJ4DAAAA&#10;AA==&#10;">
                    <v:shape id="Google Shape;205;p17" o:spid="_x0000_s2473"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3yOcQA&#10;AADeAAAADwAAAGRycy9kb3ducmV2LnhtbESPy2rCQBSG90LfYTgFN1InXrBp6ihFEFxqTPenmWOS&#10;NnMmzExjfHtnIbj8+W986+1gWtGT841lBbNpAoK4tLrhSkFx3r+lIHxA1thaJgU38rDdvIzWmGl7&#10;5RP1eahEHGGfoYI6hC6T0pc1GfRT2xFH72KdwRClq6R2eI3jppXzJFlJgw3Hhxo72tVU/uX/RsHv&#10;+5C6yen48bPI0+9lVfRdkBelxq/D1yeIQEN4hh/tg1awmM+SCBBxIgrIz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9d8jnEAAAA3gAAAA8AAAAAAAAAAAAAAAAAmAIAAGRycy9k&#10;b3ducmV2LnhtbFBLBQYAAAAABAAEAPUAAACJAwAAAAA=&#10;" path="m227,1501v107,,226,-72,226,-167l453,167c453,84,322,1,227,1,144,1,1,84,1,167r,1167c1,1429,144,1501,227,1501xe" filled="f" stroked="f">
                      <v:path arrowok="t" o:extrusionok="f"/>
                    </v:shape>
                    <v:shape id="Google Shape;206;p17" o:spid="_x0000_s2474"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uocUA&#10;AADeAAAADwAAAGRycy9kb3ducmV2LnhtbESPQUvDQBSE74L/YXmCN7tJCiKx22JalPZo2kOPz+xr&#10;kpp9G3afbfz3riB4HGbmG2axmtygLhRi79lAPstAETfe9twaOOxfH55ARUG2OHgmA98UYbW8vVlg&#10;af2V3+lSS6sShGOJBjqRsdQ6Nh05jDM/Eifv5INDSTK02ga8JrgbdJFlj9phz2mhw5HWHTWf9Zcz&#10;UNVFtTviLg9yjputq8S9fVhj7u+ml2dQQpP8h//aW2tgXuT5HH7vpCu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9W6hxQAAAN4AAAAPAAAAAAAAAAAAAAAAAJgCAABkcnMv&#10;ZG93bnJldi54bWxQSwUGAAAAAAQABAD1AAAAigMAAAAA&#10;" path="m929,60c846,,750,36,703,108l60,1060c,1143,24,1251,95,1310v36,12,60,24,96,24c250,1334,298,1310,334,1251l976,298v60,-71,36,-178,-47,-238xe" filled="f" stroked="f">
                      <v:path arrowok="t" o:extrusionok="f"/>
                    </v:shape>
                    <v:shape id="Google Shape;207;p17" o:spid="_x0000_s2475"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vjBcUA&#10;AADeAAAADwAAAGRycy9kb3ducmV2LnhtbESP0WrCQBRE3wv+w3KFvtVNVESiq4i2IPWhGP2Aa/aa&#10;BLN3Y3ar6993hYKPw8ycYebLYBpxo87VlhWkgwQEcWF1zaWC4+HrYwrCeWSNjWVS8CAHy0XvbY6Z&#10;tnfe0y33pYgQdhkqqLxvMyldUZFBN7AtcfTOtjPoo+xKqTu8R7hp5DBJJtJgzXGhwpbWFRWX/Nco&#10;oJ39PDUhH294sg6Hn823HR2vSr33w2oGwlPwr/B/e6sVjIZpOobnnXgF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G+MFxQAAAN4AAAAPAAAAAAAAAAAAAAAAAJgCAABkcnMv&#10;ZG93bnJldi54bWxQSwUGAAAAAAQABAD1AAAAigMAAAAA&#10;" path="m822,1346v24,,60,-12,83,-35c989,1263,1013,1156,953,1072l334,108c286,25,179,1,96,48,12,108,1,215,48,298r619,965c703,1322,763,1346,822,1346xe" filled="f" stroked="f">
                      <v:path arrowok="t" o:extrusionok="f"/>
                    </v:shape>
                    <v:shape id="Google Shape;208;p17" o:spid="_x0000_s2476"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q8UA&#10;AADeAAAADwAAAGRycy9kb3ducmV2LnhtbESP3WrCQBSE7wu+w3IKvRHdjeIP0VXE0GIv/XmAY/aY&#10;xGbPhuyq6du7QqGXw8x8wyzXna3FnVpfOdaQDBUI4tyZigsNp+PnYA7CB2SDtWPS8Ese1qve2xJT&#10;4x68p/shFCJC2KeooQyhSaX0eUkW/dA1xNG7uNZiiLItpGnxEeG2liOlptJixXGhxIa2JeU/h5vV&#10;cCY5DpRfMjXb1Zn6TrL+8euq9cd7t1mACNSF//Bfe2c0jEdJMoHXnXgF5Oo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z+rxQAAAN4AAAAPAAAAAAAAAAAAAAAAAJgCAABkcnMv&#10;ZG93bnJldi54bWxQSwUGAAAAAAQABAD1AAAAigMAAAAA&#10;" path="m1287,596l275,48c191,1,84,36,48,120,1,191,25,310,120,346l1132,894v24,11,48,23,71,23c1263,917,1322,882,1358,822v36,-71,12,-190,-71,-226xe" filled="f" stroked="f">
                      <v:path arrowok="t" o:extrusionok="f"/>
                    </v:shape>
                    <v:shape id="Google Shape;209;p17" o:spid="_x0000_s2477"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V5lMgA&#10;AADeAAAADwAAAGRycy9kb3ducmV2LnhtbESPQUvDQBSE74L/YXmCF2k320IJsZuggiClUIxie3xm&#10;n0kw+zZkt03qr3eFgsdhZr5h1sVkO3GiwbeONah5AoK4cqblWsP72/MsBeEDssHOMWk4k4civ75a&#10;Y2bcyK90KkMtIoR9hhqaEPpMSl81ZNHPXU8cvS83WAxRDrU0A44Rbju5SJKVtNhyXGiwp6eGqu/y&#10;aDXsSP6Mu/D5eNh8nNNtmar94U5pfXszPdyDCDSF//Cl/WI0LBdKreDvTrwCMv8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stXmUyAAAAN4AAAAPAAAAAAAAAAAAAAAAAJgCAABk&#10;cnMvZG93bnJldi54bWxQSwUGAAAAAAQABAD1AAAAjQM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A5444F" w:rsidRPr="00C31A41" w:rsidRDefault="00A5444F" w:rsidP="00A5444F">
      <w:pPr>
        <w:rPr>
          <w:rtl/>
        </w:rPr>
      </w:pPr>
      <w:r w:rsidRPr="00C31A41">
        <w:rPr>
          <w:rFonts w:hint="cs"/>
          <w:rtl/>
        </w:rPr>
        <w:t>يمكن</w:t>
      </w:r>
      <w:r w:rsidRPr="00C31A41">
        <w:rPr>
          <w:rtl/>
        </w:rPr>
        <w:t xml:space="preserve"> </w:t>
      </w:r>
      <w:r w:rsidRPr="00C31A41">
        <w:rPr>
          <w:rFonts w:hint="cs"/>
          <w:rtl/>
        </w:rPr>
        <w:t>تصنيف</w:t>
      </w:r>
      <w:r w:rsidRPr="00C31A41">
        <w:rPr>
          <w:rtl/>
        </w:rPr>
        <w:t xml:space="preserve"> </w:t>
      </w:r>
      <w:r w:rsidRPr="00C31A41">
        <w:rPr>
          <w:rFonts w:hint="cs"/>
          <w:rtl/>
        </w:rPr>
        <w:t>الشكاوى</w:t>
      </w:r>
      <w:r w:rsidRPr="00C31A41">
        <w:rPr>
          <w:rtl/>
        </w:rPr>
        <w:t xml:space="preserve"> </w:t>
      </w:r>
      <w:r w:rsidRPr="00C31A41">
        <w:rPr>
          <w:rFonts w:hint="cs"/>
          <w:rtl/>
        </w:rPr>
        <w:t>التي</w:t>
      </w:r>
      <w:r w:rsidRPr="00C31A41">
        <w:rPr>
          <w:rtl/>
        </w:rPr>
        <w:t xml:space="preserve"> </w:t>
      </w:r>
      <w:r w:rsidRPr="00C31A41">
        <w:rPr>
          <w:rFonts w:hint="cs"/>
          <w:rtl/>
        </w:rPr>
        <w:t>جمعت</w:t>
      </w:r>
      <w:r w:rsidRPr="00C31A41">
        <w:rPr>
          <w:rtl/>
        </w:rPr>
        <w:t xml:space="preserve"> </w:t>
      </w:r>
      <w:r w:rsidRPr="00C31A41">
        <w:rPr>
          <w:rFonts w:hint="cs"/>
          <w:rtl/>
        </w:rPr>
        <w:t>عبر</w:t>
      </w:r>
      <w:r w:rsidRPr="00C31A41">
        <w:rPr>
          <w:rtl/>
        </w:rPr>
        <w:t xml:space="preserve"> </w:t>
      </w:r>
      <w:r w:rsidRPr="00C31A41">
        <w:rPr>
          <w:rFonts w:hint="cs"/>
          <w:rtl/>
        </w:rPr>
        <w:t>آلية</w:t>
      </w:r>
      <w:r w:rsidRPr="00C31A41">
        <w:rPr>
          <w:rtl/>
        </w:rPr>
        <w:t xml:space="preserve"> </w:t>
      </w:r>
      <w:r w:rsidRPr="00C31A41">
        <w:rPr>
          <w:rFonts w:hint="cs"/>
          <w:rtl/>
        </w:rPr>
        <w:t>تقديم</w:t>
      </w:r>
      <w:r w:rsidRPr="00C31A41">
        <w:rPr>
          <w:rtl/>
        </w:rPr>
        <w:t xml:space="preserve"> </w:t>
      </w:r>
      <w:r w:rsidRPr="00C31A41">
        <w:rPr>
          <w:rFonts w:hint="cs"/>
          <w:rtl/>
        </w:rPr>
        <w:t>الشكاوى</w:t>
      </w:r>
      <w:r w:rsidRPr="00C31A41">
        <w:rPr>
          <w:rtl/>
        </w:rPr>
        <w:t xml:space="preserve"> </w:t>
      </w:r>
      <w:r w:rsidRPr="00C31A41">
        <w:rPr>
          <w:rFonts w:hint="cs"/>
          <w:rtl/>
        </w:rPr>
        <w:t>والملاحظات</w:t>
      </w:r>
      <w:r w:rsidRPr="00C31A41">
        <w:rPr>
          <w:rtl/>
        </w:rPr>
        <w:t xml:space="preserve"> </w:t>
      </w:r>
      <w:r w:rsidRPr="00C31A41">
        <w:rPr>
          <w:rFonts w:hint="cs"/>
          <w:rtl/>
        </w:rPr>
        <w:t>كما</w:t>
      </w:r>
      <w:r w:rsidRPr="00C31A41">
        <w:rPr>
          <w:rtl/>
        </w:rPr>
        <w:t xml:space="preserve"> </w:t>
      </w:r>
      <w:r w:rsidRPr="00C31A41">
        <w:rPr>
          <w:rFonts w:hint="cs"/>
          <w:rtl/>
        </w:rPr>
        <w:t>يلي</w:t>
      </w:r>
      <w:r w:rsidRPr="00C31A41">
        <w:rPr>
          <w:rtl/>
        </w:rPr>
        <w:t>:</w:t>
      </w:r>
    </w:p>
    <w:p w:rsidR="00A5444F" w:rsidRPr="00BF3ED6" w:rsidRDefault="00A5444F" w:rsidP="00A5444F">
      <w:pPr>
        <w:rPr>
          <w:b/>
          <w:bCs/>
          <w:rtl/>
        </w:rPr>
      </w:pPr>
      <w:r w:rsidRPr="00BF3ED6">
        <w:rPr>
          <w:rFonts w:hint="cs"/>
          <w:b/>
          <w:bCs/>
          <w:rtl/>
        </w:rPr>
        <w:t>الشكاوى</w:t>
      </w:r>
      <w:r w:rsidRPr="00BF3ED6">
        <w:rPr>
          <w:b/>
          <w:bCs/>
          <w:rtl/>
        </w:rPr>
        <w:t xml:space="preserve"> </w:t>
      </w:r>
      <w:r w:rsidRPr="00BF3ED6">
        <w:rPr>
          <w:rFonts w:hint="cs"/>
          <w:b/>
          <w:bCs/>
          <w:rtl/>
        </w:rPr>
        <w:t>التي</w:t>
      </w:r>
      <w:r w:rsidRPr="00BF3ED6">
        <w:rPr>
          <w:b/>
          <w:bCs/>
          <w:rtl/>
        </w:rPr>
        <w:t xml:space="preserve"> </w:t>
      </w:r>
      <w:r w:rsidRPr="00BF3ED6">
        <w:rPr>
          <w:rFonts w:hint="cs"/>
          <w:b/>
          <w:bCs/>
          <w:rtl/>
        </w:rPr>
        <w:t>يمكن</w:t>
      </w:r>
      <w:r w:rsidRPr="00BF3ED6">
        <w:rPr>
          <w:b/>
          <w:bCs/>
          <w:rtl/>
        </w:rPr>
        <w:t xml:space="preserve"> </w:t>
      </w:r>
      <w:r w:rsidRPr="00BF3ED6">
        <w:rPr>
          <w:rFonts w:hint="cs"/>
          <w:b/>
          <w:bCs/>
          <w:rtl/>
        </w:rPr>
        <w:t>أن</w:t>
      </w:r>
      <w:r w:rsidRPr="00BF3ED6">
        <w:rPr>
          <w:b/>
          <w:bCs/>
          <w:rtl/>
        </w:rPr>
        <w:t xml:space="preserve"> </w:t>
      </w:r>
      <w:r w:rsidRPr="00BF3ED6">
        <w:rPr>
          <w:rFonts w:hint="cs"/>
          <w:b/>
          <w:bCs/>
          <w:rtl/>
        </w:rPr>
        <w:t>تتولاها</w:t>
      </w:r>
      <w:r w:rsidRPr="00BF3ED6">
        <w:rPr>
          <w:b/>
          <w:bCs/>
          <w:rtl/>
        </w:rPr>
        <w:t xml:space="preserve"> </w:t>
      </w:r>
      <w:r w:rsidRPr="00BF3ED6">
        <w:rPr>
          <w:rFonts w:hint="cs"/>
          <w:b/>
          <w:bCs/>
          <w:rtl/>
        </w:rPr>
        <w:t>الآلية</w:t>
      </w:r>
      <w:r w:rsidRPr="00BF3ED6">
        <w:rPr>
          <w:b/>
          <w:bCs/>
          <w:rtl/>
        </w:rPr>
        <w:t>:</w:t>
      </w:r>
    </w:p>
    <w:p w:rsidR="00A5444F" w:rsidRPr="00996861" w:rsidRDefault="00A5444F" w:rsidP="00A5444F">
      <w:pPr>
        <w:ind w:left="360"/>
        <w:rPr>
          <w:rFonts w:ascii="Sakkal Majalla" w:hAnsi="Sakkal Majalla"/>
          <w:color w:val="002060"/>
          <w:sz w:val="34"/>
          <w:rtl/>
        </w:rPr>
      </w:pPr>
      <w:r>
        <w:rPr>
          <w:noProof/>
          <w:rtl/>
        </w:rPr>
        <mc:AlternateContent>
          <mc:Choice Requires="wpg">
            <w:drawing>
              <wp:anchor distT="0" distB="0" distL="114300" distR="114300" simplePos="0" relativeHeight="252324864" behindDoc="0" locked="0" layoutInCell="1" allowOverlap="1" wp14:anchorId="7E376A10" wp14:editId="2EECE4B8">
                <wp:simplePos x="0" y="0"/>
                <wp:positionH relativeFrom="margin">
                  <wp:posOffset>1282065</wp:posOffset>
                </wp:positionH>
                <wp:positionV relativeFrom="paragraph">
                  <wp:posOffset>160020</wp:posOffset>
                </wp:positionV>
                <wp:extent cx="3173730" cy="2674620"/>
                <wp:effectExtent l="0" t="0" r="0" b="0"/>
                <wp:wrapThrough wrapText="bothSides">
                  <wp:wrapPolygon edited="0">
                    <wp:start x="2463" y="462"/>
                    <wp:lineTo x="1297" y="1077"/>
                    <wp:lineTo x="1167" y="1846"/>
                    <wp:lineTo x="1556" y="5692"/>
                    <wp:lineTo x="908" y="8154"/>
                    <wp:lineTo x="0" y="9538"/>
                    <wp:lineTo x="0" y="14154"/>
                    <wp:lineTo x="3241" y="15538"/>
                    <wp:lineTo x="5834" y="15538"/>
                    <wp:lineTo x="1685" y="16923"/>
                    <wp:lineTo x="1167" y="17231"/>
                    <wp:lineTo x="1167" y="20923"/>
                    <wp:lineTo x="13354" y="21385"/>
                    <wp:lineTo x="14521" y="21385"/>
                    <wp:lineTo x="14521" y="20462"/>
                    <wp:lineTo x="20355" y="20462"/>
                    <wp:lineTo x="21393" y="20154"/>
                    <wp:lineTo x="21393" y="16154"/>
                    <wp:lineTo x="20615" y="16000"/>
                    <wp:lineTo x="16725" y="15538"/>
                    <wp:lineTo x="19966" y="14154"/>
                    <wp:lineTo x="20226" y="10462"/>
                    <wp:lineTo x="19448" y="8923"/>
                    <wp:lineTo x="18929" y="8154"/>
                    <wp:lineTo x="18540" y="5692"/>
                    <wp:lineTo x="19318" y="5692"/>
                    <wp:lineTo x="19707" y="4769"/>
                    <wp:lineTo x="19837" y="1846"/>
                    <wp:lineTo x="18411" y="1538"/>
                    <wp:lineTo x="10113" y="462"/>
                    <wp:lineTo x="2463" y="462"/>
                  </wp:wrapPolygon>
                </wp:wrapThrough>
                <wp:docPr id="32117" name="Group 24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73730" cy="2674620"/>
                          <a:chOff x="35317" y="-1747"/>
                          <a:chExt cx="31740" cy="29667"/>
                        </a:xfrm>
                      </wpg:grpSpPr>
                      <wps:wsp>
                        <wps:cNvPr id="32121" name="Google Shape;1050;p26"/>
                        <wps:cNvSpPr>
                          <a:spLocks/>
                        </wps:cNvSpPr>
                        <wps:spPr bwMode="auto">
                          <a:xfrm flipH="1">
                            <a:off x="47523" y="12485"/>
                            <a:ext cx="4283" cy="3016"/>
                          </a:xfrm>
                          <a:custGeom>
                            <a:avLst/>
                            <a:gdLst>
                              <a:gd name="T0" fmla="*/ 9097 w 14122"/>
                              <a:gd name="T1" fmla="*/ 489 h 9943"/>
                              <a:gd name="T2" fmla="*/ 9168 w 14122"/>
                              <a:gd name="T3" fmla="*/ 513 h 9943"/>
                              <a:gd name="T4" fmla="*/ 13538 w 14122"/>
                              <a:gd name="T5" fmla="*/ 4894 h 9943"/>
                              <a:gd name="T6" fmla="*/ 13538 w 14122"/>
                              <a:gd name="T7" fmla="*/ 5049 h 9943"/>
                              <a:gd name="T8" fmla="*/ 9168 w 14122"/>
                              <a:gd name="T9" fmla="*/ 9419 h 9943"/>
                              <a:gd name="T10" fmla="*/ 9097 w 14122"/>
                              <a:gd name="T11" fmla="*/ 9454 h 9943"/>
                              <a:gd name="T12" fmla="*/ 8990 w 14122"/>
                              <a:gd name="T13" fmla="*/ 9347 h 9943"/>
                              <a:gd name="T14" fmla="*/ 8990 w 14122"/>
                              <a:gd name="T15" fmla="*/ 7930 h 9943"/>
                              <a:gd name="T16" fmla="*/ 8394 w 14122"/>
                              <a:gd name="T17" fmla="*/ 7335 h 9943"/>
                              <a:gd name="T18" fmla="*/ 596 w 14122"/>
                              <a:gd name="T19" fmla="*/ 7335 h 9943"/>
                              <a:gd name="T20" fmla="*/ 500 w 14122"/>
                              <a:gd name="T21" fmla="*/ 7228 h 9943"/>
                              <a:gd name="T22" fmla="*/ 500 w 14122"/>
                              <a:gd name="T23" fmla="*/ 2703 h 9943"/>
                              <a:gd name="T24" fmla="*/ 596 w 14122"/>
                              <a:gd name="T25" fmla="*/ 2608 h 9943"/>
                              <a:gd name="T26" fmla="*/ 8394 w 14122"/>
                              <a:gd name="T27" fmla="*/ 2608 h 9943"/>
                              <a:gd name="T28" fmla="*/ 8990 w 14122"/>
                              <a:gd name="T29" fmla="*/ 2013 h 9943"/>
                              <a:gd name="T30" fmla="*/ 8990 w 14122"/>
                              <a:gd name="T31" fmla="*/ 596 h 9943"/>
                              <a:gd name="T32" fmla="*/ 9097 w 14122"/>
                              <a:gd name="T33" fmla="*/ 489 h 9943"/>
                              <a:gd name="T34" fmla="*/ 9097 w 14122"/>
                              <a:gd name="T35" fmla="*/ 1 h 9943"/>
                              <a:gd name="T36" fmla="*/ 8489 w 14122"/>
                              <a:gd name="T37" fmla="*/ 596 h 9943"/>
                              <a:gd name="T38" fmla="*/ 8489 w 14122"/>
                              <a:gd name="T39" fmla="*/ 2013 h 9943"/>
                              <a:gd name="T40" fmla="*/ 8394 w 14122"/>
                              <a:gd name="T41" fmla="*/ 2108 h 9943"/>
                              <a:gd name="T42" fmla="*/ 596 w 14122"/>
                              <a:gd name="T43" fmla="*/ 2108 h 9943"/>
                              <a:gd name="T44" fmla="*/ 0 w 14122"/>
                              <a:gd name="T45" fmla="*/ 2703 h 9943"/>
                              <a:gd name="T46" fmla="*/ 0 w 14122"/>
                              <a:gd name="T47" fmla="*/ 7228 h 9943"/>
                              <a:gd name="T48" fmla="*/ 596 w 14122"/>
                              <a:gd name="T49" fmla="*/ 7823 h 9943"/>
                              <a:gd name="T50" fmla="*/ 8394 w 14122"/>
                              <a:gd name="T51" fmla="*/ 7823 h 9943"/>
                              <a:gd name="T52" fmla="*/ 8489 w 14122"/>
                              <a:gd name="T53" fmla="*/ 7930 h 9943"/>
                              <a:gd name="T54" fmla="*/ 8489 w 14122"/>
                              <a:gd name="T55" fmla="*/ 9347 h 9943"/>
                              <a:gd name="T56" fmla="*/ 9097 w 14122"/>
                              <a:gd name="T57" fmla="*/ 9942 h 9943"/>
                              <a:gd name="T58" fmla="*/ 9513 w 14122"/>
                              <a:gd name="T59" fmla="*/ 9764 h 9943"/>
                              <a:gd name="T60" fmla="*/ 13883 w 14122"/>
                              <a:gd name="T61" fmla="*/ 5394 h 9943"/>
                              <a:gd name="T62" fmla="*/ 13883 w 14122"/>
                              <a:gd name="T63" fmla="*/ 4549 h 9943"/>
                              <a:gd name="T64" fmla="*/ 9513 w 14122"/>
                              <a:gd name="T65" fmla="*/ 167 h 9943"/>
                              <a:gd name="T66" fmla="*/ 9097 w 14122"/>
                              <a:gd name="T67" fmla="*/ 1 h 99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14122" h="9943" extrusionOk="0">
                                <a:moveTo>
                                  <a:pt x="9097" y="489"/>
                                </a:moveTo>
                                <a:cubicBezTo>
                                  <a:pt x="9121" y="489"/>
                                  <a:pt x="9144" y="501"/>
                                  <a:pt x="9168" y="513"/>
                                </a:cubicBezTo>
                                <a:lnTo>
                                  <a:pt x="13538" y="4894"/>
                                </a:lnTo>
                                <a:cubicBezTo>
                                  <a:pt x="13585" y="4942"/>
                                  <a:pt x="13585" y="5001"/>
                                  <a:pt x="13538" y="5049"/>
                                </a:cubicBezTo>
                                <a:lnTo>
                                  <a:pt x="9168" y="9419"/>
                                </a:lnTo>
                                <a:cubicBezTo>
                                  <a:pt x="9144" y="9442"/>
                                  <a:pt x="9121" y="9454"/>
                                  <a:pt x="9097" y="9454"/>
                                </a:cubicBezTo>
                                <a:cubicBezTo>
                                  <a:pt x="9049" y="9454"/>
                                  <a:pt x="8990" y="9430"/>
                                  <a:pt x="8990" y="9347"/>
                                </a:cubicBezTo>
                                <a:lnTo>
                                  <a:pt x="8990" y="7930"/>
                                </a:lnTo>
                                <a:cubicBezTo>
                                  <a:pt x="8990" y="7597"/>
                                  <a:pt x="8716" y="7335"/>
                                  <a:pt x="8394" y="7335"/>
                                </a:cubicBezTo>
                                <a:lnTo>
                                  <a:pt x="596" y="7335"/>
                                </a:lnTo>
                                <a:cubicBezTo>
                                  <a:pt x="548" y="7335"/>
                                  <a:pt x="500" y="7287"/>
                                  <a:pt x="500" y="7228"/>
                                </a:cubicBezTo>
                                <a:lnTo>
                                  <a:pt x="500" y="2703"/>
                                </a:lnTo>
                                <a:cubicBezTo>
                                  <a:pt x="500" y="2644"/>
                                  <a:pt x="548" y="2608"/>
                                  <a:pt x="596" y="2608"/>
                                </a:cubicBezTo>
                                <a:lnTo>
                                  <a:pt x="8394" y="2608"/>
                                </a:lnTo>
                                <a:cubicBezTo>
                                  <a:pt x="8716" y="2608"/>
                                  <a:pt x="8990" y="2334"/>
                                  <a:pt x="8990" y="2013"/>
                                </a:cubicBezTo>
                                <a:lnTo>
                                  <a:pt x="8990" y="596"/>
                                </a:lnTo>
                                <a:cubicBezTo>
                                  <a:pt x="8990" y="513"/>
                                  <a:pt x="9049" y="489"/>
                                  <a:pt x="9097" y="489"/>
                                </a:cubicBezTo>
                                <a:close/>
                                <a:moveTo>
                                  <a:pt x="9097" y="1"/>
                                </a:moveTo>
                                <a:cubicBezTo>
                                  <a:pt x="8763" y="1"/>
                                  <a:pt x="8489" y="263"/>
                                  <a:pt x="8489" y="596"/>
                                </a:cubicBezTo>
                                <a:lnTo>
                                  <a:pt x="8489" y="2013"/>
                                </a:lnTo>
                                <a:cubicBezTo>
                                  <a:pt x="8489" y="2061"/>
                                  <a:pt x="8454" y="2108"/>
                                  <a:pt x="8394" y="2108"/>
                                </a:cubicBezTo>
                                <a:lnTo>
                                  <a:pt x="596" y="2108"/>
                                </a:lnTo>
                                <a:cubicBezTo>
                                  <a:pt x="274" y="2108"/>
                                  <a:pt x="0" y="2382"/>
                                  <a:pt x="0" y="2703"/>
                                </a:cubicBezTo>
                                <a:lnTo>
                                  <a:pt x="0" y="7228"/>
                                </a:lnTo>
                                <a:cubicBezTo>
                                  <a:pt x="0" y="7561"/>
                                  <a:pt x="274" y="7823"/>
                                  <a:pt x="596" y="7823"/>
                                </a:cubicBezTo>
                                <a:lnTo>
                                  <a:pt x="8394" y="7823"/>
                                </a:lnTo>
                                <a:cubicBezTo>
                                  <a:pt x="8454" y="7823"/>
                                  <a:pt x="8489" y="7871"/>
                                  <a:pt x="8489" y="7930"/>
                                </a:cubicBezTo>
                                <a:lnTo>
                                  <a:pt x="8489" y="9347"/>
                                </a:lnTo>
                                <a:cubicBezTo>
                                  <a:pt x="8489" y="9680"/>
                                  <a:pt x="8763" y="9942"/>
                                  <a:pt x="9097" y="9942"/>
                                </a:cubicBezTo>
                                <a:cubicBezTo>
                                  <a:pt x="9251" y="9942"/>
                                  <a:pt x="9394" y="9883"/>
                                  <a:pt x="9513" y="9764"/>
                                </a:cubicBezTo>
                                <a:lnTo>
                                  <a:pt x="13883" y="5394"/>
                                </a:lnTo>
                                <a:cubicBezTo>
                                  <a:pt x="14121" y="5156"/>
                                  <a:pt x="14121" y="4775"/>
                                  <a:pt x="13883" y="4549"/>
                                </a:cubicBezTo>
                                <a:lnTo>
                                  <a:pt x="9513" y="167"/>
                                </a:lnTo>
                                <a:cubicBezTo>
                                  <a:pt x="9394" y="60"/>
                                  <a:pt x="9251" y="1"/>
                                  <a:pt x="9097" y="1"/>
                                </a:cubicBezTo>
                                <a:close/>
                              </a:path>
                            </a:pathLst>
                          </a:custGeom>
                          <a:solidFill>
                            <a:srgbClr val="869FB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g:cNvPr id="1785" name="Google Shape;1082;p26"/>
                        <wpg:cNvGrpSpPr>
                          <a:grpSpLocks/>
                        </wpg:cNvGrpSpPr>
                        <wpg:grpSpPr bwMode="auto">
                          <a:xfrm>
                            <a:off x="35317" y="-1747"/>
                            <a:ext cx="15439" cy="28703"/>
                            <a:chOff x="35317" y="-1747"/>
                            <a:chExt cx="15438" cy="28703"/>
                          </a:xfrm>
                        </wpg:grpSpPr>
                        <wps:wsp>
                          <wps:cNvPr id="1786" name="Google Shape;1083;p26"/>
                          <wps:cNvSpPr>
                            <a:spLocks/>
                          </wps:cNvSpPr>
                          <wps:spPr bwMode="auto">
                            <a:xfrm>
                              <a:off x="38008" y="1495"/>
                              <a:ext cx="149" cy="7664"/>
                            </a:xfrm>
                            <a:custGeom>
                              <a:avLst/>
                              <a:gdLst>
                                <a:gd name="T0" fmla="*/ 1 w 490"/>
                                <a:gd name="T1" fmla="*/ 0 h 25266"/>
                                <a:gd name="T2" fmla="*/ 1 w 490"/>
                                <a:gd name="T3" fmla="*/ 25265 h 25266"/>
                                <a:gd name="T4" fmla="*/ 489 w 490"/>
                                <a:gd name="T5" fmla="*/ 25265 h 25266"/>
                                <a:gd name="T6" fmla="*/ 489 w 490"/>
                                <a:gd name="T7" fmla="*/ 0 h 25266"/>
                                <a:gd name="T8" fmla="*/ 1 w 490"/>
                                <a:gd name="T9" fmla="*/ 0 h 25266"/>
                              </a:gdLst>
                              <a:ahLst/>
                              <a:cxnLst>
                                <a:cxn ang="0">
                                  <a:pos x="T0" y="T1"/>
                                </a:cxn>
                                <a:cxn ang="0">
                                  <a:pos x="T2" y="T3"/>
                                </a:cxn>
                                <a:cxn ang="0">
                                  <a:pos x="T4" y="T5"/>
                                </a:cxn>
                                <a:cxn ang="0">
                                  <a:pos x="T6" y="T7"/>
                                </a:cxn>
                                <a:cxn ang="0">
                                  <a:pos x="T8" y="T9"/>
                                </a:cxn>
                              </a:cxnLst>
                              <a:rect l="0" t="0" r="r" b="b"/>
                              <a:pathLst>
                                <a:path w="490" h="25266" extrusionOk="0">
                                  <a:moveTo>
                                    <a:pt x="1" y="0"/>
                                  </a:moveTo>
                                  <a:lnTo>
                                    <a:pt x="1" y="25265"/>
                                  </a:lnTo>
                                  <a:lnTo>
                                    <a:pt x="489" y="25265"/>
                                  </a:lnTo>
                                  <a:lnTo>
                                    <a:pt x="489" y="0"/>
                                  </a:lnTo>
                                  <a:lnTo>
                                    <a:pt x="1" y="0"/>
                                  </a:lnTo>
                                  <a:close/>
                                </a:path>
                              </a:pathLst>
                            </a:custGeom>
                            <a:solidFill>
                              <a:srgbClr val="FCBD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787" name="Google Shape;1084;p26"/>
                          <wps:cNvSpPr>
                            <a:spLocks/>
                          </wps:cNvSpPr>
                          <wps:spPr bwMode="auto">
                            <a:xfrm>
                              <a:off x="37289" y="0"/>
                              <a:ext cx="1586" cy="1585"/>
                            </a:xfrm>
                            <a:custGeom>
                              <a:avLst/>
                              <a:gdLst>
                                <a:gd name="T0" fmla="*/ 2608 w 5228"/>
                                <a:gd name="T1" fmla="*/ 489 h 5228"/>
                                <a:gd name="T2" fmla="*/ 4739 w 5228"/>
                                <a:gd name="T3" fmla="*/ 2620 h 5228"/>
                                <a:gd name="T4" fmla="*/ 2608 w 5228"/>
                                <a:gd name="T5" fmla="*/ 4740 h 5228"/>
                                <a:gd name="T6" fmla="*/ 489 w 5228"/>
                                <a:gd name="T7" fmla="*/ 2620 h 5228"/>
                                <a:gd name="T8" fmla="*/ 2608 w 5228"/>
                                <a:gd name="T9" fmla="*/ 489 h 5228"/>
                                <a:gd name="T10" fmla="*/ 2608 w 5228"/>
                                <a:gd name="T11" fmla="*/ 1 h 5228"/>
                                <a:gd name="T12" fmla="*/ 1 w 5228"/>
                                <a:gd name="T13" fmla="*/ 2620 h 5228"/>
                                <a:gd name="T14" fmla="*/ 2608 w 5228"/>
                                <a:gd name="T15" fmla="*/ 5228 h 5228"/>
                                <a:gd name="T16" fmla="*/ 5227 w 5228"/>
                                <a:gd name="T17" fmla="*/ 2620 h 5228"/>
                                <a:gd name="T18" fmla="*/ 2608 w 5228"/>
                                <a:gd name="T19" fmla="*/ 1 h 52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5228" h="5228" extrusionOk="0">
                                  <a:moveTo>
                                    <a:pt x="2608" y="489"/>
                                  </a:moveTo>
                                  <a:cubicBezTo>
                                    <a:pt x="3787" y="489"/>
                                    <a:pt x="4739" y="1442"/>
                                    <a:pt x="4739" y="2620"/>
                                  </a:cubicBezTo>
                                  <a:cubicBezTo>
                                    <a:pt x="4739" y="3787"/>
                                    <a:pt x="3787" y="4740"/>
                                    <a:pt x="2608" y="4740"/>
                                  </a:cubicBezTo>
                                  <a:cubicBezTo>
                                    <a:pt x="1441" y="4740"/>
                                    <a:pt x="489" y="3787"/>
                                    <a:pt x="489" y="2620"/>
                                  </a:cubicBezTo>
                                  <a:cubicBezTo>
                                    <a:pt x="489" y="1442"/>
                                    <a:pt x="1441" y="489"/>
                                    <a:pt x="2608" y="489"/>
                                  </a:cubicBezTo>
                                  <a:close/>
                                  <a:moveTo>
                                    <a:pt x="2608" y="1"/>
                                  </a:moveTo>
                                  <a:cubicBezTo>
                                    <a:pt x="1167" y="1"/>
                                    <a:pt x="1" y="1168"/>
                                    <a:pt x="1" y="2620"/>
                                  </a:cubicBezTo>
                                  <a:cubicBezTo>
                                    <a:pt x="1" y="4061"/>
                                    <a:pt x="1167" y="5228"/>
                                    <a:pt x="2608" y="5228"/>
                                  </a:cubicBezTo>
                                  <a:cubicBezTo>
                                    <a:pt x="4061" y="5228"/>
                                    <a:pt x="5227" y="4061"/>
                                    <a:pt x="5227" y="2620"/>
                                  </a:cubicBezTo>
                                  <a:cubicBezTo>
                                    <a:pt x="5227" y="1168"/>
                                    <a:pt x="4061" y="1"/>
                                    <a:pt x="2608" y="1"/>
                                  </a:cubicBezTo>
                                  <a:close/>
                                </a:path>
                              </a:pathLst>
                            </a:custGeom>
                            <a:solidFill>
                              <a:srgbClr val="FCBD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788" name="Google Shape;1085;p26"/>
                          <wps:cNvSpPr>
                            <a:spLocks/>
                          </wps:cNvSpPr>
                          <wps:spPr bwMode="auto">
                            <a:xfrm>
                              <a:off x="37683" y="393"/>
                              <a:ext cx="795" cy="799"/>
                            </a:xfrm>
                            <a:custGeom>
                              <a:avLst/>
                              <a:gdLst>
                                <a:gd name="T0" fmla="*/ 1310 w 2620"/>
                                <a:gd name="T1" fmla="*/ 1 h 2632"/>
                                <a:gd name="T2" fmla="*/ 0 w 2620"/>
                                <a:gd name="T3" fmla="*/ 1322 h 2632"/>
                                <a:gd name="T4" fmla="*/ 1310 w 2620"/>
                                <a:gd name="T5" fmla="*/ 2632 h 2632"/>
                                <a:gd name="T6" fmla="*/ 2620 w 2620"/>
                                <a:gd name="T7" fmla="*/ 1322 h 2632"/>
                                <a:gd name="T8" fmla="*/ 1310 w 2620"/>
                                <a:gd name="T9" fmla="*/ 1 h 2632"/>
                              </a:gdLst>
                              <a:ahLst/>
                              <a:cxnLst>
                                <a:cxn ang="0">
                                  <a:pos x="T0" y="T1"/>
                                </a:cxn>
                                <a:cxn ang="0">
                                  <a:pos x="T2" y="T3"/>
                                </a:cxn>
                                <a:cxn ang="0">
                                  <a:pos x="T4" y="T5"/>
                                </a:cxn>
                                <a:cxn ang="0">
                                  <a:pos x="T6" y="T7"/>
                                </a:cxn>
                                <a:cxn ang="0">
                                  <a:pos x="T8" y="T9"/>
                                </a:cxn>
                              </a:cxnLst>
                              <a:rect l="0" t="0" r="r" b="b"/>
                              <a:pathLst>
                                <a:path w="2620" h="2632" extrusionOk="0">
                                  <a:moveTo>
                                    <a:pt x="1310" y="1"/>
                                  </a:moveTo>
                                  <a:cubicBezTo>
                                    <a:pt x="596" y="1"/>
                                    <a:pt x="0" y="596"/>
                                    <a:pt x="0" y="1322"/>
                                  </a:cubicBezTo>
                                  <a:cubicBezTo>
                                    <a:pt x="0" y="2037"/>
                                    <a:pt x="596" y="2632"/>
                                    <a:pt x="1310" y="2632"/>
                                  </a:cubicBezTo>
                                  <a:cubicBezTo>
                                    <a:pt x="2036" y="2632"/>
                                    <a:pt x="2620" y="2037"/>
                                    <a:pt x="2620" y="1322"/>
                                  </a:cubicBezTo>
                                  <a:cubicBezTo>
                                    <a:pt x="2620" y="596"/>
                                    <a:pt x="2036" y="1"/>
                                    <a:pt x="1310" y="1"/>
                                  </a:cubicBezTo>
                                  <a:close/>
                                </a:path>
                              </a:pathLst>
                            </a:custGeom>
                            <a:solidFill>
                              <a:srgbClr val="FCBD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789" name="Google Shape;1086;p26"/>
                          <wps:cNvSpPr>
                            <a:spLocks/>
                          </wps:cNvSpPr>
                          <wps:spPr bwMode="auto">
                            <a:xfrm>
                              <a:off x="43956" y="8920"/>
                              <a:ext cx="2930" cy="5049"/>
                            </a:xfrm>
                            <a:custGeom>
                              <a:avLst/>
                              <a:gdLst>
                                <a:gd name="T0" fmla="*/ 384 w 9657"/>
                                <a:gd name="T1" fmla="*/ 1 h 16648"/>
                                <a:gd name="T2" fmla="*/ 96 w 9657"/>
                                <a:gd name="T3" fmla="*/ 157 h 16648"/>
                                <a:gd name="T4" fmla="*/ 203 w 9657"/>
                                <a:gd name="T5" fmla="*/ 621 h 16648"/>
                                <a:gd name="T6" fmla="*/ 8978 w 9657"/>
                                <a:gd name="T7" fmla="*/ 16302 h 16648"/>
                                <a:gd name="T8" fmla="*/ 9311 w 9657"/>
                                <a:gd name="T9" fmla="*/ 16647 h 16648"/>
                                <a:gd name="T10" fmla="*/ 9657 w 9657"/>
                                <a:gd name="T11" fmla="*/ 16302 h 16648"/>
                                <a:gd name="T12" fmla="*/ 560 w 9657"/>
                                <a:gd name="T13" fmla="*/ 50 h 16648"/>
                                <a:gd name="T14" fmla="*/ 384 w 9657"/>
                                <a:gd name="T15" fmla="*/ 1 h 16648"/>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9657" h="16648" extrusionOk="0">
                                  <a:moveTo>
                                    <a:pt x="384" y="1"/>
                                  </a:moveTo>
                                  <a:cubicBezTo>
                                    <a:pt x="270" y="1"/>
                                    <a:pt x="158" y="56"/>
                                    <a:pt x="96" y="157"/>
                                  </a:cubicBezTo>
                                  <a:cubicBezTo>
                                    <a:pt x="1" y="324"/>
                                    <a:pt x="48" y="526"/>
                                    <a:pt x="203" y="621"/>
                                  </a:cubicBezTo>
                                  <a:cubicBezTo>
                                    <a:pt x="5692" y="4003"/>
                                    <a:pt x="8978" y="9861"/>
                                    <a:pt x="8978" y="16302"/>
                                  </a:cubicBezTo>
                                  <a:cubicBezTo>
                                    <a:pt x="8978" y="16492"/>
                                    <a:pt x="9121" y="16647"/>
                                    <a:pt x="9311" y="16647"/>
                                  </a:cubicBezTo>
                                  <a:cubicBezTo>
                                    <a:pt x="9502" y="16647"/>
                                    <a:pt x="9657" y="16492"/>
                                    <a:pt x="9657" y="16302"/>
                                  </a:cubicBezTo>
                                  <a:cubicBezTo>
                                    <a:pt x="9657" y="9623"/>
                                    <a:pt x="6251" y="3550"/>
                                    <a:pt x="560" y="50"/>
                                  </a:cubicBezTo>
                                  <a:cubicBezTo>
                                    <a:pt x="506" y="17"/>
                                    <a:pt x="445" y="1"/>
                                    <a:pt x="384" y="1"/>
                                  </a:cubicBezTo>
                                  <a:close/>
                                </a:path>
                              </a:pathLst>
                            </a:custGeom>
                            <a:solidFill>
                              <a:srgbClr val="FCBD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790" name="Google Shape;1087;p26"/>
                          <wps:cNvSpPr>
                            <a:spLocks/>
                          </wps:cNvSpPr>
                          <wps:spPr bwMode="auto">
                            <a:xfrm>
                              <a:off x="35317" y="8920"/>
                              <a:ext cx="2930" cy="9889"/>
                            </a:xfrm>
                            <a:custGeom>
                              <a:avLst/>
                              <a:gdLst>
                                <a:gd name="T0" fmla="*/ 9273 w 9657"/>
                                <a:gd name="T1" fmla="*/ 1 h 32602"/>
                                <a:gd name="T2" fmla="*/ 9097 w 9657"/>
                                <a:gd name="T3" fmla="*/ 50 h 32602"/>
                                <a:gd name="T4" fmla="*/ 1 w 9657"/>
                                <a:gd name="T5" fmla="*/ 16302 h 32602"/>
                                <a:gd name="T6" fmla="*/ 9097 w 9657"/>
                                <a:gd name="T7" fmla="*/ 32554 h 32602"/>
                                <a:gd name="T8" fmla="*/ 9264 w 9657"/>
                                <a:gd name="T9" fmla="*/ 32602 h 32602"/>
                                <a:gd name="T10" fmla="*/ 9562 w 9657"/>
                                <a:gd name="T11" fmla="*/ 32447 h 32602"/>
                                <a:gd name="T12" fmla="*/ 9442 w 9657"/>
                                <a:gd name="T13" fmla="*/ 31982 h 32602"/>
                                <a:gd name="T14" fmla="*/ 679 w 9657"/>
                                <a:gd name="T15" fmla="*/ 16302 h 32602"/>
                                <a:gd name="T16" fmla="*/ 9442 w 9657"/>
                                <a:gd name="T17" fmla="*/ 621 h 32602"/>
                                <a:gd name="T18" fmla="*/ 9562 w 9657"/>
                                <a:gd name="T19" fmla="*/ 157 h 32602"/>
                                <a:gd name="T20" fmla="*/ 9273 w 9657"/>
                                <a:gd name="T21" fmla="*/ 1 h 3260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657" h="32602" extrusionOk="0">
                                  <a:moveTo>
                                    <a:pt x="9273" y="1"/>
                                  </a:moveTo>
                                  <a:cubicBezTo>
                                    <a:pt x="9212" y="1"/>
                                    <a:pt x="9151" y="17"/>
                                    <a:pt x="9097" y="50"/>
                                  </a:cubicBezTo>
                                  <a:cubicBezTo>
                                    <a:pt x="3394" y="3550"/>
                                    <a:pt x="1" y="9623"/>
                                    <a:pt x="1" y="16302"/>
                                  </a:cubicBezTo>
                                  <a:cubicBezTo>
                                    <a:pt x="1" y="22981"/>
                                    <a:pt x="3394" y="29053"/>
                                    <a:pt x="9097" y="32554"/>
                                  </a:cubicBezTo>
                                  <a:cubicBezTo>
                                    <a:pt x="9145" y="32590"/>
                                    <a:pt x="9204" y="32602"/>
                                    <a:pt x="9264" y="32602"/>
                                  </a:cubicBezTo>
                                  <a:cubicBezTo>
                                    <a:pt x="9383" y="32602"/>
                                    <a:pt x="9490" y="32554"/>
                                    <a:pt x="9562" y="32447"/>
                                  </a:cubicBezTo>
                                  <a:cubicBezTo>
                                    <a:pt x="9657" y="32292"/>
                                    <a:pt x="9609" y="32078"/>
                                    <a:pt x="9442" y="31982"/>
                                  </a:cubicBezTo>
                                  <a:cubicBezTo>
                                    <a:pt x="3954" y="28601"/>
                                    <a:pt x="679" y="22743"/>
                                    <a:pt x="679" y="16302"/>
                                  </a:cubicBezTo>
                                  <a:cubicBezTo>
                                    <a:pt x="679" y="9861"/>
                                    <a:pt x="3954" y="4003"/>
                                    <a:pt x="9442" y="621"/>
                                  </a:cubicBezTo>
                                  <a:cubicBezTo>
                                    <a:pt x="9609" y="526"/>
                                    <a:pt x="9657" y="324"/>
                                    <a:pt x="9562" y="157"/>
                                  </a:cubicBezTo>
                                  <a:cubicBezTo>
                                    <a:pt x="9499" y="56"/>
                                    <a:pt x="9387" y="1"/>
                                    <a:pt x="9273" y="1"/>
                                  </a:cubicBezTo>
                                  <a:close/>
                                </a:path>
                              </a:pathLst>
                            </a:custGeom>
                            <a:solidFill>
                              <a:srgbClr val="FCBD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792" name="Google Shape;1088;p26"/>
                          <wps:cNvSpPr>
                            <a:spLocks/>
                          </wps:cNvSpPr>
                          <wps:spPr bwMode="auto">
                            <a:xfrm>
                              <a:off x="43956" y="13763"/>
                              <a:ext cx="2930" cy="5046"/>
                            </a:xfrm>
                            <a:custGeom>
                              <a:avLst/>
                              <a:gdLst>
                                <a:gd name="T0" fmla="*/ 9311 w 9657"/>
                                <a:gd name="T1" fmla="*/ 1 h 16634"/>
                                <a:gd name="T2" fmla="*/ 8978 w 9657"/>
                                <a:gd name="T3" fmla="*/ 334 h 16634"/>
                                <a:gd name="T4" fmla="*/ 203 w 9657"/>
                                <a:gd name="T5" fmla="*/ 16014 h 16634"/>
                                <a:gd name="T6" fmla="*/ 96 w 9657"/>
                                <a:gd name="T7" fmla="*/ 16479 h 16634"/>
                                <a:gd name="T8" fmla="*/ 382 w 9657"/>
                                <a:gd name="T9" fmla="*/ 16634 h 16634"/>
                                <a:gd name="T10" fmla="*/ 560 w 9657"/>
                                <a:gd name="T11" fmla="*/ 16586 h 16634"/>
                                <a:gd name="T12" fmla="*/ 9657 w 9657"/>
                                <a:gd name="T13" fmla="*/ 334 h 16634"/>
                                <a:gd name="T14" fmla="*/ 9311 w 9657"/>
                                <a:gd name="T15" fmla="*/ 1 h 1663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9657" h="16634" extrusionOk="0">
                                  <a:moveTo>
                                    <a:pt x="9311" y="1"/>
                                  </a:moveTo>
                                  <a:cubicBezTo>
                                    <a:pt x="9121" y="1"/>
                                    <a:pt x="8978" y="143"/>
                                    <a:pt x="8978" y="334"/>
                                  </a:cubicBezTo>
                                  <a:cubicBezTo>
                                    <a:pt x="8978" y="6775"/>
                                    <a:pt x="5692" y="12633"/>
                                    <a:pt x="203" y="16014"/>
                                  </a:cubicBezTo>
                                  <a:cubicBezTo>
                                    <a:pt x="48" y="16110"/>
                                    <a:pt x="1" y="16324"/>
                                    <a:pt x="96" y="16479"/>
                                  </a:cubicBezTo>
                                  <a:cubicBezTo>
                                    <a:pt x="155" y="16586"/>
                                    <a:pt x="274" y="16634"/>
                                    <a:pt x="382" y="16634"/>
                                  </a:cubicBezTo>
                                  <a:cubicBezTo>
                                    <a:pt x="441" y="16634"/>
                                    <a:pt x="501" y="16622"/>
                                    <a:pt x="560" y="16586"/>
                                  </a:cubicBezTo>
                                  <a:cubicBezTo>
                                    <a:pt x="6251" y="13085"/>
                                    <a:pt x="9657" y="7013"/>
                                    <a:pt x="9657" y="334"/>
                                  </a:cubicBezTo>
                                  <a:cubicBezTo>
                                    <a:pt x="9657" y="143"/>
                                    <a:pt x="9502" y="1"/>
                                    <a:pt x="9311" y="1"/>
                                  </a:cubicBezTo>
                                  <a:close/>
                                </a:path>
                              </a:pathLst>
                            </a:custGeom>
                            <a:solidFill>
                              <a:srgbClr val="FCBD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796" name="Google Shape;1089;p26"/>
                          <wps:cNvSpPr>
                            <a:spLocks/>
                          </wps:cNvSpPr>
                          <wps:spPr bwMode="auto">
                            <a:xfrm>
                              <a:off x="36206" y="8971"/>
                              <a:ext cx="9787" cy="9787"/>
                            </a:xfrm>
                            <a:custGeom>
                              <a:avLst/>
                              <a:gdLst>
                                <a:gd name="T0" fmla="*/ 16134 w 32267"/>
                                <a:gd name="T1" fmla="*/ 334 h 32267"/>
                                <a:gd name="T2" fmla="*/ 31933 w 32267"/>
                                <a:gd name="T3" fmla="*/ 16134 h 32267"/>
                                <a:gd name="T4" fmla="*/ 16134 w 32267"/>
                                <a:gd name="T5" fmla="*/ 31933 h 32267"/>
                                <a:gd name="T6" fmla="*/ 346 w 32267"/>
                                <a:gd name="T7" fmla="*/ 16134 h 32267"/>
                                <a:gd name="T8" fmla="*/ 16134 w 32267"/>
                                <a:gd name="T9" fmla="*/ 334 h 32267"/>
                                <a:gd name="T10" fmla="*/ 16134 w 32267"/>
                                <a:gd name="T11" fmla="*/ 1 h 32267"/>
                                <a:gd name="T12" fmla="*/ 1 w 32267"/>
                                <a:gd name="T13" fmla="*/ 16134 h 32267"/>
                                <a:gd name="T14" fmla="*/ 16134 w 32267"/>
                                <a:gd name="T15" fmla="*/ 32267 h 32267"/>
                                <a:gd name="T16" fmla="*/ 32267 w 32267"/>
                                <a:gd name="T17" fmla="*/ 16134 h 32267"/>
                                <a:gd name="T18" fmla="*/ 16134 w 32267"/>
                                <a:gd name="T19" fmla="*/ 1 h 32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2267" h="32267" extrusionOk="0">
                                  <a:moveTo>
                                    <a:pt x="16134" y="334"/>
                                  </a:moveTo>
                                  <a:cubicBezTo>
                                    <a:pt x="24849" y="334"/>
                                    <a:pt x="31933" y="7430"/>
                                    <a:pt x="31933" y="16134"/>
                                  </a:cubicBezTo>
                                  <a:cubicBezTo>
                                    <a:pt x="31933" y="24849"/>
                                    <a:pt x="24849" y="31933"/>
                                    <a:pt x="16134" y="31933"/>
                                  </a:cubicBezTo>
                                  <a:cubicBezTo>
                                    <a:pt x="7430" y="31933"/>
                                    <a:pt x="346" y="24849"/>
                                    <a:pt x="346" y="16134"/>
                                  </a:cubicBezTo>
                                  <a:cubicBezTo>
                                    <a:pt x="346" y="7430"/>
                                    <a:pt x="7430" y="334"/>
                                    <a:pt x="16134" y="334"/>
                                  </a:cubicBezTo>
                                  <a:close/>
                                  <a:moveTo>
                                    <a:pt x="16134" y="1"/>
                                  </a:moveTo>
                                  <a:cubicBezTo>
                                    <a:pt x="7240" y="1"/>
                                    <a:pt x="1" y="7240"/>
                                    <a:pt x="1" y="16134"/>
                                  </a:cubicBezTo>
                                  <a:cubicBezTo>
                                    <a:pt x="1" y="25028"/>
                                    <a:pt x="7240" y="32267"/>
                                    <a:pt x="16134" y="32267"/>
                                  </a:cubicBezTo>
                                  <a:cubicBezTo>
                                    <a:pt x="25028" y="32267"/>
                                    <a:pt x="32267" y="25028"/>
                                    <a:pt x="32267" y="16134"/>
                                  </a:cubicBezTo>
                                  <a:cubicBezTo>
                                    <a:pt x="32267" y="7240"/>
                                    <a:pt x="25028" y="1"/>
                                    <a:pt x="16134" y="1"/>
                                  </a:cubicBezTo>
                                  <a:close/>
                                </a:path>
                              </a:pathLst>
                            </a:custGeom>
                            <a:solidFill>
                              <a:srgbClr val="FCBD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797" name="Google Shape;1090;p26"/>
                          <wps:cNvSpPr>
                            <a:spLocks/>
                          </wps:cNvSpPr>
                          <wps:spPr bwMode="auto">
                            <a:xfrm>
                              <a:off x="40999" y="9736"/>
                              <a:ext cx="4229" cy="4233"/>
                            </a:xfrm>
                            <a:custGeom>
                              <a:avLst/>
                              <a:gdLst>
                                <a:gd name="T0" fmla="*/ 334 w 13943"/>
                                <a:gd name="T1" fmla="*/ 0 h 13955"/>
                                <a:gd name="T2" fmla="*/ 0 w 13943"/>
                                <a:gd name="T3" fmla="*/ 333 h 13955"/>
                                <a:gd name="T4" fmla="*/ 334 w 13943"/>
                                <a:gd name="T5" fmla="*/ 679 h 13955"/>
                                <a:gd name="T6" fmla="*/ 13264 w 13943"/>
                                <a:gd name="T7" fmla="*/ 13609 h 13955"/>
                                <a:gd name="T8" fmla="*/ 13609 w 13943"/>
                                <a:gd name="T9" fmla="*/ 13954 h 13955"/>
                                <a:gd name="T10" fmla="*/ 13943 w 13943"/>
                                <a:gd name="T11" fmla="*/ 13609 h 13955"/>
                                <a:gd name="T12" fmla="*/ 334 w 13943"/>
                                <a:gd name="T13" fmla="*/ 0 h 13955"/>
                              </a:gdLst>
                              <a:ahLst/>
                              <a:cxnLst>
                                <a:cxn ang="0">
                                  <a:pos x="T0" y="T1"/>
                                </a:cxn>
                                <a:cxn ang="0">
                                  <a:pos x="T2" y="T3"/>
                                </a:cxn>
                                <a:cxn ang="0">
                                  <a:pos x="T4" y="T5"/>
                                </a:cxn>
                                <a:cxn ang="0">
                                  <a:pos x="T6" y="T7"/>
                                </a:cxn>
                                <a:cxn ang="0">
                                  <a:pos x="T8" y="T9"/>
                                </a:cxn>
                                <a:cxn ang="0">
                                  <a:pos x="T10" y="T11"/>
                                </a:cxn>
                                <a:cxn ang="0">
                                  <a:pos x="T12" y="T13"/>
                                </a:cxn>
                              </a:cxnLst>
                              <a:rect l="0" t="0" r="r" b="b"/>
                              <a:pathLst>
                                <a:path w="13943" h="13955" extrusionOk="0">
                                  <a:moveTo>
                                    <a:pt x="334" y="0"/>
                                  </a:moveTo>
                                  <a:cubicBezTo>
                                    <a:pt x="155" y="0"/>
                                    <a:pt x="0" y="155"/>
                                    <a:pt x="0" y="333"/>
                                  </a:cubicBezTo>
                                  <a:cubicBezTo>
                                    <a:pt x="0" y="524"/>
                                    <a:pt x="155" y="679"/>
                                    <a:pt x="334" y="679"/>
                                  </a:cubicBezTo>
                                  <a:cubicBezTo>
                                    <a:pt x="7466" y="679"/>
                                    <a:pt x="13264" y="6477"/>
                                    <a:pt x="13264" y="13609"/>
                                  </a:cubicBezTo>
                                  <a:cubicBezTo>
                                    <a:pt x="13264" y="13799"/>
                                    <a:pt x="13419" y="13954"/>
                                    <a:pt x="13609" y="13954"/>
                                  </a:cubicBezTo>
                                  <a:cubicBezTo>
                                    <a:pt x="13800" y="13954"/>
                                    <a:pt x="13943" y="13799"/>
                                    <a:pt x="13943" y="13609"/>
                                  </a:cubicBezTo>
                                  <a:cubicBezTo>
                                    <a:pt x="13943" y="6108"/>
                                    <a:pt x="7847" y="0"/>
                                    <a:pt x="334" y="0"/>
                                  </a:cubicBezTo>
                                  <a:close/>
                                </a:path>
                              </a:pathLst>
                            </a:custGeom>
                            <a:solidFill>
                              <a:srgbClr val="FCBD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798" name="Google Shape;1091;p26"/>
                          <wps:cNvSpPr>
                            <a:spLocks/>
                          </wps:cNvSpPr>
                          <wps:spPr bwMode="auto">
                            <a:xfrm>
                              <a:off x="36650" y="13401"/>
                              <a:ext cx="3980" cy="4715"/>
                            </a:xfrm>
                            <a:custGeom>
                              <a:avLst/>
                              <a:gdLst>
                                <a:gd name="T0" fmla="*/ 1301 w 13121"/>
                                <a:gd name="T1" fmla="*/ 0 h 15544"/>
                                <a:gd name="T2" fmla="*/ 965 w 13121"/>
                                <a:gd name="T3" fmla="*/ 301 h 15544"/>
                                <a:gd name="T4" fmla="*/ 12716 w 13121"/>
                                <a:gd name="T5" fmla="*/ 15541 h 15544"/>
                                <a:gd name="T6" fmla="*/ 12761 w 13121"/>
                                <a:gd name="T7" fmla="*/ 15543 h 15544"/>
                                <a:gd name="T8" fmla="*/ 13097 w 13121"/>
                                <a:gd name="T9" fmla="*/ 15243 h 15544"/>
                                <a:gd name="T10" fmla="*/ 12811 w 13121"/>
                                <a:gd name="T11" fmla="*/ 14862 h 15544"/>
                                <a:gd name="T12" fmla="*/ 1643 w 13121"/>
                                <a:gd name="T13" fmla="*/ 384 h 15544"/>
                                <a:gd name="T14" fmla="*/ 1346 w 13121"/>
                                <a:gd name="T15" fmla="*/ 3 h 15544"/>
                                <a:gd name="T16" fmla="*/ 1301 w 13121"/>
                                <a:gd name="T17" fmla="*/ 0 h 155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121" h="15544" extrusionOk="0">
                                  <a:moveTo>
                                    <a:pt x="1301" y="0"/>
                                  </a:moveTo>
                                  <a:cubicBezTo>
                                    <a:pt x="1130" y="0"/>
                                    <a:pt x="987" y="125"/>
                                    <a:pt x="965" y="301"/>
                                  </a:cubicBezTo>
                                  <a:cubicBezTo>
                                    <a:pt x="0" y="7742"/>
                                    <a:pt x="5275" y="14576"/>
                                    <a:pt x="12716" y="15541"/>
                                  </a:cubicBezTo>
                                  <a:cubicBezTo>
                                    <a:pt x="12731" y="15542"/>
                                    <a:pt x="12746" y="15543"/>
                                    <a:pt x="12761" y="15543"/>
                                  </a:cubicBezTo>
                                  <a:cubicBezTo>
                                    <a:pt x="12932" y="15543"/>
                                    <a:pt x="13075" y="15418"/>
                                    <a:pt x="13097" y="15243"/>
                                  </a:cubicBezTo>
                                  <a:cubicBezTo>
                                    <a:pt x="13121" y="15064"/>
                                    <a:pt x="12990" y="14886"/>
                                    <a:pt x="12811" y="14862"/>
                                  </a:cubicBezTo>
                                  <a:cubicBezTo>
                                    <a:pt x="5739" y="13957"/>
                                    <a:pt x="727" y="7456"/>
                                    <a:pt x="1643" y="384"/>
                                  </a:cubicBezTo>
                                  <a:cubicBezTo>
                                    <a:pt x="1667" y="205"/>
                                    <a:pt x="1536" y="27"/>
                                    <a:pt x="1346" y="3"/>
                                  </a:cubicBezTo>
                                  <a:cubicBezTo>
                                    <a:pt x="1331" y="1"/>
                                    <a:pt x="1316" y="0"/>
                                    <a:pt x="1301" y="0"/>
                                  </a:cubicBezTo>
                                  <a:close/>
                                </a:path>
                              </a:pathLst>
                            </a:custGeom>
                            <a:solidFill>
                              <a:srgbClr val="FCBD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799" name="Google Shape;1092;p26"/>
                          <wps:cNvSpPr>
                            <a:spLocks/>
                          </wps:cNvSpPr>
                          <wps:spPr bwMode="auto">
                            <a:xfrm>
                              <a:off x="37766" y="10534"/>
                              <a:ext cx="6667" cy="6671"/>
                            </a:xfrm>
                            <a:custGeom>
                              <a:avLst/>
                              <a:gdLst>
                                <a:gd name="T0" fmla="*/ 10990 w 21980"/>
                                <a:gd name="T1" fmla="*/ 0 h 21992"/>
                                <a:gd name="T2" fmla="*/ 0 w 21980"/>
                                <a:gd name="T3" fmla="*/ 11002 h 21992"/>
                                <a:gd name="T4" fmla="*/ 10990 w 21980"/>
                                <a:gd name="T5" fmla="*/ 21991 h 21992"/>
                                <a:gd name="T6" fmla="*/ 21979 w 21980"/>
                                <a:gd name="T7" fmla="*/ 11002 h 21992"/>
                                <a:gd name="T8" fmla="*/ 10990 w 21980"/>
                                <a:gd name="T9" fmla="*/ 0 h 21992"/>
                                <a:gd name="T10" fmla="*/ 0 w 21980"/>
                                <a:gd name="T11" fmla="*/ 0 h 21992"/>
                                <a:gd name="T12" fmla="*/ 21980 w 21980"/>
                                <a:gd name="T13" fmla="*/ 21992 h 21992"/>
                              </a:gdLst>
                              <a:ahLst/>
                              <a:cxnLst>
                                <a:cxn ang="0">
                                  <a:pos x="T0" y="T1"/>
                                </a:cxn>
                                <a:cxn ang="0">
                                  <a:pos x="T2" y="T3"/>
                                </a:cxn>
                                <a:cxn ang="0">
                                  <a:pos x="T4" y="T5"/>
                                </a:cxn>
                                <a:cxn ang="0">
                                  <a:pos x="T6" y="T7"/>
                                </a:cxn>
                                <a:cxn ang="0">
                                  <a:pos x="T8" y="T9"/>
                                </a:cxn>
                              </a:cxnLst>
                              <a:rect l="T10" t="T11" r="T12" b="T13"/>
                              <a:pathLst>
                                <a:path w="21980" h="21992" extrusionOk="0">
                                  <a:moveTo>
                                    <a:pt x="10990" y="0"/>
                                  </a:moveTo>
                                  <a:cubicBezTo>
                                    <a:pt x="4918" y="0"/>
                                    <a:pt x="0" y="4930"/>
                                    <a:pt x="0" y="11002"/>
                                  </a:cubicBezTo>
                                  <a:cubicBezTo>
                                    <a:pt x="0" y="17062"/>
                                    <a:pt x="4918" y="21991"/>
                                    <a:pt x="10990" y="21991"/>
                                  </a:cubicBezTo>
                                  <a:cubicBezTo>
                                    <a:pt x="17062" y="21991"/>
                                    <a:pt x="21979" y="17062"/>
                                    <a:pt x="21979" y="11002"/>
                                  </a:cubicBezTo>
                                  <a:cubicBezTo>
                                    <a:pt x="21979" y="4930"/>
                                    <a:pt x="17062" y="0"/>
                                    <a:pt x="10990" y="0"/>
                                  </a:cubicBezTo>
                                  <a:close/>
                                </a:path>
                              </a:pathLst>
                            </a:custGeom>
                            <a:solidFill>
                              <a:srgbClr val="FCBD24"/>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7E58" w:rsidRDefault="00FC7E58" w:rsidP="00A5444F">
                                <w:pPr>
                                  <w:bidi w:val="0"/>
                                  <w:jc w:val="center"/>
                                  <w:rPr>
                                    <w:rFonts w:ascii="Fira Sans Extra Condensed" w:eastAsia="Fira Sans Extra Condensed" w:hAnsi="Fira Sans Extra Condensed" w:cs="Fira Sans Extra Condensed"/>
                                    <w:color w:val="FFFFFF"/>
                                    <w:szCs w:val="28"/>
                                  </w:rPr>
                                </w:pPr>
                                <w:r>
                                  <w:rPr>
                                    <w:rFonts w:ascii="Fira Sans Extra Condensed" w:eastAsia="Fira Sans Extra Condensed" w:hAnsi="Fira Sans Extra Condensed" w:cs="Fira Sans Extra Condensed"/>
                                    <w:color w:val="FFFFFF"/>
                                    <w:szCs w:val="28"/>
                                  </w:rPr>
                                  <w:t>2</w:t>
                                </w:r>
                              </w:p>
                            </w:txbxContent>
                          </wps:txbx>
                          <wps:bodyPr rot="0" vert="horz" wrap="square" lIns="91425" tIns="91425" rIns="91425" bIns="91425" anchor="ctr" anchorCtr="0" upright="1">
                            <a:noAutofit/>
                          </wps:bodyPr>
                        </wps:wsp>
                        <wps:wsp>
                          <wps:cNvPr id="1800" name="Google Shape;1093;p26"/>
                          <wps:cNvSpPr>
                            <a:spLocks/>
                          </wps:cNvSpPr>
                          <wps:spPr bwMode="auto">
                            <a:xfrm>
                              <a:off x="40396" y="20990"/>
                              <a:ext cx="1589" cy="1589"/>
                            </a:xfrm>
                            <a:custGeom>
                              <a:avLst/>
                              <a:gdLst>
                                <a:gd name="T0" fmla="*/ 2619 w 5239"/>
                                <a:gd name="T1" fmla="*/ 489 h 5240"/>
                                <a:gd name="T2" fmla="*/ 4751 w 5239"/>
                                <a:gd name="T3" fmla="*/ 2620 h 5240"/>
                                <a:gd name="T4" fmla="*/ 2619 w 5239"/>
                                <a:gd name="T5" fmla="*/ 4740 h 5240"/>
                                <a:gd name="T6" fmla="*/ 488 w 5239"/>
                                <a:gd name="T7" fmla="*/ 2620 h 5240"/>
                                <a:gd name="T8" fmla="*/ 2619 w 5239"/>
                                <a:gd name="T9" fmla="*/ 489 h 5240"/>
                                <a:gd name="T10" fmla="*/ 2619 w 5239"/>
                                <a:gd name="T11" fmla="*/ 1 h 5240"/>
                                <a:gd name="T12" fmla="*/ 0 w 5239"/>
                                <a:gd name="T13" fmla="*/ 2620 h 5240"/>
                                <a:gd name="T14" fmla="*/ 2619 w 5239"/>
                                <a:gd name="T15" fmla="*/ 5240 h 5240"/>
                                <a:gd name="T16" fmla="*/ 5239 w 5239"/>
                                <a:gd name="T17" fmla="*/ 2620 h 5240"/>
                                <a:gd name="T18" fmla="*/ 2619 w 5239"/>
                                <a:gd name="T19" fmla="*/ 1 h 52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5239" h="5240" extrusionOk="0">
                                  <a:moveTo>
                                    <a:pt x="2619" y="489"/>
                                  </a:moveTo>
                                  <a:cubicBezTo>
                                    <a:pt x="3786" y="489"/>
                                    <a:pt x="4751" y="1442"/>
                                    <a:pt x="4751" y="2620"/>
                                  </a:cubicBezTo>
                                  <a:cubicBezTo>
                                    <a:pt x="4751" y="3787"/>
                                    <a:pt x="3786" y="4740"/>
                                    <a:pt x="2619" y="4740"/>
                                  </a:cubicBezTo>
                                  <a:cubicBezTo>
                                    <a:pt x="1441" y="4740"/>
                                    <a:pt x="488" y="3787"/>
                                    <a:pt x="488" y="2620"/>
                                  </a:cubicBezTo>
                                  <a:cubicBezTo>
                                    <a:pt x="488" y="1442"/>
                                    <a:pt x="1441" y="489"/>
                                    <a:pt x="2619" y="489"/>
                                  </a:cubicBezTo>
                                  <a:close/>
                                  <a:moveTo>
                                    <a:pt x="2619" y="1"/>
                                  </a:moveTo>
                                  <a:cubicBezTo>
                                    <a:pt x="1179" y="1"/>
                                    <a:pt x="0" y="1180"/>
                                    <a:pt x="0" y="2620"/>
                                  </a:cubicBezTo>
                                  <a:cubicBezTo>
                                    <a:pt x="0" y="4061"/>
                                    <a:pt x="1179" y="5240"/>
                                    <a:pt x="2619" y="5240"/>
                                  </a:cubicBezTo>
                                  <a:cubicBezTo>
                                    <a:pt x="4060" y="5240"/>
                                    <a:pt x="5239" y="4061"/>
                                    <a:pt x="5239" y="2620"/>
                                  </a:cubicBezTo>
                                  <a:cubicBezTo>
                                    <a:pt x="5239" y="1180"/>
                                    <a:pt x="4060" y="1"/>
                                    <a:pt x="2619" y="1"/>
                                  </a:cubicBezTo>
                                  <a:close/>
                                </a:path>
                              </a:pathLst>
                            </a:custGeom>
                            <a:solidFill>
                              <a:srgbClr val="FCBD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01" name="Google Shape;1094;p26"/>
                          <wps:cNvSpPr>
                            <a:spLocks/>
                          </wps:cNvSpPr>
                          <wps:spPr bwMode="auto">
                            <a:xfrm>
                              <a:off x="40793" y="21387"/>
                              <a:ext cx="795" cy="795"/>
                            </a:xfrm>
                            <a:custGeom>
                              <a:avLst/>
                              <a:gdLst>
                                <a:gd name="T0" fmla="*/ 1310 w 2621"/>
                                <a:gd name="T1" fmla="*/ 1 h 2620"/>
                                <a:gd name="T2" fmla="*/ 1 w 2621"/>
                                <a:gd name="T3" fmla="*/ 1310 h 2620"/>
                                <a:gd name="T4" fmla="*/ 1310 w 2621"/>
                                <a:gd name="T5" fmla="*/ 2620 h 2620"/>
                                <a:gd name="T6" fmla="*/ 2620 w 2621"/>
                                <a:gd name="T7" fmla="*/ 1310 h 2620"/>
                                <a:gd name="T8" fmla="*/ 1310 w 2621"/>
                                <a:gd name="T9" fmla="*/ 1 h 2620"/>
                              </a:gdLst>
                              <a:ahLst/>
                              <a:cxnLst>
                                <a:cxn ang="0">
                                  <a:pos x="T0" y="T1"/>
                                </a:cxn>
                                <a:cxn ang="0">
                                  <a:pos x="T2" y="T3"/>
                                </a:cxn>
                                <a:cxn ang="0">
                                  <a:pos x="T4" y="T5"/>
                                </a:cxn>
                                <a:cxn ang="0">
                                  <a:pos x="T6" y="T7"/>
                                </a:cxn>
                                <a:cxn ang="0">
                                  <a:pos x="T8" y="T9"/>
                                </a:cxn>
                              </a:cxnLst>
                              <a:rect l="0" t="0" r="r" b="b"/>
                              <a:pathLst>
                                <a:path w="2621" h="2620" extrusionOk="0">
                                  <a:moveTo>
                                    <a:pt x="1310" y="1"/>
                                  </a:moveTo>
                                  <a:cubicBezTo>
                                    <a:pt x="584" y="1"/>
                                    <a:pt x="1" y="584"/>
                                    <a:pt x="1" y="1310"/>
                                  </a:cubicBezTo>
                                  <a:cubicBezTo>
                                    <a:pt x="1" y="2037"/>
                                    <a:pt x="584" y="2620"/>
                                    <a:pt x="1310" y="2620"/>
                                  </a:cubicBezTo>
                                  <a:cubicBezTo>
                                    <a:pt x="2037" y="2620"/>
                                    <a:pt x="2620" y="2037"/>
                                    <a:pt x="2620" y="1310"/>
                                  </a:cubicBezTo>
                                  <a:cubicBezTo>
                                    <a:pt x="2620" y="584"/>
                                    <a:pt x="2037" y="1"/>
                                    <a:pt x="1310" y="1"/>
                                  </a:cubicBezTo>
                                  <a:close/>
                                </a:path>
                              </a:pathLst>
                            </a:custGeom>
                            <a:solidFill>
                              <a:srgbClr val="FCBD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02" name="Google Shape;1095;p26"/>
                          <wps:cNvSpPr>
                            <a:spLocks/>
                          </wps:cNvSpPr>
                          <wps:spPr bwMode="auto">
                            <a:xfrm>
                              <a:off x="37373" y="21709"/>
                              <a:ext cx="10149" cy="5247"/>
                            </a:xfrm>
                            <a:custGeom>
                              <a:avLst/>
                              <a:gdLst>
                                <a:gd name="T0" fmla="*/ 1810 w 28457"/>
                                <a:gd name="T1" fmla="*/ 0 h 17300"/>
                                <a:gd name="T2" fmla="*/ 0 w 28457"/>
                                <a:gd name="T3" fmla="*/ 1810 h 17300"/>
                                <a:gd name="T4" fmla="*/ 0 w 28457"/>
                                <a:gd name="T5" fmla="*/ 15478 h 17300"/>
                                <a:gd name="T6" fmla="*/ 1810 w 28457"/>
                                <a:gd name="T7" fmla="*/ 17300 h 17300"/>
                                <a:gd name="T8" fmla="*/ 26647 w 28457"/>
                                <a:gd name="T9" fmla="*/ 17300 h 17300"/>
                                <a:gd name="T10" fmla="*/ 28456 w 28457"/>
                                <a:gd name="T11" fmla="*/ 15478 h 17300"/>
                                <a:gd name="T12" fmla="*/ 28456 w 28457"/>
                                <a:gd name="T13" fmla="*/ 1810 h 17300"/>
                                <a:gd name="T14" fmla="*/ 26647 w 28457"/>
                                <a:gd name="T15" fmla="*/ 0 h 17300"/>
                                <a:gd name="T16" fmla="*/ 20967 w 28457"/>
                                <a:gd name="T17" fmla="*/ 0 h 17300"/>
                                <a:gd name="T18" fmla="*/ 20729 w 28457"/>
                                <a:gd name="T19" fmla="*/ 250 h 17300"/>
                                <a:gd name="T20" fmla="*/ 20967 w 28457"/>
                                <a:gd name="T21" fmla="*/ 488 h 17300"/>
                                <a:gd name="T22" fmla="*/ 26647 w 28457"/>
                                <a:gd name="T23" fmla="*/ 488 h 17300"/>
                                <a:gd name="T24" fmla="*/ 27968 w 28457"/>
                                <a:gd name="T25" fmla="*/ 1810 h 17300"/>
                                <a:gd name="T26" fmla="*/ 27968 w 28457"/>
                                <a:gd name="T27" fmla="*/ 15478 h 17300"/>
                                <a:gd name="T28" fmla="*/ 26647 w 28457"/>
                                <a:gd name="T29" fmla="*/ 16800 h 17300"/>
                                <a:gd name="T30" fmla="*/ 1810 w 28457"/>
                                <a:gd name="T31" fmla="*/ 16800 h 17300"/>
                                <a:gd name="T32" fmla="*/ 489 w 28457"/>
                                <a:gd name="T33" fmla="*/ 15478 h 17300"/>
                                <a:gd name="T34" fmla="*/ 489 w 28457"/>
                                <a:gd name="T35" fmla="*/ 1810 h 17300"/>
                                <a:gd name="T36" fmla="*/ 1810 w 28457"/>
                                <a:gd name="T37" fmla="*/ 488 h 17300"/>
                                <a:gd name="T38" fmla="*/ 10097 w 28457"/>
                                <a:gd name="T39" fmla="*/ 488 h 17300"/>
                                <a:gd name="T40" fmla="*/ 10335 w 28457"/>
                                <a:gd name="T41" fmla="*/ 250 h 17300"/>
                                <a:gd name="T42" fmla="*/ 10097 w 28457"/>
                                <a:gd name="T43" fmla="*/ 0 h 17300"/>
                                <a:gd name="T44" fmla="*/ 1810 w 28457"/>
                                <a:gd name="T45" fmla="*/ 0 h 17300"/>
                                <a:gd name="T46" fmla="*/ 0 w 28457"/>
                                <a:gd name="T47" fmla="*/ 0 h 17300"/>
                                <a:gd name="T48" fmla="*/ 28457 w 28457"/>
                                <a:gd name="T49" fmla="*/ 17300 h 173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T46" t="T47" r="T48" b="T49"/>
                              <a:pathLst>
                                <a:path w="28457" h="17300" extrusionOk="0">
                                  <a:moveTo>
                                    <a:pt x="1810" y="0"/>
                                  </a:moveTo>
                                  <a:cubicBezTo>
                                    <a:pt x="810" y="0"/>
                                    <a:pt x="0" y="810"/>
                                    <a:pt x="0" y="1810"/>
                                  </a:cubicBezTo>
                                  <a:lnTo>
                                    <a:pt x="0" y="15478"/>
                                  </a:lnTo>
                                  <a:cubicBezTo>
                                    <a:pt x="0" y="16478"/>
                                    <a:pt x="810" y="17300"/>
                                    <a:pt x="1810" y="17300"/>
                                  </a:cubicBezTo>
                                  <a:lnTo>
                                    <a:pt x="26647" y="17300"/>
                                  </a:lnTo>
                                  <a:cubicBezTo>
                                    <a:pt x="27647" y="17300"/>
                                    <a:pt x="28456" y="16478"/>
                                    <a:pt x="28456" y="15478"/>
                                  </a:cubicBezTo>
                                  <a:lnTo>
                                    <a:pt x="28456" y="1810"/>
                                  </a:lnTo>
                                  <a:cubicBezTo>
                                    <a:pt x="28456" y="810"/>
                                    <a:pt x="27647" y="0"/>
                                    <a:pt x="26647" y="0"/>
                                  </a:cubicBezTo>
                                  <a:lnTo>
                                    <a:pt x="20967" y="0"/>
                                  </a:lnTo>
                                  <a:cubicBezTo>
                                    <a:pt x="20836" y="0"/>
                                    <a:pt x="20729" y="107"/>
                                    <a:pt x="20729" y="250"/>
                                  </a:cubicBezTo>
                                  <a:cubicBezTo>
                                    <a:pt x="20729" y="381"/>
                                    <a:pt x="20836" y="488"/>
                                    <a:pt x="20967" y="488"/>
                                  </a:cubicBezTo>
                                  <a:lnTo>
                                    <a:pt x="26647" y="488"/>
                                  </a:lnTo>
                                  <a:cubicBezTo>
                                    <a:pt x="27385" y="488"/>
                                    <a:pt x="27968" y="1084"/>
                                    <a:pt x="27968" y="1810"/>
                                  </a:cubicBezTo>
                                  <a:lnTo>
                                    <a:pt x="27968" y="15478"/>
                                  </a:lnTo>
                                  <a:cubicBezTo>
                                    <a:pt x="27968" y="16217"/>
                                    <a:pt x="27385" y="16800"/>
                                    <a:pt x="26647" y="16800"/>
                                  </a:cubicBezTo>
                                  <a:lnTo>
                                    <a:pt x="1810" y="16800"/>
                                  </a:lnTo>
                                  <a:cubicBezTo>
                                    <a:pt x="1084" y="16800"/>
                                    <a:pt x="489" y="16217"/>
                                    <a:pt x="489" y="15478"/>
                                  </a:cubicBezTo>
                                  <a:lnTo>
                                    <a:pt x="489" y="1810"/>
                                  </a:lnTo>
                                  <a:cubicBezTo>
                                    <a:pt x="489" y="1084"/>
                                    <a:pt x="1084" y="488"/>
                                    <a:pt x="1810" y="488"/>
                                  </a:cubicBezTo>
                                  <a:lnTo>
                                    <a:pt x="10097" y="488"/>
                                  </a:lnTo>
                                  <a:cubicBezTo>
                                    <a:pt x="10228" y="488"/>
                                    <a:pt x="10335" y="381"/>
                                    <a:pt x="10335" y="250"/>
                                  </a:cubicBezTo>
                                  <a:cubicBezTo>
                                    <a:pt x="10335" y="107"/>
                                    <a:pt x="10228" y="0"/>
                                    <a:pt x="10097" y="0"/>
                                  </a:cubicBezTo>
                                  <a:lnTo>
                                    <a:pt x="1810" y="0"/>
                                  </a:lnTo>
                                  <a:close/>
                                </a:path>
                              </a:pathLst>
                            </a:custGeom>
                            <a:solidFill>
                              <a:srgbClr val="FCBD24"/>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7E58" w:rsidRPr="00755FDC" w:rsidRDefault="00FC7E58" w:rsidP="00A5444F">
                                <w:pPr>
                                  <w:bidi w:val="0"/>
                                  <w:jc w:val="center"/>
                                  <w:rPr>
                                    <w:rFonts w:ascii="Fira Sans Extra Condensed" w:eastAsia="Fira Sans Extra Condensed" w:hAnsi="Fira Sans Extra Condensed" w:cs="Arial"/>
                                    <w:color w:val="000000"/>
                                    <w:szCs w:val="28"/>
                                    <w:lang w:bidi="ar-SY"/>
                                  </w:rPr>
                                </w:pPr>
                                <w:r>
                                  <w:rPr>
                                    <w:rFonts w:ascii="Adobe Arabic" w:eastAsia="Fira Sans Extra Condensed" w:hAnsi="Adobe Arabic" w:cs="Adobe Arabic" w:hint="cs"/>
                                    <w:b/>
                                    <w:bCs/>
                                    <w:color w:val="000000"/>
                                    <w:sz w:val="36"/>
                                    <w:szCs w:val="36"/>
                                    <w:rtl/>
                                    <w:lang w:bidi="ar-SY"/>
                                  </w:rPr>
                                  <w:t>الحساسة</w:t>
                                </w:r>
                              </w:p>
                            </w:txbxContent>
                          </wps:txbx>
                          <wps:bodyPr rot="0" vert="horz" wrap="square" lIns="91425" tIns="91425" rIns="91425" bIns="91425" anchor="ctr" anchorCtr="0" upright="1">
                            <a:noAutofit/>
                          </wps:bodyPr>
                        </wps:wsp>
                        <wps:wsp>
                          <wps:cNvPr id="1803" name="Google Shape;1096;p26"/>
                          <wps:cNvSpPr>
                            <a:spLocks/>
                          </wps:cNvSpPr>
                          <wps:spPr bwMode="auto">
                            <a:xfrm>
                              <a:off x="44318" y="18570"/>
                              <a:ext cx="148" cy="3287"/>
                            </a:xfrm>
                            <a:custGeom>
                              <a:avLst/>
                              <a:gdLst>
                                <a:gd name="T0" fmla="*/ 238 w 489"/>
                                <a:gd name="T1" fmla="*/ 1 h 10836"/>
                                <a:gd name="T2" fmla="*/ 0 w 489"/>
                                <a:gd name="T3" fmla="*/ 251 h 10836"/>
                                <a:gd name="T4" fmla="*/ 0 w 489"/>
                                <a:gd name="T5" fmla="*/ 10597 h 10836"/>
                                <a:gd name="T6" fmla="*/ 238 w 489"/>
                                <a:gd name="T7" fmla="*/ 10835 h 10836"/>
                                <a:gd name="T8" fmla="*/ 488 w 489"/>
                                <a:gd name="T9" fmla="*/ 10597 h 10836"/>
                                <a:gd name="T10" fmla="*/ 488 w 489"/>
                                <a:gd name="T11" fmla="*/ 251 h 10836"/>
                                <a:gd name="T12" fmla="*/ 238 w 489"/>
                                <a:gd name="T13" fmla="*/ 1 h 10836"/>
                              </a:gdLst>
                              <a:ahLst/>
                              <a:cxnLst>
                                <a:cxn ang="0">
                                  <a:pos x="T0" y="T1"/>
                                </a:cxn>
                                <a:cxn ang="0">
                                  <a:pos x="T2" y="T3"/>
                                </a:cxn>
                                <a:cxn ang="0">
                                  <a:pos x="T4" y="T5"/>
                                </a:cxn>
                                <a:cxn ang="0">
                                  <a:pos x="T6" y="T7"/>
                                </a:cxn>
                                <a:cxn ang="0">
                                  <a:pos x="T8" y="T9"/>
                                </a:cxn>
                                <a:cxn ang="0">
                                  <a:pos x="T10" y="T11"/>
                                </a:cxn>
                                <a:cxn ang="0">
                                  <a:pos x="T12" y="T13"/>
                                </a:cxn>
                              </a:cxnLst>
                              <a:rect l="0" t="0" r="r" b="b"/>
                              <a:pathLst>
                                <a:path w="489" h="10836" extrusionOk="0">
                                  <a:moveTo>
                                    <a:pt x="238" y="1"/>
                                  </a:moveTo>
                                  <a:cubicBezTo>
                                    <a:pt x="107" y="1"/>
                                    <a:pt x="0" y="108"/>
                                    <a:pt x="0" y="251"/>
                                  </a:cubicBezTo>
                                  <a:lnTo>
                                    <a:pt x="0" y="10597"/>
                                  </a:lnTo>
                                  <a:cubicBezTo>
                                    <a:pt x="0" y="10728"/>
                                    <a:pt x="107" y="10835"/>
                                    <a:pt x="238" y="10835"/>
                                  </a:cubicBezTo>
                                  <a:cubicBezTo>
                                    <a:pt x="381" y="10835"/>
                                    <a:pt x="488" y="10728"/>
                                    <a:pt x="488" y="10597"/>
                                  </a:cubicBezTo>
                                  <a:lnTo>
                                    <a:pt x="488" y="251"/>
                                  </a:lnTo>
                                  <a:cubicBezTo>
                                    <a:pt x="488" y="108"/>
                                    <a:pt x="381" y="1"/>
                                    <a:pt x="238" y="1"/>
                                  </a:cubicBezTo>
                                  <a:close/>
                                </a:path>
                              </a:pathLst>
                            </a:custGeom>
                            <a:solidFill>
                              <a:srgbClr val="FCBD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04" name="Google Shape;1097;p26"/>
                          <wps:cNvSpPr txBox="1">
                            <a:spLocks noChangeArrowheads="1"/>
                          </wps:cNvSpPr>
                          <wps:spPr bwMode="auto">
                            <a:xfrm>
                              <a:off x="38478" y="-1747"/>
                              <a:ext cx="12277" cy="13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755FDC" w:rsidRDefault="00FC7E58" w:rsidP="00A5444F">
                                <w:pPr>
                                  <w:jc w:val="center"/>
                                  <w:rPr>
                                    <w:rFonts w:ascii="Roboto" w:eastAsia="Roboto" w:hAnsi="Roboto" w:cs="Times New Roman"/>
                                    <w:color w:val="434343"/>
                                    <w:sz w:val="24"/>
                                    <w:szCs w:val="24"/>
                                    <w:lang w:bidi="ar-SY"/>
                                  </w:rPr>
                                </w:pPr>
                                <w:r>
                                  <w:rPr>
                                    <w:rFonts w:ascii="Adobe Arabic" w:eastAsia="Roboto" w:hAnsi="Adobe Arabic" w:cs="Adobe Arabic" w:hint="cs"/>
                                    <w:color w:val="434343"/>
                                    <w:rtl/>
                                    <w:lang w:bidi="ar-SY"/>
                                  </w:rPr>
                                  <w:t>التي تتعلق بسلوك الموظفين أو المتطوعين</w:t>
                                </w:r>
                              </w:p>
                            </w:txbxContent>
                          </wps:txbx>
                          <wps:bodyPr rot="0" vert="horz" wrap="square" lIns="91425" tIns="91425" rIns="91425" bIns="91425" anchor="t" anchorCtr="0" upright="1">
                            <a:noAutofit/>
                          </wps:bodyPr>
                        </wps:wsp>
                      </wpg:grpSp>
                      <wpg:grpSp>
                        <wpg:cNvPr id="1805" name="Google Shape;1098;p26"/>
                        <wpg:cNvGrpSpPr>
                          <a:grpSpLocks/>
                        </wpg:cNvGrpSpPr>
                        <wpg:grpSpPr bwMode="auto">
                          <a:xfrm>
                            <a:off x="53150" y="866"/>
                            <a:ext cx="13907" cy="27054"/>
                            <a:chOff x="53150" y="866"/>
                            <a:chExt cx="13906" cy="27054"/>
                          </a:xfrm>
                        </wpg:grpSpPr>
                        <wps:wsp>
                          <wps:cNvPr id="1806" name="Google Shape;1099;p26"/>
                          <wps:cNvSpPr>
                            <a:spLocks/>
                          </wps:cNvSpPr>
                          <wps:spPr bwMode="auto">
                            <a:xfrm>
                              <a:off x="55793" y="18758"/>
                              <a:ext cx="148" cy="7667"/>
                            </a:xfrm>
                            <a:custGeom>
                              <a:avLst/>
                              <a:gdLst>
                                <a:gd name="T0" fmla="*/ 0 w 489"/>
                                <a:gd name="T1" fmla="*/ 1 h 25278"/>
                                <a:gd name="T2" fmla="*/ 0 w 489"/>
                                <a:gd name="T3" fmla="*/ 25278 h 25278"/>
                                <a:gd name="T4" fmla="*/ 489 w 489"/>
                                <a:gd name="T5" fmla="*/ 25278 h 25278"/>
                                <a:gd name="T6" fmla="*/ 489 w 489"/>
                                <a:gd name="T7" fmla="*/ 1 h 25278"/>
                                <a:gd name="T8" fmla="*/ 0 w 489"/>
                                <a:gd name="T9" fmla="*/ 1 h 25278"/>
                              </a:gdLst>
                              <a:ahLst/>
                              <a:cxnLst>
                                <a:cxn ang="0">
                                  <a:pos x="T0" y="T1"/>
                                </a:cxn>
                                <a:cxn ang="0">
                                  <a:pos x="T2" y="T3"/>
                                </a:cxn>
                                <a:cxn ang="0">
                                  <a:pos x="T4" y="T5"/>
                                </a:cxn>
                                <a:cxn ang="0">
                                  <a:pos x="T6" y="T7"/>
                                </a:cxn>
                                <a:cxn ang="0">
                                  <a:pos x="T8" y="T9"/>
                                </a:cxn>
                              </a:cxnLst>
                              <a:rect l="0" t="0" r="r" b="b"/>
                              <a:pathLst>
                                <a:path w="489" h="25278" extrusionOk="0">
                                  <a:moveTo>
                                    <a:pt x="0" y="1"/>
                                  </a:moveTo>
                                  <a:lnTo>
                                    <a:pt x="0" y="25278"/>
                                  </a:lnTo>
                                  <a:lnTo>
                                    <a:pt x="489" y="25278"/>
                                  </a:lnTo>
                                  <a:lnTo>
                                    <a:pt x="489" y="1"/>
                                  </a:lnTo>
                                  <a:lnTo>
                                    <a:pt x="0" y="1"/>
                                  </a:lnTo>
                                  <a:close/>
                                </a:path>
                              </a:pathLst>
                            </a:custGeom>
                            <a:solidFill>
                              <a:srgbClr val="4949E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07" name="Google Shape;1100;p26"/>
                          <wps:cNvSpPr>
                            <a:spLocks/>
                          </wps:cNvSpPr>
                          <wps:spPr bwMode="auto">
                            <a:xfrm>
                              <a:off x="55071" y="26331"/>
                              <a:ext cx="1589" cy="1589"/>
                            </a:xfrm>
                            <a:custGeom>
                              <a:avLst/>
                              <a:gdLst>
                                <a:gd name="T0" fmla="*/ 2620 w 5239"/>
                                <a:gd name="T1" fmla="*/ 488 h 5239"/>
                                <a:gd name="T2" fmla="*/ 4751 w 5239"/>
                                <a:gd name="T3" fmla="*/ 2620 h 5239"/>
                                <a:gd name="T4" fmla="*/ 2620 w 5239"/>
                                <a:gd name="T5" fmla="*/ 4751 h 5239"/>
                                <a:gd name="T6" fmla="*/ 500 w 5239"/>
                                <a:gd name="T7" fmla="*/ 2620 h 5239"/>
                                <a:gd name="T8" fmla="*/ 2620 w 5239"/>
                                <a:gd name="T9" fmla="*/ 488 h 5239"/>
                                <a:gd name="T10" fmla="*/ 2620 w 5239"/>
                                <a:gd name="T11" fmla="*/ 0 h 5239"/>
                                <a:gd name="T12" fmla="*/ 0 w 5239"/>
                                <a:gd name="T13" fmla="*/ 2620 h 5239"/>
                                <a:gd name="T14" fmla="*/ 2620 w 5239"/>
                                <a:gd name="T15" fmla="*/ 5239 h 5239"/>
                                <a:gd name="T16" fmla="*/ 5239 w 5239"/>
                                <a:gd name="T17" fmla="*/ 2620 h 5239"/>
                                <a:gd name="T18" fmla="*/ 2620 w 5239"/>
                                <a:gd name="T19" fmla="*/ 0 h 52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5239" h="5239" extrusionOk="0">
                                  <a:moveTo>
                                    <a:pt x="2620" y="488"/>
                                  </a:moveTo>
                                  <a:cubicBezTo>
                                    <a:pt x="3798" y="488"/>
                                    <a:pt x="4751" y="1453"/>
                                    <a:pt x="4751" y="2620"/>
                                  </a:cubicBezTo>
                                  <a:cubicBezTo>
                                    <a:pt x="4751" y="3798"/>
                                    <a:pt x="3798" y="4751"/>
                                    <a:pt x="2620" y="4751"/>
                                  </a:cubicBezTo>
                                  <a:cubicBezTo>
                                    <a:pt x="1453" y="4751"/>
                                    <a:pt x="500" y="3798"/>
                                    <a:pt x="500" y="2620"/>
                                  </a:cubicBezTo>
                                  <a:cubicBezTo>
                                    <a:pt x="500" y="1453"/>
                                    <a:pt x="1453" y="488"/>
                                    <a:pt x="2620" y="488"/>
                                  </a:cubicBezTo>
                                  <a:close/>
                                  <a:moveTo>
                                    <a:pt x="2620" y="0"/>
                                  </a:moveTo>
                                  <a:cubicBezTo>
                                    <a:pt x="1179" y="0"/>
                                    <a:pt x="0" y="1179"/>
                                    <a:pt x="0" y="2620"/>
                                  </a:cubicBezTo>
                                  <a:cubicBezTo>
                                    <a:pt x="0" y="4060"/>
                                    <a:pt x="1179" y="5239"/>
                                    <a:pt x="2620" y="5239"/>
                                  </a:cubicBezTo>
                                  <a:cubicBezTo>
                                    <a:pt x="4060" y="5239"/>
                                    <a:pt x="5239" y="4060"/>
                                    <a:pt x="5239" y="2620"/>
                                  </a:cubicBezTo>
                                  <a:cubicBezTo>
                                    <a:pt x="5239" y="1179"/>
                                    <a:pt x="4060" y="0"/>
                                    <a:pt x="2620" y="0"/>
                                  </a:cubicBezTo>
                                  <a:close/>
                                </a:path>
                              </a:pathLst>
                            </a:custGeom>
                            <a:solidFill>
                              <a:srgbClr val="4949E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08" name="Google Shape;1101;p26"/>
                          <wps:cNvSpPr>
                            <a:spLocks/>
                          </wps:cNvSpPr>
                          <wps:spPr bwMode="auto">
                            <a:xfrm>
                              <a:off x="55468" y="26728"/>
                              <a:ext cx="795" cy="795"/>
                            </a:xfrm>
                            <a:custGeom>
                              <a:avLst/>
                              <a:gdLst>
                                <a:gd name="T0" fmla="*/ 1311 w 2621"/>
                                <a:gd name="T1" fmla="*/ 1 h 2621"/>
                                <a:gd name="T2" fmla="*/ 1 w 2621"/>
                                <a:gd name="T3" fmla="*/ 1311 h 2621"/>
                                <a:gd name="T4" fmla="*/ 1311 w 2621"/>
                                <a:gd name="T5" fmla="*/ 2620 h 2621"/>
                                <a:gd name="T6" fmla="*/ 2620 w 2621"/>
                                <a:gd name="T7" fmla="*/ 1311 h 2621"/>
                                <a:gd name="T8" fmla="*/ 1311 w 2621"/>
                                <a:gd name="T9" fmla="*/ 1 h 2621"/>
                              </a:gdLst>
                              <a:ahLst/>
                              <a:cxnLst>
                                <a:cxn ang="0">
                                  <a:pos x="T0" y="T1"/>
                                </a:cxn>
                                <a:cxn ang="0">
                                  <a:pos x="T2" y="T3"/>
                                </a:cxn>
                                <a:cxn ang="0">
                                  <a:pos x="T4" y="T5"/>
                                </a:cxn>
                                <a:cxn ang="0">
                                  <a:pos x="T6" y="T7"/>
                                </a:cxn>
                                <a:cxn ang="0">
                                  <a:pos x="T8" y="T9"/>
                                </a:cxn>
                              </a:cxnLst>
                              <a:rect l="0" t="0" r="r" b="b"/>
                              <a:pathLst>
                                <a:path w="2621" h="2621" extrusionOk="0">
                                  <a:moveTo>
                                    <a:pt x="1311" y="1"/>
                                  </a:moveTo>
                                  <a:cubicBezTo>
                                    <a:pt x="584" y="1"/>
                                    <a:pt x="1" y="584"/>
                                    <a:pt x="1" y="1311"/>
                                  </a:cubicBezTo>
                                  <a:cubicBezTo>
                                    <a:pt x="1" y="2037"/>
                                    <a:pt x="584" y="2620"/>
                                    <a:pt x="1311" y="2620"/>
                                  </a:cubicBezTo>
                                  <a:cubicBezTo>
                                    <a:pt x="2037" y="2620"/>
                                    <a:pt x="2620" y="2037"/>
                                    <a:pt x="2620" y="1311"/>
                                  </a:cubicBezTo>
                                  <a:cubicBezTo>
                                    <a:pt x="2620" y="584"/>
                                    <a:pt x="2037" y="1"/>
                                    <a:pt x="1311" y="1"/>
                                  </a:cubicBezTo>
                                  <a:close/>
                                </a:path>
                              </a:pathLst>
                            </a:custGeom>
                            <a:solidFill>
                              <a:srgbClr val="4949E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09" name="Google Shape;1102;p26"/>
                          <wps:cNvSpPr>
                            <a:spLocks/>
                          </wps:cNvSpPr>
                          <wps:spPr bwMode="auto">
                            <a:xfrm>
                              <a:off x="61788" y="8920"/>
                              <a:ext cx="2929" cy="5049"/>
                            </a:xfrm>
                            <a:custGeom>
                              <a:avLst/>
                              <a:gdLst>
                                <a:gd name="T0" fmla="*/ 384 w 9657"/>
                                <a:gd name="T1" fmla="*/ 1 h 16648"/>
                                <a:gd name="T2" fmla="*/ 96 w 9657"/>
                                <a:gd name="T3" fmla="*/ 157 h 16648"/>
                                <a:gd name="T4" fmla="*/ 203 w 9657"/>
                                <a:gd name="T5" fmla="*/ 621 h 16648"/>
                                <a:gd name="T6" fmla="*/ 8978 w 9657"/>
                                <a:gd name="T7" fmla="*/ 16302 h 16648"/>
                                <a:gd name="T8" fmla="*/ 9311 w 9657"/>
                                <a:gd name="T9" fmla="*/ 16647 h 16648"/>
                                <a:gd name="T10" fmla="*/ 9657 w 9657"/>
                                <a:gd name="T11" fmla="*/ 16302 h 16648"/>
                                <a:gd name="T12" fmla="*/ 560 w 9657"/>
                                <a:gd name="T13" fmla="*/ 50 h 16648"/>
                                <a:gd name="T14" fmla="*/ 384 w 9657"/>
                                <a:gd name="T15" fmla="*/ 1 h 16648"/>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9657" h="16648" extrusionOk="0">
                                  <a:moveTo>
                                    <a:pt x="384" y="1"/>
                                  </a:moveTo>
                                  <a:cubicBezTo>
                                    <a:pt x="271" y="1"/>
                                    <a:pt x="158" y="56"/>
                                    <a:pt x="96" y="157"/>
                                  </a:cubicBezTo>
                                  <a:cubicBezTo>
                                    <a:pt x="1" y="324"/>
                                    <a:pt x="48" y="526"/>
                                    <a:pt x="203" y="621"/>
                                  </a:cubicBezTo>
                                  <a:cubicBezTo>
                                    <a:pt x="5704" y="4003"/>
                                    <a:pt x="8978" y="9861"/>
                                    <a:pt x="8978" y="16302"/>
                                  </a:cubicBezTo>
                                  <a:cubicBezTo>
                                    <a:pt x="8978" y="16492"/>
                                    <a:pt x="9133" y="16647"/>
                                    <a:pt x="9311" y="16647"/>
                                  </a:cubicBezTo>
                                  <a:cubicBezTo>
                                    <a:pt x="9502" y="16647"/>
                                    <a:pt x="9657" y="16492"/>
                                    <a:pt x="9657" y="16302"/>
                                  </a:cubicBezTo>
                                  <a:cubicBezTo>
                                    <a:pt x="9657" y="9623"/>
                                    <a:pt x="6252" y="3550"/>
                                    <a:pt x="560" y="50"/>
                                  </a:cubicBezTo>
                                  <a:cubicBezTo>
                                    <a:pt x="506" y="17"/>
                                    <a:pt x="445" y="1"/>
                                    <a:pt x="384" y="1"/>
                                  </a:cubicBezTo>
                                  <a:close/>
                                </a:path>
                              </a:pathLst>
                            </a:custGeom>
                            <a:solidFill>
                              <a:srgbClr val="4949E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10" name="Google Shape;1103;p26"/>
                          <wps:cNvSpPr>
                            <a:spLocks/>
                          </wps:cNvSpPr>
                          <wps:spPr bwMode="auto">
                            <a:xfrm>
                              <a:off x="53150" y="8920"/>
                              <a:ext cx="2928" cy="9889"/>
                            </a:xfrm>
                            <a:custGeom>
                              <a:avLst/>
                              <a:gdLst>
                                <a:gd name="T0" fmla="*/ 9272 w 9656"/>
                                <a:gd name="T1" fmla="*/ 1 h 32602"/>
                                <a:gd name="T2" fmla="*/ 9096 w 9656"/>
                                <a:gd name="T3" fmla="*/ 50 h 32602"/>
                                <a:gd name="T4" fmla="*/ 0 w 9656"/>
                                <a:gd name="T5" fmla="*/ 16302 h 32602"/>
                                <a:gd name="T6" fmla="*/ 9096 w 9656"/>
                                <a:gd name="T7" fmla="*/ 32554 h 32602"/>
                                <a:gd name="T8" fmla="*/ 9275 w 9656"/>
                                <a:gd name="T9" fmla="*/ 32602 h 32602"/>
                                <a:gd name="T10" fmla="*/ 9561 w 9656"/>
                                <a:gd name="T11" fmla="*/ 32447 h 32602"/>
                                <a:gd name="T12" fmla="*/ 9454 w 9656"/>
                                <a:gd name="T13" fmla="*/ 31982 h 32602"/>
                                <a:gd name="T14" fmla="*/ 679 w 9656"/>
                                <a:gd name="T15" fmla="*/ 16302 h 32602"/>
                                <a:gd name="T16" fmla="*/ 9454 w 9656"/>
                                <a:gd name="T17" fmla="*/ 621 h 32602"/>
                                <a:gd name="T18" fmla="*/ 9561 w 9656"/>
                                <a:gd name="T19" fmla="*/ 157 h 32602"/>
                                <a:gd name="T20" fmla="*/ 9272 w 9656"/>
                                <a:gd name="T21" fmla="*/ 1 h 3260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656" h="32602" extrusionOk="0">
                                  <a:moveTo>
                                    <a:pt x="9272" y="1"/>
                                  </a:moveTo>
                                  <a:cubicBezTo>
                                    <a:pt x="9212" y="1"/>
                                    <a:pt x="9150" y="17"/>
                                    <a:pt x="9096" y="50"/>
                                  </a:cubicBezTo>
                                  <a:cubicBezTo>
                                    <a:pt x="3393" y="3550"/>
                                    <a:pt x="0" y="9623"/>
                                    <a:pt x="0" y="16302"/>
                                  </a:cubicBezTo>
                                  <a:cubicBezTo>
                                    <a:pt x="0" y="22981"/>
                                    <a:pt x="3393" y="29053"/>
                                    <a:pt x="9096" y="32554"/>
                                  </a:cubicBezTo>
                                  <a:cubicBezTo>
                                    <a:pt x="9144" y="32590"/>
                                    <a:pt x="9215" y="32602"/>
                                    <a:pt x="9275" y="32602"/>
                                  </a:cubicBezTo>
                                  <a:cubicBezTo>
                                    <a:pt x="9382" y="32602"/>
                                    <a:pt x="9501" y="32554"/>
                                    <a:pt x="9561" y="32447"/>
                                  </a:cubicBezTo>
                                  <a:cubicBezTo>
                                    <a:pt x="9656" y="32292"/>
                                    <a:pt x="9608" y="32078"/>
                                    <a:pt x="9454" y="31982"/>
                                  </a:cubicBezTo>
                                  <a:cubicBezTo>
                                    <a:pt x="3953" y="28601"/>
                                    <a:pt x="679" y="22743"/>
                                    <a:pt x="679" y="16302"/>
                                  </a:cubicBezTo>
                                  <a:cubicBezTo>
                                    <a:pt x="679" y="9861"/>
                                    <a:pt x="3953" y="4003"/>
                                    <a:pt x="9454" y="621"/>
                                  </a:cubicBezTo>
                                  <a:cubicBezTo>
                                    <a:pt x="9608" y="526"/>
                                    <a:pt x="9656" y="324"/>
                                    <a:pt x="9561" y="157"/>
                                  </a:cubicBezTo>
                                  <a:cubicBezTo>
                                    <a:pt x="9499" y="56"/>
                                    <a:pt x="9386" y="1"/>
                                    <a:pt x="9272" y="1"/>
                                  </a:cubicBezTo>
                                  <a:close/>
                                </a:path>
                              </a:pathLst>
                            </a:custGeom>
                            <a:solidFill>
                              <a:srgbClr val="4949E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11" name="Google Shape;1104;p26"/>
                          <wps:cNvSpPr>
                            <a:spLocks/>
                          </wps:cNvSpPr>
                          <wps:spPr bwMode="auto">
                            <a:xfrm>
                              <a:off x="61788" y="13763"/>
                              <a:ext cx="2929" cy="5046"/>
                            </a:xfrm>
                            <a:custGeom>
                              <a:avLst/>
                              <a:gdLst>
                                <a:gd name="T0" fmla="*/ 9311 w 9657"/>
                                <a:gd name="T1" fmla="*/ 1 h 16634"/>
                                <a:gd name="T2" fmla="*/ 8978 w 9657"/>
                                <a:gd name="T3" fmla="*/ 334 h 16634"/>
                                <a:gd name="T4" fmla="*/ 203 w 9657"/>
                                <a:gd name="T5" fmla="*/ 16014 h 16634"/>
                                <a:gd name="T6" fmla="*/ 96 w 9657"/>
                                <a:gd name="T7" fmla="*/ 16479 h 16634"/>
                                <a:gd name="T8" fmla="*/ 382 w 9657"/>
                                <a:gd name="T9" fmla="*/ 16634 h 16634"/>
                                <a:gd name="T10" fmla="*/ 560 w 9657"/>
                                <a:gd name="T11" fmla="*/ 16586 h 16634"/>
                                <a:gd name="T12" fmla="*/ 9657 w 9657"/>
                                <a:gd name="T13" fmla="*/ 334 h 16634"/>
                                <a:gd name="T14" fmla="*/ 9311 w 9657"/>
                                <a:gd name="T15" fmla="*/ 1 h 1663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9657" h="16634" extrusionOk="0">
                                  <a:moveTo>
                                    <a:pt x="9311" y="1"/>
                                  </a:moveTo>
                                  <a:cubicBezTo>
                                    <a:pt x="9133" y="1"/>
                                    <a:pt x="8978" y="143"/>
                                    <a:pt x="8978" y="334"/>
                                  </a:cubicBezTo>
                                  <a:cubicBezTo>
                                    <a:pt x="8978" y="6775"/>
                                    <a:pt x="5704" y="12633"/>
                                    <a:pt x="203" y="16014"/>
                                  </a:cubicBezTo>
                                  <a:cubicBezTo>
                                    <a:pt x="48" y="16110"/>
                                    <a:pt x="1" y="16324"/>
                                    <a:pt x="96" y="16479"/>
                                  </a:cubicBezTo>
                                  <a:cubicBezTo>
                                    <a:pt x="167" y="16586"/>
                                    <a:pt x="275" y="16634"/>
                                    <a:pt x="382" y="16634"/>
                                  </a:cubicBezTo>
                                  <a:cubicBezTo>
                                    <a:pt x="441" y="16634"/>
                                    <a:pt x="513" y="16622"/>
                                    <a:pt x="560" y="16586"/>
                                  </a:cubicBezTo>
                                  <a:cubicBezTo>
                                    <a:pt x="6252" y="13085"/>
                                    <a:pt x="9657" y="7013"/>
                                    <a:pt x="9657" y="334"/>
                                  </a:cubicBezTo>
                                  <a:cubicBezTo>
                                    <a:pt x="9657" y="143"/>
                                    <a:pt x="9502" y="1"/>
                                    <a:pt x="9311" y="1"/>
                                  </a:cubicBezTo>
                                  <a:close/>
                                </a:path>
                              </a:pathLst>
                            </a:custGeom>
                            <a:solidFill>
                              <a:srgbClr val="4949E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12" name="Google Shape;1105;p26"/>
                          <wps:cNvSpPr>
                            <a:spLocks/>
                          </wps:cNvSpPr>
                          <wps:spPr bwMode="auto">
                            <a:xfrm>
                              <a:off x="54038" y="8971"/>
                              <a:ext cx="9791" cy="9787"/>
                            </a:xfrm>
                            <a:custGeom>
                              <a:avLst/>
                              <a:gdLst>
                                <a:gd name="T0" fmla="*/ 16134 w 32279"/>
                                <a:gd name="T1" fmla="*/ 334 h 32267"/>
                                <a:gd name="T2" fmla="*/ 31934 w 32279"/>
                                <a:gd name="T3" fmla="*/ 16134 h 32267"/>
                                <a:gd name="T4" fmla="*/ 16134 w 32279"/>
                                <a:gd name="T5" fmla="*/ 31933 h 32267"/>
                                <a:gd name="T6" fmla="*/ 346 w 32279"/>
                                <a:gd name="T7" fmla="*/ 16134 h 32267"/>
                                <a:gd name="T8" fmla="*/ 16134 w 32279"/>
                                <a:gd name="T9" fmla="*/ 334 h 32267"/>
                                <a:gd name="T10" fmla="*/ 16134 w 32279"/>
                                <a:gd name="T11" fmla="*/ 1 h 32267"/>
                                <a:gd name="T12" fmla="*/ 1 w 32279"/>
                                <a:gd name="T13" fmla="*/ 16134 h 32267"/>
                                <a:gd name="T14" fmla="*/ 16134 w 32279"/>
                                <a:gd name="T15" fmla="*/ 32267 h 32267"/>
                                <a:gd name="T16" fmla="*/ 32279 w 32279"/>
                                <a:gd name="T17" fmla="*/ 16134 h 32267"/>
                                <a:gd name="T18" fmla="*/ 16134 w 32279"/>
                                <a:gd name="T19" fmla="*/ 1 h 32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2279" h="32267" extrusionOk="0">
                                  <a:moveTo>
                                    <a:pt x="16134" y="334"/>
                                  </a:moveTo>
                                  <a:cubicBezTo>
                                    <a:pt x="24849" y="334"/>
                                    <a:pt x="31934" y="7430"/>
                                    <a:pt x="31934" y="16134"/>
                                  </a:cubicBezTo>
                                  <a:cubicBezTo>
                                    <a:pt x="31934" y="24849"/>
                                    <a:pt x="24849" y="31933"/>
                                    <a:pt x="16134" y="31933"/>
                                  </a:cubicBezTo>
                                  <a:cubicBezTo>
                                    <a:pt x="7430" y="31933"/>
                                    <a:pt x="346" y="24849"/>
                                    <a:pt x="346" y="16134"/>
                                  </a:cubicBezTo>
                                  <a:cubicBezTo>
                                    <a:pt x="346" y="7430"/>
                                    <a:pt x="7430" y="334"/>
                                    <a:pt x="16134" y="334"/>
                                  </a:cubicBezTo>
                                  <a:close/>
                                  <a:moveTo>
                                    <a:pt x="16134" y="1"/>
                                  </a:moveTo>
                                  <a:cubicBezTo>
                                    <a:pt x="7240" y="1"/>
                                    <a:pt x="1" y="7240"/>
                                    <a:pt x="1" y="16134"/>
                                  </a:cubicBezTo>
                                  <a:cubicBezTo>
                                    <a:pt x="1" y="25028"/>
                                    <a:pt x="7240" y="32267"/>
                                    <a:pt x="16134" y="32267"/>
                                  </a:cubicBezTo>
                                  <a:cubicBezTo>
                                    <a:pt x="25040" y="32267"/>
                                    <a:pt x="32279" y="25028"/>
                                    <a:pt x="32279" y="16134"/>
                                  </a:cubicBezTo>
                                  <a:cubicBezTo>
                                    <a:pt x="32279" y="7240"/>
                                    <a:pt x="25040" y="1"/>
                                    <a:pt x="16134" y="1"/>
                                  </a:cubicBezTo>
                                  <a:close/>
                                </a:path>
                              </a:pathLst>
                            </a:custGeom>
                            <a:solidFill>
                              <a:srgbClr val="4949E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13" name="Google Shape;1106;p26"/>
                          <wps:cNvSpPr>
                            <a:spLocks/>
                          </wps:cNvSpPr>
                          <wps:spPr bwMode="auto">
                            <a:xfrm>
                              <a:off x="58830" y="9736"/>
                              <a:ext cx="4233" cy="4233"/>
                            </a:xfrm>
                            <a:custGeom>
                              <a:avLst/>
                              <a:gdLst>
                                <a:gd name="T0" fmla="*/ 334 w 13955"/>
                                <a:gd name="T1" fmla="*/ 0 h 13955"/>
                                <a:gd name="T2" fmla="*/ 1 w 13955"/>
                                <a:gd name="T3" fmla="*/ 333 h 13955"/>
                                <a:gd name="T4" fmla="*/ 334 w 13955"/>
                                <a:gd name="T5" fmla="*/ 679 h 13955"/>
                                <a:gd name="T6" fmla="*/ 13276 w 13955"/>
                                <a:gd name="T7" fmla="*/ 13609 h 13955"/>
                                <a:gd name="T8" fmla="*/ 13609 w 13955"/>
                                <a:gd name="T9" fmla="*/ 13954 h 13955"/>
                                <a:gd name="T10" fmla="*/ 13955 w 13955"/>
                                <a:gd name="T11" fmla="*/ 13609 h 13955"/>
                                <a:gd name="T12" fmla="*/ 334 w 13955"/>
                                <a:gd name="T13" fmla="*/ 0 h 13955"/>
                              </a:gdLst>
                              <a:ahLst/>
                              <a:cxnLst>
                                <a:cxn ang="0">
                                  <a:pos x="T0" y="T1"/>
                                </a:cxn>
                                <a:cxn ang="0">
                                  <a:pos x="T2" y="T3"/>
                                </a:cxn>
                                <a:cxn ang="0">
                                  <a:pos x="T4" y="T5"/>
                                </a:cxn>
                                <a:cxn ang="0">
                                  <a:pos x="T6" y="T7"/>
                                </a:cxn>
                                <a:cxn ang="0">
                                  <a:pos x="T8" y="T9"/>
                                </a:cxn>
                                <a:cxn ang="0">
                                  <a:pos x="T10" y="T11"/>
                                </a:cxn>
                                <a:cxn ang="0">
                                  <a:pos x="T12" y="T13"/>
                                </a:cxn>
                              </a:cxnLst>
                              <a:rect l="0" t="0" r="r" b="b"/>
                              <a:pathLst>
                                <a:path w="13955" h="13955" extrusionOk="0">
                                  <a:moveTo>
                                    <a:pt x="334" y="0"/>
                                  </a:moveTo>
                                  <a:cubicBezTo>
                                    <a:pt x="155" y="0"/>
                                    <a:pt x="1" y="155"/>
                                    <a:pt x="1" y="333"/>
                                  </a:cubicBezTo>
                                  <a:cubicBezTo>
                                    <a:pt x="1" y="524"/>
                                    <a:pt x="155" y="679"/>
                                    <a:pt x="334" y="679"/>
                                  </a:cubicBezTo>
                                  <a:cubicBezTo>
                                    <a:pt x="7466" y="679"/>
                                    <a:pt x="13276" y="6477"/>
                                    <a:pt x="13276" y="13609"/>
                                  </a:cubicBezTo>
                                  <a:cubicBezTo>
                                    <a:pt x="13276" y="13799"/>
                                    <a:pt x="13419" y="13954"/>
                                    <a:pt x="13609" y="13954"/>
                                  </a:cubicBezTo>
                                  <a:cubicBezTo>
                                    <a:pt x="13800" y="13954"/>
                                    <a:pt x="13955" y="13799"/>
                                    <a:pt x="13955" y="13609"/>
                                  </a:cubicBezTo>
                                  <a:cubicBezTo>
                                    <a:pt x="13955" y="6108"/>
                                    <a:pt x="7847" y="0"/>
                                    <a:pt x="334" y="0"/>
                                  </a:cubicBezTo>
                                  <a:close/>
                                </a:path>
                              </a:pathLst>
                            </a:custGeom>
                            <a:solidFill>
                              <a:srgbClr val="4949E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14" name="Google Shape;1107;p26"/>
                          <wps:cNvSpPr>
                            <a:spLocks/>
                          </wps:cNvSpPr>
                          <wps:spPr bwMode="auto">
                            <a:xfrm>
                              <a:off x="54486" y="13401"/>
                              <a:ext cx="3980" cy="4715"/>
                            </a:xfrm>
                            <a:custGeom>
                              <a:avLst/>
                              <a:gdLst>
                                <a:gd name="T0" fmla="*/ 1292 w 13122"/>
                                <a:gd name="T1" fmla="*/ 0 h 15544"/>
                                <a:gd name="T2" fmla="*/ 953 w 13122"/>
                                <a:gd name="T3" fmla="*/ 301 h 15544"/>
                                <a:gd name="T4" fmla="*/ 12716 w 13122"/>
                                <a:gd name="T5" fmla="*/ 15541 h 15544"/>
                                <a:gd name="T6" fmla="*/ 12758 w 13122"/>
                                <a:gd name="T7" fmla="*/ 15543 h 15544"/>
                                <a:gd name="T8" fmla="*/ 13097 w 13122"/>
                                <a:gd name="T9" fmla="*/ 15243 h 15544"/>
                                <a:gd name="T10" fmla="*/ 12800 w 13122"/>
                                <a:gd name="T11" fmla="*/ 14862 h 15544"/>
                                <a:gd name="T12" fmla="*/ 1632 w 13122"/>
                                <a:gd name="T13" fmla="*/ 384 h 15544"/>
                                <a:gd name="T14" fmla="*/ 1334 w 13122"/>
                                <a:gd name="T15" fmla="*/ 3 h 15544"/>
                                <a:gd name="T16" fmla="*/ 1292 w 13122"/>
                                <a:gd name="T17" fmla="*/ 0 h 155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122" h="15544" extrusionOk="0">
                                  <a:moveTo>
                                    <a:pt x="1292" y="0"/>
                                  </a:moveTo>
                                  <a:cubicBezTo>
                                    <a:pt x="1128" y="0"/>
                                    <a:pt x="975" y="125"/>
                                    <a:pt x="953" y="301"/>
                                  </a:cubicBezTo>
                                  <a:cubicBezTo>
                                    <a:pt x="0" y="7742"/>
                                    <a:pt x="5275" y="14576"/>
                                    <a:pt x="12716" y="15541"/>
                                  </a:cubicBezTo>
                                  <a:cubicBezTo>
                                    <a:pt x="12730" y="15542"/>
                                    <a:pt x="12744" y="15543"/>
                                    <a:pt x="12758" y="15543"/>
                                  </a:cubicBezTo>
                                  <a:cubicBezTo>
                                    <a:pt x="12920" y="15543"/>
                                    <a:pt x="13064" y="15418"/>
                                    <a:pt x="13097" y="15243"/>
                                  </a:cubicBezTo>
                                  <a:cubicBezTo>
                                    <a:pt x="13121" y="15064"/>
                                    <a:pt x="12990" y="14886"/>
                                    <a:pt x="12800" y="14862"/>
                                  </a:cubicBezTo>
                                  <a:cubicBezTo>
                                    <a:pt x="5727" y="13957"/>
                                    <a:pt x="715" y="7456"/>
                                    <a:pt x="1632" y="384"/>
                                  </a:cubicBezTo>
                                  <a:cubicBezTo>
                                    <a:pt x="1655" y="205"/>
                                    <a:pt x="1524" y="27"/>
                                    <a:pt x="1334" y="3"/>
                                  </a:cubicBezTo>
                                  <a:cubicBezTo>
                                    <a:pt x="1320" y="1"/>
                                    <a:pt x="1306" y="0"/>
                                    <a:pt x="1292" y="0"/>
                                  </a:cubicBezTo>
                                  <a:close/>
                                </a:path>
                              </a:pathLst>
                            </a:custGeom>
                            <a:solidFill>
                              <a:srgbClr val="4949E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15" name="Google Shape;1108;p26"/>
                          <wps:cNvSpPr>
                            <a:spLocks/>
                          </wps:cNvSpPr>
                          <wps:spPr bwMode="auto">
                            <a:xfrm>
                              <a:off x="55598" y="10534"/>
                              <a:ext cx="6667" cy="6671"/>
                            </a:xfrm>
                            <a:custGeom>
                              <a:avLst/>
                              <a:gdLst>
                                <a:gd name="T0" fmla="*/ 10990 w 21980"/>
                                <a:gd name="T1" fmla="*/ 0 h 21992"/>
                                <a:gd name="T2" fmla="*/ 0 w 21980"/>
                                <a:gd name="T3" fmla="*/ 11002 h 21992"/>
                                <a:gd name="T4" fmla="*/ 10990 w 21980"/>
                                <a:gd name="T5" fmla="*/ 21991 h 21992"/>
                                <a:gd name="T6" fmla="*/ 21979 w 21980"/>
                                <a:gd name="T7" fmla="*/ 11002 h 21992"/>
                                <a:gd name="T8" fmla="*/ 10990 w 21980"/>
                                <a:gd name="T9" fmla="*/ 0 h 21992"/>
                                <a:gd name="T10" fmla="*/ 0 w 21980"/>
                                <a:gd name="T11" fmla="*/ 0 h 21992"/>
                                <a:gd name="T12" fmla="*/ 21980 w 21980"/>
                                <a:gd name="T13" fmla="*/ 21992 h 21992"/>
                              </a:gdLst>
                              <a:ahLst/>
                              <a:cxnLst>
                                <a:cxn ang="0">
                                  <a:pos x="T0" y="T1"/>
                                </a:cxn>
                                <a:cxn ang="0">
                                  <a:pos x="T2" y="T3"/>
                                </a:cxn>
                                <a:cxn ang="0">
                                  <a:pos x="T4" y="T5"/>
                                </a:cxn>
                                <a:cxn ang="0">
                                  <a:pos x="T6" y="T7"/>
                                </a:cxn>
                                <a:cxn ang="0">
                                  <a:pos x="T8" y="T9"/>
                                </a:cxn>
                              </a:cxnLst>
                              <a:rect l="T10" t="T11" r="T12" b="T13"/>
                              <a:pathLst>
                                <a:path w="21980" h="21992" extrusionOk="0">
                                  <a:moveTo>
                                    <a:pt x="10990" y="0"/>
                                  </a:moveTo>
                                  <a:cubicBezTo>
                                    <a:pt x="4930" y="0"/>
                                    <a:pt x="0" y="4930"/>
                                    <a:pt x="0" y="11002"/>
                                  </a:cubicBezTo>
                                  <a:cubicBezTo>
                                    <a:pt x="0" y="17062"/>
                                    <a:pt x="4930" y="21991"/>
                                    <a:pt x="10990" y="21991"/>
                                  </a:cubicBezTo>
                                  <a:cubicBezTo>
                                    <a:pt x="17062" y="21991"/>
                                    <a:pt x="21979" y="17062"/>
                                    <a:pt x="21979" y="11002"/>
                                  </a:cubicBezTo>
                                  <a:cubicBezTo>
                                    <a:pt x="21979" y="4930"/>
                                    <a:pt x="17062" y="0"/>
                                    <a:pt x="10990" y="0"/>
                                  </a:cubicBezTo>
                                  <a:close/>
                                </a:path>
                              </a:pathLst>
                            </a:custGeom>
                            <a:solidFill>
                              <a:srgbClr val="4949E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7E58" w:rsidRDefault="00FC7E58" w:rsidP="00A5444F">
                                <w:pPr>
                                  <w:bidi w:val="0"/>
                                  <w:jc w:val="center"/>
                                  <w:rPr>
                                    <w:rFonts w:ascii="Fira Sans Extra Condensed" w:eastAsia="Fira Sans Extra Condensed" w:hAnsi="Fira Sans Extra Condensed" w:cs="Fira Sans Extra Condensed"/>
                                    <w:color w:val="FFFFFF"/>
                                    <w:szCs w:val="28"/>
                                  </w:rPr>
                                </w:pPr>
                                <w:r>
                                  <w:rPr>
                                    <w:rFonts w:ascii="Fira Sans Extra Condensed" w:eastAsia="Fira Sans Extra Condensed" w:hAnsi="Fira Sans Extra Condensed" w:cs="Fira Sans Extra Condensed"/>
                                    <w:color w:val="FFFFFF"/>
                                    <w:szCs w:val="28"/>
                                  </w:rPr>
                                  <w:t>1</w:t>
                                </w:r>
                              </w:p>
                            </w:txbxContent>
                          </wps:txbx>
                          <wps:bodyPr rot="0" vert="horz" wrap="square" lIns="91425" tIns="91425" rIns="91425" bIns="91425" anchor="ctr" anchorCtr="0" upright="1">
                            <a:noAutofit/>
                          </wps:bodyPr>
                        </wps:wsp>
                        <wps:wsp>
                          <wps:cNvPr id="1816" name="Google Shape;1109;p26"/>
                          <wps:cNvSpPr>
                            <a:spLocks/>
                          </wps:cNvSpPr>
                          <wps:spPr bwMode="auto">
                            <a:xfrm>
                              <a:off x="58220" y="5243"/>
                              <a:ext cx="1589" cy="1590"/>
                            </a:xfrm>
                            <a:custGeom>
                              <a:avLst/>
                              <a:gdLst>
                                <a:gd name="T0" fmla="*/ 2620 w 5240"/>
                                <a:gd name="T1" fmla="*/ 501 h 5240"/>
                                <a:gd name="T2" fmla="*/ 4739 w 5240"/>
                                <a:gd name="T3" fmla="*/ 2620 h 5240"/>
                                <a:gd name="T4" fmla="*/ 2620 w 5240"/>
                                <a:gd name="T5" fmla="*/ 4751 h 5240"/>
                                <a:gd name="T6" fmla="*/ 489 w 5240"/>
                                <a:gd name="T7" fmla="*/ 2620 h 5240"/>
                                <a:gd name="T8" fmla="*/ 2620 w 5240"/>
                                <a:gd name="T9" fmla="*/ 501 h 5240"/>
                                <a:gd name="T10" fmla="*/ 2620 w 5240"/>
                                <a:gd name="T11" fmla="*/ 1 h 5240"/>
                                <a:gd name="T12" fmla="*/ 0 w 5240"/>
                                <a:gd name="T13" fmla="*/ 2620 h 5240"/>
                                <a:gd name="T14" fmla="*/ 2620 w 5240"/>
                                <a:gd name="T15" fmla="*/ 5239 h 5240"/>
                                <a:gd name="T16" fmla="*/ 5239 w 5240"/>
                                <a:gd name="T17" fmla="*/ 2620 h 5240"/>
                                <a:gd name="T18" fmla="*/ 2620 w 5240"/>
                                <a:gd name="T19" fmla="*/ 1 h 52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5240" h="5240" extrusionOk="0">
                                  <a:moveTo>
                                    <a:pt x="2620" y="501"/>
                                  </a:moveTo>
                                  <a:cubicBezTo>
                                    <a:pt x="3787" y="501"/>
                                    <a:pt x="4739" y="1453"/>
                                    <a:pt x="4739" y="2620"/>
                                  </a:cubicBezTo>
                                  <a:cubicBezTo>
                                    <a:pt x="4739" y="3799"/>
                                    <a:pt x="3787" y="4751"/>
                                    <a:pt x="2620" y="4751"/>
                                  </a:cubicBezTo>
                                  <a:cubicBezTo>
                                    <a:pt x="1441" y="4751"/>
                                    <a:pt x="489" y="3799"/>
                                    <a:pt x="489" y="2620"/>
                                  </a:cubicBezTo>
                                  <a:cubicBezTo>
                                    <a:pt x="489" y="1453"/>
                                    <a:pt x="1441" y="501"/>
                                    <a:pt x="2620" y="501"/>
                                  </a:cubicBezTo>
                                  <a:close/>
                                  <a:moveTo>
                                    <a:pt x="2620" y="1"/>
                                  </a:moveTo>
                                  <a:cubicBezTo>
                                    <a:pt x="1167" y="1"/>
                                    <a:pt x="0" y="1179"/>
                                    <a:pt x="0" y="2620"/>
                                  </a:cubicBezTo>
                                  <a:cubicBezTo>
                                    <a:pt x="0" y="4061"/>
                                    <a:pt x="1167" y="5239"/>
                                    <a:pt x="2620" y="5239"/>
                                  </a:cubicBezTo>
                                  <a:cubicBezTo>
                                    <a:pt x="4060" y="5239"/>
                                    <a:pt x="5239" y="4061"/>
                                    <a:pt x="5239" y="2620"/>
                                  </a:cubicBezTo>
                                  <a:cubicBezTo>
                                    <a:pt x="5239" y="1179"/>
                                    <a:pt x="4060" y="1"/>
                                    <a:pt x="2620" y="1"/>
                                  </a:cubicBezTo>
                                  <a:close/>
                                </a:path>
                              </a:pathLst>
                            </a:custGeom>
                            <a:solidFill>
                              <a:srgbClr val="4949E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17" name="Google Shape;1110;p26"/>
                          <wps:cNvSpPr>
                            <a:spLocks/>
                          </wps:cNvSpPr>
                          <wps:spPr bwMode="auto">
                            <a:xfrm>
                              <a:off x="58617" y="5641"/>
                              <a:ext cx="795" cy="795"/>
                            </a:xfrm>
                            <a:custGeom>
                              <a:avLst/>
                              <a:gdLst>
                                <a:gd name="T0" fmla="*/ 1310 w 2620"/>
                                <a:gd name="T1" fmla="*/ 0 h 2620"/>
                                <a:gd name="T2" fmla="*/ 0 w 2620"/>
                                <a:gd name="T3" fmla="*/ 1310 h 2620"/>
                                <a:gd name="T4" fmla="*/ 1310 w 2620"/>
                                <a:gd name="T5" fmla="*/ 2620 h 2620"/>
                                <a:gd name="T6" fmla="*/ 2619 w 2620"/>
                                <a:gd name="T7" fmla="*/ 1310 h 2620"/>
                                <a:gd name="T8" fmla="*/ 1310 w 2620"/>
                                <a:gd name="T9" fmla="*/ 0 h 2620"/>
                              </a:gdLst>
                              <a:ahLst/>
                              <a:cxnLst>
                                <a:cxn ang="0">
                                  <a:pos x="T0" y="T1"/>
                                </a:cxn>
                                <a:cxn ang="0">
                                  <a:pos x="T2" y="T3"/>
                                </a:cxn>
                                <a:cxn ang="0">
                                  <a:pos x="T4" y="T5"/>
                                </a:cxn>
                                <a:cxn ang="0">
                                  <a:pos x="T6" y="T7"/>
                                </a:cxn>
                                <a:cxn ang="0">
                                  <a:pos x="T8" y="T9"/>
                                </a:cxn>
                              </a:cxnLst>
                              <a:rect l="0" t="0" r="r" b="b"/>
                              <a:pathLst>
                                <a:path w="2620" h="2620" extrusionOk="0">
                                  <a:moveTo>
                                    <a:pt x="1310" y="0"/>
                                  </a:moveTo>
                                  <a:cubicBezTo>
                                    <a:pt x="584" y="0"/>
                                    <a:pt x="0" y="584"/>
                                    <a:pt x="0" y="1310"/>
                                  </a:cubicBezTo>
                                  <a:cubicBezTo>
                                    <a:pt x="0" y="2036"/>
                                    <a:pt x="584" y="2620"/>
                                    <a:pt x="1310" y="2620"/>
                                  </a:cubicBezTo>
                                  <a:cubicBezTo>
                                    <a:pt x="2024" y="2620"/>
                                    <a:pt x="2619" y="2036"/>
                                    <a:pt x="2619" y="1310"/>
                                  </a:cubicBezTo>
                                  <a:cubicBezTo>
                                    <a:pt x="2619" y="584"/>
                                    <a:pt x="2024" y="0"/>
                                    <a:pt x="1310" y="0"/>
                                  </a:cubicBezTo>
                                  <a:close/>
                                </a:path>
                              </a:pathLst>
                            </a:custGeom>
                            <a:solidFill>
                              <a:srgbClr val="4949E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18" name="Google Shape;1111;p26"/>
                          <wps:cNvSpPr>
                            <a:spLocks/>
                          </wps:cNvSpPr>
                          <wps:spPr bwMode="auto">
                            <a:xfrm>
                              <a:off x="53843" y="866"/>
                              <a:ext cx="9986" cy="5248"/>
                            </a:xfrm>
                            <a:custGeom>
                              <a:avLst/>
                              <a:gdLst>
                                <a:gd name="T0" fmla="*/ 1811 w 28457"/>
                                <a:gd name="T1" fmla="*/ 0 h 17301"/>
                                <a:gd name="T2" fmla="*/ 1 w 28457"/>
                                <a:gd name="T3" fmla="*/ 1822 h 17301"/>
                                <a:gd name="T4" fmla="*/ 1 w 28457"/>
                                <a:gd name="T5" fmla="*/ 15490 h 17301"/>
                                <a:gd name="T6" fmla="*/ 1811 w 28457"/>
                                <a:gd name="T7" fmla="*/ 17300 h 17301"/>
                                <a:gd name="T8" fmla="*/ 10097 w 28457"/>
                                <a:gd name="T9" fmla="*/ 17300 h 17301"/>
                                <a:gd name="T10" fmla="*/ 10336 w 28457"/>
                                <a:gd name="T11" fmla="*/ 17050 h 17301"/>
                                <a:gd name="T12" fmla="*/ 10097 w 28457"/>
                                <a:gd name="T13" fmla="*/ 16812 h 17301"/>
                                <a:gd name="T14" fmla="*/ 1811 w 28457"/>
                                <a:gd name="T15" fmla="*/ 16812 h 17301"/>
                                <a:gd name="T16" fmla="*/ 489 w 28457"/>
                                <a:gd name="T17" fmla="*/ 15490 h 17301"/>
                                <a:gd name="T18" fmla="*/ 489 w 28457"/>
                                <a:gd name="T19" fmla="*/ 1822 h 17301"/>
                                <a:gd name="T20" fmla="*/ 1811 w 28457"/>
                                <a:gd name="T21" fmla="*/ 500 h 17301"/>
                                <a:gd name="T22" fmla="*/ 26647 w 28457"/>
                                <a:gd name="T23" fmla="*/ 500 h 17301"/>
                                <a:gd name="T24" fmla="*/ 27969 w 28457"/>
                                <a:gd name="T25" fmla="*/ 1822 h 17301"/>
                                <a:gd name="T26" fmla="*/ 27969 w 28457"/>
                                <a:gd name="T27" fmla="*/ 15490 h 17301"/>
                                <a:gd name="T28" fmla="*/ 26647 w 28457"/>
                                <a:gd name="T29" fmla="*/ 16812 h 17301"/>
                                <a:gd name="T30" fmla="*/ 20968 w 28457"/>
                                <a:gd name="T31" fmla="*/ 16812 h 17301"/>
                                <a:gd name="T32" fmla="*/ 20730 w 28457"/>
                                <a:gd name="T33" fmla="*/ 17050 h 17301"/>
                                <a:gd name="T34" fmla="*/ 20968 w 28457"/>
                                <a:gd name="T35" fmla="*/ 17300 h 17301"/>
                                <a:gd name="T36" fmla="*/ 26647 w 28457"/>
                                <a:gd name="T37" fmla="*/ 17300 h 17301"/>
                                <a:gd name="T38" fmla="*/ 28457 w 28457"/>
                                <a:gd name="T39" fmla="*/ 15490 h 17301"/>
                                <a:gd name="T40" fmla="*/ 28457 w 28457"/>
                                <a:gd name="T41" fmla="*/ 1822 h 17301"/>
                                <a:gd name="T42" fmla="*/ 26647 w 28457"/>
                                <a:gd name="T43" fmla="*/ 0 h 17301"/>
                                <a:gd name="T44" fmla="*/ 1811 w 28457"/>
                                <a:gd name="T45" fmla="*/ 0 h 17301"/>
                                <a:gd name="T46" fmla="*/ 0 w 28457"/>
                                <a:gd name="T47" fmla="*/ 0 h 17301"/>
                                <a:gd name="T48" fmla="*/ 28457 w 28457"/>
                                <a:gd name="T49" fmla="*/ 17301 h 173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T46" t="T47" r="T48" b="T49"/>
                              <a:pathLst>
                                <a:path w="28457" h="17301" extrusionOk="0">
                                  <a:moveTo>
                                    <a:pt x="1811" y="0"/>
                                  </a:moveTo>
                                  <a:cubicBezTo>
                                    <a:pt x="811" y="0"/>
                                    <a:pt x="1" y="822"/>
                                    <a:pt x="1" y="1822"/>
                                  </a:cubicBezTo>
                                  <a:lnTo>
                                    <a:pt x="1" y="15490"/>
                                  </a:lnTo>
                                  <a:cubicBezTo>
                                    <a:pt x="1" y="16491"/>
                                    <a:pt x="811" y="17300"/>
                                    <a:pt x="1811" y="17300"/>
                                  </a:cubicBezTo>
                                  <a:lnTo>
                                    <a:pt x="10097" y="17300"/>
                                  </a:lnTo>
                                  <a:cubicBezTo>
                                    <a:pt x="10228" y="17300"/>
                                    <a:pt x="10336" y="17193"/>
                                    <a:pt x="10336" y="17050"/>
                                  </a:cubicBezTo>
                                  <a:cubicBezTo>
                                    <a:pt x="10336" y="16919"/>
                                    <a:pt x="10228" y="16812"/>
                                    <a:pt x="10097" y="16812"/>
                                  </a:cubicBezTo>
                                  <a:lnTo>
                                    <a:pt x="1811" y="16812"/>
                                  </a:lnTo>
                                  <a:cubicBezTo>
                                    <a:pt x="1084" y="16812"/>
                                    <a:pt x="489" y="16217"/>
                                    <a:pt x="489" y="15490"/>
                                  </a:cubicBezTo>
                                  <a:lnTo>
                                    <a:pt x="489" y="1822"/>
                                  </a:lnTo>
                                  <a:cubicBezTo>
                                    <a:pt x="489" y="1084"/>
                                    <a:pt x="1084" y="500"/>
                                    <a:pt x="1811" y="500"/>
                                  </a:cubicBezTo>
                                  <a:lnTo>
                                    <a:pt x="26647" y="500"/>
                                  </a:lnTo>
                                  <a:cubicBezTo>
                                    <a:pt x="27373" y="500"/>
                                    <a:pt x="27969" y="1084"/>
                                    <a:pt x="27969" y="1822"/>
                                  </a:cubicBezTo>
                                  <a:lnTo>
                                    <a:pt x="27969" y="15490"/>
                                  </a:lnTo>
                                  <a:cubicBezTo>
                                    <a:pt x="27969" y="16217"/>
                                    <a:pt x="27373" y="16812"/>
                                    <a:pt x="26647" y="16812"/>
                                  </a:cubicBezTo>
                                  <a:lnTo>
                                    <a:pt x="20968" y="16812"/>
                                  </a:lnTo>
                                  <a:cubicBezTo>
                                    <a:pt x="20837" y="16812"/>
                                    <a:pt x="20730" y="16919"/>
                                    <a:pt x="20730" y="17050"/>
                                  </a:cubicBezTo>
                                  <a:cubicBezTo>
                                    <a:pt x="20730" y="17193"/>
                                    <a:pt x="20837" y="17300"/>
                                    <a:pt x="20968" y="17300"/>
                                  </a:cubicBezTo>
                                  <a:lnTo>
                                    <a:pt x="26647" y="17300"/>
                                  </a:lnTo>
                                  <a:cubicBezTo>
                                    <a:pt x="27647" y="17300"/>
                                    <a:pt x="28457" y="16491"/>
                                    <a:pt x="28457" y="15490"/>
                                  </a:cubicBezTo>
                                  <a:lnTo>
                                    <a:pt x="28457" y="1822"/>
                                  </a:lnTo>
                                  <a:cubicBezTo>
                                    <a:pt x="28457" y="822"/>
                                    <a:pt x="27647" y="0"/>
                                    <a:pt x="26647" y="0"/>
                                  </a:cubicBezTo>
                                  <a:lnTo>
                                    <a:pt x="1811" y="0"/>
                                  </a:lnTo>
                                  <a:close/>
                                </a:path>
                              </a:pathLst>
                            </a:custGeom>
                            <a:solidFill>
                              <a:srgbClr val="4949E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7E58" w:rsidRPr="00755FDC" w:rsidRDefault="00FC7E58" w:rsidP="00A5444F">
                                <w:pPr>
                                  <w:bidi w:val="0"/>
                                  <w:jc w:val="right"/>
                                  <w:rPr>
                                    <w:rFonts w:ascii="Adobe Arabic" w:eastAsia="Fira Sans Extra Condensed" w:hAnsi="Adobe Arabic" w:cs="Adobe Arabic"/>
                                    <w:b/>
                                    <w:bCs/>
                                    <w:color w:val="000000"/>
                                    <w:sz w:val="36"/>
                                    <w:szCs w:val="36"/>
                                    <w:rtl/>
                                    <w:lang w:bidi="ar-SY"/>
                                  </w:rPr>
                                </w:pPr>
                                <w:r>
                                  <w:rPr>
                                    <w:rFonts w:ascii="Adobe Arabic" w:eastAsia="Fira Sans Extra Condensed" w:hAnsi="Adobe Arabic" w:cs="Adobe Arabic" w:hint="cs"/>
                                    <w:b/>
                                    <w:bCs/>
                                    <w:color w:val="000000"/>
                                    <w:sz w:val="36"/>
                                    <w:szCs w:val="36"/>
                                    <w:rtl/>
                                    <w:lang w:bidi="ar-SY"/>
                                  </w:rPr>
                                  <w:t>غير الحساسة</w:t>
                                </w:r>
                              </w:p>
                            </w:txbxContent>
                          </wps:txbx>
                          <wps:bodyPr rot="0" vert="horz" wrap="square" lIns="91425" tIns="91425" rIns="91425" bIns="91425" anchor="ctr" anchorCtr="0" upright="1">
                            <a:noAutofit/>
                          </wps:bodyPr>
                        </wps:wsp>
                        <wps:wsp>
                          <wps:cNvPr id="1819" name="Google Shape;1112;p26"/>
                          <wps:cNvSpPr>
                            <a:spLocks/>
                          </wps:cNvSpPr>
                          <wps:spPr bwMode="auto">
                            <a:xfrm>
                              <a:off x="62138" y="5966"/>
                              <a:ext cx="152" cy="3287"/>
                            </a:xfrm>
                            <a:custGeom>
                              <a:avLst/>
                              <a:gdLst>
                                <a:gd name="T0" fmla="*/ 251 w 501"/>
                                <a:gd name="T1" fmla="*/ 1 h 10836"/>
                                <a:gd name="T2" fmla="*/ 1 w 501"/>
                                <a:gd name="T3" fmla="*/ 239 h 10836"/>
                                <a:gd name="T4" fmla="*/ 1 w 501"/>
                                <a:gd name="T5" fmla="*/ 10586 h 10836"/>
                                <a:gd name="T6" fmla="*/ 251 w 501"/>
                                <a:gd name="T7" fmla="*/ 10836 h 10836"/>
                                <a:gd name="T8" fmla="*/ 501 w 501"/>
                                <a:gd name="T9" fmla="*/ 10586 h 10836"/>
                                <a:gd name="T10" fmla="*/ 501 w 501"/>
                                <a:gd name="T11" fmla="*/ 239 h 10836"/>
                                <a:gd name="T12" fmla="*/ 251 w 501"/>
                                <a:gd name="T13" fmla="*/ 1 h 10836"/>
                              </a:gdLst>
                              <a:ahLst/>
                              <a:cxnLst>
                                <a:cxn ang="0">
                                  <a:pos x="T0" y="T1"/>
                                </a:cxn>
                                <a:cxn ang="0">
                                  <a:pos x="T2" y="T3"/>
                                </a:cxn>
                                <a:cxn ang="0">
                                  <a:pos x="T4" y="T5"/>
                                </a:cxn>
                                <a:cxn ang="0">
                                  <a:pos x="T6" y="T7"/>
                                </a:cxn>
                                <a:cxn ang="0">
                                  <a:pos x="T8" y="T9"/>
                                </a:cxn>
                                <a:cxn ang="0">
                                  <a:pos x="T10" y="T11"/>
                                </a:cxn>
                                <a:cxn ang="0">
                                  <a:pos x="T12" y="T13"/>
                                </a:cxn>
                              </a:cxnLst>
                              <a:rect l="0" t="0" r="r" b="b"/>
                              <a:pathLst>
                                <a:path w="501" h="10836" extrusionOk="0">
                                  <a:moveTo>
                                    <a:pt x="251" y="1"/>
                                  </a:moveTo>
                                  <a:cubicBezTo>
                                    <a:pt x="120" y="1"/>
                                    <a:pt x="1" y="108"/>
                                    <a:pt x="1" y="239"/>
                                  </a:cubicBezTo>
                                  <a:lnTo>
                                    <a:pt x="1" y="10586"/>
                                  </a:lnTo>
                                  <a:cubicBezTo>
                                    <a:pt x="1" y="10728"/>
                                    <a:pt x="120" y="10836"/>
                                    <a:pt x="251" y="10836"/>
                                  </a:cubicBezTo>
                                  <a:cubicBezTo>
                                    <a:pt x="382" y="10836"/>
                                    <a:pt x="501" y="10728"/>
                                    <a:pt x="501" y="10586"/>
                                  </a:cubicBezTo>
                                  <a:lnTo>
                                    <a:pt x="501" y="239"/>
                                  </a:lnTo>
                                  <a:cubicBezTo>
                                    <a:pt x="501" y="108"/>
                                    <a:pt x="382" y="1"/>
                                    <a:pt x="251" y="1"/>
                                  </a:cubicBezTo>
                                  <a:close/>
                                </a:path>
                              </a:pathLst>
                            </a:custGeom>
                            <a:solidFill>
                              <a:srgbClr val="4949E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20" name="Google Shape;1113;p26"/>
                          <wps:cNvSpPr txBox="1">
                            <a:spLocks noChangeArrowheads="1"/>
                          </wps:cNvSpPr>
                          <wps:spPr bwMode="auto">
                            <a:xfrm>
                              <a:off x="56743" y="19524"/>
                              <a:ext cx="10313" cy="7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755FDC" w:rsidRDefault="00FC7E58" w:rsidP="00A5444F">
                                <w:pPr>
                                  <w:jc w:val="center"/>
                                  <w:rPr>
                                    <w:rFonts w:ascii="Adobe Arabic" w:eastAsia="Roboto" w:hAnsi="Adobe Arabic" w:cs="Adobe Arabic"/>
                                    <w:color w:val="434343"/>
                                    <w:sz w:val="24"/>
                                    <w:szCs w:val="24"/>
                                    <w:lang w:bidi="ar-SY"/>
                                  </w:rPr>
                                </w:pPr>
                                <w:r>
                                  <w:rPr>
                                    <w:rFonts w:ascii="Adobe Arabic" w:eastAsia="Roboto" w:hAnsi="Adobe Arabic" w:cs="Adobe Arabic" w:hint="cs"/>
                                    <w:color w:val="434343"/>
                                    <w:rtl/>
                                    <w:lang w:bidi="ar-SY"/>
                                  </w:rPr>
                                  <w:t>التي تتعلق بجودة البرامج</w:t>
                                </w:r>
                              </w:p>
                            </w:txbxContent>
                          </wps:txbx>
                          <wps:bodyPr rot="0" vert="horz" wrap="square" lIns="91425" tIns="91425" rIns="91425" bIns="91425" anchor="t" anchorCtr="0" upright="1">
                            <a:noAutofit/>
                          </wps:bodyPr>
                        </wps:wsp>
                      </wpg:grpSp>
                    </wpg:wgp>
                  </a:graphicData>
                </a:graphic>
                <wp14:sizeRelH relativeFrom="margin">
                  <wp14:pctWidth>0</wp14:pctWidth>
                </wp14:sizeRelH>
                <wp14:sizeRelV relativeFrom="page">
                  <wp14:pctHeight>0</wp14:pctHeight>
                </wp14:sizeRelV>
              </wp:anchor>
            </w:drawing>
          </mc:Choice>
          <mc:Fallback>
            <w:pict>
              <v:group id="Group 2429" o:spid="_x0000_s2478" style="position:absolute;left:0;text-align:left;margin-left:100.95pt;margin-top:12.6pt;width:249.9pt;height:210.6pt;z-index:252324864;mso-position-horizontal-relative:margin;mso-position-vertical-relative:text;mso-width-relative:margin" coordorigin="35317,-1747" coordsize="31740,29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">
                <v:shape id="Google Shape;1050;p26" o:spid="_x0000_s2479" style="position:absolute;left:47523;top:12485;width:4283;height:3016;flip:x;visibility:visible;mso-wrap-style:square;v-text-anchor:middle" coordsize="14122,99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CoSMYA&#10;AADeAAAADwAAAGRycy9kb3ducmV2LnhtbESPQWvCQBSE74X+h+UVvNVNIhRJXUUKlir0YCw5P7LP&#10;JJp9L2S3Mf77bqHQ4zAz3zCrzeQ6NdLgW2ED6TwBRVyJbbk28HXaPS9B+YBssRMmA3fysFk/Pqww&#10;t3LjI41FqFWEsM/RQBNCn2vtq4Yc+rn0xNE7y+AwRDnU2g54i3DX6SxJXrTDluNCgz29NVRdi29n&#10;YC/v4/Wyk7Isl3KyfLifj5+FMbOnafsKKtAU/sN/7Q9rYJGlWQq/d+IV0O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9CoSMYAAADeAAAADwAAAAAAAAAAAAAAAACYAgAAZHJz&#10;L2Rvd25yZXYueG1sUEsFBgAAAAAEAAQA9QAAAIsDAAAAAA==&#10;" path="m9097,489v24,,47,12,71,24l13538,4894v47,48,47,107,,155l9168,9419v-24,23,-47,35,-71,35c9049,9454,8990,9430,8990,9347r,-1417c8990,7597,8716,7335,8394,7335r-7798,c548,7335,500,7287,500,7228r,-4525c500,2644,548,2608,596,2608r7798,c8716,2608,8990,2334,8990,2013r,-1417c8990,513,9049,489,9097,489xm9097,1v-334,,-608,262,-608,595l8489,2013v,48,-35,95,-95,95l596,2108c274,2108,,2382,,2703l,7228v,333,274,595,596,595l8394,7823v60,,95,48,95,107l8489,9347v,333,274,595,608,595c9251,9942,9394,9883,9513,9764l13883,5394v238,-238,238,-619,,-845l9513,167c9394,60,9251,1,9097,1xe" fillcolor="#869fb2" stroked="f">
                  <v:path arrowok="t" o:extrusionok="f" o:connecttype="custom" o:connectlocs="2759,148;2781,156;4106,1484;4106,1532;2781,2857;2759,2868;2727,2835;2727,2405;2546,2225;181,2225;152,2192;152,820;181,791;2546,791;2727,611;2727,181;2759,148;2759,0;2575,181;2575,611;2546,639;181,639;0,820;0,2192;181,2373;2546,2373;2575,2405;2575,2835;2759,3016;2885,2962;4211,1636;4211,1380;2885,51;2759,0" o:connectangles="0,0,0,0,0,0,0,0,0,0,0,0,0,0,0,0,0,0,0,0,0,0,0,0,0,0,0,0,0,0,0,0,0,0"/>
                </v:shape>
                <v:group id="Google Shape;1082;p26" o:spid="_x0000_s2480" style="position:absolute;left:35317;top:-1747;width:15439;height:28703" coordorigin="35317,-1747" coordsize="15438,287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KUBMTFAAAA3QAA&#10;AA8AAAAAAAAAAAAAAAAAqgIAAGRycy9kb3ducmV2LnhtbFBLBQYAAAAABAAEAPoAAACcAwAAAAA=&#10;">
                  <v:shape id="Google Shape;1083;p26" o:spid="_x0000_s2481" style="position:absolute;left:38008;top:1495;width:149;height:7664;visibility:visible;mso-wrap-style:square;v-text-anchor:middle" coordsize="490,252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uu58QA&#10;AADdAAAADwAAAGRycy9kb3ducmV2LnhtbERPS2vCQBC+C/0PyxS81U21+Iiu4iOFerNW8Tpkp0k0&#10;Oxuya4z/3i0UvM3H95zZojWlaKh2hWUF770IBHFqdcGZgsPP59sYhPPIGkvLpOBODhbzl84MY21v&#10;/E3N3mcihLCLUUHufRVL6dKcDLqerYgD92trgz7AOpO6xlsIN6XsR9FQGiw4NORY0Tqn9LK/GgXy&#10;vNomk12TbD6aY8LH0ymbpAOluq/tcgrCU+uf4n/3lw7zR+Mh/H0TTp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rufEAAAA3QAAAA8AAAAAAAAAAAAAAAAAmAIAAGRycy9k&#10;b3ducmV2LnhtbFBLBQYAAAAABAAEAPUAAACJAwAAAAA=&#10;" path="m1,r,25265l489,25265,489,,1,xe" fillcolor="#fcbd24" stroked="f">
                    <v:path arrowok="t" o:extrusionok="f" o:connecttype="custom" o:connectlocs="0,0;0,7664;149,7664;149,0;0,0" o:connectangles="0,0,0,0,0"/>
                  </v:shape>
                  <v:shape id="Google Shape;1084;p26" o:spid="_x0000_s2482" style="position:absolute;left:37289;width:1586;height:1585;visibility:visible;mso-wrap-style:square;v-text-anchor:middle" coordsize="5228,5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S/0cMA&#10;AADdAAAADwAAAGRycy9kb3ducmV2LnhtbERPTWsCMRC9C/0PYQreNNse1K5GaQVBSg+tlZ7HzbhZ&#10;3ExCEt3d/vqmUOhtHu9zVpvetuJGITaOFTxMCxDEldMN1wqOn7vJAkRMyBpbx6RgoAib9d1ohaV2&#10;HX/Q7ZBqkUM4lqjApORLKWNlyGKcOk+cubMLFlOGoZY6YJfDbSsfi2ImLTacGwx62hqqLoerVdD5&#10;99f65U02x6cvf9qF7601w6DU+L5/XoJI1Kd/8Z97r/P8+WIOv9/kE+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3S/0cMAAADdAAAADwAAAAAAAAAAAAAAAACYAgAAZHJzL2Rv&#10;d25yZXYueG1sUEsFBgAAAAAEAAQA9QAAAIgDAAAAAA==&#10;" path="m2608,489v1179,,2131,953,2131,2131c4739,3787,3787,4740,2608,4740,1441,4740,489,3787,489,2620,489,1442,1441,489,2608,489xm2608,1c1167,1,1,1168,1,2620v,1441,1166,2608,2607,2608c4061,5228,5227,4061,5227,2620,5227,1168,4061,1,2608,1xe" fillcolor="#fcbd24" stroked="f">
                    <v:path arrowok="t" o:extrusionok="f" o:connecttype="custom" o:connectlocs="791,148;1438,794;791,1437;148,794;791,148;791,0;0,794;791,1585;1586,794;791,0" o:connectangles="0,0,0,0,0,0,0,0,0,0"/>
                  </v:shape>
                  <v:shape id="Google Shape;1085;p26" o:spid="_x0000_s2483" style="position:absolute;left:37683;top:393;width:795;height:799;visibility:visible;mso-wrap-style:square;v-text-anchor:middle" coordsize="2620,2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ZbMcUA&#10;AADdAAAADwAAAGRycy9kb3ducmV2LnhtbESPQU/DMAyF70j7D5GRuLG0HLapLJsQ0gSHDYltP8Bq&#10;TFPaOFUSurJfjw+TuNl6z+99Xm8n36uRYmoDGyjnBSjiOtiWGwPn0+5xBSplZIt9YDLwSwm2m9nd&#10;GisbLvxJ4zE3SkI4VWjA5TxUWqfakcc0DwOxaF8hesyyxkbbiBcJ971+KoqF9tiyNDgc6NVR3R1/&#10;vIF4Lcvu7N4S7w8dfXTjqdbDtzEP99PLM6hMU/43367freAvV4Ir38gIe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dlsxxQAAAN0AAAAPAAAAAAAAAAAAAAAAAJgCAABkcnMv&#10;ZG93bnJldi54bWxQSwUGAAAAAAQABAD1AAAAigMAAAAA&#10;" path="m1310,1c596,1,,596,,1322v,715,596,1310,1310,1310c2036,2632,2620,2037,2620,1322,2620,596,2036,1,1310,1xe" fillcolor="#fcbd24" stroked="f">
                    <v:path arrowok="t" o:extrusionok="f" o:connecttype="custom" o:connectlocs="397,0;0,401;397,799;795,401;397,0" o:connectangles="0,0,0,0,0"/>
                  </v:shape>
                  <v:shape id="Google Shape;1086;p26" o:spid="_x0000_s2484" style="position:absolute;left:43956;top:8920;width:2930;height:5049;visibility:visible;mso-wrap-style:square;v-text-anchor:middle" coordsize="9657,166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4GucQA&#10;AADdAAAADwAAAGRycy9kb3ducmV2LnhtbERPTWvCQBC9F/wPywi91U2lmDTNRkQq9STUCl7H7GQT&#10;mp0N2a2m/npXKPQ2j/c5xXK0nTjT4FvHCp5nCQjiyumWjYLD1+YpA+EDssbOMSn4JQ/LcvJQYK7d&#10;hT/pvA9GxBD2OSpoQuhzKX3VkEU/cz1x5Go3WAwRDkbqAS8x3HZyniQLabHl2NBgT+uGqu/9j1Vg&#10;dpv0lF7t6WrN0czfX+p++1Er9TgdV28gAo3hX/zn3uo4P81e4f5NPEGW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BrnEAAAA3QAAAA8AAAAAAAAAAAAAAAAAmAIAAGRycy9k&#10;b3ducmV2LnhtbFBLBQYAAAAABAAEAPUAAACJAwAAAAA=&#10;" path="m384,1c270,1,158,56,96,157,1,324,48,526,203,621,5692,4003,8978,9861,8978,16302v,190,143,345,333,345c9502,16647,9657,16492,9657,16302,9657,9623,6251,3550,560,50,506,17,445,1,384,1xe" fillcolor="#fcbd24" stroked="f">
                    <v:path arrowok="t" o:extrusionok="f" o:connecttype="custom" o:connectlocs="117,0;29,48;62,188;2724,4944;2825,5049;2930,4944;170,15;117,0" o:connectangles="0,0,0,0,0,0,0,0"/>
                  </v:shape>
                  <v:shape id="Google Shape;1087;p26" o:spid="_x0000_s2485" style="position:absolute;left:35317;top:8920;width:2930;height:9889;visibility:visible;mso-wrap-style:square;v-text-anchor:middle" coordsize="9657,32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kuqsUA&#10;AADdAAAADwAAAGRycy9kb3ducmV2LnhtbESPS2sDMQyE74X+B6NCb403gb62cUISCIT2lMchR7FW&#10;10tsebHd7PbfR4dCbxIzmvk0X47Bqyul3EU2MJ1UoIibaDtuDZyO26c3ULkgW/SRycAvZVgu7u/m&#10;WNs48J6uh9IqCeFcowFXSl9rnRtHAfMk9sSifccUsMiaWm0TDhIevJ5V1YsO2LE0OOxp46i5HH6C&#10;gedy9mu7cV85fYb1edj7Kp22xjw+jKsPUIXG8m/+u95ZwX99F375RkbQi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qS6qxQAAAN0AAAAPAAAAAAAAAAAAAAAAAJgCAABkcnMv&#10;ZG93bnJldi54bWxQSwUGAAAAAAQABAD1AAAAigMAAAAA&#10;" path="m9273,1v-61,,-122,16,-176,49c3394,3550,1,9623,1,16302v,6679,3393,12751,9096,16252c9145,32590,9204,32602,9264,32602v119,,226,-48,298,-155c9657,32292,9609,32078,9442,31982,3954,28601,679,22743,679,16302,679,9861,3954,4003,9442,621v167,-95,215,-297,120,-464c9499,56,9387,1,9273,1xe" fillcolor="#fcbd24" stroked="f">
                    <v:path arrowok="t" o:extrusionok="f" o:connecttype="custom" o:connectlocs="2813,0;2760,15;0,4945;2760,9874;2811,9889;2901,9842;2865,9701;206,4945;2865,188;2901,48;2813,0" o:connectangles="0,0,0,0,0,0,0,0,0,0,0"/>
                  </v:shape>
                  <v:shape id="Google Shape;1088;p26" o:spid="_x0000_s2486" style="position:absolute;left:43956;top:13763;width:2930;height:5046;visibility:visible;mso-wrap-style:square;v-text-anchor:middle" coordsize="9657,166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DJzMMA&#10;AADdAAAADwAAAGRycy9kb3ducmV2LnhtbERPS2rDMBDdB3oHMYXuEjmh5ONaCSFQKIUW4uQAgzW1&#10;haWRY6m2c/uqUOhuHu87xWFyVgzUB+NZwXKRgSCuvDZcK7heXudbECEia7SeScGdAhz2D7MCc+1H&#10;PtNQxlqkEA45Kmhi7HIpQ9WQw7DwHXHivnzvMCbY11L3OKZwZ+Uqy9bSoeHU0GBHp4aqtvx2Ct6v&#10;/mbvg3kePzOz/rDLsj2OpVJPj9PxBUSkKf6L/9xvOs3f7Fbw+006Qe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WDJzMMAAADdAAAADwAAAAAAAAAAAAAAAACYAgAAZHJzL2Rv&#10;d25yZXYueG1sUEsFBgAAAAAEAAQA9QAAAIgDAAAAAA==&#10;" path="m9311,1v-190,,-333,142,-333,333c8978,6775,5692,12633,203,16014,48,16110,1,16324,96,16479v59,107,178,155,286,155c441,16634,501,16622,560,16586,6251,13085,9657,7013,9657,334,9657,143,9502,1,9311,1xe" fillcolor="#fcbd24" stroked="f">
                    <v:path arrowok="t" o:extrusionok="f" o:connecttype="custom" o:connectlocs="2825,0;2724,101;62,4858;29,4999;116,5046;170,5031;2930,101;2825,0" o:connectangles="0,0,0,0,0,0,0,0"/>
                  </v:shape>
                  <v:shape id="Google Shape;1089;p26" o:spid="_x0000_s2487" style="position:absolute;left:36206;top:8971;width:9787;height:9787;visibility:visible;mso-wrap-style:square;v-text-anchor:middle" coordsize="32267,32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eYjsQA&#10;AADdAAAADwAAAGRycy9kb3ducmV2LnhtbERPTWvCQBC9F/wPywje6sYi1sZsxIot1oOoLRRvQ3ZM&#10;gtnZkF2T9N93CwVv83ifkyx7U4mWGldaVjAZRyCIM6tLzhV8fb49zkE4j6yxskwKfsjBMh08JBhr&#10;2/GR2pPPRQhhF6OCwvs6ltJlBRl0Y1sTB+5iG4M+wCaXusEuhJtKPkXRTBosOTQUWNO6oOx6uhkF&#10;u9f9h4k65K05t9/7g7tt3qek1GjYrxYgPPX+Lv53b3WY//wyg79vwgky/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3mI7EAAAA3QAAAA8AAAAAAAAAAAAAAAAAmAIAAGRycy9k&#10;b3ducmV2LnhtbFBLBQYAAAAABAAEAPUAAACJAwAAAAA=&#10;" path="m16134,334v8715,,15799,7096,15799,15800c31933,24849,24849,31933,16134,31933,7430,31933,346,24849,346,16134,346,7430,7430,334,16134,334xm16134,1c7240,1,1,7240,1,16134v,8894,7239,16133,16133,16133c25028,32267,32267,25028,32267,16134,32267,7240,25028,1,16134,1xe" fillcolor="#fcbd24" stroked="f">
                    <v:path arrowok="t" o:extrusionok="f" o:connecttype="custom" o:connectlocs="4894,101;9686,4894;4894,9686;105,4894;4894,101;4894,0;0,4894;4894,9787;9787,4894;4894,0" o:connectangles="0,0,0,0,0,0,0,0,0,0"/>
                  </v:shape>
                  <v:shape id="Google Shape;1090;p26" o:spid="_x0000_s2488" style="position:absolute;left:40999;top:9736;width:4229;height:4233;visibility:visible;mso-wrap-style:square;v-text-anchor:middle" coordsize="13943,139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OLJMQA&#10;AADdAAAADwAAAGRycy9kb3ducmV2LnhtbERPTWvCQBC9F/oflin0Vjd6MBrdhCIIYmnR2GKPQ3a6&#10;Cc3Ohuyq6b/vCoK3ebzPWRaDbcWZet84VjAeJSCIK6cbNgo+D+uXGQgfkDW2jknBH3ko8seHJWba&#10;XXhP5zIYEUPYZ6igDqHLpPRVTRb9yHXEkftxvcUQYW+k7vESw20rJ0kylRYbjg01drSqqfotT1aB&#10;abfrt49dcxx/J19devLvE2fmSj0/Da8LEIGGcBff3Bsd56fzFK7fxBN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9jiyTEAAAA3QAAAA8AAAAAAAAAAAAAAAAAmAIAAGRycy9k&#10;b3ducmV2LnhtbFBLBQYAAAAABAAEAPUAAACJAwAAAAA=&#10;" path="m334,c155,,,155,,333,,524,155,679,334,679v7132,,12930,5798,12930,12930c13264,13799,13419,13954,13609,13954v191,,334,-155,334,-345c13943,6108,7847,,334,xe" fillcolor="#fcbd24" stroked="f">
                    <v:path arrowok="t" o:extrusionok="f" o:connecttype="custom" o:connectlocs="101,0;0,101;101,206;4023,4128;4128,4233;4229,4128;101,0" o:connectangles="0,0,0,0,0,0,0"/>
                  </v:shape>
                  <v:shape id="Google Shape;1091;p26" o:spid="_x0000_s2489" style="position:absolute;left:36650;top:13401;width:3980;height:4715;visibility:visible;mso-wrap-style:square;v-text-anchor:middle" coordsize="13121,15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7efsYA&#10;AADdAAAADwAAAGRycy9kb3ducmV2LnhtbESPS2vDMBCE74X8B7GB3hopOfThRgkhodBDoTQxPS/W&#10;1nZsrYwlP/Lvu4dCb7vM7My32/3sWzVSH+vAFtYrA4q4CK7m0kJ+eXt4BhUTssM2MFm4UYT9bnG3&#10;xcyFib9oPKdSSQjHDC1UKXWZ1rGoyGNchY5YtJ/Qe0yy9qV2PU4S7lu9MeZRe6xZGirs6FhR0ZwH&#10;b+H7ozkV46Yx0zVvruYzH24mDNbeL+fDK6hEc/o3/12/O8F/ehFc+UZG0L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D7efsYAAADdAAAADwAAAAAAAAAAAAAAAACYAgAAZHJz&#10;L2Rvd25yZXYueG1sUEsFBgAAAAAEAAQA9QAAAIsDAAAAAA==&#10;" path="m1301,c1130,,987,125,965,301,,7742,5275,14576,12716,15541v15,1,30,2,45,2c12932,15543,13075,15418,13097,15243v24,-179,-107,-357,-286,-381c5739,13957,727,7456,1643,384,1667,205,1536,27,1346,3,1331,1,1316,,1301,xe" fillcolor="#fcbd24" stroked="f">
                    <v:path arrowok="t" o:extrusionok="f" o:connecttype="custom" o:connectlocs="395,0;293,91;3857,4714;3871,4715;3973,4624;3886,4508;498,116;408,1;395,0" o:connectangles="0,0,0,0,0,0,0,0,0"/>
                  </v:shape>
                  <v:shape id="Google Shape;1092;p26" o:spid="_x0000_s2490" style="position:absolute;left:37766;top:10534;width:6667;height:6671;visibility:visible;mso-wrap-style:square;v-text-anchor:middle" coordsize="21980,219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2kZcQA&#10;AADdAAAADwAAAGRycy9kb3ducmV2LnhtbERPTWvCQBC9C/6HZYTedKMUa1JXUUvRYqGYWLyO2TEJ&#10;ZmdDdqvpv+8WCr3N433OfNmZWtyodZVlBeNRBII4t7riQsExex3OQDiPrLG2TAq+ycFy0e/NMdH2&#10;zge6pb4QIYRdggpK75tESpeXZNCNbEMcuIttDfoA20LqFu8h3NRyEkVTabDi0FBiQ5uS8mv6ZRQ4&#10;bGz2cvo068nHNs2mb+fH2fteqYdBt3oG4anz/+I/906H+U9xDL/fhBPk4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NpGXEAAAA3QAAAA8AAAAAAAAAAAAAAAAAmAIAAGRycy9k&#10;b3ducmV2LnhtbFBLBQYAAAAABAAEAPUAAACJAwAAAAA=&#10;" adj="-11796480,,5400" path="m10990,c4918,,,4930,,11002v,6060,4918,10989,10990,10989c17062,21991,21979,17062,21979,11002,21979,4930,17062,,10990,xe" fillcolor="#fcbd24" stroked="f">
                    <v:stroke joinstyle="miter"/>
                    <v:formulas/>
                    <v:path arrowok="t" o:extrusionok="f" o:connecttype="custom" o:connectlocs="3334,0;0,3337;3334,6671;6667,3337;3334,0" o:connectangles="0,0,0,0,0" textboxrect="0,0,21980,21992"/>
                    <v:textbox inset="2.53958mm,2.53958mm,2.53958mm,2.53958mm">
                      <w:txbxContent>
                        <w:p w:rsidR="00FC7E58" w:rsidRDefault="00FC7E58" w:rsidP="00A5444F">
                          <w:pPr>
                            <w:bidi w:val="0"/>
                            <w:jc w:val="center"/>
                            <w:rPr>
                              <w:rFonts w:ascii="Fira Sans Extra Condensed" w:eastAsia="Fira Sans Extra Condensed" w:hAnsi="Fira Sans Extra Condensed" w:cs="Fira Sans Extra Condensed"/>
                              <w:color w:val="FFFFFF"/>
                              <w:szCs w:val="28"/>
                            </w:rPr>
                          </w:pPr>
                          <w:r>
                            <w:rPr>
                              <w:rFonts w:ascii="Fira Sans Extra Condensed" w:eastAsia="Fira Sans Extra Condensed" w:hAnsi="Fira Sans Extra Condensed" w:cs="Fira Sans Extra Condensed"/>
                              <w:color w:val="FFFFFF"/>
                              <w:szCs w:val="28"/>
                            </w:rPr>
                            <w:t>2</w:t>
                          </w:r>
                        </w:p>
                      </w:txbxContent>
                    </v:textbox>
                  </v:shape>
                  <v:shape id="Google Shape;1093;p26" o:spid="_x0000_s2491" style="position:absolute;left:40396;top:20990;width:1589;height:1589;visibility:visible;mso-wrap-style:square;v-text-anchor:middle" coordsize="5239,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4RwMYA&#10;AADdAAAADwAAAGRycy9kb3ducmV2LnhtbESPQWvCQBCF74L/YRmhN90oIhpdRRShh1zUQtvbmB2T&#10;YHY2ZFdN++udQ6G3Gd6b975ZbTpXqwe1ofJsYDxKQBHn3lZcGPg4H4ZzUCEiW6w9k4EfCrBZ93sr&#10;TK1/8pEep1goCeGQooEyxibVOuQlOQwj3xCLdvWtwyhrW2jb4lPCXa0nSTLTDiuWhhIb2pWU3053&#10;Z+A7XLHLvi7Z+XNx3E8Xv9l0cg/GvA267RJUpC7+m/+u363gzxPhl29kBL1+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L4RwMYAAADdAAAADwAAAAAAAAAAAAAAAACYAgAAZHJz&#10;L2Rvd25yZXYueG1sUEsFBgAAAAAEAAQA9QAAAIsDAAAAAA==&#10;" path="m2619,489v1167,,2132,953,2132,2131c4751,3787,3786,4740,2619,4740,1441,4740,488,3787,488,2620,488,1442,1441,489,2619,489xm2619,1c1179,1,,1180,,2620,,4061,1179,5240,2619,5240v1441,,2620,-1179,2620,-2620c5239,1180,4060,1,2619,1xe" fillcolor="#fcbd24" stroked="f">
                    <v:path arrowok="t" o:extrusionok="f" o:connecttype="custom" o:connectlocs="794,148;1441,795;794,1437;148,795;794,148;794,0;0,795;794,1589;1589,795;794,0" o:connectangles="0,0,0,0,0,0,0,0,0,0"/>
                  </v:shape>
                  <v:shape id="Google Shape;1094;p26" o:spid="_x0000_s2492" style="position:absolute;left:40793;top:21387;width:795;height:795;visibility:visible;mso-wrap-style:square;v-text-anchor:middle" coordsize="2621,2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0B8IA&#10;AADdAAAADwAAAGRycy9kb3ducmV2LnhtbERPTYvCMBC9C/6HMMLeNK2CaNcoRRD2tqwrBW+zzdhW&#10;m0ltoq3/3ggL3ubxPme16U0t7tS6yrKCeBKBIM6trrhQcPjdjRcgnEfWWFsmBQ9ysFkPBytMtO34&#10;h+57X4gQwi5BBaX3TSKly0sy6Ca2IQ7cybYGfYBtIXWLXQg3tZxG0VwarDg0lNjQtqT8sr8ZBWk1&#10;Wx5vy6zL4vPscT11+P2XzpX6GPXpJwhPvX+L/91fOsxfRDG8vgknyP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z/QHwgAAAN0AAAAPAAAAAAAAAAAAAAAAAJgCAABkcnMvZG93&#10;bnJldi54bWxQSwUGAAAAAAQABAD1AAAAhwMAAAAA&#10;" path="m1310,1c584,1,1,584,1,1310v,727,583,1310,1309,1310c2037,2620,2620,2037,2620,1310,2620,584,2037,1,1310,1xe" fillcolor="#fcbd24" stroked="f">
                    <v:path arrowok="t" o:extrusionok="f" o:connecttype="custom" o:connectlocs="397,0;0,397;397,795;795,397;397,0" o:connectangles="0,0,0,0,0"/>
                  </v:shape>
                  <v:shape id="Google Shape;1095;p26" o:spid="_x0000_s2493" style="position:absolute;left:37373;top:21709;width:10149;height:5247;visibility:visible;mso-wrap-style:square;v-text-anchor:middle" coordsize="28457,173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xI6MMA&#10;AADdAAAADwAAAGRycy9kb3ducmV2LnhtbERPTWsCMRC9F/wPYYTealbBdl2NIoLYHqsieBs2092l&#10;m0lMorv665tCobd5vM9ZrHrTihv50FhWMB5lIIhLqxuuFBwP25ccRIjIGlvLpOBOAVbLwdMCC207&#10;/qTbPlYihXAoUEEdoyukDGVNBsPIOuLEfVlvMCboK6k9dinctHKSZa/SYMOpoUZHm5rK7/3VKMi5&#10;6Wg8nb3168dl5/zp47yZOqWeh/16DiJSH//Ff+53nebn2QR+v0knyO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YxI6MMAAADdAAAADwAAAAAAAAAAAAAAAACYAgAAZHJzL2Rv&#10;d25yZXYueG1sUEsFBgAAAAAEAAQA9QAAAIgDAAAAAA==&#10;" adj="-11796480,,5400" path="m1810,c810,,,810,,1810l,15478v,1000,810,1822,1810,1822l26647,17300v1000,,1809,-822,1809,-1822l28456,1810c28456,810,27647,,26647,l20967,v-131,,-238,107,-238,250c20729,381,20836,488,20967,488r5680,c27385,488,27968,1084,27968,1810r,13668c27968,16217,27385,16800,26647,16800r-24837,c1084,16800,489,16217,489,15478r,-13668c489,1084,1084,488,1810,488r8287,c10228,488,10335,381,10335,250,10335,107,10228,,10097,l1810,xe" fillcolor="#fcbd24" stroked="f">
                    <v:stroke joinstyle="miter"/>
                    <v:formulas/>
                    <v:path arrowok="t" o:extrusionok="f" o:connecttype="custom" o:connectlocs="646,0;0,549;0,4694;646,5247;9503,5247;10149,4694;10149,549;9503,0;7478,0;7393,76;7478,148;9503,148;9975,549;9975,4694;9503,5095;646,5095;174,4694;174,549;646,148;3601,148;3686,76;3601,0;646,0" o:connectangles="0,0,0,0,0,0,0,0,0,0,0,0,0,0,0,0,0,0,0,0,0,0,0" textboxrect="0,0,28457,17300"/>
                    <v:textbox inset="2.53958mm,2.53958mm,2.53958mm,2.53958mm">
                      <w:txbxContent>
                        <w:p w:rsidR="00FC7E58" w:rsidRPr="00755FDC" w:rsidRDefault="00FC7E58" w:rsidP="00A5444F">
                          <w:pPr>
                            <w:bidi w:val="0"/>
                            <w:jc w:val="center"/>
                            <w:rPr>
                              <w:rFonts w:ascii="Fira Sans Extra Condensed" w:eastAsia="Fira Sans Extra Condensed" w:hAnsi="Fira Sans Extra Condensed" w:cs="Arial"/>
                              <w:color w:val="000000"/>
                              <w:szCs w:val="28"/>
                              <w:lang w:bidi="ar-SY"/>
                            </w:rPr>
                          </w:pPr>
                          <w:r>
                            <w:rPr>
                              <w:rFonts w:ascii="Adobe Arabic" w:eastAsia="Fira Sans Extra Condensed" w:hAnsi="Adobe Arabic" w:cs="Adobe Arabic" w:hint="cs"/>
                              <w:b/>
                              <w:bCs/>
                              <w:color w:val="000000"/>
                              <w:sz w:val="36"/>
                              <w:szCs w:val="36"/>
                              <w:rtl/>
                              <w:lang w:bidi="ar-SY"/>
                            </w:rPr>
                            <w:t>الحساسة</w:t>
                          </w:r>
                        </w:p>
                      </w:txbxContent>
                    </v:textbox>
                  </v:shape>
                  <v:shape id="Google Shape;1096;p26" o:spid="_x0000_s2494" style="position:absolute;left:44318;top:18570;width:148;height:3287;visibility:visible;mso-wrap-style:square;v-text-anchor:middle" coordsize="489,108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L7PMIA&#10;AADdAAAADwAAAGRycy9kb3ducmV2LnhtbERP22rCQBB9F/oPywh9040tiERXKYVAsSDWy/uQHTfB&#10;7GySnWr6926h0Lc5nOusNoNv1I36WAc2MJtmoIjLYGt2Bk7HYrIAFQXZYhOYDPxQhM36abTC3IY7&#10;f9HtIE6lEI45GqhE2lzrWFbkMU5DS5y4S+g9SoK907bHewr3jX7Jsrn2WHNqqLCl94rK6+HbG9hh&#10;vbNbkf3Vu2N3OnfzTyy2xjyPh7clKKFB/sV/7g+b5i+yV/j9Jp2g1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Mvs8wgAAAN0AAAAPAAAAAAAAAAAAAAAAAJgCAABkcnMvZG93&#10;bnJldi54bWxQSwUGAAAAAAQABAD1AAAAhwMAAAAA&#10;" path="m238,1c107,1,,108,,251l,10597v,131,107,238,238,238c381,10835,488,10728,488,10597l488,251c488,108,381,1,238,1xe" fillcolor="#fcbd24" stroked="f">
                    <v:path arrowok="t" o:extrusionok="f" o:connecttype="custom" o:connectlocs="72,0;0,76;0,3215;72,3287;148,3215;148,76;72,0" o:connectangles="0,0,0,0,0,0,0"/>
                  </v:shape>
                  <v:shape id="Google Shape;1097;p26" o:spid="_x0000_s2495" type="#_x0000_t202" style="position:absolute;left:38478;top:-1747;width:12277;height:130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JdMcA&#10;AADdAAAADwAAAGRycy9kb3ducmV2LnhtbERP30vDMBB+F/wfwgl7kS3dkLHVZWMMNoYwZFVE347m&#10;2kSbS9fErfrXG0Hw7T6+n7dY9a4RZ+qC9axgPMpAEJdeW64VPD9thzMQISJrbDyTgi8KsFpeXy0w&#10;1/7CRzoXsRYphEOOCkyMbS5lKA05DCPfEieu8p3DmGBXS93hJYW7Rk6ybCodWk4NBlvaGCo/ik+n&#10;YP7yelu9WfNd7x7fp9W+ONjTw0GpwU2/vgcRqY//4j/3Xqf5s+wOfr9JJ8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3SXTHAAAA3QAAAA8AAAAAAAAAAAAAAAAAmAIAAGRy&#10;cy9kb3ducmV2LnhtbFBLBQYAAAAABAAEAPUAAACMAwAAAAA=&#10;" filled="f" stroked="f">
                    <v:textbox inset="2.53958mm,2.53958mm,2.53958mm,2.53958mm">
                      <w:txbxContent>
                        <w:p w:rsidR="00FC7E58" w:rsidRPr="00755FDC" w:rsidRDefault="00FC7E58" w:rsidP="00A5444F">
                          <w:pPr>
                            <w:jc w:val="center"/>
                            <w:rPr>
                              <w:rFonts w:ascii="Roboto" w:eastAsia="Roboto" w:hAnsi="Roboto" w:cs="Times New Roman"/>
                              <w:color w:val="434343"/>
                              <w:sz w:val="24"/>
                              <w:szCs w:val="24"/>
                              <w:lang w:bidi="ar-SY"/>
                            </w:rPr>
                          </w:pPr>
                          <w:r>
                            <w:rPr>
                              <w:rFonts w:ascii="Adobe Arabic" w:eastAsia="Roboto" w:hAnsi="Adobe Arabic" w:cs="Adobe Arabic" w:hint="cs"/>
                              <w:color w:val="434343"/>
                              <w:rtl/>
                              <w:lang w:bidi="ar-SY"/>
                            </w:rPr>
                            <w:t>التي تتعلق بسلوك الموظفين أو المتطوعين</w:t>
                          </w:r>
                        </w:p>
                      </w:txbxContent>
                    </v:textbox>
                  </v:shape>
                </v:group>
                <v:group id="Google Shape;1098;p26" o:spid="_x0000_s2496" style="position:absolute;left:53150;top:866;width:13907;height:27054" coordorigin="53150,866" coordsize="13906,27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fOTyMQAAADdAAAADwAAAGRycy9kb3ducmV2LnhtbERPS2vCQBC+F/oflil4&#10;q5tULCF1FZFWegiFGkG8DdkxCWZnQ3bN4993C4K3+fies9qMphE9da62rCCeRyCIC6trLhUc86/X&#10;BITzyBoby6RgIgeb9fPTClNtB/6l/uBLEULYpaig8r5NpXRFRQbd3LbEgbvYzqAPsCul7nAI4aaR&#10;b1H0Lg3WHBoqbGlXUXE93IyC/YDDdhF/9tn1spvO+fLnlMWk1Oxl3H6A8DT6h/ju/tZhfhIt4f+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fOTyMQAAADdAAAA&#10;DwAAAAAAAAAAAAAAAACqAgAAZHJzL2Rvd25yZXYueG1sUEsFBgAAAAAEAAQA+gAAAJsDAAAAAA==&#10;">
                  <v:shape id="Google Shape;1099;p26" o:spid="_x0000_s2497" style="position:absolute;left:55793;top:18758;width:148;height:7667;visibility:visible;mso-wrap-style:square;v-text-anchor:middle" coordsize="489,252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xdOsQA&#10;AADdAAAADwAAAGRycy9kb3ducmV2LnhtbERP32vCMBB+H/g/hBP2MjR1D0WqaRkDRQbSTQXx7Whu&#10;TVlzKUmm9b9fBoO93cf389bVaHtxJR86xwoW8wwEceN0x62C03EzW4IIEVlj75gU3ClAVU4e1lho&#10;d+MPuh5iK1IIhwIVmBiHQsrQGLIY5m4gTtyn8xZjgr6V2uMthdtePmdZLi12nBoMDvRqqPk6fFsF&#10;7QYXxtfjJdTv+3geLtu3p84q9TgdX1YgIo3xX/zn3uk0f5nl8PtNOkGW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1cXTrEAAAA3QAAAA8AAAAAAAAAAAAAAAAAmAIAAGRycy9k&#10;b3ducmV2LnhtbFBLBQYAAAAABAAEAPUAAACJAwAAAAA=&#10;" path="m,1l,25278r489,l489,1,,1xe" fillcolor="#4949e7" stroked="f">
                    <v:path arrowok="t" o:extrusionok="f" o:connecttype="custom" o:connectlocs="0,0;0,7667;148,7667;148,0;0,0" o:connectangles="0,0,0,0,0"/>
                  </v:shape>
                  <v:shape id="Google Shape;1100;p26" o:spid="_x0000_s2498" style="position:absolute;left:55071;top:26331;width:1589;height:1589;visibility:visible;mso-wrap-style:square;v-text-anchor:middle" coordsize="5239,52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w0qcEA&#10;AADdAAAADwAAAGRycy9kb3ducmV2LnhtbERPS27CMBDdV+IO1iB1V2y64BMwCCIVseimhAOM4iGO&#10;Eo8j24X09jVSpe7m6X1nux9dL+4UYutZw3ymQBDX3rTcaLhWH28rEDEhG+w9k4YfirDfTV62WBj/&#10;4C+6X1IjcgjHAjXYlIZCylhbchhnfiDO3M0HhynD0EgT8JHDXS/flVpIhy3nBosDlZbq7vLtNARb&#10;Lru5P7mqbHt/NZ/dsVorrV+n42EDItGY/sV/7rPJ81dqCc9v8gly9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MNKnBAAAA3QAAAA8AAAAAAAAAAAAAAAAAmAIAAGRycy9kb3du&#10;cmV2LnhtbFBLBQYAAAAABAAEAPUAAACGAwAAAAA=&#10;" path="m2620,488v1178,,2131,965,2131,2132c4751,3798,3798,4751,2620,4751,1453,4751,500,3798,500,2620,500,1453,1453,488,2620,488xm2620,c1179,,,1179,,2620,,4060,1179,5239,2620,5239v1440,,2619,-1179,2619,-2619c5239,1179,4060,,2620,xe" fillcolor="#4949e7" stroked="f">
                    <v:path arrowok="t" o:extrusionok="f" o:connecttype="custom" o:connectlocs="795,148;1441,795;795,1441;152,795;795,148;795,0;0,795;795,1589;1589,795;795,0" o:connectangles="0,0,0,0,0,0,0,0,0,0"/>
                  </v:shape>
                  <v:shape id="Google Shape;1101;p26" o:spid="_x0000_s2499" style="position:absolute;left:55468;top:26728;width:795;height:795;visibility:visible;mso-wrap-style:square;v-text-anchor:middle" coordsize="2621,26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EP8UA&#10;AADdAAAADwAAAGRycy9kb3ducmV2LnhtbESPQW/CMAyF75P2HyJP2gWNFA5bVQhooCGxI7BpV6sx&#10;TbXGqZqs7fj1+IDEzdZ7fu/zcj36RvXUxTqwgdk0A0VcBltzZeDrtHvJQcWEbLEJTAb+KcJ69fiw&#10;xMKGgQ/UH1OlJIRjgQZcSm2hdSwdeYzT0BKLdg6dxyRrV2nb4SDhvtHzLHvVHmuWBoctbR2Vv8c/&#10;b+DbbYafz0PZv13y9BEuE5o148SY56fxfQEq0Zju5tv13gp+ngmufCMj6N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IgQ/xQAAAN0AAAAPAAAAAAAAAAAAAAAAAJgCAABkcnMv&#10;ZG93bnJldi54bWxQSwUGAAAAAAQABAD1AAAAigMAAAAA&#10;" path="m1311,1c584,1,1,584,1,1311v,726,583,1309,1310,1309c2037,2620,2620,2037,2620,1311,2620,584,2037,1,1311,1xe" fillcolor="#4949e7" stroked="f">
                    <v:path arrowok="t" o:extrusionok="f" o:connecttype="custom" o:connectlocs="398,0;0,398;398,795;795,398;398,0" o:connectangles="0,0,0,0,0"/>
                  </v:shape>
                  <v:shape id="Google Shape;1102;p26" o:spid="_x0000_s2500" style="position:absolute;left:61788;top:8920;width:2929;height:5049;visibility:visible;mso-wrap-style:square;v-text-anchor:middle" coordsize="9657,166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ut0sQA&#10;AADdAAAADwAAAGRycy9kb3ducmV2LnhtbERPzWoCMRC+C75DGMGL1MSliN0apRVsCx5E2weYbqa7&#10;WzeTJYnr9u0bQfA2H9/vLNe9bURHPtSONcymCgRx4UzNpYavz+3DAkSIyAYbx6ThjwKsV8PBEnPj&#10;Lnyg7hhLkUI45KihirHNpQxFRRbD1LXEiftx3mJM0JfSeLykcNvITKm5tFhzaqiwpU1Fxel4thqy&#10;xzm/T6g87d9+5TfWrzt/2Oy0Ho/6l2cQkfp4F9/cHybNX6gnuH6TTp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brdLEAAAA3QAAAA8AAAAAAAAAAAAAAAAAmAIAAGRycy9k&#10;b3ducmV2LnhtbFBLBQYAAAAABAAEAPUAAACJAwAAAAA=&#10;" path="m384,1c271,1,158,56,96,157,1,324,48,526,203,621,5704,4003,8978,9861,8978,16302v,190,155,345,333,345c9502,16647,9657,16492,9657,16302,9657,9623,6252,3550,560,50,506,17,445,1,384,1xe" fillcolor="#4949e7" stroked="f">
                    <v:path arrowok="t" o:extrusionok="f" o:connecttype="custom" o:connectlocs="116,0;29,48;62,188;2723,4944;2824,5049;2929,4944;170,15;116,0" o:connectangles="0,0,0,0,0,0,0,0"/>
                  </v:shape>
                  <v:shape id="Google Shape;1103;p26" o:spid="_x0000_s2501" style="position:absolute;left:53150;top:8920;width:2928;height:9889;visibility:visible;mso-wrap-style:square;v-text-anchor:middle" coordsize="9656,32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IECcIA&#10;AADdAAAADwAAAGRycy9kb3ducmV2LnhtbESPQW/CMAyF70j8h8hIu0EKh6nqCGiAkBA3yn6A13hN&#10;t8apkgDl38+HSbvZes/vfV5vR9+rO8XUBTawXBSgiJtgO24NfFyP8xJUysgW+8Bk4EkJtpvpZI2V&#10;DQ++0L3OrZIQThUacDkPldapceQxLcJALNpXiB6zrLHVNuJDwn2vV0Xxqj12LA0OB9o7an7qmzdw&#10;odrxmL0tzztfd7t0iN+fV2NeZuP7G6hMY/43/12frOCXS+GXb2QEvf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8gQJwgAAAN0AAAAPAAAAAAAAAAAAAAAAAJgCAABkcnMvZG93&#10;bnJldi54bWxQSwUGAAAAAAQABAD1AAAAhwMAAAAA&#10;" path="m9272,1v-60,,-122,16,-176,49c3393,3550,,9623,,16302v,6679,3393,12751,9096,16252c9144,32590,9215,32602,9275,32602v107,,226,-48,286,-155c9656,32292,9608,32078,9454,31982,3953,28601,679,22743,679,16302,679,9861,3953,4003,9454,621v154,-95,202,-297,107,-464c9499,56,9386,1,9272,1xe" fillcolor="#4949e7" stroked="f">
                    <v:path arrowok="t" o:extrusionok="f" o:connecttype="custom" o:connectlocs="2812,0;2758,15;0,4945;2758,9874;2812,9889;2899,9842;2867,9701;206,4945;2867,188;2899,48;2812,0" o:connectangles="0,0,0,0,0,0,0,0,0,0,0"/>
                  </v:shape>
                  <v:shape id="Google Shape;1104;p26" o:spid="_x0000_s2502" style="position:absolute;left:61788;top:13763;width:2929;height:5046;visibility:visible;mso-wrap-style:square;v-text-anchor:middle" coordsize="9657,166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BlAMQA&#10;AADdAAAADwAAAGRycy9kb3ducmV2LnhtbESP0WoCMRBF34X+Qxihb5rdUhfZGkVKC0V86eoHDJtp&#10;sriZLEmqW7/eCELfZrh37rmz2oyuF2cKsfOsoJwXIIhbrzs2Co6Hz9kSREzIGnvPpOCPImzWT5MV&#10;1tpf+JvOTTIih3CsUYFNaailjK0lh3HuB+Ks/fjgMOU1GKkDXnK46+VLUVTSYceZYHGgd0vtqfl1&#10;GWJ2bLevi4/xOoTFodtXTWkqpZ6n4/YNRKIx/Zsf118611+WJdy/ySPI9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AZQDEAAAA3QAAAA8AAAAAAAAAAAAAAAAAmAIAAGRycy9k&#10;b3ducmV2LnhtbFBLBQYAAAAABAAEAPUAAACJAwAAAAA=&#10;" path="m9311,1v-178,,-333,142,-333,333c8978,6775,5704,12633,203,16014,48,16110,1,16324,96,16479v71,107,179,155,286,155c441,16634,513,16622,560,16586,6252,13085,9657,7013,9657,334,9657,143,9502,1,9311,1xe" fillcolor="#4949e7" stroked="f">
                    <v:path arrowok="t" o:extrusionok="f" o:connecttype="custom" o:connectlocs="2824,0;2723,101;62,4858;29,4999;116,5046;170,5031;2929,101;2824,0" o:connectangles="0,0,0,0,0,0,0,0"/>
                  </v:shape>
                  <v:shape id="Google Shape;1105;p26" o:spid="_x0000_s2503" style="position:absolute;left:54038;top:8971;width:9791;height:9787;visibility:visible;mso-wrap-style:square;v-text-anchor:middle" coordsize="32279,32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bJisAA&#10;AADdAAAADwAAAGRycy9kb3ducmV2LnhtbERPTYvCMBC9C/sfwix401QXpHSNIruIq56si+ehGZti&#10;MylNtPXfG0HwNo/3OfNlb2txo9ZXjhVMxgkI4sLpiksF/8f1KAXhA7LG2jEpuJOH5eJjMMdMu44P&#10;dMtDKWII+wwVmBCaTEpfGLLox64hjtzZtRZDhG0pdYtdDLe1nCbJTFqsODYYbOjHUHHJr1bBams4&#10;MebUfe32G0xP5WH9Wxulhp/96htEoD68xS/3n47z08kUnt/EE+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xbJisAAAADdAAAADwAAAAAAAAAAAAAAAACYAgAAZHJzL2Rvd25y&#10;ZXYueG1sUEsFBgAAAAAEAAQA9QAAAIUDAAAAAA==&#10;" path="m16134,334v8715,,15800,7096,15800,15800c31934,24849,24849,31933,16134,31933,7430,31933,346,24849,346,16134,346,7430,7430,334,16134,334xm16134,1c7240,1,1,7240,1,16134v,8894,7239,16133,16133,16133c25040,32267,32279,25028,32279,16134,32279,7240,25040,1,16134,1xe" fillcolor="#4949e7" stroked="f">
                    <v:path arrowok="t" o:extrusionok="f" o:connecttype="custom" o:connectlocs="4894,101;9686,4894;4894,9686;105,4894;4894,101;4894,0;0,4894;4894,9787;9791,4894;4894,0" o:connectangles="0,0,0,0,0,0,0,0,0,0"/>
                  </v:shape>
                  <v:shape id="Google Shape;1106;p26" o:spid="_x0000_s2504" style="position:absolute;left:58830;top:9736;width:4233;height:4233;visibility:visible;mso-wrap-style:square;v-text-anchor:middle" coordsize="13955,139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bNMcA&#10;AADdAAAADwAAAGRycy9kb3ducmV2LnhtbESPQWvCQBCF74X+h2UKvYhubEFCdBVRhJYW0Sh4nWan&#10;SUh2NuxuTfrvu4LQ2wzvzfveLFaDacWVnK8tK5hOEhDEhdU1lwrOp904BeEDssbWMin4JQ+r5ePD&#10;AjNtez7SNQ+liCHsM1RQhdBlUvqiIoN+YjviqH1bZzDE1ZVSO+xjuGnlS5LMpMGaI6HCjjYVFU3+&#10;YyJkn4w262347Ef4cWlcev56PzRKPT8N6zmIQEP4N9+v33Ssn05f4fZNHEE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vnGzTHAAAA3QAAAA8AAAAAAAAAAAAAAAAAmAIAAGRy&#10;cy9kb3ducmV2LnhtbFBLBQYAAAAABAAEAPUAAACMAwAAAAA=&#10;" path="m334,c155,,1,155,1,333v,191,154,346,333,346c7466,679,13276,6477,13276,13609v,190,143,345,333,345c13800,13954,13955,13799,13955,13609,13955,6108,7847,,334,xe" fillcolor="#4949e7" stroked="f">
                    <v:path arrowok="t" o:extrusionok="f" o:connecttype="custom" o:connectlocs="101,0;0,101;101,206;4027,4128;4128,4233;4233,4128;101,0" o:connectangles="0,0,0,0,0,0,0"/>
                  </v:shape>
                  <v:shape id="Google Shape;1107;p26" o:spid="_x0000_s2505" style="position:absolute;left:54486;top:13401;width:3980;height:4715;visibility:visible;mso-wrap-style:square;v-text-anchor:middle" coordsize="13122,15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vsm8QA&#10;AADdAAAADwAAAGRycy9kb3ducmV2LnhtbERPTWvCQBC9C/0PywjezMaiYlNXqUVRKEirQj0O2TEJ&#10;ZmdDdjXRX+8WhN7m8T5nOm9NKa5Uu8KygkEUgyBOrS44U3DYr/oTEM4jaywtk4IbOZjPXjpTTLRt&#10;+IeuO5+JEMIuQQW591UipUtzMugiWxEH7mRrgz7AOpO6xiaEm1K+xvFYGiw4NORY0WdO6Xl3MQo2&#10;o/tycfxefx3p7ffcbMtqcaeRUr1u+/EOwlPr/8VP90aH+ZPBEP6+CSfI2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77JvEAAAA3QAAAA8AAAAAAAAAAAAAAAAAmAIAAGRycy9k&#10;b3ducmV2LnhtbFBLBQYAAAAABAAEAPUAAACJAwAAAAA=&#10;" path="m1292,c1128,,975,125,953,301,,7742,5275,14576,12716,15541v14,1,28,2,42,2c12920,15543,13064,15418,13097,15243v24,-179,-107,-357,-297,-381c5727,13957,715,7456,1632,384,1655,205,1524,27,1334,3,1320,1,1306,,1292,xe" fillcolor="#4949e7" stroked="f">
                    <v:path arrowok="t" o:extrusionok="f" o:connecttype="custom" o:connectlocs="392,0;289,91;3857,4714;3870,4715;3972,4624;3882,4508;495,116;405,1;392,0" o:connectangles="0,0,0,0,0,0,0,0,0"/>
                  </v:shape>
                  <v:shape id="Google Shape;1108;p26" o:spid="_x0000_s2506" style="position:absolute;left:55598;top:10534;width:6667;height:6671;visibility:visible;mso-wrap-style:square;v-text-anchor:middle" coordsize="21980,219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92B8QA&#10;AADdAAAADwAAAGRycy9kb3ducmV2LnhtbERPTWvCQBC9F/oflil4q5uItiF1Da0gKujBtAePQ3aa&#10;hGZnw+5q4r/vFgre5vE+Z1mMphNXcr61rCCdJiCIK6tbrhV8fW6eMxA+IGvsLJOCG3koVo8PS8y1&#10;HfhE1zLUIoawz1FBE0KfS+mrhgz6qe2JI/dtncEQoauldjjEcNPJWZK8SIMtx4YGe1o3VP2UF6Ng&#10;yF73H+fDNtsfKufL5Hg+jn6u1ORpfH8DEWgMd/G/e6fj/CxdwN838QS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fdgfEAAAA3QAAAA8AAAAAAAAAAAAAAAAAmAIAAGRycy9k&#10;b3ducmV2LnhtbFBLBQYAAAAABAAEAPUAAACJAwAAAAA=&#10;" adj="-11796480,,5400" path="m10990,c4930,,,4930,,11002v,6060,4930,10989,10990,10989c17062,21991,21979,17062,21979,11002,21979,4930,17062,,10990,xe" fillcolor="#4949e7" stroked="f">
                    <v:stroke joinstyle="miter"/>
                    <v:formulas/>
                    <v:path arrowok="t" o:extrusionok="f" o:connecttype="custom" o:connectlocs="3334,0;0,3337;3334,6671;6667,3337;3334,0" o:connectangles="0,0,0,0,0" textboxrect="0,0,21980,21992"/>
                    <v:textbox inset="2.53958mm,2.53958mm,2.53958mm,2.53958mm">
                      <w:txbxContent>
                        <w:p w:rsidR="00FC7E58" w:rsidRDefault="00FC7E58" w:rsidP="00A5444F">
                          <w:pPr>
                            <w:bidi w:val="0"/>
                            <w:jc w:val="center"/>
                            <w:rPr>
                              <w:rFonts w:ascii="Fira Sans Extra Condensed" w:eastAsia="Fira Sans Extra Condensed" w:hAnsi="Fira Sans Extra Condensed" w:cs="Fira Sans Extra Condensed"/>
                              <w:color w:val="FFFFFF"/>
                              <w:szCs w:val="28"/>
                            </w:rPr>
                          </w:pPr>
                          <w:r>
                            <w:rPr>
                              <w:rFonts w:ascii="Fira Sans Extra Condensed" w:eastAsia="Fira Sans Extra Condensed" w:hAnsi="Fira Sans Extra Condensed" w:cs="Fira Sans Extra Condensed"/>
                              <w:color w:val="FFFFFF"/>
                              <w:szCs w:val="28"/>
                            </w:rPr>
                            <w:t>1</w:t>
                          </w:r>
                        </w:p>
                      </w:txbxContent>
                    </v:textbox>
                  </v:shape>
                  <v:shape id="Google Shape;1109;p26" o:spid="_x0000_s2507" style="position:absolute;left:58220;top:5243;width:1589;height:1590;visibility:visible;mso-wrap-style:square;v-text-anchor:middle" coordsize="5240,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5IX8YA&#10;AADdAAAADwAAAGRycy9kb3ducmV2LnhtbESPQWvCQBCF7wX/wzJCb2ZjD6mkWaUUA4Ueitoeehuz&#10;YzaanY3Zjab/visIvc3w3vvmTbEabSsu1PvGsYJ5koIgrpxuuFbwtStnCxA+IGtsHZOCX/KwWk4e&#10;Csy1u/KGLttQiwhhn6MCE0KXS+krQxZ94jriqB1cbzHEta+l7vEa4baVT2maSYsNxwsGO3ozVJ22&#10;g40UPn486889bdYmLX+GkH3Lc6bU43R8fQERaAz/5nv6Xcf6i3kGt2/iCHL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a5IX8YAAADdAAAADwAAAAAAAAAAAAAAAACYAgAAZHJz&#10;L2Rvd25yZXYueG1sUEsFBgAAAAAEAAQA9QAAAIsDAAAAAA==&#10;" path="m2620,501v1167,,2119,952,2119,2119c4739,3799,3787,4751,2620,4751,1441,4751,489,3799,489,2620,489,1453,1441,501,2620,501xm2620,1c1167,1,,1179,,2620,,4061,1167,5239,2620,5239v1440,,2619,-1178,2619,-2619c5239,1179,4060,1,2620,1xe" fillcolor="#4949e7" stroked="f">
                    <v:path arrowok="t" o:extrusionok="f" o:connecttype="custom" o:connectlocs="795,152;1437,795;795,1442;148,795;795,152;795,0;0,795;795,1590;1589,795;795,0" o:connectangles="0,0,0,0,0,0,0,0,0,0"/>
                  </v:shape>
                  <v:shape id="Google Shape;1110;p26" o:spid="_x0000_s2508" style="position:absolute;left:58617;top:5641;width:795;height:795;visibility:visible;mso-wrap-style:square;v-text-anchor:middle" coordsize="2620,2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MVFMUA&#10;AADdAAAADwAAAGRycy9kb3ducmV2LnhtbERPTWvCQBC9C/0PyxS8SN1E0IboKkUqCB6k2ktvY3aa&#10;BLOzaXaNib/eFQre5vE+Z7HqTCVaalxpWUE8jkAQZ1aXnCv4Pm7eEhDOI2usLJOCnhysli+DBaba&#10;XvmL2oPPRQhhl6KCwvs6ldJlBRl0Y1sTB+7XNgZ9gE0udYPXEG4qOYmimTRYcmgosKZ1Qdn5cDEK&#10;ppNRtNc/f+fRerdNPuPbru/bk1LD1+5jDsJT55/if/dWh/lJ/A6Pb8IJcn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cxUUxQAAAN0AAAAPAAAAAAAAAAAAAAAAAJgCAABkcnMv&#10;ZG93bnJldi54bWxQSwUGAAAAAAQABAD1AAAAigMAAAAA&#10;" path="m1310,c584,,,584,,1310v,726,584,1310,1310,1310c2024,2620,2619,2036,2619,1310,2619,584,2024,,1310,xe" fillcolor="#4949e7" stroked="f">
                    <v:path arrowok="t" o:extrusionok="f" o:connecttype="custom" o:connectlocs="397,0;0,397;397,795;795,397;397,0" o:connectangles="0,0,0,0,0"/>
                  </v:shape>
                  <v:shape id="Google Shape;1111;p26" o:spid="_x0000_s2509" style="position:absolute;left:53843;top:866;width:9986;height:5248;visibility:visible;mso-wrap-style:square;v-text-anchor:middle" coordsize="28457,1730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ilp8QA&#10;AADdAAAADwAAAGRycy9kb3ducmV2LnhtbESPQWvCQBCF7wX/wzKCt7qxFFmjq4hg6UlaW8HjkB2T&#10;aHY2ZFeN/945FHqb4b1575vFqveNulEX68AWJuMMFHERXM2lhd+f7asBFROywyYwWXhQhNVy8LLA&#10;3IU7f9Ntn0olIRxztFCl1OZax6Iij3EcWmLRTqHzmGTtSu06vEu4b/Rblk21x5qlocKWNhUVl/3V&#10;W8jq6WFzfp/tmuPXxxbRG5OuxtrRsF/PQSXq07/57/rTCb6ZCK58IyPo5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YpafEAAAA3QAAAA8AAAAAAAAAAAAAAAAAmAIAAGRycy9k&#10;b3ducmV2LnhtbFBLBQYAAAAABAAEAPUAAACJAwAAAAA=&#10;" adj="-11796480,,5400" path="m1811,c811,,1,822,1,1822r,13668c1,16491,811,17300,1811,17300r8286,c10228,17300,10336,17193,10336,17050v,-131,-108,-238,-239,-238l1811,16812v-727,,-1322,-595,-1322,-1322l489,1822c489,1084,1084,500,1811,500r24836,c27373,500,27969,1084,27969,1822r,13668c27969,16217,27373,16812,26647,16812r-5679,c20837,16812,20730,16919,20730,17050v,143,107,250,238,250l26647,17300v1000,,1810,-809,1810,-1810l28457,1822c28457,822,27647,,26647,l1811,xe" fillcolor="#4949e7" stroked="f">
                    <v:stroke joinstyle="miter"/>
                    <v:formulas/>
                    <v:path arrowok="t" o:extrusionok="f" o:connecttype="custom" o:connectlocs="636,0;0,553;0,4699;636,5248;3543,5248;3627,5172;3543,5100;636,5100;172,4699;172,553;636,152;9351,152;9815,553;9815,4699;9351,5100;7358,5100;7274,5172;7358,5248;9351,5248;9986,4699;9986,553;9351,0;636,0" o:connectangles="0,0,0,0,0,0,0,0,0,0,0,0,0,0,0,0,0,0,0,0,0,0,0" textboxrect="0,0,28457,17301"/>
                    <v:textbox inset="2.53958mm,2.53958mm,2.53958mm,2.53958mm">
                      <w:txbxContent>
                        <w:p w:rsidR="00FC7E58" w:rsidRPr="00755FDC" w:rsidRDefault="00FC7E58" w:rsidP="00A5444F">
                          <w:pPr>
                            <w:bidi w:val="0"/>
                            <w:jc w:val="right"/>
                            <w:rPr>
                              <w:rFonts w:ascii="Adobe Arabic" w:eastAsia="Fira Sans Extra Condensed" w:hAnsi="Adobe Arabic" w:cs="Adobe Arabic"/>
                              <w:b/>
                              <w:bCs/>
                              <w:color w:val="000000"/>
                              <w:sz w:val="36"/>
                              <w:szCs w:val="36"/>
                              <w:rtl/>
                              <w:lang w:bidi="ar-SY"/>
                            </w:rPr>
                          </w:pPr>
                          <w:r>
                            <w:rPr>
                              <w:rFonts w:ascii="Adobe Arabic" w:eastAsia="Fira Sans Extra Condensed" w:hAnsi="Adobe Arabic" w:cs="Adobe Arabic" w:hint="cs"/>
                              <w:b/>
                              <w:bCs/>
                              <w:color w:val="000000"/>
                              <w:sz w:val="36"/>
                              <w:szCs w:val="36"/>
                              <w:rtl/>
                              <w:lang w:bidi="ar-SY"/>
                            </w:rPr>
                            <w:t>غير الحساسة</w:t>
                          </w:r>
                        </w:p>
                      </w:txbxContent>
                    </v:textbox>
                  </v:shape>
                  <v:shape id="Google Shape;1112;p26" o:spid="_x0000_s2510" style="position:absolute;left:62138;top:5966;width:152;height:3287;visibility:visible;mso-wrap-style:square;v-text-anchor:middle" coordsize="501,108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fcEA&#10;AADdAAAADwAAAGRycy9kb3ducmV2LnhtbERPyWrDMBC9F/IPYgq51XJ6aBw3SggpgV6zQK6DNbWN&#10;rZEqyY7z91GhkNs83jrr7WR6MZIPrWUFiywHQVxZ3XKt4HI+vBUgQkTW2FsmBXcKsN3MXtZYanvj&#10;I42nWIsUwqFEBU2MrpQyVA0ZDJl1xIn7sd5gTNDXUnu8pXDTy/c8/5AGW04NDTraN1R1p8EocPfd&#10;+PsVi0Onr7bqjsPSDs4rNX+ddp8gIk3xKf53f+s0v1is4O+bdILcP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hBX3BAAAA3QAAAA8AAAAAAAAAAAAAAAAAmAIAAGRycy9kb3du&#10;cmV2LnhtbFBLBQYAAAAABAAEAPUAAACGAwAAAAA=&#10;" path="m251,1c120,1,1,108,1,239r,10347c1,10728,120,10836,251,10836v131,,250,-108,250,-250l501,239c501,108,382,1,251,1xe" fillcolor="#4949e7" stroked="f">
                    <v:path arrowok="t" o:extrusionok="f" o:connecttype="custom" o:connectlocs="76,0;0,72;0,3211;76,3287;152,3211;152,72;76,0" o:connectangles="0,0,0,0,0,0,0"/>
                  </v:shape>
                  <v:shape id="Google Shape;1113;p26" o:spid="_x0000_s2511" type="#_x0000_t202" style="position:absolute;left:56743;top:19524;width:10313;height:74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3kTF8kA&#10;AADdAAAADwAAAGRycy9kb3ducmV2LnhtbESPQUsDMRCF70L/Q5iCF7FZeyjt2rSIoBShiGsRvQ2b&#10;2U10M1k3sV399c5B8DbDe/PeN+vtGDp1pCH5yAauZgUo4jpaz62Bw/Pd5RJUysgWu8hk4JsSbDeT&#10;szWWNp74iY5VbpWEcCrRgMu5L7VOtaOAaRZ7YtGaOATMsg6ttgOeJDx0el4UCx3QszQ47OnWUf1R&#10;fQUDq5fXi+bNu5/2/vF90eyqvf982BtzPh1vrkFlGvO/+e96ZwV/ORd++UZG0J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3kTF8kAAADdAAAADwAAAAAAAAAAAAAAAACYAgAA&#10;ZHJzL2Rvd25yZXYueG1sUEsFBgAAAAAEAAQA9QAAAI4DAAAAAA==&#10;" filled="f" stroked="f">
                    <v:textbox inset="2.53958mm,2.53958mm,2.53958mm,2.53958mm">
                      <w:txbxContent>
                        <w:p w:rsidR="00FC7E58" w:rsidRPr="00755FDC" w:rsidRDefault="00FC7E58" w:rsidP="00A5444F">
                          <w:pPr>
                            <w:jc w:val="center"/>
                            <w:rPr>
                              <w:rFonts w:ascii="Adobe Arabic" w:eastAsia="Roboto" w:hAnsi="Adobe Arabic" w:cs="Adobe Arabic"/>
                              <w:color w:val="434343"/>
                              <w:sz w:val="24"/>
                              <w:szCs w:val="24"/>
                              <w:lang w:bidi="ar-SY"/>
                            </w:rPr>
                          </w:pPr>
                          <w:r>
                            <w:rPr>
                              <w:rFonts w:ascii="Adobe Arabic" w:eastAsia="Roboto" w:hAnsi="Adobe Arabic" w:cs="Adobe Arabic" w:hint="cs"/>
                              <w:color w:val="434343"/>
                              <w:rtl/>
                              <w:lang w:bidi="ar-SY"/>
                            </w:rPr>
                            <w:t>التي تتعلق بجودة البرامج</w:t>
                          </w:r>
                        </w:p>
                      </w:txbxContent>
                    </v:textbox>
                  </v:shape>
                </v:group>
                <w10:wrap type="through" anchorx="margin"/>
              </v:group>
            </w:pict>
          </mc:Fallback>
        </mc:AlternateContent>
      </w:r>
    </w:p>
    <w:p w:rsidR="00A5444F" w:rsidRDefault="00A5444F" w:rsidP="00A5444F">
      <w:pPr>
        <w:rPr>
          <w:rFonts w:ascii="Sakkal Majalla" w:hAnsi="Sakkal Majalla"/>
          <w:sz w:val="34"/>
          <w:rtl/>
        </w:rPr>
      </w:pPr>
    </w:p>
    <w:p w:rsidR="00A5444F" w:rsidRPr="00996861" w:rsidRDefault="00A5444F" w:rsidP="00A5444F">
      <w:pPr>
        <w:rPr>
          <w:rFonts w:ascii="Sakkal Majalla" w:hAnsi="Sakkal Majalla"/>
          <w:sz w:val="34"/>
        </w:rPr>
      </w:pPr>
    </w:p>
    <w:p w:rsidR="00A5444F" w:rsidRPr="00996861" w:rsidRDefault="00A5444F" w:rsidP="00A5444F">
      <w:pPr>
        <w:ind w:left="360"/>
        <w:rPr>
          <w:rFonts w:ascii="Sakkal Majalla" w:hAnsi="Sakkal Majalla"/>
          <w:sz w:val="34"/>
          <w:rtl/>
        </w:rPr>
      </w:pPr>
    </w:p>
    <w:p w:rsidR="00A5444F" w:rsidRDefault="00A5444F" w:rsidP="00A5444F">
      <w:pPr>
        <w:rPr>
          <w:rFonts w:ascii="Adobe Arabic" w:hAnsi="Adobe Arabic" w:cs="Adobe Arabic"/>
          <w:b/>
          <w:bCs/>
          <w:color w:val="002060"/>
          <w:sz w:val="36"/>
          <w:szCs w:val="36"/>
          <w:rtl/>
        </w:rPr>
      </w:pPr>
    </w:p>
    <w:p w:rsidR="00A5444F" w:rsidRDefault="00A5444F" w:rsidP="00A5444F">
      <w:pPr>
        <w:jc w:val="center"/>
        <w:rPr>
          <w:rtl/>
        </w:rPr>
      </w:pPr>
    </w:p>
    <w:p w:rsidR="00A5444F" w:rsidRDefault="00A5444F" w:rsidP="00A5444F">
      <w:pPr>
        <w:jc w:val="center"/>
        <w:rPr>
          <w:rtl/>
        </w:rPr>
      </w:pPr>
    </w:p>
    <w:p w:rsidR="00A5444F" w:rsidRDefault="00A5444F" w:rsidP="00A5444F">
      <w:pPr>
        <w:jc w:val="center"/>
        <w:rPr>
          <w:rtl/>
        </w:rPr>
      </w:pPr>
    </w:p>
    <w:p w:rsidR="00A5444F" w:rsidRDefault="00A5444F" w:rsidP="00A5444F">
      <w:pPr>
        <w:rPr>
          <w:rtl/>
        </w:rPr>
      </w:pPr>
    </w:p>
    <w:p w:rsidR="00A5444F" w:rsidRPr="00C31A41" w:rsidRDefault="00A5444F" w:rsidP="00A5444F">
      <w:pPr>
        <w:rPr>
          <w:rtl/>
        </w:rPr>
      </w:pPr>
      <w:r w:rsidRPr="00C31A41">
        <w:rPr>
          <w:rFonts w:hint="cs"/>
          <w:rtl/>
        </w:rPr>
        <w:t>الشكاوى</w:t>
      </w:r>
      <w:r w:rsidRPr="00C31A41">
        <w:rPr>
          <w:rtl/>
        </w:rPr>
        <w:t xml:space="preserve"> </w:t>
      </w:r>
      <w:r w:rsidRPr="00C31A41">
        <w:rPr>
          <w:rFonts w:hint="cs"/>
          <w:rtl/>
        </w:rPr>
        <w:t>التي</w:t>
      </w:r>
      <w:r w:rsidRPr="00C31A41">
        <w:rPr>
          <w:rtl/>
        </w:rPr>
        <w:t xml:space="preserve"> </w:t>
      </w:r>
      <w:r w:rsidRPr="00C31A41">
        <w:rPr>
          <w:rFonts w:hint="cs"/>
          <w:rtl/>
        </w:rPr>
        <w:t>لا</w:t>
      </w:r>
      <w:r w:rsidRPr="00C31A41">
        <w:rPr>
          <w:rtl/>
        </w:rPr>
        <w:t xml:space="preserve"> </w:t>
      </w:r>
      <w:r w:rsidRPr="00C31A41">
        <w:rPr>
          <w:rFonts w:hint="cs"/>
          <w:rtl/>
        </w:rPr>
        <w:t>يمكن</w:t>
      </w:r>
      <w:r w:rsidRPr="00C31A41">
        <w:rPr>
          <w:rtl/>
        </w:rPr>
        <w:t xml:space="preserve"> </w:t>
      </w:r>
      <w:r w:rsidRPr="00C31A41">
        <w:rPr>
          <w:rFonts w:hint="cs"/>
          <w:rtl/>
        </w:rPr>
        <w:t>أن</w:t>
      </w:r>
      <w:r w:rsidRPr="00C31A41">
        <w:rPr>
          <w:rtl/>
        </w:rPr>
        <w:t xml:space="preserve"> </w:t>
      </w:r>
      <w:r w:rsidRPr="00C31A41">
        <w:rPr>
          <w:rFonts w:hint="cs"/>
          <w:rtl/>
        </w:rPr>
        <w:t>تتولاها</w:t>
      </w:r>
      <w:r w:rsidRPr="00C31A41">
        <w:rPr>
          <w:rtl/>
        </w:rPr>
        <w:t xml:space="preserve"> </w:t>
      </w:r>
      <w:r w:rsidRPr="00C31A41">
        <w:rPr>
          <w:rFonts w:hint="cs"/>
          <w:rtl/>
        </w:rPr>
        <w:t>الآلية،</w:t>
      </w:r>
      <w:r w:rsidRPr="00C31A41">
        <w:rPr>
          <w:rtl/>
        </w:rPr>
        <w:t xml:space="preserve"> </w:t>
      </w:r>
      <w:r w:rsidRPr="00C31A41">
        <w:rPr>
          <w:rFonts w:hint="cs"/>
          <w:rtl/>
        </w:rPr>
        <w:t>وهي</w:t>
      </w:r>
      <w:r w:rsidRPr="00C31A41">
        <w:rPr>
          <w:rtl/>
        </w:rPr>
        <w:t xml:space="preserve"> </w:t>
      </w:r>
      <w:r w:rsidRPr="00C31A41">
        <w:rPr>
          <w:rFonts w:hint="cs"/>
          <w:rtl/>
        </w:rPr>
        <w:t>شكاوى</w:t>
      </w:r>
      <w:r w:rsidRPr="00C31A41">
        <w:rPr>
          <w:rtl/>
        </w:rPr>
        <w:t xml:space="preserve"> </w:t>
      </w:r>
      <w:r w:rsidRPr="00C31A41">
        <w:rPr>
          <w:rFonts w:hint="cs"/>
          <w:rtl/>
        </w:rPr>
        <w:t>حول</w:t>
      </w:r>
      <w:r w:rsidRPr="00C31A41">
        <w:rPr>
          <w:rtl/>
        </w:rPr>
        <w:t xml:space="preserve"> </w:t>
      </w:r>
      <w:r w:rsidRPr="00C31A41">
        <w:rPr>
          <w:rFonts w:hint="cs"/>
          <w:rtl/>
        </w:rPr>
        <w:t>مسائل</w:t>
      </w:r>
      <w:r w:rsidRPr="00C31A41">
        <w:rPr>
          <w:rtl/>
        </w:rPr>
        <w:t xml:space="preserve"> </w:t>
      </w:r>
      <w:r w:rsidRPr="00C31A41">
        <w:rPr>
          <w:rFonts w:hint="cs"/>
          <w:rtl/>
        </w:rPr>
        <w:t>غير</w:t>
      </w:r>
      <w:r w:rsidRPr="00C31A41">
        <w:rPr>
          <w:rtl/>
        </w:rPr>
        <w:t xml:space="preserve"> </w:t>
      </w:r>
      <w:r w:rsidRPr="00C31A41">
        <w:rPr>
          <w:rFonts w:hint="cs"/>
          <w:rtl/>
        </w:rPr>
        <w:t>مرتبطة</w:t>
      </w:r>
      <w:r w:rsidRPr="00C31A41">
        <w:rPr>
          <w:rtl/>
        </w:rPr>
        <w:t xml:space="preserve"> </w:t>
      </w:r>
      <w:r w:rsidRPr="00C31A41">
        <w:rPr>
          <w:rFonts w:hint="cs"/>
          <w:rtl/>
        </w:rPr>
        <w:t>مباشرة</w:t>
      </w:r>
      <w:r w:rsidRPr="00C31A41">
        <w:rPr>
          <w:rtl/>
        </w:rPr>
        <w:t xml:space="preserve"> </w:t>
      </w:r>
      <w:r w:rsidRPr="00C31A41">
        <w:rPr>
          <w:rFonts w:hint="cs"/>
          <w:rtl/>
        </w:rPr>
        <w:t>بالبرنامج</w:t>
      </w:r>
      <w:r w:rsidRPr="00C31A41">
        <w:rPr>
          <w:rtl/>
        </w:rPr>
        <w:t>.</w:t>
      </w:r>
    </w:p>
    <w:p w:rsidR="00A5444F" w:rsidRPr="00BF3ED6" w:rsidRDefault="00A5444F" w:rsidP="00A5444F">
      <w:pPr>
        <w:rPr>
          <w:b/>
          <w:bCs/>
          <w:color w:val="C00000"/>
          <w:rtl/>
        </w:rPr>
      </w:pPr>
      <w:r w:rsidRPr="00BF3ED6">
        <w:rPr>
          <w:rFonts w:hint="cs"/>
          <w:b/>
          <w:bCs/>
          <w:color w:val="C00000"/>
          <w:rtl/>
        </w:rPr>
        <w:lastRenderedPageBreak/>
        <w:t>أنواع</w:t>
      </w:r>
      <w:r w:rsidRPr="00BF3ED6">
        <w:rPr>
          <w:b/>
          <w:bCs/>
          <w:color w:val="C00000"/>
          <w:rtl/>
        </w:rPr>
        <w:t xml:space="preserve"> </w:t>
      </w:r>
      <w:r w:rsidRPr="00BF3ED6">
        <w:rPr>
          <w:rFonts w:hint="cs"/>
          <w:b/>
          <w:bCs/>
          <w:color w:val="C00000"/>
          <w:rtl/>
        </w:rPr>
        <w:t>الشكاوى</w:t>
      </w:r>
      <w:r w:rsidRPr="00BF3ED6">
        <w:rPr>
          <w:b/>
          <w:bCs/>
          <w:color w:val="C00000"/>
          <w:rtl/>
        </w:rPr>
        <w:t xml:space="preserve"> </w:t>
      </w:r>
      <w:r w:rsidRPr="00BF3ED6">
        <w:rPr>
          <w:rFonts w:hint="cs"/>
          <w:b/>
          <w:bCs/>
          <w:color w:val="C00000"/>
          <w:rtl/>
        </w:rPr>
        <w:t>التي</w:t>
      </w:r>
      <w:r w:rsidRPr="00BF3ED6">
        <w:rPr>
          <w:b/>
          <w:bCs/>
          <w:color w:val="C00000"/>
          <w:rtl/>
        </w:rPr>
        <w:t xml:space="preserve"> </w:t>
      </w:r>
      <w:r w:rsidRPr="00BF3ED6">
        <w:rPr>
          <w:rFonts w:hint="cs"/>
          <w:b/>
          <w:bCs/>
          <w:color w:val="C00000"/>
          <w:rtl/>
        </w:rPr>
        <w:t>يمكن</w:t>
      </w:r>
      <w:r w:rsidRPr="00BF3ED6">
        <w:rPr>
          <w:b/>
          <w:bCs/>
          <w:color w:val="C00000"/>
          <w:rtl/>
        </w:rPr>
        <w:t xml:space="preserve"> </w:t>
      </w:r>
      <w:r w:rsidRPr="00BF3ED6">
        <w:rPr>
          <w:rFonts w:hint="cs"/>
          <w:b/>
          <w:bCs/>
          <w:color w:val="C00000"/>
          <w:rtl/>
        </w:rPr>
        <w:t>أن</w:t>
      </w:r>
      <w:r w:rsidRPr="00BF3ED6">
        <w:rPr>
          <w:b/>
          <w:bCs/>
          <w:color w:val="C00000"/>
          <w:rtl/>
        </w:rPr>
        <w:t xml:space="preserve"> </w:t>
      </w:r>
      <w:r w:rsidRPr="00BF3ED6">
        <w:rPr>
          <w:rFonts w:hint="cs"/>
          <w:b/>
          <w:bCs/>
          <w:color w:val="C00000"/>
          <w:rtl/>
        </w:rPr>
        <w:t>تتولاها</w:t>
      </w:r>
      <w:r w:rsidRPr="00BF3ED6">
        <w:rPr>
          <w:b/>
          <w:bCs/>
          <w:color w:val="C00000"/>
          <w:rtl/>
        </w:rPr>
        <w:t xml:space="preserve"> </w:t>
      </w:r>
      <w:r w:rsidRPr="00BF3ED6">
        <w:rPr>
          <w:rFonts w:hint="cs"/>
          <w:b/>
          <w:bCs/>
          <w:color w:val="C00000"/>
          <w:rtl/>
        </w:rPr>
        <w:t>آلية</w:t>
      </w:r>
      <w:r w:rsidRPr="00BF3ED6">
        <w:rPr>
          <w:b/>
          <w:bCs/>
          <w:color w:val="C00000"/>
          <w:rtl/>
        </w:rPr>
        <w:t xml:space="preserve"> </w:t>
      </w:r>
      <w:r w:rsidRPr="00BF3ED6">
        <w:rPr>
          <w:rFonts w:hint="cs"/>
          <w:b/>
          <w:bCs/>
          <w:color w:val="C00000"/>
          <w:rtl/>
        </w:rPr>
        <w:t>تقديم</w:t>
      </w:r>
      <w:r w:rsidRPr="00BF3ED6">
        <w:rPr>
          <w:b/>
          <w:bCs/>
          <w:color w:val="C00000"/>
          <w:rtl/>
        </w:rPr>
        <w:t xml:space="preserve"> </w:t>
      </w:r>
      <w:r w:rsidRPr="00BF3ED6">
        <w:rPr>
          <w:rFonts w:hint="cs"/>
          <w:b/>
          <w:bCs/>
          <w:color w:val="C00000"/>
          <w:rtl/>
        </w:rPr>
        <w:t>الشكاوى والملاحظات؟</w:t>
      </w:r>
    </w:p>
    <w:p w:rsidR="00A5444F" w:rsidRPr="00BF3ED6" w:rsidRDefault="00A5444F" w:rsidP="00A5444F">
      <w:pPr>
        <w:rPr>
          <w:b/>
          <w:bCs/>
          <w:rtl/>
        </w:rPr>
      </w:pPr>
      <w:r w:rsidRPr="00BF3ED6">
        <w:rPr>
          <w:rFonts w:hint="cs"/>
          <w:b/>
          <w:bCs/>
          <w:rtl/>
        </w:rPr>
        <w:t>تتولى</w:t>
      </w:r>
      <w:r w:rsidRPr="00BF3ED6">
        <w:rPr>
          <w:b/>
          <w:bCs/>
          <w:rtl/>
        </w:rPr>
        <w:t xml:space="preserve"> </w:t>
      </w:r>
      <w:r w:rsidRPr="00BF3ED6">
        <w:rPr>
          <w:rFonts w:hint="cs"/>
          <w:b/>
          <w:bCs/>
          <w:rtl/>
        </w:rPr>
        <w:t>الآلية</w:t>
      </w:r>
      <w:r w:rsidRPr="00BF3ED6">
        <w:rPr>
          <w:b/>
          <w:bCs/>
          <w:rtl/>
        </w:rPr>
        <w:t xml:space="preserve"> </w:t>
      </w:r>
      <w:r w:rsidRPr="00BF3ED6">
        <w:rPr>
          <w:rFonts w:hint="cs"/>
          <w:b/>
          <w:bCs/>
          <w:rtl/>
        </w:rPr>
        <w:t>بشكل</w:t>
      </w:r>
      <w:r w:rsidRPr="00BF3ED6">
        <w:rPr>
          <w:b/>
          <w:bCs/>
          <w:rtl/>
        </w:rPr>
        <w:t xml:space="preserve"> </w:t>
      </w:r>
      <w:r w:rsidRPr="00BF3ED6">
        <w:rPr>
          <w:rFonts w:hint="cs"/>
          <w:b/>
          <w:bCs/>
          <w:rtl/>
        </w:rPr>
        <w:t>عام</w:t>
      </w:r>
      <w:r w:rsidRPr="00BF3ED6">
        <w:rPr>
          <w:b/>
          <w:bCs/>
          <w:rtl/>
        </w:rPr>
        <w:t xml:space="preserve"> </w:t>
      </w:r>
    </w:p>
    <w:p w:rsidR="00A5444F" w:rsidRPr="00392090" w:rsidRDefault="00A5444F">
      <w:pPr>
        <w:pStyle w:val="ListParagraph"/>
        <w:numPr>
          <w:ilvl w:val="0"/>
          <w:numId w:val="51"/>
        </w:numPr>
        <w:rPr>
          <w:rFonts w:ascii="Sakkal Majalla" w:hAnsi="Sakkal Majalla" w:cs="Sakkal Majalla"/>
          <w:b/>
          <w:bCs/>
          <w:sz w:val="34"/>
          <w:szCs w:val="34"/>
        </w:rPr>
      </w:pPr>
      <w:r w:rsidRPr="00392090">
        <w:rPr>
          <w:rFonts w:ascii="Sakkal Majalla" w:hAnsi="Sakkal Majalla" w:cs="Sakkal Majalla"/>
          <w:b/>
          <w:bCs/>
          <w:sz w:val="34"/>
          <w:szCs w:val="34"/>
          <w:rtl/>
        </w:rPr>
        <w:t>الشكاوى غير الحساسة المرتبطة بنوعية البرنامج</w:t>
      </w:r>
      <w:r w:rsidRPr="00392090">
        <w:rPr>
          <w:rFonts w:ascii="Sakkal Majalla" w:hAnsi="Sakkal Majalla" w:cs="Sakkal Majalla" w:hint="cs"/>
          <w:b/>
          <w:bCs/>
          <w:sz w:val="34"/>
          <w:szCs w:val="34"/>
          <w:rtl/>
        </w:rPr>
        <w:t>:</w:t>
      </w:r>
    </w:p>
    <w:p w:rsidR="00A5444F" w:rsidRDefault="00A5444F" w:rsidP="00A5444F">
      <w:pPr>
        <w:rPr>
          <w:rtl/>
        </w:rPr>
      </w:pPr>
      <w:r>
        <w:rPr>
          <w:noProof/>
          <w:rtl/>
        </w:rPr>
        <mc:AlternateContent>
          <mc:Choice Requires="wpg">
            <w:drawing>
              <wp:anchor distT="0" distB="0" distL="114300" distR="114300" simplePos="0" relativeHeight="252325888" behindDoc="0" locked="0" layoutInCell="1" allowOverlap="1" wp14:anchorId="510F38E4" wp14:editId="500658B2">
                <wp:simplePos x="0" y="0"/>
                <wp:positionH relativeFrom="column">
                  <wp:posOffset>-201930</wp:posOffset>
                </wp:positionH>
                <wp:positionV relativeFrom="paragraph">
                  <wp:posOffset>862701</wp:posOffset>
                </wp:positionV>
                <wp:extent cx="6233795" cy="3229610"/>
                <wp:effectExtent l="0" t="0" r="0" b="27940"/>
                <wp:wrapSquare wrapText="bothSides"/>
                <wp:docPr id="1822" name="Group 1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33795" cy="3229610"/>
                          <a:chOff x="0" y="0"/>
                          <a:chExt cx="56288" cy="36062"/>
                        </a:xfrm>
                      </wpg:grpSpPr>
                      <wps:wsp>
                        <wps:cNvPr id="1823" name="TextBox 109"/>
                        <wps:cNvSpPr txBox="1">
                          <a:spLocks noChangeArrowheads="1"/>
                        </wps:cNvSpPr>
                        <wps:spPr bwMode="auto">
                          <a:xfrm>
                            <a:off x="1264" y="0"/>
                            <a:ext cx="16920" cy="49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392090" w:rsidRDefault="00FC7E58" w:rsidP="00A5444F">
                              <w:pPr>
                                <w:bidi w:val="0"/>
                                <w:jc w:val="center"/>
                                <w:rPr>
                                  <w:rFonts w:ascii="Sakkal Majalla" w:hAnsi="Sakkal Majalla"/>
                                  <w:b/>
                                  <w:bCs/>
                                  <w:color w:val="FF5969"/>
                                  <w:kern w:val="24"/>
                                  <w:sz w:val="40"/>
                                  <w:szCs w:val="40"/>
                                </w:rPr>
                              </w:pPr>
                              <w:r w:rsidRPr="00392090">
                                <w:rPr>
                                  <w:rFonts w:ascii="Sakkal Majalla" w:hAnsi="Sakkal Majalla" w:hint="cs"/>
                                  <w:b/>
                                  <w:bCs/>
                                  <w:color w:val="FF5969"/>
                                  <w:kern w:val="24"/>
                                  <w:sz w:val="40"/>
                                  <w:szCs w:val="40"/>
                                  <w:rtl/>
                                </w:rPr>
                                <w:t>شكاوى عامة</w:t>
                              </w:r>
                            </w:p>
                          </w:txbxContent>
                        </wps:txbx>
                        <wps:bodyPr rot="0" vert="horz" wrap="square" lIns="91440" tIns="45720" rIns="91440" bIns="45720" anchor="t" anchorCtr="0" upright="1">
                          <a:noAutofit/>
                        </wps:bodyPr>
                      </wps:wsp>
                      <wps:wsp>
                        <wps:cNvPr id="32224" name="TextBox 113"/>
                        <wps:cNvSpPr txBox="1">
                          <a:spLocks noChangeArrowheads="1"/>
                        </wps:cNvSpPr>
                        <wps:spPr bwMode="auto">
                          <a:xfrm>
                            <a:off x="18184" y="2"/>
                            <a:ext cx="19761" cy="49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392090" w:rsidRDefault="00FC7E58" w:rsidP="00A5444F">
                              <w:pPr>
                                <w:bidi w:val="0"/>
                                <w:jc w:val="center"/>
                                <w:rPr>
                                  <w:rFonts w:ascii="Sakkal Majalla" w:hAnsi="Sakkal Majalla"/>
                                  <w:b/>
                                  <w:bCs/>
                                  <w:color w:val="52CBBE"/>
                                  <w:kern w:val="24"/>
                                  <w:sz w:val="40"/>
                                  <w:szCs w:val="40"/>
                                </w:rPr>
                              </w:pPr>
                              <w:r w:rsidRPr="00392090">
                                <w:rPr>
                                  <w:rFonts w:ascii="Sakkal Majalla" w:hAnsi="Sakkal Majalla" w:hint="cs"/>
                                  <w:b/>
                                  <w:bCs/>
                                  <w:color w:val="52CBBE"/>
                                  <w:kern w:val="24"/>
                                  <w:sz w:val="40"/>
                                  <w:szCs w:val="40"/>
                                  <w:rtl/>
                                </w:rPr>
                                <w:t>شكاوى غير المستفيدين</w:t>
                              </w:r>
                            </w:p>
                          </w:txbxContent>
                        </wps:txbx>
                        <wps:bodyPr rot="0" vert="horz" wrap="square" lIns="91440" tIns="45720" rIns="91440" bIns="45720" anchor="t" anchorCtr="0" upright="1">
                          <a:noAutofit/>
                        </wps:bodyPr>
                      </wps:wsp>
                      <wps:wsp>
                        <wps:cNvPr id="32225" name="TextBox 117"/>
                        <wps:cNvSpPr txBox="1">
                          <a:spLocks noChangeArrowheads="1"/>
                        </wps:cNvSpPr>
                        <wps:spPr bwMode="auto">
                          <a:xfrm>
                            <a:off x="38132" y="0"/>
                            <a:ext cx="18156" cy="4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392090" w:rsidRDefault="00FC7E58" w:rsidP="00A5444F">
                              <w:pPr>
                                <w:bidi w:val="0"/>
                                <w:jc w:val="center"/>
                                <w:rPr>
                                  <w:rFonts w:ascii="Sakkal Majalla" w:hAnsi="Sakkal Majalla"/>
                                  <w:b/>
                                  <w:bCs/>
                                  <w:color w:val="FEC630"/>
                                  <w:kern w:val="24"/>
                                  <w:sz w:val="40"/>
                                  <w:szCs w:val="40"/>
                                </w:rPr>
                              </w:pPr>
                              <w:r w:rsidRPr="00392090">
                                <w:rPr>
                                  <w:rFonts w:ascii="Sakkal Majalla" w:hAnsi="Sakkal Majalla" w:hint="cs"/>
                                  <w:b/>
                                  <w:bCs/>
                                  <w:color w:val="FEC630"/>
                                  <w:kern w:val="24"/>
                                  <w:sz w:val="40"/>
                                  <w:szCs w:val="40"/>
                                  <w:rtl/>
                                </w:rPr>
                                <w:t>شكاوى المستفيدين</w:t>
                              </w:r>
                            </w:p>
                          </w:txbxContent>
                        </wps:txbx>
                        <wps:bodyPr rot="0" vert="horz" wrap="square" lIns="91440" tIns="45720" rIns="91440" bIns="45720" anchor="t" anchorCtr="0" upright="1">
                          <a:noAutofit/>
                        </wps:bodyPr>
                      </wps:wsp>
                      <wps:wsp>
                        <wps:cNvPr id="1888" name="TextBox 116"/>
                        <wps:cNvSpPr txBox="1">
                          <a:spLocks noChangeArrowheads="1"/>
                        </wps:cNvSpPr>
                        <wps:spPr bwMode="auto">
                          <a:xfrm>
                            <a:off x="38766" y="4961"/>
                            <a:ext cx="17107" cy="30968"/>
                          </a:xfrm>
                          <a:prstGeom prst="rect">
                            <a:avLst/>
                          </a:prstGeom>
                          <a:noFill/>
                          <a:ln w="9525">
                            <a:solidFill>
                              <a:srgbClr val="FFC000"/>
                            </a:solidFill>
                            <a:miter lim="800000"/>
                            <a:headEnd/>
                            <a:tailEnd/>
                          </a:ln>
                          <a:extLst>
                            <a:ext uri="{909E8E84-426E-40DD-AFC4-6F175D3DCCD1}">
                              <a14:hiddenFill xmlns:a14="http://schemas.microsoft.com/office/drawing/2010/main">
                                <a:solidFill>
                                  <a:srgbClr val="FFFFFF"/>
                                </a:solidFill>
                              </a14:hiddenFill>
                            </a:ext>
                          </a:extLst>
                        </wps:spPr>
                        <wps:txbx>
                          <w:txbxContent>
                            <w:p w:rsidR="00FC7E58" w:rsidRPr="00392090" w:rsidRDefault="00FC7E58">
                              <w:pPr>
                                <w:numPr>
                                  <w:ilvl w:val="0"/>
                                  <w:numId w:val="52"/>
                                </w:numPr>
                                <w:spacing w:after="160" w:line="259" w:lineRule="auto"/>
                                <w:jc w:val="left"/>
                                <w:rPr>
                                  <w:rFonts w:ascii="Sakkal Majalla" w:hAnsi="Sakkal Majalla"/>
                                  <w:sz w:val="34"/>
                                </w:rPr>
                              </w:pPr>
                              <w:r w:rsidRPr="00392090">
                                <w:rPr>
                                  <w:rFonts w:ascii="Sakkal Majalla" w:hAnsi="Sakkal Majalla"/>
                                  <w:sz w:val="34"/>
                                  <w:rtl/>
                                </w:rPr>
                                <w:t xml:space="preserve">عدم الرضا بحجم الدعم </w:t>
                              </w:r>
                            </w:p>
                            <w:p w:rsidR="00FC7E58" w:rsidRPr="00392090" w:rsidRDefault="00FC7E58">
                              <w:pPr>
                                <w:numPr>
                                  <w:ilvl w:val="0"/>
                                  <w:numId w:val="52"/>
                                </w:numPr>
                                <w:spacing w:after="160" w:line="259" w:lineRule="auto"/>
                                <w:jc w:val="left"/>
                                <w:rPr>
                                  <w:rFonts w:ascii="Sakkal Majalla" w:hAnsi="Sakkal Majalla"/>
                                  <w:sz w:val="34"/>
                                </w:rPr>
                              </w:pPr>
                              <w:r w:rsidRPr="00392090">
                                <w:rPr>
                                  <w:rFonts w:ascii="Sakkal Majalla" w:hAnsi="Sakkal Majalla"/>
                                  <w:sz w:val="34"/>
                                  <w:rtl/>
                                </w:rPr>
                                <w:t>عدم الرضا بمدة الدعم</w:t>
                              </w:r>
                            </w:p>
                            <w:p w:rsidR="00FC7E58" w:rsidRPr="00392090" w:rsidRDefault="00FC7E58">
                              <w:pPr>
                                <w:pStyle w:val="ListParagraph"/>
                                <w:numPr>
                                  <w:ilvl w:val="0"/>
                                  <w:numId w:val="52"/>
                                </w:numPr>
                                <w:rPr>
                                  <w:rFonts w:ascii="Sakkal Majalla" w:hAnsi="Sakkal Majalla" w:cs="Sakkal Majalla"/>
                                  <w:sz w:val="30"/>
                                  <w:szCs w:val="30"/>
                                </w:rPr>
                              </w:pPr>
                              <w:r w:rsidRPr="00392090">
                                <w:rPr>
                                  <w:rFonts w:ascii="Sakkal Majalla" w:hAnsi="Sakkal Majalla" w:cs="Sakkal Majalla"/>
                                  <w:sz w:val="34"/>
                                  <w:szCs w:val="34"/>
                                  <w:rtl/>
                                </w:rPr>
                                <w:t>عدم الرضا بتغيير البرنامج</w:t>
                              </w:r>
                              <w:r>
                                <w:rPr>
                                  <w:rFonts w:ascii="Sakkal Majalla" w:hAnsi="Sakkal Majalla" w:cs="Sakkal Majalla"/>
                                  <w:sz w:val="34"/>
                                  <w:szCs w:val="34"/>
                                  <w:rtl/>
                                </w:rPr>
                                <w:t xml:space="preserve"> أو </w:t>
                              </w:r>
                              <w:r>
                                <w:rPr>
                                  <w:rFonts w:ascii="Sakkal Majalla" w:hAnsi="Sakkal Majalla" w:cs="Sakkal Majalla" w:hint="cs"/>
                                  <w:sz w:val="34"/>
                                  <w:szCs w:val="34"/>
                                  <w:rtl/>
                                </w:rPr>
                                <w:t>إ</w:t>
                              </w:r>
                              <w:r w:rsidRPr="00392090">
                                <w:rPr>
                                  <w:rFonts w:ascii="Sakkal Majalla" w:hAnsi="Sakkal Majalla" w:cs="Sakkal Majalla"/>
                                  <w:sz w:val="34"/>
                                  <w:szCs w:val="34"/>
                                  <w:rtl/>
                                </w:rPr>
                                <w:t>نهائه.</w:t>
                              </w:r>
                            </w:p>
                          </w:txbxContent>
                        </wps:txbx>
                        <wps:bodyPr rot="0" vert="horz" wrap="square" lIns="91440" tIns="45720" rIns="91440" bIns="45720" anchor="t" anchorCtr="0" upright="1">
                          <a:noAutofit/>
                        </wps:bodyPr>
                      </wps:wsp>
                      <wps:wsp>
                        <wps:cNvPr id="1889" name="TextBox 116"/>
                        <wps:cNvSpPr txBox="1">
                          <a:spLocks noChangeArrowheads="1"/>
                        </wps:cNvSpPr>
                        <wps:spPr bwMode="auto">
                          <a:xfrm>
                            <a:off x="18184" y="4961"/>
                            <a:ext cx="19820" cy="31101"/>
                          </a:xfrm>
                          <a:prstGeom prst="rect">
                            <a:avLst/>
                          </a:prstGeom>
                          <a:noFill/>
                          <a:ln w="9525">
                            <a:solidFill>
                              <a:srgbClr val="4BABB5"/>
                            </a:solidFill>
                            <a:miter lim="800000"/>
                            <a:headEnd/>
                            <a:tailEnd/>
                          </a:ln>
                          <a:extLst>
                            <a:ext uri="{909E8E84-426E-40DD-AFC4-6F175D3DCCD1}">
                              <a14:hiddenFill xmlns:a14="http://schemas.microsoft.com/office/drawing/2010/main">
                                <a:solidFill>
                                  <a:srgbClr val="FFFFFF"/>
                                </a:solidFill>
                              </a14:hiddenFill>
                            </a:ext>
                          </a:extLst>
                        </wps:spPr>
                        <wps:txbx>
                          <w:txbxContent>
                            <w:p w:rsidR="00FC7E58" w:rsidRPr="00B021E6" w:rsidRDefault="00FC7E58">
                              <w:pPr>
                                <w:numPr>
                                  <w:ilvl w:val="0"/>
                                  <w:numId w:val="53"/>
                                </w:numPr>
                                <w:spacing w:after="160" w:line="259" w:lineRule="auto"/>
                                <w:jc w:val="left"/>
                                <w:rPr>
                                  <w:rFonts w:ascii="Sakkal Majalla" w:hAnsi="Sakkal Majalla"/>
                                  <w:sz w:val="34"/>
                                </w:rPr>
                              </w:pPr>
                              <w:r w:rsidRPr="00B021E6">
                                <w:rPr>
                                  <w:rFonts w:ascii="Sakkal Majalla" w:hAnsi="Sakkal Majalla"/>
                                  <w:sz w:val="34"/>
                                  <w:rtl/>
                                </w:rPr>
                                <w:t>عدم الرضا باستبعادهم عن التقييم</w:t>
                              </w:r>
                            </w:p>
                            <w:p w:rsidR="00FC7E58" w:rsidRPr="00B021E6" w:rsidRDefault="00FC7E58">
                              <w:pPr>
                                <w:numPr>
                                  <w:ilvl w:val="0"/>
                                  <w:numId w:val="53"/>
                                </w:numPr>
                                <w:spacing w:after="160" w:line="259" w:lineRule="auto"/>
                                <w:jc w:val="left"/>
                                <w:rPr>
                                  <w:rFonts w:ascii="Sakkal Majalla" w:hAnsi="Sakkal Majalla"/>
                                  <w:sz w:val="34"/>
                                </w:rPr>
                              </w:pPr>
                              <w:r w:rsidRPr="00B021E6">
                                <w:rPr>
                                  <w:rFonts w:ascii="Sakkal Majalla" w:hAnsi="Sakkal Majalla"/>
                                  <w:sz w:val="34"/>
                                  <w:rtl/>
                                </w:rPr>
                                <w:t>عدم الرضا باستبعادهم عن المشروع</w:t>
                              </w:r>
                            </w:p>
                            <w:p w:rsidR="00FC7E58" w:rsidRPr="00B021E6" w:rsidRDefault="00FC7E58">
                              <w:pPr>
                                <w:numPr>
                                  <w:ilvl w:val="0"/>
                                  <w:numId w:val="53"/>
                                </w:numPr>
                                <w:spacing w:after="160" w:line="259" w:lineRule="auto"/>
                                <w:jc w:val="left"/>
                                <w:rPr>
                                  <w:rFonts w:ascii="Sakkal Majalla" w:hAnsi="Sakkal Majalla"/>
                                  <w:sz w:val="34"/>
                                </w:rPr>
                              </w:pPr>
                              <w:r w:rsidRPr="00B021E6">
                                <w:rPr>
                                  <w:rFonts w:ascii="Sakkal Majalla" w:hAnsi="Sakkal Majalla"/>
                                  <w:sz w:val="34"/>
                                  <w:rtl/>
                                </w:rPr>
                                <w:t>الرغبة بالانضمام إلى المشروع</w:t>
                              </w:r>
                            </w:p>
                            <w:p w:rsidR="00FC7E58" w:rsidRPr="00B021E6" w:rsidRDefault="00FC7E58">
                              <w:pPr>
                                <w:pStyle w:val="ListParagraph"/>
                                <w:numPr>
                                  <w:ilvl w:val="0"/>
                                  <w:numId w:val="53"/>
                                </w:numPr>
                                <w:spacing w:line="240" w:lineRule="auto"/>
                                <w:rPr>
                                  <w:rFonts w:ascii="Sakkal Majalla" w:hAnsi="Sakkal Majalla" w:cs="Sakkal Majalla"/>
                                  <w:sz w:val="30"/>
                                  <w:szCs w:val="30"/>
                                </w:rPr>
                              </w:pPr>
                              <w:r w:rsidRPr="00B021E6">
                                <w:rPr>
                                  <w:rFonts w:ascii="Sakkal Majalla" w:hAnsi="Sakkal Majalla" w:cs="Sakkal Majalla"/>
                                  <w:sz w:val="34"/>
                                  <w:szCs w:val="34"/>
                                  <w:rtl/>
                                </w:rPr>
                                <w:t>الرغبة بالحصول على نوع مختلف من المساعدة</w:t>
                              </w:r>
                            </w:p>
                          </w:txbxContent>
                        </wps:txbx>
                        <wps:bodyPr rot="0" vert="horz" wrap="square" lIns="91440" tIns="45720" rIns="91440" bIns="45720" anchor="t" anchorCtr="0" upright="1">
                          <a:noAutofit/>
                        </wps:bodyPr>
                      </wps:wsp>
                      <wps:wsp>
                        <wps:cNvPr id="1890" name="TextBox 116"/>
                        <wps:cNvSpPr txBox="1">
                          <a:spLocks noChangeArrowheads="1"/>
                        </wps:cNvSpPr>
                        <wps:spPr bwMode="auto">
                          <a:xfrm>
                            <a:off x="0" y="4961"/>
                            <a:ext cx="17526" cy="30968"/>
                          </a:xfrm>
                          <a:prstGeom prst="rect">
                            <a:avLst/>
                          </a:prstGeom>
                          <a:noFill/>
                          <a:ln w="9525">
                            <a:solidFill>
                              <a:srgbClr val="FF0066"/>
                            </a:solidFill>
                            <a:miter lim="800000"/>
                            <a:headEnd/>
                            <a:tailEnd/>
                          </a:ln>
                          <a:extLst>
                            <a:ext uri="{909E8E84-426E-40DD-AFC4-6F175D3DCCD1}">
                              <a14:hiddenFill xmlns:a14="http://schemas.microsoft.com/office/drawing/2010/main">
                                <a:solidFill>
                                  <a:srgbClr val="FFFFFF"/>
                                </a:solidFill>
                              </a14:hiddenFill>
                            </a:ext>
                          </a:extLst>
                        </wps:spPr>
                        <wps:txbx>
                          <w:txbxContent>
                            <w:p w:rsidR="00FC7E58" w:rsidRPr="00B021E6" w:rsidRDefault="00FC7E58">
                              <w:pPr>
                                <w:numPr>
                                  <w:ilvl w:val="0"/>
                                  <w:numId w:val="54"/>
                                </w:numPr>
                                <w:spacing w:after="160" w:line="259" w:lineRule="auto"/>
                                <w:jc w:val="left"/>
                                <w:rPr>
                                  <w:rFonts w:ascii="Sakkal Majalla" w:hAnsi="Sakkal Majalla"/>
                                  <w:sz w:val="34"/>
                                </w:rPr>
                              </w:pPr>
                              <w:r w:rsidRPr="00B021E6">
                                <w:rPr>
                                  <w:rFonts w:ascii="Sakkal Majalla" w:hAnsi="Sakkal Majalla"/>
                                  <w:sz w:val="34"/>
                                  <w:rtl/>
                                </w:rPr>
                                <w:t>الإبلاغ عن إنفاق أحد المستفيدين للتحويلات بشكل غير لائق.</w:t>
                              </w:r>
                            </w:p>
                            <w:p w:rsidR="00FC7E58" w:rsidRPr="00B021E6" w:rsidRDefault="00FC7E58">
                              <w:pPr>
                                <w:numPr>
                                  <w:ilvl w:val="0"/>
                                  <w:numId w:val="54"/>
                                </w:numPr>
                                <w:spacing w:after="160" w:line="259" w:lineRule="auto"/>
                                <w:jc w:val="left"/>
                                <w:rPr>
                                  <w:rFonts w:ascii="Sakkal Majalla" w:hAnsi="Sakkal Majalla"/>
                                  <w:sz w:val="34"/>
                                </w:rPr>
                              </w:pPr>
                              <w:r w:rsidRPr="00B021E6">
                                <w:rPr>
                                  <w:rFonts w:ascii="Sakkal Majalla" w:hAnsi="Sakkal Majalla"/>
                                  <w:sz w:val="34"/>
                                  <w:rtl/>
                                </w:rPr>
                                <w:t>الإبلاغ عن كون أحد المستفيدين غير مؤهل للحصول على التحويلات.</w:t>
                              </w:r>
                            </w:p>
                            <w:p w:rsidR="00FC7E58" w:rsidRPr="00B021E6" w:rsidRDefault="00FC7E58" w:rsidP="00A5444F">
                              <w:pPr>
                                <w:rPr>
                                  <w:rFonts w:ascii="Sakkal Majalla" w:hAnsi="Sakkal Majalla"/>
                                  <w:color w:val="404040" w:themeColor="text1" w:themeTint="BF"/>
                                  <w:kern w:val="24"/>
                                  <w:sz w:val="32"/>
                                  <w:szCs w:val="32"/>
                                  <w:lang w:bidi="ar-SY"/>
                                </w:rPr>
                              </w:pP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119" o:spid="_x0000_s2512" style="position:absolute;left:0;text-align:left;margin-left:-15.9pt;margin-top:67.95pt;width:490.85pt;height:254.3pt;z-index:252325888;mso-position-horizontal-relative:text;mso-position-vertical-relative:text;mso-width-relative:margin;mso-height-relative:margin" coordsize="56288,360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">
                <v:shape id="TextBox 109" o:spid="_x0000_s2513" type="#_x0000_t202" style="position:absolute;left:1264;width:16920;height:49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D8D8IA&#10;AADdAAAADwAAAGRycy9kb3ducmV2LnhtbERPS4vCMBC+L/gfwgjeNPGxotUossuCJxef4G1oxrbY&#10;TEqTtd1/vxGEvc3H95zlurWleFDtC8cahgMFgjh1puBMw+n41Z+B8AHZYOmYNPySh/Wq87bExLiG&#10;9/Q4hEzEEPYJashDqBIpfZqTRT9wFXHkbq62GCKsM2lqbGK4LeVIqam0WHBsyLGij5zS++HHajjv&#10;btfLRH1nn/a9alyrJNu51LrXbTcLEIHa8C9+ubcmzp+NxvD8Jp4gV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UPwPwgAAAN0AAAAPAAAAAAAAAAAAAAAAAJgCAABkcnMvZG93&#10;bnJldi54bWxQSwUGAAAAAAQABAD1AAAAhwMAAAAA&#10;" filled="f" stroked="f">
                  <v:textbox>
                    <w:txbxContent>
                      <w:p w:rsidR="00FC7E58" w:rsidRPr="00392090" w:rsidRDefault="00FC7E58" w:rsidP="00A5444F">
                        <w:pPr>
                          <w:bidi w:val="0"/>
                          <w:jc w:val="center"/>
                          <w:rPr>
                            <w:rFonts w:ascii="Sakkal Majalla" w:hAnsi="Sakkal Majalla"/>
                            <w:b/>
                            <w:bCs/>
                            <w:color w:val="FF5969"/>
                            <w:kern w:val="24"/>
                            <w:sz w:val="40"/>
                            <w:szCs w:val="40"/>
                          </w:rPr>
                        </w:pPr>
                        <w:r w:rsidRPr="00392090">
                          <w:rPr>
                            <w:rFonts w:ascii="Sakkal Majalla" w:hAnsi="Sakkal Majalla" w:hint="cs"/>
                            <w:b/>
                            <w:bCs/>
                            <w:color w:val="FF5969"/>
                            <w:kern w:val="24"/>
                            <w:sz w:val="40"/>
                            <w:szCs w:val="40"/>
                            <w:rtl/>
                          </w:rPr>
                          <w:t>شكاوى عامة</w:t>
                        </w:r>
                      </w:p>
                    </w:txbxContent>
                  </v:textbox>
                </v:shape>
                <v:shape id="TextBox 113" o:spid="_x0000_s2514" type="#_x0000_t202" style="position:absolute;left:18184;top:2;width:19761;height:49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j5MUA&#10;AADeAAAADwAAAGRycy9kb3ducmV2LnhtbESPQWvCQBSE7wX/w/IEb7prtKVGVxFF8GSpbQVvj+wz&#10;CWbfhuxq0n/fFYQeh5n5hlmsOluJOzW+dKxhPFIgiDNnSs41fH/thu8gfEA2WDkmDb/kYbXsvSww&#10;Na7lT7ofQy4ihH2KGooQ6lRKnxVk0Y9cTRy9i2sshiibXJoG2wi3lUyUepMWS44LBda0KSi7Hm9W&#10;w8/hcj5N1Ue+ta916zol2c6k1oN+t56DCNSF//CzvTcaJkmSTOFxJ14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kmPkxQAAAN4AAAAPAAAAAAAAAAAAAAAAAJgCAABkcnMv&#10;ZG93bnJldi54bWxQSwUGAAAAAAQABAD1AAAAigMAAAAA&#10;" filled="f" stroked="f">
                  <v:textbox>
                    <w:txbxContent>
                      <w:p w:rsidR="00FC7E58" w:rsidRPr="00392090" w:rsidRDefault="00FC7E58" w:rsidP="00A5444F">
                        <w:pPr>
                          <w:bidi w:val="0"/>
                          <w:jc w:val="center"/>
                          <w:rPr>
                            <w:rFonts w:ascii="Sakkal Majalla" w:hAnsi="Sakkal Majalla"/>
                            <w:b/>
                            <w:bCs/>
                            <w:color w:val="52CBBE"/>
                            <w:kern w:val="24"/>
                            <w:sz w:val="40"/>
                            <w:szCs w:val="40"/>
                          </w:rPr>
                        </w:pPr>
                        <w:r w:rsidRPr="00392090">
                          <w:rPr>
                            <w:rFonts w:ascii="Sakkal Majalla" w:hAnsi="Sakkal Majalla" w:hint="cs"/>
                            <w:b/>
                            <w:bCs/>
                            <w:color w:val="52CBBE"/>
                            <w:kern w:val="24"/>
                            <w:sz w:val="40"/>
                            <w:szCs w:val="40"/>
                            <w:rtl/>
                          </w:rPr>
                          <w:t>شكاوى غير المستفيدين</w:t>
                        </w:r>
                      </w:p>
                    </w:txbxContent>
                  </v:textbox>
                </v:shape>
                <v:shape id="TextBox 117" o:spid="_x0000_s2515" type="#_x0000_t202" style="position:absolute;left:38132;width:18156;height:49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7Gf8UA&#10;AADeAAAADwAAAGRycy9kb3ducmV2LnhtbESPT2vCQBTE7wW/w/KE3uquUYtGVxGl0JOl/gNvj+wz&#10;CWbfhuzWxG/vFgo9DjPzG2ax6mwl7tT40rGG4UCBIM6cKTnXcDx8vE1B+IBssHJMGh7kYbXsvSww&#10;Na7lb7rvQy4ihH2KGooQ6lRKnxVk0Q9cTRy9q2sshiibXJoG2wi3lUyUepcWS44LBda0KSi77X+s&#10;htPuejmP1Ve+tZO6dZ2SbGdS69d+t56DCNSF//Bf+9NoGCVJMoHfO/EKyO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3sZ/xQAAAN4AAAAPAAAAAAAAAAAAAAAAAJgCAABkcnMv&#10;ZG93bnJldi54bWxQSwUGAAAAAAQABAD1AAAAigMAAAAA&#10;" filled="f" stroked="f">
                  <v:textbox>
                    <w:txbxContent>
                      <w:p w:rsidR="00FC7E58" w:rsidRPr="00392090" w:rsidRDefault="00FC7E58" w:rsidP="00A5444F">
                        <w:pPr>
                          <w:bidi w:val="0"/>
                          <w:jc w:val="center"/>
                          <w:rPr>
                            <w:rFonts w:ascii="Sakkal Majalla" w:hAnsi="Sakkal Majalla"/>
                            <w:b/>
                            <w:bCs/>
                            <w:color w:val="FEC630"/>
                            <w:kern w:val="24"/>
                            <w:sz w:val="40"/>
                            <w:szCs w:val="40"/>
                          </w:rPr>
                        </w:pPr>
                        <w:r w:rsidRPr="00392090">
                          <w:rPr>
                            <w:rFonts w:ascii="Sakkal Majalla" w:hAnsi="Sakkal Majalla" w:hint="cs"/>
                            <w:b/>
                            <w:bCs/>
                            <w:color w:val="FEC630"/>
                            <w:kern w:val="24"/>
                            <w:sz w:val="40"/>
                            <w:szCs w:val="40"/>
                            <w:rtl/>
                          </w:rPr>
                          <w:t>شكاوى المستفيدين</w:t>
                        </w:r>
                      </w:p>
                    </w:txbxContent>
                  </v:textbox>
                </v:shape>
                <v:shape id="TextBox 116" o:spid="_x0000_s2516" type="#_x0000_t202" style="position:absolute;left:38766;top:4961;width:17107;height:309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vi5sgA&#10;AADdAAAADwAAAGRycy9kb3ducmV2LnhtbESPT2vCQBDF7wW/wzIFL6Vu9CAxdZUi+A8K1bSHHqfZ&#10;aRKanQ3Z1cRv7xwKvc3w3rz3m+V6cI26UhdqzwamkwQUceFtzaWBz4/tcwoqRGSLjWcycKMA69Xo&#10;YYmZ9T2f6ZrHUkkIhwwNVDG2mdahqMhhmPiWWLQf3zmMsnalth32Eu4aPUuSuXZYszRU2NKmouI3&#10;vzgD+7d24fNjvzuF8/Twfusv3/rryZjx4/D6AirSEP/Nf9cHK/hpKrjyjYygV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GK+LmyAAAAN0AAAAPAAAAAAAAAAAAAAAAAJgCAABk&#10;cnMvZG93bnJldi54bWxQSwUGAAAAAAQABAD1AAAAjQMAAAAA&#10;" filled="f" strokecolor="#ffc000">
                  <v:textbox>
                    <w:txbxContent>
                      <w:p w:rsidR="00FC7E58" w:rsidRPr="00392090" w:rsidRDefault="00FC7E58">
                        <w:pPr>
                          <w:numPr>
                            <w:ilvl w:val="0"/>
                            <w:numId w:val="52"/>
                          </w:numPr>
                          <w:spacing w:after="160" w:line="259" w:lineRule="auto"/>
                          <w:jc w:val="left"/>
                          <w:rPr>
                            <w:rFonts w:ascii="Sakkal Majalla" w:hAnsi="Sakkal Majalla"/>
                            <w:sz w:val="34"/>
                          </w:rPr>
                        </w:pPr>
                        <w:r w:rsidRPr="00392090">
                          <w:rPr>
                            <w:rFonts w:ascii="Sakkal Majalla" w:hAnsi="Sakkal Majalla"/>
                            <w:sz w:val="34"/>
                            <w:rtl/>
                          </w:rPr>
                          <w:t xml:space="preserve">عدم الرضا بحجم الدعم </w:t>
                        </w:r>
                      </w:p>
                      <w:p w:rsidR="00FC7E58" w:rsidRPr="00392090" w:rsidRDefault="00FC7E58">
                        <w:pPr>
                          <w:numPr>
                            <w:ilvl w:val="0"/>
                            <w:numId w:val="52"/>
                          </w:numPr>
                          <w:spacing w:after="160" w:line="259" w:lineRule="auto"/>
                          <w:jc w:val="left"/>
                          <w:rPr>
                            <w:rFonts w:ascii="Sakkal Majalla" w:hAnsi="Sakkal Majalla"/>
                            <w:sz w:val="34"/>
                          </w:rPr>
                        </w:pPr>
                        <w:r w:rsidRPr="00392090">
                          <w:rPr>
                            <w:rFonts w:ascii="Sakkal Majalla" w:hAnsi="Sakkal Majalla"/>
                            <w:sz w:val="34"/>
                            <w:rtl/>
                          </w:rPr>
                          <w:t>عدم الرضا بمدة الدعم</w:t>
                        </w:r>
                      </w:p>
                      <w:p w:rsidR="00FC7E58" w:rsidRPr="00392090" w:rsidRDefault="00FC7E58">
                        <w:pPr>
                          <w:pStyle w:val="ListParagraph"/>
                          <w:numPr>
                            <w:ilvl w:val="0"/>
                            <w:numId w:val="52"/>
                          </w:numPr>
                          <w:rPr>
                            <w:rFonts w:ascii="Sakkal Majalla" w:hAnsi="Sakkal Majalla" w:cs="Sakkal Majalla"/>
                            <w:sz w:val="30"/>
                            <w:szCs w:val="30"/>
                          </w:rPr>
                        </w:pPr>
                        <w:r w:rsidRPr="00392090">
                          <w:rPr>
                            <w:rFonts w:ascii="Sakkal Majalla" w:hAnsi="Sakkal Majalla" w:cs="Sakkal Majalla"/>
                            <w:sz w:val="34"/>
                            <w:szCs w:val="34"/>
                            <w:rtl/>
                          </w:rPr>
                          <w:t>عدم الرضا بتغيير البرنامج</w:t>
                        </w:r>
                        <w:r>
                          <w:rPr>
                            <w:rFonts w:ascii="Sakkal Majalla" w:hAnsi="Sakkal Majalla" w:cs="Sakkal Majalla"/>
                            <w:sz w:val="34"/>
                            <w:szCs w:val="34"/>
                            <w:rtl/>
                          </w:rPr>
                          <w:t xml:space="preserve"> أو </w:t>
                        </w:r>
                        <w:r>
                          <w:rPr>
                            <w:rFonts w:ascii="Sakkal Majalla" w:hAnsi="Sakkal Majalla" w:cs="Sakkal Majalla" w:hint="cs"/>
                            <w:sz w:val="34"/>
                            <w:szCs w:val="34"/>
                            <w:rtl/>
                          </w:rPr>
                          <w:t>إ</w:t>
                        </w:r>
                        <w:r w:rsidRPr="00392090">
                          <w:rPr>
                            <w:rFonts w:ascii="Sakkal Majalla" w:hAnsi="Sakkal Majalla" w:cs="Sakkal Majalla"/>
                            <w:sz w:val="34"/>
                            <w:szCs w:val="34"/>
                            <w:rtl/>
                          </w:rPr>
                          <w:t>نهائه.</w:t>
                        </w:r>
                      </w:p>
                    </w:txbxContent>
                  </v:textbox>
                </v:shape>
                <v:shape id="TextBox 116" o:spid="_x0000_s2517" type="#_x0000_t202" style="position:absolute;left:18184;top:4961;width:19820;height:311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IggsQA&#10;AADdAAAADwAAAGRycy9kb3ducmV2LnhtbERPTWvCQBC9F/wPywi91Y2FaoyuIoWChV7UIB6H7JhE&#10;s7Pp7hpjf31XKPQ2j/c5i1VvGtGR87VlBeNRAoK4sLrmUkG+/3hJQfiArLGxTAru5GG1HDwtMNP2&#10;xlvqdqEUMYR9hgqqENpMSl9UZNCPbEscuZN1BkOErpTa4S2Gm0a+JslEGqw5NlTY0ntFxWV3NQr2&#10;3f2Qf06/0jNPi6N7mySX759cqedhv56DCNSHf/Gfe6Pj/DSdweObeIJ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yIILEAAAA3QAAAA8AAAAAAAAAAAAAAAAAmAIAAGRycy9k&#10;b3ducmV2LnhtbFBLBQYAAAAABAAEAPUAAACJAwAAAAA=&#10;" filled="f" strokecolor="#4babb5">
                  <v:textbox>
                    <w:txbxContent>
                      <w:p w:rsidR="00FC7E58" w:rsidRPr="00B021E6" w:rsidRDefault="00FC7E58">
                        <w:pPr>
                          <w:numPr>
                            <w:ilvl w:val="0"/>
                            <w:numId w:val="53"/>
                          </w:numPr>
                          <w:spacing w:after="160" w:line="259" w:lineRule="auto"/>
                          <w:jc w:val="left"/>
                          <w:rPr>
                            <w:rFonts w:ascii="Sakkal Majalla" w:hAnsi="Sakkal Majalla"/>
                            <w:sz w:val="34"/>
                          </w:rPr>
                        </w:pPr>
                        <w:r w:rsidRPr="00B021E6">
                          <w:rPr>
                            <w:rFonts w:ascii="Sakkal Majalla" w:hAnsi="Sakkal Majalla"/>
                            <w:sz w:val="34"/>
                            <w:rtl/>
                          </w:rPr>
                          <w:t>عدم الرضا باستبعادهم عن التقييم</w:t>
                        </w:r>
                      </w:p>
                      <w:p w:rsidR="00FC7E58" w:rsidRPr="00B021E6" w:rsidRDefault="00FC7E58">
                        <w:pPr>
                          <w:numPr>
                            <w:ilvl w:val="0"/>
                            <w:numId w:val="53"/>
                          </w:numPr>
                          <w:spacing w:after="160" w:line="259" w:lineRule="auto"/>
                          <w:jc w:val="left"/>
                          <w:rPr>
                            <w:rFonts w:ascii="Sakkal Majalla" w:hAnsi="Sakkal Majalla"/>
                            <w:sz w:val="34"/>
                          </w:rPr>
                        </w:pPr>
                        <w:r w:rsidRPr="00B021E6">
                          <w:rPr>
                            <w:rFonts w:ascii="Sakkal Majalla" w:hAnsi="Sakkal Majalla"/>
                            <w:sz w:val="34"/>
                            <w:rtl/>
                          </w:rPr>
                          <w:t>عدم الرضا باستبعادهم عن المشروع</w:t>
                        </w:r>
                      </w:p>
                      <w:p w:rsidR="00FC7E58" w:rsidRPr="00B021E6" w:rsidRDefault="00FC7E58">
                        <w:pPr>
                          <w:numPr>
                            <w:ilvl w:val="0"/>
                            <w:numId w:val="53"/>
                          </w:numPr>
                          <w:spacing w:after="160" w:line="259" w:lineRule="auto"/>
                          <w:jc w:val="left"/>
                          <w:rPr>
                            <w:rFonts w:ascii="Sakkal Majalla" w:hAnsi="Sakkal Majalla"/>
                            <w:sz w:val="34"/>
                          </w:rPr>
                        </w:pPr>
                        <w:r w:rsidRPr="00B021E6">
                          <w:rPr>
                            <w:rFonts w:ascii="Sakkal Majalla" w:hAnsi="Sakkal Majalla"/>
                            <w:sz w:val="34"/>
                            <w:rtl/>
                          </w:rPr>
                          <w:t>الرغبة بالانضمام إلى المشروع</w:t>
                        </w:r>
                      </w:p>
                      <w:p w:rsidR="00FC7E58" w:rsidRPr="00B021E6" w:rsidRDefault="00FC7E58">
                        <w:pPr>
                          <w:pStyle w:val="ListParagraph"/>
                          <w:numPr>
                            <w:ilvl w:val="0"/>
                            <w:numId w:val="53"/>
                          </w:numPr>
                          <w:spacing w:line="240" w:lineRule="auto"/>
                          <w:rPr>
                            <w:rFonts w:ascii="Sakkal Majalla" w:hAnsi="Sakkal Majalla" w:cs="Sakkal Majalla"/>
                            <w:sz w:val="30"/>
                            <w:szCs w:val="30"/>
                          </w:rPr>
                        </w:pPr>
                        <w:r w:rsidRPr="00B021E6">
                          <w:rPr>
                            <w:rFonts w:ascii="Sakkal Majalla" w:hAnsi="Sakkal Majalla" w:cs="Sakkal Majalla"/>
                            <w:sz w:val="34"/>
                            <w:szCs w:val="34"/>
                            <w:rtl/>
                          </w:rPr>
                          <w:t>الرغبة بالحصول على نوع مختلف من المساعدة</w:t>
                        </w:r>
                      </w:p>
                    </w:txbxContent>
                  </v:textbox>
                </v:shape>
                <v:shape id="TextBox 116" o:spid="_x0000_s2518" type="#_x0000_t202" style="position:absolute;top:4961;width:17526;height:309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14DMgA&#10;AADdAAAADwAAAGRycy9kb3ducmV2LnhtbESPT0sDMRDF74LfIYzQi9jsCvbP2rRIobQHL7YieBs2&#10;424wmSybuN320zsHwdsM7817v1ltxuDVQH1ykQ2U0wIUcR2t48bA+2n3sACVMrJFH5kMXCjBZn17&#10;s8LKxjO/0XDMjZIQThUaaHPuKq1T3VLANI0dsWhfsQ+YZe0bbXs8S3jw+rEoZjqgY2losaNtS/X3&#10;8ScYmL2e3PxzONw/lf7jupz77W5fOmMmd+PLM6hMY/43/10frOAvlsIv38gIev0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HXgMyAAAAN0AAAAPAAAAAAAAAAAAAAAAAJgCAABk&#10;cnMvZG93bnJldi54bWxQSwUGAAAAAAQABAD1AAAAjQMAAAAA&#10;" filled="f" strokecolor="#f06">
                  <v:textbox>
                    <w:txbxContent>
                      <w:p w:rsidR="00FC7E58" w:rsidRPr="00B021E6" w:rsidRDefault="00FC7E58">
                        <w:pPr>
                          <w:numPr>
                            <w:ilvl w:val="0"/>
                            <w:numId w:val="54"/>
                          </w:numPr>
                          <w:spacing w:after="160" w:line="259" w:lineRule="auto"/>
                          <w:jc w:val="left"/>
                          <w:rPr>
                            <w:rFonts w:ascii="Sakkal Majalla" w:hAnsi="Sakkal Majalla"/>
                            <w:sz w:val="34"/>
                          </w:rPr>
                        </w:pPr>
                        <w:r w:rsidRPr="00B021E6">
                          <w:rPr>
                            <w:rFonts w:ascii="Sakkal Majalla" w:hAnsi="Sakkal Majalla"/>
                            <w:sz w:val="34"/>
                            <w:rtl/>
                          </w:rPr>
                          <w:t>الإبلاغ عن إنفاق أحد المستفيدين للتحويلات بشكل غير لائق.</w:t>
                        </w:r>
                      </w:p>
                      <w:p w:rsidR="00FC7E58" w:rsidRPr="00B021E6" w:rsidRDefault="00FC7E58">
                        <w:pPr>
                          <w:numPr>
                            <w:ilvl w:val="0"/>
                            <w:numId w:val="54"/>
                          </w:numPr>
                          <w:spacing w:after="160" w:line="259" w:lineRule="auto"/>
                          <w:jc w:val="left"/>
                          <w:rPr>
                            <w:rFonts w:ascii="Sakkal Majalla" w:hAnsi="Sakkal Majalla"/>
                            <w:sz w:val="34"/>
                          </w:rPr>
                        </w:pPr>
                        <w:r w:rsidRPr="00B021E6">
                          <w:rPr>
                            <w:rFonts w:ascii="Sakkal Majalla" w:hAnsi="Sakkal Majalla"/>
                            <w:sz w:val="34"/>
                            <w:rtl/>
                          </w:rPr>
                          <w:t>الإبلاغ عن كون أحد المستفيدين غير مؤهل للحصول على التحويلات.</w:t>
                        </w:r>
                      </w:p>
                      <w:p w:rsidR="00FC7E58" w:rsidRPr="00B021E6" w:rsidRDefault="00FC7E58" w:rsidP="00A5444F">
                        <w:pPr>
                          <w:rPr>
                            <w:rFonts w:ascii="Sakkal Majalla" w:hAnsi="Sakkal Majalla"/>
                            <w:color w:val="404040" w:themeColor="text1" w:themeTint="BF"/>
                            <w:kern w:val="24"/>
                            <w:sz w:val="32"/>
                            <w:szCs w:val="32"/>
                            <w:lang w:bidi="ar-SY"/>
                          </w:rPr>
                        </w:pPr>
                      </w:p>
                    </w:txbxContent>
                  </v:textbox>
                </v:shape>
                <w10:wrap type="square"/>
              </v:group>
            </w:pict>
          </mc:Fallback>
        </mc:AlternateContent>
      </w:r>
      <w:r w:rsidRPr="00BD6622">
        <w:rPr>
          <w:rtl/>
        </w:rPr>
        <w:t xml:space="preserve"> </w:t>
      </w:r>
      <w:r w:rsidRPr="00BD6622">
        <w:rPr>
          <w:rFonts w:hint="cs"/>
          <w:rtl/>
        </w:rPr>
        <w:t>بما</w:t>
      </w:r>
      <w:r w:rsidRPr="00BD6622">
        <w:rPr>
          <w:rtl/>
        </w:rPr>
        <w:t xml:space="preserve"> </w:t>
      </w:r>
      <w:r w:rsidRPr="00BD6622">
        <w:rPr>
          <w:rFonts w:hint="cs"/>
          <w:rtl/>
        </w:rPr>
        <w:t>في</w:t>
      </w:r>
      <w:r w:rsidRPr="00BD6622">
        <w:rPr>
          <w:rtl/>
        </w:rPr>
        <w:t xml:space="preserve"> </w:t>
      </w:r>
      <w:r w:rsidRPr="00BD6622">
        <w:rPr>
          <w:rFonts w:hint="cs"/>
          <w:rtl/>
        </w:rPr>
        <w:t>ذلك</w:t>
      </w:r>
      <w:r w:rsidRPr="00BD6622">
        <w:rPr>
          <w:rtl/>
        </w:rPr>
        <w:t xml:space="preserve"> </w:t>
      </w:r>
      <w:r w:rsidRPr="00BD6622">
        <w:rPr>
          <w:rFonts w:hint="cs"/>
          <w:rtl/>
        </w:rPr>
        <w:t>الإطار</w:t>
      </w:r>
      <w:r w:rsidRPr="00BD6622">
        <w:rPr>
          <w:rtl/>
        </w:rPr>
        <w:t xml:space="preserve"> </w:t>
      </w:r>
      <w:r w:rsidRPr="00BD6622">
        <w:rPr>
          <w:rFonts w:hint="cs"/>
          <w:rtl/>
        </w:rPr>
        <w:t>الزمني،</w:t>
      </w:r>
      <w:r w:rsidRPr="00BD6622">
        <w:rPr>
          <w:rtl/>
        </w:rPr>
        <w:t xml:space="preserve"> </w:t>
      </w:r>
      <w:r w:rsidRPr="00BD6622">
        <w:rPr>
          <w:rFonts w:hint="cs"/>
          <w:rtl/>
        </w:rPr>
        <w:t>الأمن،</w:t>
      </w:r>
      <w:r w:rsidRPr="00BD6622">
        <w:rPr>
          <w:rtl/>
        </w:rPr>
        <w:t xml:space="preserve"> </w:t>
      </w:r>
      <w:r w:rsidRPr="00BD6622">
        <w:rPr>
          <w:rFonts w:hint="cs"/>
          <w:rtl/>
        </w:rPr>
        <w:t>عدم</w:t>
      </w:r>
      <w:r w:rsidRPr="00BD6622">
        <w:rPr>
          <w:rtl/>
        </w:rPr>
        <w:t xml:space="preserve"> </w:t>
      </w:r>
      <w:r w:rsidRPr="00BD6622">
        <w:rPr>
          <w:rFonts w:hint="cs"/>
          <w:rtl/>
        </w:rPr>
        <w:t>الوفاء</w:t>
      </w:r>
      <w:r w:rsidRPr="00BD6622">
        <w:rPr>
          <w:rtl/>
        </w:rPr>
        <w:t xml:space="preserve"> </w:t>
      </w:r>
      <w:r w:rsidRPr="00BD6622">
        <w:rPr>
          <w:rFonts w:hint="cs"/>
          <w:rtl/>
        </w:rPr>
        <w:t>بالوعود،</w:t>
      </w:r>
      <w:r w:rsidRPr="00BD6622">
        <w:rPr>
          <w:rtl/>
        </w:rPr>
        <w:t xml:space="preserve"> </w:t>
      </w:r>
      <w:r w:rsidRPr="00BD6622">
        <w:rPr>
          <w:rFonts w:hint="cs"/>
          <w:rtl/>
        </w:rPr>
        <w:t>جودة</w:t>
      </w:r>
      <w:r w:rsidRPr="00BD6622">
        <w:rPr>
          <w:rtl/>
        </w:rPr>
        <w:t xml:space="preserve"> </w:t>
      </w:r>
      <w:r w:rsidRPr="00BD6622">
        <w:rPr>
          <w:rFonts w:hint="cs"/>
          <w:rtl/>
        </w:rPr>
        <w:t>الدعم،</w:t>
      </w:r>
      <w:r w:rsidRPr="00BD6622">
        <w:rPr>
          <w:rtl/>
        </w:rPr>
        <w:t xml:space="preserve"> </w:t>
      </w:r>
      <w:r w:rsidRPr="00BD6622">
        <w:rPr>
          <w:rFonts w:hint="cs"/>
          <w:rtl/>
        </w:rPr>
        <w:t>النقص</w:t>
      </w:r>
      <w:r w:rsidRPr="00BD6622">
        <w:rPr>
          <w:rtl/>
        </w:rPr>
        <w:t xml:space="preserve"> </w:t>
      </w:r>
      <w:r w:rsidRPr="00BD6622">
        <w:rPr>
          <w:rFonts w:hint="cs"/>
          <w:rtl/>
        </w:rPr>
        <w:t>في</w:t>
      </w:r>
      <w:r w:rsidRPr="00BD6622">
        <w:rPr>
          <w:rtl/>
        </w:rPr>
        <w:t xml:space="preserve"> </w:t>
      </w:r>
      <w:r w:rsidRPr="00BD6622">
        <w:rPr>
          <w:rFonts w:hint="cs"/>
          <w:rtl/>
        </w:rPr>
        <w:t>المعلومات</w:t>
      </w:r>
      <w:r w:rsidRPr="00BD6622">
        <w:rPr>
          <w:rtl/>
        </w:rPr>
        <w:t xml:space="preserve">. </w:t>
      </w:r>
      <w:r w:rsidRPr="00392090">
        <w:rPr>
          <w:rFonts w:hint="cs"/>
          <w:b/>
          <w:bCs/>
          <w:rtl/>
        </w:rPr>
        <w:t>ويقدم</w:t>
      </w:r>
      <w:r w:rsidRPr="00392090">
        <w:rPr>
          <w:b/>
          <w:bCs/>
          <w:rtl/>
        </w:rPr>
        <w:t xml:space="preserve"> </w:t>
      </w:r>
      <w:r w:rsidRPr="00392090">
        <w:rPr>
          <w:rFonts w:hint="cs"/>
          <w:b/>
          <w:bCs/>
          <w:rtl/>
        </w:rPr>
        <w:t>الجدول</w:t>
      </w:r>
      <w:r w:rsidRPr="00392090">
        <w:rPr>
          <w:b/>
          <w:bCs/>
          <w:rtl/>
        </w:rPr>
        <w:t xml:space="preserve"> </w:t>
      </w:r>
      <w:r w:rsidRPr="00392090">
        <w:rPr>
          <w:rFonts w:hint="cs"/>
          <w:b/>
          <w:bCs/>
          <w:rtl/>
        </w:rPr>
        <w:t>التالي</w:t>
      </w:r>
      <w:r w:rsidRPr="00392090">
        <w:rPr>
          <w:b/>
          <w:bCs/>
          <w:rtl/>
        </w:rPr>
        <w:t xml:space="preserve"> </w:t>
      </w:r>
      <w:r w:rsidRPr="00392090">
        <w:rPr>
          <w:rFonts w:hint="cs"/>
          <w:b/>
          <w:bCs/>
          <w:rtl/>
        </w:rPr>
        <w:t>أمثلة</w:t>
      </w:r>
      <w:r w:rsidRPr="00392090">
        <w:rPr>
          <w:b/>
          <w:bCs/>
          <w:rtl/>
        </w:rPr>
        <w:t xml:space="preserve"> </w:t>
      </w:r>
      <w:r w:rsidRPr="00392090">
        <w:rPr>
          <w:rFonts w:hint="cs"/>
          <w:b/>
          <w:bCs/>
          <w:rtl/>
        </w:rPr>
        <w:t>حول</w:t>
      </w:r>
      <w:r w:rsidRPr="00392090">
        <w:rPr>
          <w:b/>
          <w:bCs/>
          <w:rtl/>
        </w:rPr>
        <w:t xml:space="preserve"> </w:t>
      </w:r>
      <w:r w:rsidRPr="00392090">
        <w:rPr>
          <w:rFonts w:hint="cs"/>
          <w:b/>
          <w:bCs/>
          <w:rtl/>
        </w:rPr>
        <w:t>الشكاوى</w:t>
      </w:r>
      <w:r w:rsidRPr="00392090">
        <w:rPr>
          <w:b/>
          <w:bCs/>
          <w:rtl/>
        </w:rPr>
        <w:t xml:space="preserve"> </w:t>
      </w:r>
      <w:r w:rsidRPr="00392090">
        <w:rPr>
          <w:rFonts w:hint="cs"/>
          <w:b/>
          <w:bCs/>
          <w:rtl/>
        </w:rPr>
        <w:t>غير</w:t>
      </w:r>
      <w:r w:rsidRPr="00392090">
        <w:rPr>
          <w:b/>
          <w:bCs/>
          <w:rtl/>
        </w:rPr>
        <w:t xml:space="preserve"> </w:t>
      </w:r>
      <w:r w:rsidRPr="00392090">
        <w:rPr>
          <w:rFonts w:hint="cs"/>
          <w:b/>
          <w:bCs/>
          <w:rtl/>
        </w:rPr>
        <w:t>الحساسة</w:t>
      </w:r>
      <w:r w:rsidRPr="00392090">
        <w:rPr>
          <w:b/>
          <w:bCs/>
          <w:rtl/>
        </w:rPr>
        <w:t xml:space="preserve">: </w:t>
      </w:r>
    </w:p>
    <w:p w:rsidR="00A5444F" w:rsidRPr="0018235F" w:rsidRDefault="00A5444F" w:rsidP="00A5444F">
      <w:pPr>
        <w:rPr>
          <w:color w:val="C00000"/>
          <w:rtl/>
        </w:rPr>
      </w:pPr>
      <w:r w:rsidRPr="00B021E6">
        <w:rPr>
          <w:rFonts w:hint="cs"/>
          <w:b/>
          <w:bCs/>
          <w:color w:val="C00000"/>
          <w:rtl/>
        </w:rPr>
        <w:t>ملاحظة</w:t>
      </w:r>
      <w:r w:rsidRPr="00B021E6">
        <w:rPr>
          <w:b/>
          <w:bCs/>
          <w:color w:val="C00000"/>
          <w:rtl/>
        </w:rPr>
        <w:t xml:space="preserve"> </w:t>
      </w:r>
      <w:r w:rsidRPr="00B021E6">
        <w:rPr>
          <w:rFonts w:hint="cs"/>
          <w:b/>
          <w:bCs/>
          <w:color w:val="C00000"/>
          <w:rtl/>
        </w:rPr>
        <w:t>هامة</w:t>
      </w:r>
      <w:r w:rsidRPr="00B021E6">
        <w:rPr>
          <w:b/>
          <w:bCs/>
          <w:color w:val="C00000"/>
          <w:rtl/>
        </w:rPr>
        <w:t>:</w:t>
      </w:r>
      <w:r w:rsidRPr="00B021E6">
        <w:rPr>
          <w:color w:val="C00000"/>
          <w:rtl/>
        </w:rPr>
        <w:t xml:space="preserve"> </w:t>
      </w:r>
      <w:r w:rsidRPr="00B021E6">
        <w:rPr>
          <w:rFonts w:hint="cs"/>
          <w:color w:val="C00000"/>
          <w:rtl/>
        </w:rPr>
        <w:t>لا</w:t>
      </w:r>
      <w:r w:rsidRPr="00B021E6">
        <w:rPr>
          <w:color w:val="C00000"/>
          <w:rtl/>
        </w:rPr>
        <w:t xml:space="preserve"> </w:t>
      </w:r>
      <w:r w:rsidRPr="00B021E6">
        <w:rPr>
          <w:rFonts w:hint="cs"/>
          <w:color w:val="C00000"/>
          <w:rtl/>
        </w:rPr>
        <w:t>يجوز</w:t>
      </w:r>
      <w:r w:rsidRPr="00B021E6">
        <w:rPr>
          <w:color w:val="C00000"/>
          <w:rtl/>
        </w:rPr>
        <w:t xml:space="preserve"> </w:t>
      </w:r>
      <w:r w:rsidRPr="00B021E6">
        <w:rPr>
          <w:rFonts w:hint="cs"/>
          <w:color w:val="C00000"/>
          <w:rtl/>
        </w:rPr>
        <w:t>أن</w:t>
      </w:r>
      <w:r w:rsidRPr="00B021E6">
        <w:rPr>
          <w:color w:val="C00000"/>
          <w:rtl/>
        </w:rPr>
        <w:t xml:space="preserve"> </w:t>
      </w:r>
      <w:r w:rsidRPr="00B021E6">
        <w:rPr>
          <w:rFonts w:hint="cs"/>
          <w:color w:val="C00000"/>
          <w:rtl/>
        </w:rPr>
        <w:t>تعتبر</w:t>
      </w:r>
      <w:r w:rsidRPr="00B021E6">
        <w:rPr>
          <w:color w:val="C00000"/>
          <w:rtl/>
        </w:rPr>
        <w:t xml:space="preserve"> </w:t>
      </w:r>
      <w:r w:rsidRPr="00B021E6">
        <w:rPr>
          <w:rFonts w:hint="cs"/>
          <w:color w:val="C00000"/>
          <w:rtl/>
        </w:rPr>
        <w:t>آلية</w:t>
      </w:r>
      <w:r w:rsidRPr="00B021E6">
        <w:rPr>
          <w:color w:val="C00000"/>
          <w:rtl/>
        </w:rPr>
        <w:t xml:space="preserve"> </w:t>
      </w:r>
      <w:r w:rsidRPr="00B021E6">
        <w:rPr>
          <w:rFonts w:hint="cs"/>
          <w:color w:val="C00000"/>
          <w:rtl/>
        </w:rPr>
        <w:t>تقديم</w:t>
      </w:r>
      <w:r w:rsidRPr="00B021E6">
        <w:rPr>
          <w:color w:val="C00000"/>
          <w:rtl/>
        </w:rPr>
        <w:t xml:space="preserve"> </w:t>
      </w:r>
      <w:r w:rsidRPr="00B021E6">
        <w:rPr>
          <w:rFonts w:hint="cs"/>
          <w:color w:val="C00000"/>
          <w:rtl/>
        </w:rPr>
        <w:t>الشكاوى</w:t>
      </w:r>
      <w:r w:rsidRPr="00B021E6">
        <w:rPr>
          <w:color w:val="C00000"/>
          <w:rtl/>
        </w:rPr>
        <w:t xml:space="preserve"> </w:t>
      </w:r>
      <w:r w:rsidRPr="00B021E6">
        <w:rPr>
          <w:rFonts w:hint="cs"/>
          <w:color w:val="C00000"/>
          <w:rtl/>
        </w:rPr>
        <w:t>والملاحظات</w:t>
      </w:r>
      <w:r w:rsidRPr="00B021E6">
        <w:rPr>
          <w:color w:val="C00000"/>
          <w:rtl/>
        </w:rPr>
        <w:t xml:space="preserve"> </w:t>
      </w:r>
      <w:r w:rsidRPr="00B021E6">
        <w:rPr>
          <w:rFonts w:hint="cs"/>
          <w:color w:val="C00000"/>
          <w:rtl/>
        </w:rPr>
        <w:t>الوسيلة</w:t>
      </w:r>
      <w:r w:rsidRPr="00B021E6">
        <w:rPr>
          <w:color w:val="C00000"/>
          <w:rtl/>
        </w:rPr>
        <w:t xml:space="preserve"> </w:t>
      </w:r>
      <w:r w:rsidRPr="00B021E6">
        <w:rPr>
          <w:rFonts w:hint="cs"/>
          <w:color w:val="C00000"/>
          <w:rtl/>
        </w:rPr>
        <w:t>الوحيدة</w:t>
      </w:r>
      <w:r w:rsidRPr="00B021E6">
        <w:rPr>
          <w:color w:val="C00000"/>
          <w:rtl/>
        </w:rPr>
        <w:t xml:space="preserve"> </w:t>
      </w:r>
      <w:r w:rsidRPr="00B021E6">
        <w:rPr>
          <w:rFonts w:hint="cs"/>
          <w:color w:val="C00000"/>
          <w:rtl/>
        </w:rPr>
        <w:t>لطلب</w:t>
      </w:r>
      <w:r w:rsidRPr="00B021E6">
        <w:rPr>
          <w:color w:val="C00000"/>
          <w:rtl/>
        </w:rPr>
        <w:t xml:space="preserve"> </w:t>
      </w:r>
      <w:r w:rsidRPr="00B021E6">
        <w:rPr>
          <w:rFonts w:hint="cs"/>
          <w:color w:val="C00000"/>
          <w:rtl/>
        </w:rPr>
        <w:t>الحصول</w:t>
      </w:r>
      <w:r w:rsidRPr="00B021E6">
        <w:rPr>
          <w:color w:val="C00000"/>
          <w:rtl/>
        </w:rPr>
        <w:t xml:space="preserve"> </w:t>
      </w:r>
      <w:r w:rsidRPr="00B021E6">
        <w:rPr>
          <w:rFonts w:hint="cs"/>
          <w:color w:val="C00000"/>
          <w:rtl/>
        </w:rPr>
        <w:t>على</w:t>
      </w:r>
      <w:r w:rsidRPr="00B021E6">
        <w:rPr>
          <w:color w:val="C00000"/>
          <w:rtl/>
        </w:rPr>
        <w:t xml:space="preserve"> </w:t>
      </w:r>
      <w:r w:rsidRPr="00B021E6">
        <w:rPr>
          <w:rFonts w:hint="cs"/>
          <w:color w:val="C00000"/>
          <w:rtl/>
        </w:rPr>
        <w:t>المعلومات</w:t>
      </w:r>
      <w:r w:rsidRPr="00B021E6">
        <w:rPr>
          <w:color w:val="C00000"/>
          <w:rtl/>
        </w:rPr>
        <w:t xml:space="preserve">. </w:t>
      </w:r>
      <w:r w:rsidRPr="00B021E6">
        <w:rPr>
          <w:rFonts w:hint="cs"/>
          <w:color w:val="C00000"/>
          <w:rtl/>
        </w:rPr>
        <w:t>فلبناء</w:t>
      </w:r>
      <w:r w:rsidRPr="00B021E6">
        <w:rPr>
          <w:color w:val="C00000"/>
          <w:rtl/>
        </w:rPr>
        <w:t xml:space="preserve"> </w:t>
      </w:r>
      <w:r w:rsidRPr="00B021E6">
        <w:rPr>
          <w:rFonts w:hint="cs"/>
          <w:color w:val="C00000"/>
          <w:rtl/>
        </w:rPr>
        <w:t>الثقة</w:t>
      </w:r>
      <w:r w:rsidRPr="00B021E6">
        <w:rPr>
          <w:color w:val="C00000"/>
          <w:rtl/>
        </w:rPr>
        <w:t xml:space="preserve"> </w:t>
      </w:r>
      <w:r w:rsidRPr="00B021E6">
        <w:rPr>
          <w:rFonts w:hint="cs"/>
          <w:color w:val="C00000"/>
          <w:rtl/>
        </w:rPr>
        <w:t>بين</w:t>
      </w:r>
      <w:r w:rsidRPr="00B021E6">
        <w:rPr>
          <w:color w:val="C00000"/>
          <w:rtl/>
        </w:rPr>
        <w:t xml:space="preserve"> </w:t>
      </w:r>
      <w:r w:rsidRPr="00B021E6">
        <w:rPr>
          <w:rFonts w:hint="cs"/>
          <w:color w:val="C00000"/>
          <w:rtl/>
        </w:rPr>
        <w:t>فريق</w:t>
      </w:r>
      <w:r w:rsidRPr="00B021E6">
        <w:rPr>
          <w:color w:val="C00000"/>
          <w:rtl/>
        </w:rPr>
        <w:t xml:space="preserve"> </w:t>
      </w:r>
      <w:r w:rsidRPr="00B021E6">
        <w:rPr>
          <w:rFonts w:hint="cs"/>
          <w:color w:val="C00000"/>
          <w:rtl/>
        </w:rPr>
        <w:t>البرنامج</w:t>
      </w:r>
      <w:r w:rsidRPr="00B021E6">
        <w:rPr>
          <w:color w:val="C00000"/>
          <w:rtl/>
        </w:rPr>
        <w:t xml:space="preserve"> </w:t>
      </w:r>
      <w:r w:rsidRPr="00B021E6">
        <w:rPr>
          <w:rFonts w:hint="cs"/>
          <w:color w:val="C00000"/>
          <w:rtl/>
        </w:rPr>
        <w:t>والمستفيدين،</w:t>
      </w:r>
      <w:r w:rsidRPr="00B021E6">
        <w:rPr>
          <w:color w:val="C00000"/>
          <w:rtl/>
        </w:rPr>
        <w:t xml:space="preserve"> </w:t>
      </w:r>
      <w:r w:rsidRPr="00B021E6">
        <w:rPr>
          <w:rFonts w:hint="cs"/>
          <w:color w:val="C00000"/>
          <w:rtl/>
        </w:rPr>
        <w:t>يتم</w:t>
      </w:r>
      <w:r w:rsidRPr="00B021E6">
        <w:rPr>
          <w:color w:val="C00000"/>
          <w:rtl/>
        </w:rPr>
        <w:t xml:space="preserve"> </w:t>
      </w:r>
      <w:r w:rsidRPr="00B021E6">
        <w:rPr>
          <w:rFonts w:hint="cs"/>
          <w:color w:val="C00000"/>
          <w:rtl/>
        </w:rPr>
        <w:t>الاستجابة</w:t>
      </w:r>
      <w:r w:rsidRPr="00B021E6">
        <w:rPr>
          <w:color w:val="C00000"/>
          <w:rtl/>
        </w:rPr>
        <w:t xml:space="preserve"> </w:t>
      </w:r>
      <w:r w:rsidRPr="00B021E6">
        <w:rPr>
          <w:rFonts w:hint="cs"/>
          <w:color w:val="C00000"/>
          <w:rtl/>
        </w:rPr>
        <w:t>لهذه</w:t>
      </w:r>
      <w:r w:rsidRPr="00B021E6">
        <w:rPr>
          <w:color w:val="C00000"/>
          <w:rtl/>
        </w:rPr>
        <w:t xml:space="preserve"> </w:t>
      </w:r>
      <w:r w:rsidRPr="00B021E6">
        <w:rPr>
          <w:rFonts w:hint="cs"/>
          <w:color w:val="C00000"/>
          <w:rtl/>
        </w:rPr>
        <w:t>المطالب</w:t>
      </w:r>
      <w:r w:rsidRPr="00B021E6">
        <w:rPr>
          <w:color w:val="C00000"/>
          <w:rtl/>
        </w:rPr>
        <w:t xml:space="preserve"> </w:t>
      </w:r>
      <w:r w:rsidRPr="00B021E6">
        <w:rPr>
          <w:rFonts w:hint="cs"/>
          <w:color w:val="C00000"/>
          <w:rtl/>
        </w:rPr>
        <w:t>المقدمة</w:t>
      </w:r>
      <w:r w:rsidRPr="00B021E6">
        <w:rPr>
          <w:color w:val="C00000"/>
          <w:rtl/>
        </w:rPr>
        <w:t xml:space="preserve"> </w:t>
      </w:r>
      <w:r w:rsidRPr="00B021E6">
        <w:rPr>
          <w:rFonts w:hint="cs"/>
          <w:color w:val="C00000"/>
          <w:rtl/>
        </w:rPr>
        <w:t>عبر</w:t>
      </w:r>
      <w:r w:rsidRPr="00B021E6">
        <w:rPr>
          <w:color w:val="C00000"/>
          <w:rtl/>
        </w:rPr>
        <w:t xml:space="preserve"> </w:t>
      </w:r>
      <w:r w:rsidRPr="00B021E6">
        <w:rPr>
          <w:rFonts w:hint="cs"/>
          <w:color w:val="C00000"/>
          <w:rtl/>
        </w:rPr>
        <w:t>الآلية،</w:t>
      </w:r>
      <w:r w:rsidRPr="00B021E6">
        <w:rPr>
          <w:color w:val="C00000"/>
          <w:rtl/>
        </w:rPr>
        <w:t xml:space="preserve"> </w:t>
      </w:r>
      <w:r w:rsidRPr="00B021E6">
        <w:rPr>
          <w:rFonts w:hint="cs"/>
          <w:color w:val="C00000"/>
          <w:rtl/>
        </w:rPr>
        <w:t>ولكن</w:t>
      </w:r>
      <w:r w:rsidRPr="00B021E6">
        <w:rPr>
          <w:color w:val="C00000"/>
          <w:rtl/>
        </w:rPr>
        <w:t xml:space="preserve"> </w:t>
      </w:r>
      <w:r w:rsidRPr="00B021E6">
        <w:rPr>
          <w:rFonts w:hint="cs"/>
          <w:color w:val="C00000"/>
          <w:rtl/>
        </w:rPr>
        <w:t>من</w:t>
      </w:r>
      <w:r w:rsidRPr="00B021E6">
        <w:rPr>
          <w:color w:val="C00000"/>
          <w:rtl/>
        </w:rPr>
        <w:t xml:space="preserve"> </w:t>
      </w:r>
      <w:r w:rsidRPr="00B021E6">
        <w:rPr>
          <w:rFonts w:hint="cs"/>
          <w:color w:val="C00000"/>
          <w:rtl/>
        </w:rPr>
        <w:t>المهم</w:t>
      </w:r>
      <w:r w:rsidRPr="00B021E6">
        <w:rPr>
          <w:color w:val="C00000"/>
          <w:rtl/>
        </w:rPr>
        <w:t xml:space="preserve"> </w:t>
      </w:r>
      <w:r w:rsidRPr="00B021E6">
        <w:rPr>
          <w:rFonts w:hint="cs"/>
          <w:color w:val="C00000"/>
          <w:rtl/>
        </w:rPr>
        <w:t>أيضاً</w:t>
      </w:r>
      <w:r w:rsidRPr="00B021E6">
        <w:rPr>
          <w:color w:val="C00000"/>
          <w:rtl/>
        </w:rPr>
        <w:t xml:space="preserve"> </w:t>
      </w:r>
      <w:r w:rsidRPr="00B021E6">
        <w:rPr>
          <w:rFonts w:hint="cs"/>
          <w:color w:val="C00000"/>
          <w:rtl/>
        </w:rPr>
        <w:t>أن</w:t>
      </w:r>
      <w:r w:rsidRPr="00B021E6">
        <w:rPr>
          <w:color w:val="C00000"/>
          <w:rtl/>
        </w:rPr>
        <w:t xml:space="preserve"> </w:t>
      </w:r>
      <w:r w:rsidRPr="00B021E6">
        <w:rPr>
          <w:rFonts w:hint="cs"/>
          <w:color w:val="C00000"/>
          <w:rtl/>
        </w:rPr>
        <w:t>يلجأ</w:t>
      </w:r>
      <w:r w:rsidRPr="00B021E6">
        <w:rPr>
          <w:color w:val="C00000"/>
          <w:rtl/>
        </w:rPr>
        <w:t xml:space="preserve"> </w:t>
      </w:r>
      <w:r w:rsidRPr="00B021E6">
        <w:rPr>
          <w:rFonts w:hint="cs"/>
          <w:color w:val="C00000"/>
          <w:rtl/>
        </w:rPr>
        <w:t>أفراد</w:t>
      </w:r>
      <w:r w:rsidRPr="00B021E6">
        <w:rPr>
          <w:color w:val="C00000"/>
          <w:rtl/>
        </w:rPr>
        <w:t xml:space="preserve"> </w:t>
      </w:r>
      <w:r w:rsidRPr="00B021E6">
        <w:rPr>
          <w:rFonts w:hint="cs"/>
          <w:color w:val="C00000"/>
          <w:rtl/>
        </w:rPr>
        <w:t>المجتمع</w:t>
      </w:r>
      <w:r w:rsidRPr="00B021E6">
        <w:rPr>
          <w:color w:val="C00000"/>
          <w:rtl/>
        </w:rPr>
        <w:t xml:space="preserve"> </w:t>
      </w:r>
      <w:r w:rsidRPr="00B021E6">
        <w:rPr>
          <w:rFonts w:hint="cs"/>
          <w:color w:val="C00000"/>
          <w:rtl/>
        </w:rPr>
        <w:t>شخصياً</w:t>
      </w:r>
      <w:r w:rsidRPr="00B021E6">
        <w:rPr>
          <w:color w:val="C00000"/>
          <w:rtl/>
        </w:rPr>
        <w:t xml:space="preserve"> </w:t>
      </w:r>
      <w:r w:rsidRPr="00B021E6">
        <w:rPr>
          <w:rFonts w:hint="cs"/>
          <w:color w:val="C00000"/>
          <w:rtl/>
        </w:rPr>
        <w:t>إلى</w:t>
      </w:r>
      <w:r w:rsidRPr="00B021E6">
        <w:rPr>
          <w:color w:val="C00000"/>
          <w:rtl/>
        </w:rPr>
        <w:t xml:space="preserve"> </w:t>
      </w:r>
      <w:r w:rsidRPr="00B021E6">
        <w:rPr>
          <w:rFonts w:hint="cs"/>
          <w:color w:val="C00000"/>
          <w:rtl/>
        </w:rPr>
        <w:t>الموظفين</w:t>
      </w:r>
      <w:r w:rsidRPr="00B021E6">
        <w:rPr>
          <w:color w:val="C00000"/>
          <w:rtl/>
        </w:rPr>
        <w:t xml:space="preserve"> </w:t>
      </w:r>
      <w:r w:rsidRPr="00B021E6">
        <w:rPr>
          <w:rFonts w:hint="cs"/>
          <w:color w:val="C00000"/>
          <w:rtl/>
        </w:rPr>
        <w:t>والمتطوعين</w:t>
      </w:r>
      <w:r w:rsidRPr="00B021E6">
        <w:rPr>
          <w:color w:val="C00000"/>
          <w:rtl/>
        </w:rPr>
        <w:t xml:space="preserve"> </w:t>
      </w:r>
      <w:r w:rsidRPr="00B021E6">
        <w:rPr>
          <w:rFonts w:hint="cs"/>
          <w:color w:val="C00000"/>
          <w:rtl/>
        </w:rPr>
        <w:t>للحصول</w:t>
      </w:r>
      <w:r w:rsidRPr="00B021E6">
        <w:rPr>
          <w:color w:val="C00000"/>
          <w:rtl/>
        </w:rPr>
        <w:t xml:space="preserve"> </w:t>
      </w:r>
      <w:r w:rsidRPr="00B021E6">
        <w:rPr>
          <w:rFonts w:hint="cs"/>
          <w:color w:val="C00000"/>
          <w:rtl/>
        </w:rPr>
        <w:t>على</w:t>
      </w:r>
      <w:r w:rsidRPr="00B021E6">
        <w:rPr>
          <w:color w:val="C00000"/>
          <w:rtl/>
        </w:rPr>
        <w:t xml:space="preserve"> </w:t>
      </w:r>
      <w:r w:rsidRPr="00B021E6">
        <w:rPr>
          <w:rFonts w:hint="cs"/>
          <w:color w:val="C00000"/>
          <w:rtl/>
        </w:rPr>
        <w:t>المعلومات</w:t>
      </w:r>
      <w:r w:rsidRPr="00B021E6">
        <w:rPr>
          <w:color w:val="C00000"/>
          <w:rtl/>
        </w:rPr>
        <w:t>.</w:t>
      </w:r>
    </w:p>
    <w:p w:rsidR="00A5444F" w:rsidRPr="00B021E6" w:rsidRDefault="00A5444F">
      <w:pPr>
        <w:pStyle w:val="ListParagraph"/>
        <w:numPr>
          <w:ilvl w:val="0"/>
          <w:numId w:val="51"/>
        </w:numPr>
        <w:rPr>
          <w:rFonts w:ascii="Sakkal Majalla" w:hAnsi="Sakkal Majalla" w:cs="Sakkal Majalla"/>
          <w:b/>
          <w:bCs/>
          <w:sz w:val="34"/>
          <w:szCs w:val="34"/>
        </w:rPr>
      </w:pPr>
      <w:r w:rsidRPr="00B021E6">
        <w:rPr>
          <w:rFonts w:ascii="Sakkal Majalla" w:hAnsi="Sakkal Majalla" w:cs="Sakkal Majalla"/>
          <w:b/>
          <w:bCs/>
          <w:sz w:val="34"/>
          <w:szCs w:val="34"/>
          <w:rtl/>
        </w:rPr>
        <w:t xml:space="preserve">الشكاوى الحساسة: </w:t>
      </w:r>
    </w:p>
    <w:p w:rsidR="00A5444F" w:rsidRDefault="00A5444F" w:rsidP="00A5444F">
      <w:pPr>
        <w:rPr>
          <w:rtl/>
        </w:rPr>
      </w:pPr>
      <w:r w:rsidRPr="00BD6622">
        <w:rPr>
          <w:rFonts w:hint="cs"/>
          <w:rtl/>
        </w:rPr>
        <w:t>وهي</w:t>
      </w:r>
      <w:r w:rsidRPr="00BD6622">
        <w:rPr>
          <w:rtl/>
        </w:rPr>
        <w:t xml:space="preserve"> </w:t>
      </w:r>
      <w:r w:rsidRPr="00BD6622">
        <w:rPr>
          <w:rFonts w:hint="cs"/>
          <w:rtl/>
        </w:rPr>
        <w:t>الشكاوى</w:t>
      </w:r>
      <w:r w:rsidRPr="00BD6622">
        <w:rPr>
          <w:rtl/>
        </w:rPr>
        <w:t xml:space="preserve"> </w:t>
      </w:r>
      <w:r w:rsidRPr="00BD6622">
        <w:rPr>
          <w:rFonts w:hint="cs"/>
          <w:rtl/>
        </w:rPr>
        <w:t>المتعلقة</w:t>
      </w:r>
      <w:r w:rsidRPr="00BD6622">
        <w:rPr>
          <w:rtl/>
        </w:rPr>
        <w:t xml:space="preserve"> </w:t>
      </w:r>
      <w:r w:rsidRPr="00BD6622">
        <w:rPr>
          <w:rFonts w:hint="cs"/>
          <w:rtl/>
        </w:rPr>
        <w:t>بسلوك</w:t>
      </w:r>
      <w:r w:rsidRPr="00BD6622">
        <w:rPr>
          <w:rtl/>
        </w:rPr>
        <w:t xml:space="preserve"> </w:t>
      </w:r>
      <w:r w:rsidRPr="00BD6622">
        <w:rPr>
          <w:rFonts w:hint="cs"/>
          <w:rtl/>
        </w:rPr>
        <w:t>الموظف</w:t>
      </w:r>
      <w:r w:rsidRPr="00BD6622">
        <w:rPr>
          <w:rtl/>
        </w:rPr>
        <w:t xml:space="preserve"> </w:t>
      </w:r>
      <w:r w:rsidRPr="00BD6622">
        <w:rPr>
          <w:rFonts w:hint="cs"/>
          <w:rtl/>
        </w:rPr>
        <w:t>أو</w:t>
      </w:r>
      <w:r w:rsidRPr="00BD6622">
        <w:rPr>
          <w:rtl/>
        </w:rPr>
        <w:t xml:space="preserve"> </w:t>
      </w:r>
      <w:r w:rsidRPr="00BD6622">
        <w:rPr>
          <w:rFonts w:hint="cs"/>
          <w:rtl/>
        </w:rPr>
        <w:t>المتطوع،</w:t>
      </w:r>
      <w:r w:rsidRPr="00BD6622">
        <w:rPr>
          <w:rtl/>
        </w:rPr>
        <w:t xml:space="preserve"> </w:t>
      </w:r>
      <w:r w:rsidRPr="00BD6622">
        <w:rPr>
          <w:rFonts w:hint="cs"/>
          <w:rtl/>
        </w:rPr>
        <w:t>لاسيما</w:t>
      </w:r>
      <w:r w:rsidRPr="00BD6622">
        <w:rPr>
          <w:rtl/>
        </w:rPr>
        <w:t xml:space="preserve"> </w:t>
      </w:r>
      <w:r w:rsidRPr="00BD6622">
        <w:rPr>
          <w:rFonts w:hint="cs"/>
          <w:rtl/>
        </w:rPr>
        <w:t>تلك</w:t>
      </w:r>
      <w:r w:rsidRPr="00BD6622">
        <w:rPr>
          <w:rtl/>
        </w:rPr>
        <w:t xml:space="preserve"> </w:t>
      </w:r>
      <w:r w:rsidRPr="00BD6622">
        <w:rPr>
          <w:rFonts w:hint="cs"/>
          <w:rtl/>
        </w:rPr>
        <w:t>المتعلقة</w:t>
      </w:r>
      <w:r w:rsidRPr="00BD6622">
        <w:rPr>
          <w:rtl/>
        </w:rPr>
        <w:t xml:space="preserve"> </w:t>
      </w:r>
      <w:r w:rsidRPr="00BD6622">
        <w:rPr>
          <w:rFonts w:hint="cs"/>
          <w:rtl/>
        </w:rPr>
        <w:t>بما</w:t>
      </w:r>
      <w:r w:rsidRPr="00BD6622">
        <w:rPr>
          <w:rtl/>
        </w:rPr>
        <w:t xml:space="preserve"> </w:t>
      </w:r>
      <w:r w:rsidRPr="00BD6622">
        <w:rPr>
          <w:rFonts w:hint="cs"/>
          <w:rtl/>
        </w:rPr>
        <w:t>يلي</w:t>
      </w:r>
      <w:r w:rsidRPr="00BD6622">
        <w:rPr>
          <w:rtl/>
        </w:rPr>
        <w:t xml:space="preserve">: </w:t>
      </w:r>
      <w:r w:rsidRPr="00BD6622">
        <w:rPr>
          <w:rFonts w:hint="cs"/>
          <w:rtl/>
        </w:rPr>
        <w:t>الازدراء،</w:t>
      </w:r>
      <w:r w:rsidRPr="00BD6622">
        <w:rPr>
          <w:rtl/>
        </w:rPr>
        <w:t xml:space="preserve"> </w:t>
      </w:r>
      <w:r w:rsidRPr="00BD6622">
        <w:rPr>
          <w:rFonts w:hint="cs"/>
          <w:rtl/>
        </w:rPr>
        <w:t>وسوء</w:t>
      </w:r>
      <w:r w:rsidRPr="00BD6622">
        <w:rPr>
          <w:rtl/>
        </w:rPr>
        <w:t xml:space="preserve"> </w:t>
      </w:r>
      <w:r w:rsidRPr="00BD6622">
        <w:rPr>
          <w:rFonts w:hint="cs"/>
          <w:rtl/>
        </w:rPr>
        <w:t>المعاملة،</w:t>
      </w:r>
      <w:r w:rsidRPr="00BD6622">
        <w:rPr>
          <w:rtl/>
        </w:rPr>
        <w:t xml:space="preserve"> </w:t>
      </w:r>
      <w:r w:rsidRPr="00BD6622">
        <w:rPr>
          <w:rFonts w:hint="cs"/>
          <w:rtl/>
        </w:rPr>
        <w:t>والاتهامات</w:t>
      </w:r>
      <w:r w:rsidRPr="00BD6622">
        <w:rPr>
          <w:rtl/>
        </w:rPr>
        <w:t xml:space="preserve"> </w:t>
      </w:r>
      <w:r w:rsidRPr="00BD6622">
        <w:rPr>
          <w:rFonts w:hint="cs"/>
          <w:rtl/>
        </w:rPr>
        <w:t>بالفساد،</w:t>
      </w:r>
      <w:r w:rsidRPr="00BD6622">
        <w:rPr>
          <w:rtl/>
        </w:rPr>
        <w:t xml:space="preserve"> </w:t>
      </w:r>
      <w:r w:rsidRPr="00BD6622">
        <w:rPr>
          <w:rFonts w:hint="cs"/>
          <w:rtl/>
        </w:rPr>
        <w:t>والمحسوبية،</w:t>
      </w:r>
      <w:r w:rsidRPr="00BD6622">
        <w:rPr>
          <w:rtl/>
        </w:rPr>
        <w:t xml:space="preserve"> </w:t>
      </w:r>
      <w:r w:rsidRPr="00BD6622">
        <w:rPr>
          <w:rFonts w:hint="cs"/>
          <w:rtl/>
        </w:rPr>
        <w:t>والتحرشات</w:t>
      </w:r>
      <w:r w:rsidRPr="00BD6622">
        <w:rPr>
          <w:rtl/>
        </w:rPr>
        <w:t xml:space="preserve"> </w:t>
      </w:r>
      <w:r w:rsidRPr="00BD6622">
        <w:rPr>
          <w:rFonts w:hint="cs"/>
          <w:rtl/>
        </w:rPr>
        <w:t>الجنسية،</w:t>
      </w:r>
      <w:r w:rsidRPr="00BD6622">
        <w:rPr>
          <w:rtl/>
        </w:rPr>
        <w:t xml:space="preserve"> </w:t>
      </w:r>
      <w:r w:rsidRPr="00BD6622">
        <w:rPr>
          <w:rFonts w:hint="cs"/>
          <w:rtl/>
        </w:rPr>
        <w:t>والاستغلال،</w:t>
      </w:r>
      <w:r w:rsidRPr="00BD6622">
        <w:rPr>
          <w:rtl/>
        </w:rPr>
        <w:t xml:space="preserve"> </w:t>
      </w:r>
      <w:r w:rsidRPr="00BD6622">
        <w:rPr>
          <w:rFonts w:hint="cs"/>
          <w:rtl/>
        </w:rPr>
        <w:t>والسلوك</w:t>
      </w:r>
      <w:r w:rsidRPr="00BD6622">
        <w:rPr>
          <w:rtl/>
        </w:rPr>
        <w:t xml:space="preserve"> </w:t>
      </w:r>
      <w:r w:rsidRPr="00BD6622">
        <w:rPr>
          <w:rFonts w:hint="cs"/>
          <w:rtl/>
        </w:rPr>
        <w:t>العدواني</w:t>
      </w:r>
      <w:r w:rsidRPr="00BD6622">
        <w:rPr>
          <w:rtl/>
        </w:rPr>
        <w:t xml:space="preserve"> </w:t>
      </w:r>
      <w:r w:rsidRPr="00BD6622">
        <w:rPr>
          <w:rFonts w:hint="cs"/>
          <w:rtl/>
        </w:rPr>
        <w:t>أو</w:t>
      </w:r>
      <w:r w:rsidRPr="00BD6622">
        <w:rPr>
          <w:rtl/>
        </w:rPr>
        <w:t xml:space="preserve"> </w:t>
      </w:r>
      <w:r w:rsidRPr="00BD6622">
        <w:rPr>
          <w:rFonts w:hint="cs"/>
          <w:rtl/>
        </w:rPr>
        <w:t>التهديد،</w:t>
      </w:r>
      <w:r w:rsidRPr="00BD6622">
        <w:rPr>
          <w:rtl/>
        </w:rPr>
        <w:t xml:space="preserve"> </w:t>
      </w:r>
      <w:r w:rsidRPr="00BD6622">
        <w:rPr>
          <w:rFonts w:hint="cs"/>
          <w:rtl/>
        </w:rPr>
        <w:t>والتمييز،</w:t>
      </w:r>
      <w:r w:rsidRPr="00BD6622">
        <w:rPr>
          <w:rtl/>
        </w:rPr>
        <w:t xml:space="preserve"> </w:t>
      </w:r>
      <w:r w:rsidRPr="00BD6622">
        <w:rPr>
          <w:rFonts w:hint="cs"/>
          <w:rtl/>
        </w:rPr>
        <w:t>وغيرها</w:t>
      </w:r>
      <w:r w:rsidRPr="00BD6622">
        <w:rPr>
          <w:rtl/>
        </w:rPr>
        <w:t xml:space="preserve"> </w:t>
      </w:r>
      <w:r w:rsidRPr="00BD6622">
        <w:rPr>
          <w:rFonts w:hint="cs"/>
          <w:rtl/>
        </w:rPr>
        <w:t>من</w:t>
      </w:r>
      <w:r w:rsidRPr="00BD6622">
        <w:rPr>
          <w:rtl/>
        </w:rPr>
        <w:t xml:space="preserve"> </w:t>
      </w:r>
      <w:r>
        <w:rPr>
          <w:rFonts w:hint="cs"/>
          <w:rtl/>
        </w:rPr>
        <w:t xml:space="preserve">أشكال </w:t>
      </w:r>
      <w:r w:rsidRPr="00BD6622">
        <w:rPr>
          <w:rFonts w:hint="cs"/>
          <w:rtl/>
        </w:rPr>
        <w:t>عدم</w:t>
      </w:r>
      <w:r w:rsidRPr="00BD6622">
        <w:rPr>
          <w:rtl/>
        </w:rPr>
        <w:t xml:space="preserve"> </w:t>
      </w:r>
      <w:r w:rsidRPr="00BD6622">
        <w:rPr>
          <w:rFonts w:hint="cs"/>
          <w:rtl/>
        </w:rPr>
        <w:t>الاحترام</w:t>
      </w:r>
      <w:r w:rsidRPr="00BD6622">
        <w:rPr>
          <w:rtl/>
        </w:rPr>
        <w:t xml:space="preserve"> </w:t>
      </w:r>
      <w:r w:rsidRPr="00BD6622">
        <w:rPr>
          <w:rFonts w:hint="cs"/>
          <w:rtl/>
        </w:rPr>
        <w:t>للمجتمع</w:t>
      </w:r>
      <w:r w:rsidRPr="00BD6622">
        <w:rPr>
          <w:rtl/>
        </w:rPr>
        <w:t xml:space="preserve"> </w:t>
      </w:r>
      <w:r w:rsidRPr="00BD6622">
        <w:rPr>
          <w:rFonts w:hint="cs"/>
          <w:rtl/>
        </w:rPr>
        <w:t>المعني</w:t>
      </w:r>
      <w:r w:rsidRPr="00BD6622">
        <w:rPr>
          <w:rtl/>
        </w:rPr>
        <w:t xml:space="preserve"> </w:t>
      </w:r>
      <w:r w:rsidRPr="00BD6622">
        <w:rPr>
          <w:rFonts w:hint="cs"/>
          <w:rtl/>
        </w:rPr>
        <w:t>وعاداته</w:t>
      </w:r>
      <w:r w:rsidRPr="00BD6622">
        <w:rPr>
          <w:rtl/>
        </w:rPr>
        <w:t xml:space="preserve">. </w:t>
      </w:r>
      <w:r w:rsidRPr="00BD6622">
        <w:rPr>
          <w:rFonts w:hint="cs"/>
          <w:rtl/>
        </w:rPr>
        <w:t>ويمكن</w:t>
      </w:r>
      <w:r w:rsidRPr="00BD6622">
        <w:rPr>
          <w:rtl/>
        </w:rPr>
        <w:t xml:space="preserve"> </w:t>
      </w:r>
      <w:r w:rsidRPr="00BD6622">
        <w:rPr>
          <w:rFonts w:hint="cs"/>
          <w:rtl/>
        </w:rPr>
        <w:t>أن</w:t>
      </w:r>
      <w:r w:rsidRPr="00BD6622">
        <w:rPr>
          <w:rtl/>
        </w:rPr>
        <w:t xml:space="preserve"> </w:t>
      </w:r>
      <w:r w:rsidRPr="00BD6622">
        <w:rPr>
          <w:rFonts w:hint="cs"/>
          <w:rtl/>
        </w:rPr>
        <w:t>تنطوي</w:t>
      </w:r>
      <w:r w:rsidRPr="00BD6622">
        <w:rPr>
          <w:rtl/>
        </w:rPr>
        <w:t xml:space="preserve"> </w:t>
      </w:r>
      <w:r w:rsidRPr="00BD6622">
        <w:rPr>
          <w:rFonts w:hint="cs"/>
          <w:rtl/>
        </w:rPr>
        <w:t>الشكاوى</w:t>
      </w:r>
      <w:r w:rsidRPr="00BD6622">
        <w:rPr>
          <w:rtl/>
        </w:rPr>
        <w:t xml:space="preserve"> </w:t>
      </w:r>
      <w:r w:rsidRPr="00BD6622">
        <w:rPr>
          <w:rFonts w:hint="cs"/>
          <w:rtl/>
        </w:rPr>
        <w:t>الحساسة</w:t>
      </w:r>
      <w:r w:rsidRPr="00BD6622">
        <w:rPr>
          <w:rtl/>
        </w:rPr>
        <w:t xml:space="preserve"> </w:t>
      </w:r>
      <w:r w:rsidRPr="00BD6622">
        <w:rPr>
          <w:rFonts w:hint="cs"/>
          <w:rtl/>
        </w:rPr>
        <w:t>أيضاً</w:t>
      </w:r>
      <w:r w:rsidRPr="00BD6622">
        <w:rPr>
          <w:rtl/>
        </w:rPr>
        <w:t xml:space="preserve"> </w:t>
      </w:r>
      <w:r w:rsidRPr="00BD6622">
        <w:rPr>
          <w:rFonts w:hint="cs"/>
          <w:rtl/>
        </w:rPr>
        <w:t>على</w:t>
      </w:r>
      <w:r w:rsidRPr="00BD6622">
        <w:rPr>
          <w:rtl/>
        </w:rPr>
        <w:t xml:space="preserve"> </w:t>
      </w:r>
      <w:r w:rsidRPr="00BD6622">
        <w:rPr>
          <w:rFonts w:hint="cs"/>
          <w:rtl/>
        </w:rPr>
        <w:t>أدوار</w:t>
      </w:r>
      <w:r w:rsidRPr="00BD6622">
        <w:rPr>
          <w:rtl/>
        </w:rPr>
        <w:t xml:space="preserve"> </w:t>
      </w:r>
      <w:r w:rsidRPr="00BD6622">
        <w:rPr>
          <w:rFonts w:hint="cs"/>
          <w:rtl/>
        </w:rPr>
        <w:t>ومسؤوليات</w:t>
      </w:r>
      <w:r w:rsidRPr="00BD6622">
        <w:rPr>
          <w:rtl/>
        </w:rPr>
        <w:t xml:space="preserve"> </w:t>
      </w:r>
      <w:r w:rsidRPr="00BD6622">
        <w:rPr>
          <w:rFonts w:hint="cs"/>
          <w:rtl/>
        </w:rPr>
        <w:t>اللجان</w:t>
      </w:r>
      <w:r w:rsidRPr="00BD6622">
        <w:rPr>
          <w:rtl/>
        </w:rPr>
        <w:t xml:space="preserve"> </w:t>
      </w:r>
      <w:r w:rsidRPr="00BD6622">
        <w:rPr>
          <w:rFonts w:hint="cs"/>
          <w:rtl/>
        </w:rPr>
        <w:t>أو</w:t>
      </w:r>
      <w:r w:rsidRPr="00BD6622">
        <w:rPr>
          <w:rtl/>
        </w:rPr>
        <w:t xml:space="preserve"> </w:t>
      </w:r>
      <w:r w:rsidRPr="00BD6622">
        <w:rPr>
          <w:rFonts w:hint="cs"/>
          <w:rtl/>
        </w:rPr>
        <w:t>مسؤولو</w:t>
      </w:r>
      <w:r w:rsidRPr="00BD6622">
        <w:rPr>
          <w:rtl/>
        </w:rPr>
        <w:t xml:space="preserve"> </w:t>
      </w:r>
      <w:r w:rsidRPr="00BD6622">
        <w:rPr>
          <w:rFonts w:hint="cs"/>
          <w:rtl/>
        </w:rPr>
        <w:t>التنسيق</w:t>
      </w:r>
      <w:r w:rsidRPr="00BD6622">
        <w:rPr>
          <w:rtl/>
        </w:rPr>
        <w:t>.</w:t>
      </w:r>
    </w:p>
    <w:p w:rsidR="00A5444F" w:rsidRDefault="00A5444F" w:rsidP="00A5444F">
      <w:pPr>
        <w:pageBreakBefore/>
        <w:rPr>
          <w:rtl/>
        </w:rPr>
      </w:pPr>
      <w:r>
        <w:rPr>
          <w:noProof/>
        </w:rPr>
        <w:lastRenderedPageBreak/>
        <mc:AlternateContent>
          <mc:Choice Requires="wpg">
            <w:drawing>
              <wp:inline distT="0" distB="0" distL="0" distR="0" wp14:anchorId="1E8584A6" wp14:editId="033EA1EF">
                <wp:extent cx="5731510" cy="474980"/>
                <wp:effectExtent l="0" t="0" r="2540" b="1270"/>
                <wp:docPr id="32358" name="Group 32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474980"/>
                          <a:chOff x="0" y="0"/>
                          <a:chExt cx="60883" cy="5050"/>
                        </a:xfrm>
                      </wpg:grpSpPr>
                      <wpg:grpSp>
                        <wpg:cNvPr id="32359" name="Group 256587"/>
                        <wpg:cNvGrpSpPr>
                          <a:grpSpLocks/>
                        </wpg:cNvGrpSpPr>
                        <wpg:grpSpPr bwMode="auto">
                          <a:xfrm>
                            <a:off x="0" y="0"/>
                            <a:ext cx="60883" cy="5050"/>
                            <a:chOff x="0" y="159"/>
                            <a:chExt cx="60891" cy="5058"/>
                          </a:xfrm>
                        </wpg:grpSpPr>
                        <wpg:grpSp>
                          <wpg:cNvPr id="32360" name="Group 256588"/>
                          <wpg:cNvGrpSpPr>
                            <a:grpSpLocks/>
                          </wpg:cNvGrpSpPr>
                          <wpg:grpSpPr bwMode="auto">
                            <a:xfrm>
                              <a:off x="48488" y="159"/>
                              <a:ext cx="12403" cy="5058"/>
                              <a:chOff x="42218" y="223"/>
                              <a:chExt cx="18094" cy="7110"/>
                            </a:xfrm>
                          </wpg:grpSpPr>
                          <wps:wsp>
                            <wps:cNvPr id="32361"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42218" y="223"/>
                                <a:ext cx="18095" cy="7110"/>
                              </a:xfrm>
                              <a:prstGeom prst="roundRect">
                                <a:avLst>
                                  <a:gd name="adj" fmla="val 50000"/>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FC7E58" w:rsidRPr="00BB0D09" w:rsidRDefault="00FC7E58" w:rsidP="00A5444F">
                                  <w:pPr>
                                    <w:pStyle w:val="NoSpacing"/>
                                    <w:keepNext/>
                                    <w:rPr>
                                      <w:color w:val="FFFFFF" w:themeColor="background1"/>
                                      <w:rtl/>
                                      <w:lang w:bidi="ar-SY"/>
                                    </w:rPr>
                                  </w:pPr>
                                  <w:r>
                                    <w:rPr>
                                      <w:rFonts w:hint="cs"/>
                                      <w:rtl/>
                                      <w:lang w:bidi="ar-SY"/>
                                    </w:rPr>
                                    <w:t xml:space="preserve">       </w:t>
                                  </w:r>
                                  <w:r w:rsidRPr="00BB0D09">
                                    <w:rPr>
                                      <w:rFonts w:hint="cs"/>
                                      <w:color w:val="FFFFFF" w:themeColor="background1"/>
                                      <w:rtl/>
                                      <w:lang w:bidi="ar-SY"/>
                                    </w:rPr>
                                    <w:t>تمرين:</w:t>
                                  </w:r>
                                </w:p>
                                <w:p w:rsidR="00FC7E58" w:rsidRDefault="00FC7E58" w:rsidP="00A5444F">
                                  <w:pPr>
                                    <w:pStyle w:val="NoSpacing"/>
                                    <w:keepNext/>
                                    <w:rPr>
                                      <w:rtl/>
                                      <w:lang w:bidi="ar-SY"/>
                                    </w:rPr>
                                  </w:pPr>
                                </w:p>
                                <w:p w:rsidR="00FC7E58" w:rsidRDefault="00FC7E58" w:rsidP="00A5444F">
                                  <w:pPr>
                                    <w:jc w:val="left"/>
                                    <w:rPr>
                                      <w:b/>
                                      <w:bCs/>
                                      <w:rtl/>
                                    </w:rPr>
                                  </w:pPr>
                                </w:p>
                              </w:txbxContent>
                            </wps:txbx>
                            <wps:bodyPr rot="0" vert="horz" wrap="square" lIns="91440" tIns="45720" rIns="91440" bIns="45720" anchor="ctr" anchorCtr="0" upright="1">
                              <a:noAutofit/>
                            </wps:bodyPr>
                          </wps:wsp>
                          <wps:wsp>
                            <wps:cNvPr id="32362"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53438" y="734"/>
                                <a:ext cx="5715" cy="5715"/>
                              </a:xfrm>
                              <a:prstGeom prst="ellipse">
                                <a:avLst/>
                              </a:prstGeom>
                              <a:solidFill>
                                <a:schemeClr val="tx1">
                                  <a:lumMod val="85000"/>
                                  <a:lumOff val="15000"/>
                                </a:schemeClr>
                              </a:solidFill>
                              <a:ln>
                                <a:noFill/>
                              </a:ln>
                              <a:effectLst>
                                <a:outerShdw dist="38100" dir="5400000" algn="t"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32363" name="Rectangle 256591"/>
                          <wps:cNvSpPr>
                            <a:spLocks noChangeArrowheads="1"/>
                          </wps:cNvSpPr>
                          <wps:spPr bwMode="auto">
                            <a:xfrm>
                              <a:off x="0" y="4929"/>
                              <a:ext cx="52002" cy="288"/>
                            </a:xfrm>
                            <a:prstGeom prst="rect">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32364" name="Group 227"/>
                        <wpg:cNvGrpSpPr>
                          <a:grpSpLocks/>
                        </wpg:cNvGrpSpPr>
                        <wpg:grpSpPr bwMode="auto">
                          <a:xfrm>
                            <a:off x="56772" y="1605"/>
                            <a:ext cx="2465" cy="1976"/>
                            <a:chOff x="15206" y="34439"/>
                            <a:chExt cx="10267" cy="8230"/>
                          </a:xfrm>
                        </wpg:grpSpPr>
                        <wps:wsp>
                          <wps:cNvPr id="32365" name="Freeform: Shape 256593"/>
                          <wps:cNvSpPr>
                            <a:spLocks/>
                          </wps:cNvSpPr>
                          <wps:spPr bwMode="auto">
                            <a:xfrm>
                              <a:off x="15206" y="34439"/>
                              <a:ext cx="10267" cy="8231"/>
                            </a:xfrm>
                            <a:custGeom>
                              <a:avLst/>
                              <a:gdLst>
                                <a:gd name="T0" fmla="*/ 120289 w 896698"/>
                                <a:gd name="T1" fmla="*/ 40017 h 718843"/>
                                <a:gd name="T2" fmla="*/ 38358 w 896698"/>
                                <a:gd name="T3" fmla="*/ 121947 h 718843"/>
                                <a:gd name="T4" fmla="*/ 38358 w 896698"/>
                                <a:gd name="T5" fmla="*/ 479501 h 718843"/>
                                <a:gd name="T6" fmla="*/ 120289 w 896698"/>
                                <a:gd name="T7" fmla="*/ 561432 h 718843"/>
                                <a:gd name="T8" fmla="*/ 635075 w 896698"/>
                                <a:gd name="T9" fmla="*/ 561432 h 718843"/>
                                <a:gd name="T10" fmla="*/ 633552 w 896698"/>
                                <a:gd name="T11" fmla="*/ 559909 h 718843"/>
                                <a:gd name="T12" fmla="*/ 701008 w 896698"/>
                                <a:gd name="T13" fmla="*/ 559909 h 718843"/>
                                <a:gd name="T14" fmla="*/ 741193 w 896698"/>
                                <a:gd name="T15" fmla="*/ 601028 h 718843"/>
                                <a:gd name="T16" fmla="*/ 740463 w 896698"/>
                                <a:gd name="T17" fmla="*/ 601028 h 718843"/>
                                <a:gd name="T18" fmla="*/ 772564 w 896698"/>
                                <a:gd name="T19" fmla="*/ 633128 h 718843"/>
                                <a:gd name="T20" fmla="*/ 788929 w 896698"/>
                                <a:gd name="T21" fmla="*/ 649874 h 718843"/>
                                <a:gd name="T22" fmla="*/ 789121 w 896698"/>
                                <a:gd name="T23" fmla="*/ 649686 h 718843"/>
                                <a:gd name="T24" fmla="*/ 852611 w 896698"/>
                                <a:gd name="T25" fmla="*/ 713175 h 718843"/>
                                <a:gd name="T26" fmla="*/ 852611 w 896698"/>
                                <a:gd name="T27" fmla="*/ 616016 h 718843"/>
                                <a:gd name="T28" fmla="*/ 852635 w 896698"/>
                                <a:gd name="T29" fmla="*/ 616016 h 718843"/>
                                <a:gd name="T30" fmla="*/ 852635 w 896698"/>
                                <a:gd name="T31" fmla="*/ 559909 h 718843"/>
                                <a:gd name="T32" fmla="*/ 896721 w 896698"/>
                                <a:gd name="T33" fmla="*/ 559909 h 718843"/>
                                <a:gd name="T34" fmla="*/ 896721 w 896698"/>
                                <a:gd name="T35" fmla="*/ 561432 h 718843"/>
                                <a:gd name="T36" fmla="*/ 906434 w 896698"/>
                                <a:gd name="T37" fmla="*/ 561432 h 718843"/>
                                <a:gd name="T38" fmla="*/ 988364 w 896698"/>
                                <a:gd name="T39" fmla="*/ 479501 h 718843"/>
                                <a:gd name="T40" fmla="*/ 988364 w 896698"/>
                                <a:gd name="T41" fmla="*/ 121947 h 718843"/>
                                <a:gd name="T42" fmla="*/ 906434 w 896698"/>
                                <a:gd name="T43" fmla="*/ 40017 h 718843"/>
                                <a:gd name="T44" fmla="*/ 100245 w 896698"/>
                                <a:gd name="T45" fmla="*/ 0 h 718843"/>
                                <a:gd name="T46" fmla="*/ 926476 w 896698"/>
                                <a:gd name="T47" fmla="*/ 0 h 718843"/>
                                <a:gd name="T48" fmla="*/ 1026720 w 896698"/>
                                <a:gd name="T49" fmla="*/ 100244 h 718843"/>
                                <a:gd name="T50" fmla="*/ 1026720 w 896698"/>
                                <a:gd name="T51" fmla="*/ 501205 h 718843"/>
                                <a:gd name="T52" fmla="*/ 926476 w 896698"/>
                                <a:gd name="T53" fmla="*/ 601447 h 718843"/>
                                <a:gd name="T54" fmla="*/ 896721 w 896698"/>
                                <a:gd name="T55" fmla="*/ 601447 h 718843"/>
                                <a:gd name="T56" fmla="*/ 896721 w 896698"/>
                                <a:gd name="T57" fmla="*/ 823076 h 718843"/>
                                <a:gd name="T58" fmla="*/ 675091 w 896698"/>
                                <a:gd name="T59" fmla="*/ 601447 h 718843"/>
                                <a:gd name="T60" fmla="*/ 100245 w 896698"/>
                                <a:gd name="T61" fmla="*/ 601447 h 718843"/>
                                <a:gd name="T62" fmla="*/ 0 w 896698"/>
                                <a:gd name="T63" fmla="*/ 501205 h 718843"/>
                                <a:gd name="T64" fmla="*/ 0 w 896698"/>
                                <a:gd name="T65" fmla="*/ 100244 h 718843"/>
                                <a:gd name="T66" fmla="*/ 100245 w 896698"/>
                                <a:gd name="T67" fmla="*/ 0 h 718843"/>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Lst>
                              <a:ahLst/>
                              <a:cxnLst>
                                <a:cxn ang="T68">
                                  <a:pos x="T0" y="T1"/>
                                </a:cxn>
                                <a:cxn ang="T69">
                                  <a:pos x="T2" y="T3"/>
                                </a:cxn>
                                <a:cxn ang="T70">
                                  <a:pos x="T4" y="T5"/>
                                </a:cxn>
                                <a:cxn ang="T71">
                                  <a:pos x="T6" y="T7"/>
                                </a:cxn>
                                <a:cxn ang="T72">
                                  <a:pos x="T8" y="T9"/>
                                </a:cxn>
                                <a:cxn ang="T73">
                                  <a:pos x="T10" y="T11"/>
                                </a:cxn>
                                <a:cxn ang="T74">
                                  <a:pos x="T12" y="T13"/>
                                </a:cxn>
                                <a:cxn ang="T75">
                                  <a:pos x="T14" y="T15"/>
                                </a:cxn>
                                <a:cxn ang="T76">
                                  <a:pos x="T16" y="T17"/>
                                </a:cxn>
                                <a:cxn ang="T77">
                                  <a:pos x="T18" y="T19"/>
                                </a:cxn>
                                <a:cxn ang="T78">
                                  <a:pos x="T20" y="T21"/>
                                </a:cxn>
                                <a:cxn ang="T79">
                                  <a:pos x="T22" y="T23"/>
                                </a:cxn>
                                <a:cxn ang="T80">
                                  <a:pos x="T24" y="T25"/>
                                </a:cxn>
                                <a:cxn ang="T81">
                                  <a:pos x="T26" y="T27"/>
                                </a:cxn>
                                <a:cxn ang="T82">
                                  <a:pos x="T28" y="T29"/>
                                </a:cxn>
                                <a:cxn ang="T83">
                                  <a:pos x="T30" y="T31"/>
                                </a:cxn>
                                <a:cxn ang="T84">
                                  <a:pos x="T32" y="T33"/>
                                </a:cxn>
                                <a:cxn ang="T85">
                                  <a:pos x="T34" y="T35"/>
                                </a:cxn>
                                <a:cxn ang="T86">
                                  <a:pos x="T36" y="T37"/>
                                </a:cxn>
                                <a:cxn ang="T87">
                                  <a:pos x="T38" y="T39"/>
                                </a:cxn>
                                <a:cxn ang="T88">
                                  <a:pos x="T40" y="T41"/>
                                </a:cxn>
                                <a:cxn ang="T89">
                                  <a:pos x="T42" y="T43"/>
                                </a:cxn>
                                <a:cxn ang="T90">
                                  <a:pos x="T44" y="T45"/>
                                </a:cxn>
                                <a:cxn ang="T91">
                                  <a:pos x="T46" y="T47"/>
                                </a:cxn>
                                <a:cxn ang="T92">
                                  <a:pos x="T48" y="T49"/>
                                </a:cxn>
                                <a:cxn ang="T93">
                                  <a:pos x="T50" y="T51"/>
                                </a:cxn>
                                <a:cxn ang="T94">
                                  <a:pos x="T52" y="T53"/>
                                </a:cxn>
                                <a:cxn ang="T95">
                                  <a:pos x="T54" y="T55"/>
                                </a:cxn>
                                <a:cxn ang="T96">
                                  <a:pos x="T56" y="T57"/>
                                </a:cxn>
                                <a:cxn ang="T97">
                                  <a:pos x="T58" y="T59"/>
                                </a:cxn>
                                <a:cxn ang="T98">
                                  <a:pos x="T60" y="T61"/>
                                </a:cxn>
                                <a:cxn ang="T99">
                                  <a:pos x="T62" y="T63"/>
                                </a:cxn>
                                <a:cxn ang="T100">
                                  <a:pos x="T64" y="T65"/>
                                </a:cxn>
                                <a:cxn ang="T101">
                                  <a:pos x="T66" y="T67"/>
                                </a:cxn>
                              </a:cxnLst>
                              <a:rect l="0" t="0" r="r" b="b"/>
                              <a:pathLst>
                                <a:path w="896698" h="718843">
                                  <a:moveTo>
                                    <a:pt x="105056" y="34949"/>
                                  </a:moveTo>
                                  <a:cubicBezTo>
                                    <a:pt x="65536" y="34949"/>
                                    <a:pt x="33500" y="66985"/>
                                    <a:pt x="33500" y="106504"/>
                                  </a:cubicBezTo>
                                  <a:lnTo>
                                    <a:pt x="33500" y="418778"/>
                                  </a:lnTo>
                                  <a:cubicBezTo>
                                    <a:pt x="33500" y="458296"/>
                                    <a:pt x="65536" y="490333"/>
                                    <a:pt x="105056" y="490333"/>
                                  </a:cubicBezTo>
                                  <a:lnTo>
                                    <a:pt x="554650" y="490333"/>
                                  </a:lnTo>
                                  <a:lnTo>
                                    <a:pt x="553320" y="489003"/>
                                  </a:lnTo>
                                  <a:lnTo>
                                    <a:pt x="612234" y="489003"/>
                                  </a:lnTo>
                                  <a:lnTo>
                                    <a:pt x="647330" y="524915"/>
                                  </a:lnTo>
                                  <a:lnTo>
                                    <a:pt x="646692" y="524915"/>
                                  </a:lnTo>
                                  <a:lnTo>
                                    <a:pt x="674728" y="552950"/>
                                  </a:lnTo>
                                  <a:lnTo>
                                    <a:pt x="689020" y="567575"/>
                                  </a:lnTo>
                                  <a:lnTo>
                                    <a:pt x="689188" y="567411"/>
                                  </a:lnTo>
                                  <a:lnTo>
                                    <a:pt x="744638" y="622860"/>
                                  </a:lnTo>
                                  <a:lnTo>
                                    <a:pt x="744638" y="538005"/>
                                  </a:lnTo>
                                  <a:lnTo>
                                    <a:pt x="744659" y="538005"/>
                                  </a:lnTo>
                                  <a:lnTo>
                                    <a:pt x="744659" y="489003"/>
                                  </a:lnTo>
                                  <a:lnTo>
                                    <a:pt x="783162" y="489003"/>
                                  </a:lnTo>
                                  <a:lnTo>
                                    <a:pt x="783162" y="490333"/>
                                  </a:lnTo>
                                  <a:lnTo>
                                    <a:pt x="791645" y="490333"/>
                                  </a:lnTo>
                                  <a:cubicBezTo>
                                    <a:pt x="831163" y="490333"/>
                                    <a:pt x="863199" y="458296"/>
                                    <a:pt x="863199" y="418778"/>
                                  </a:cubicBezTo>
                                  <a:lnTo>
                                    <a:pt x="863199" y="106504"/>
                                  </a:lnTo>
                                  <a:cubicBezTo>
                                    <a:pt x="863199" y="66985"/>
                                    <a:pt x="831163" y="34949"/>
                                    <a:pt x="791645" y="34949"/>
                                  </a:cubicBezTo>
                                  <a:lnTo>
                                    <a:pt x="105056" y="34949"/>
                                  </a:lnTo>
                                  <a:close/>
                                  <a:moveTo>
                                    <a:pt x="87550" y="0"/>
                                  </a:moveTo>
                                  <a:lnTo>
                                    <a:pt x="809149" y="0"/>
                                  </a:lnTo>
                                  <a:cubicBezTo>
                                    <a:pt x="857502" y="0"/>
                                    <a:pt x="896698" y="39197"/>
                                    <a:pt x="896698" y="87549"/>
                                  </a:cubicBezTo>
                                  <a:lnTo>
                                    <a:pt x="896698" y="437733"/>
                                  </a:lnTo>
                                  <a:cubicBezTo>
                                    <a:pt x="896698" y="486085"/>
                                    <a:pt x="857502" y="525281"/>
                                    <a:pt x="809149" y="525281"/>
                                  </a:cubicBezTo>
                                  <a:lnTo>
                                    <a:pt x="783162" y="525281"/>
                                  </a:lnTo>
                                  <a:lnTo>
                                    <a:pt x="783162" y="718843"/>
                                  </a:lnTo>
                                  <a:lnTo>
                                    <a:pt x="589599" y="525281"/>
                                  </a:lnTo>
                                  <a:lnTo>
                                    <a:pt x="87550" y="525281"/>
                                  </a:lnTo>
                                  <a:cubicBezTo>
                                    <a:pt x="39198" y="525281"/>
                                    <a:pt x="0" y="486085"/>
                                    <a:pt x="0" y="437733"/>
                                  </a:cubicBezTo>
                                  <a:lnTo>
                                    <a:pt x="0" y="87549"/>
                                  </a:lnTo>
                                  <a:cubicBezTo>
                                    <a:pt x="0" y="39197"/>
                                    <a:pt x="39198" y="0"/>
                                    <a:pt x="87550" y="0"/>
                                  </a:cubicBezTo>
                                  <a:close/>
                                </a:path>
                              </a:pathLst>
                            </a:cu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366" name="Rectangle: Rounded Corners 256594"/>
                          <wps:cNvSpPr>
                            <a:spLocks noChangeArrowheads="1"/>
                          </wps:cNvSpPr>
                          <wps:spPr bwMode="auto">
                            <a:xfrm rot="5400000">
                              <a:off x="18939" y="33239"/>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367" name="Rectangle: Rounded Corners 256595"/>
                          <wps:cNvSpPr>
                            <a:spLocks noChangeArrowheads="1"/>
                          </wps:cNvSpPr>
                          <wps:spPr bwMode="auto">
                            <a:xfrm rot="5400000">
                              <a:off x="23239" y="35143"/>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368" name="Rectangle: Rounded Corners 256596"/>
                          <wps:cNvSpPr>
                            <a:spLocks noChangeArrowheads="1"/>
                          </wps:cNvSpPr>
                          <wps:spPr bwMode="auto">
                            <a:xfrm rot="5400000">
                              <a:off x="17034" y="36042"/>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369" name="Rectangle: Rounded Corners 256597"/>
                          <wps:cNvSpPr>
                            <a:spLocks noChangeArrowheads="1"/>
                          </wps:cNvSpPr>
                          <wps:spPr bwMode="auto">
                            <a:xfrm rot="5400000">
                              <a:off x="18938" y="36518"/>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370" name="Rectangle: Rounded Corners 256598"/>
                          <wps:cNvSpPr>
                            <a:spLocks noChangeArrowheads="1"/>
                          </wps:cNvSpPr>
                          <wps:spPr bwMode="auto">
                            <a:xfrm rot="5400000">
                              <a:off x="22038" y="34847"/>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371" name="Rectangle: Rounded Corners 256599"/>
                          <wps:cNvSpPr>
                            <a:spLocks noChangeArrowheads="1"/>
                          </wps:cNvSpPr>
                          <wps:spPr bwMode="auto">
                            <a:xfrm rot="5400000">
                              <a:off x="18939" y="34991"/>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372" name="Rectangle: Rounded Corners 256600"/>
                          <wps:cNvSpPr>
                            <a:spLocks noChangeArrowheads="1"/>
                          </wps:cNvSpPr>
                          <wps:spPr bwMode="auto">
                            <a:xfrm rot="5400000">
                              <a:off x="23239" y="36895"/>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373" name="Rectangle: Rounded Corners 256601"/>
                          <wps:cNvSpPr>
                            <a:spLocks noChangeArrowheads="1"/>
                          </wps:cNvSpPr>
                          <wps:spPr bwMode="auto">
                            <a:xfrm rot="5400000">
                              <a:off x="17034" y="37771"/>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374" name="Rectangle: Rounded Corners 256602"/>
                          <wps:cNvSpPr>
                            <a:spLocks noChangeArrowheads="1"/>
                          </wps:cNvSpPr>
                          <wps:spPr bwMode="auto">
                            <a:xfrm rot="5400000">
                              <a:off x="18938" y="38247"/>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375" name="Rectangle: Rounded Corners 256603"/>
                          <wps:cNvSpPr>
                            <a:spLocks noChangeArrowheads="1"/>
                          </wps:cNvSpPr>
                          <wps:spPr bwMode="auto">
                            <a:xfrm rot="5400000">
                              <a:off x="22038" y="36576"/>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wgp>
                  </a:graphicData>
                </a:graphic>
              </wp:inline>
            </w:drawing>
          </mc:Choice>
          <mc:Fallback>
            <w:pict>
              <v:group id="_x0000_s2519" style="width:451.3pt;height:37.4pt;mso-position-horizontal-relative:char;mso-position-vertical-relative:line" coordsize="60883,5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">
                <v:group id="Group 256587" o:spid="_x0000_s2520" style="position:absolute;width:60883;height:5050" coordorigin=",159" coordsize="60891,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7WUjMcAAADe&#10;AAAADwAAAAAAAAAAAAAAAACqAgAAZHJzL2Rvd25yZXYueG1sUEsFBgAAAAAEAAQA+gAAAJ4DAAAA&#10;AA==&#10;">
                  <v:group id="Group 256588" o:spid="_x0000_s2521" style="position:absolute;left:48488;top:159;width:12403;height:5058" coordorigin="42218,223" coordsize="18094,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OP3rMQAAADeAAAA&#10;DwAAAAAAAAAAAAAAAACqAgAAZHJzL2Rvd25yZXYueG1sUEsFBgAAAAAEAAQA+gAAAJsDAAAAAA==&#10;">
                    <v:roundrect id="Rectangle: Rounded Corners 55" o:spid="_x0000_s2522" style="position:absolute;left:42218;top:223;width:18095;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2VmcgA&#10;AADeAAAADwAAAGRycy9kb3ducmV2LnhtbESPQWvCQBSE74X+h+UVetONpkhNXaW0VHoRbVTw+Mg+&#10;k2D2bdjdxtRf7wpCj8PMfMPMFr1pREfO15YVjIYJCOLC6ppLBbvt1+AVhA/IGhvLpOCPPCzmjw8z&#10;zLQ98w91eShFhLDPUEEVQptJ6YuKDPqhbYmjd7TOYIjSlVI7PEe4aeQ4SSbSYM1xocKWPioqTvmv&#10;UeBO20O6WS/7ZbnPu8+Xy+rI66lSz0/9+xuIQH34D9/b31pBOk4nI7jdiVdAz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mDZWZyAAAAN4AAAAPAAAAAAAAAAAAAAAAAJgCAABk&#10;cnMvZG93bnJldi54bWxQSwUGAAAAAAQABAD1AAAAjQMAAAAA&#10;" fillcolor="#00b050" stroked="f" strokeweight="1pt">
                      <v:stroke joinstyle="miter"/>
                      <v:textbox>
                        <w:txbxContent>
                          <w:p w:rsidR="00FC7E58" w:rsidRPr="00BB0D09" w:rsidRDefault="00FC7E58" w:rsidP="00A5444F">
                            <w:pPr>
                              <w:pStyle w:val="NoSpacing"/>
                              <w:keepNext/>
                              <w:rPr>
                                <w:color w:val="FFFFFF" w:themeColor="background1"/>
                                <w:rtl/>
                                <w:lang w:bidi="ar-SY"/>
                              </w:rPr>
                            </w:pPr>
                            <w:r>
                              <w:rPr>
                                <w:rFonts w:hint="cs"/>
                                <w:rtl/>
                                <w:lang w:bidi="ar-SY"/>
                              </w:rPr>
                              <w:t xml:space="preserve">       </w:t>
                            </w:r>
                            <w:r w:rsidRPr="00BB0D09">
                              <w:rPr>
                                <w:rFonts w:hint="cs"/>
                                <w:color w:val="FFFFFF" w:themeColor="background1"/>
                                <w:rtl/>
                                <w:lang w:bidi="ar-SY"/>
                              </w:rPr>
                              <w:t>تمرين:</w:t>
                            </w:r>
                          </w:p>
                          <w:p w:rsidR="00FC7E58" w:rsidRDefault="00FC7E58" w:rsidP="00A5444F">
                            <w:pPr>
                              <w:pStyle w:val="NoSpacing"/>
                              <w:keepNext/>
                              <w:rPr>
                                <w:rtl/>
                                <w:lang w:bidi="ar-SY"/>
                              </w:rPr>
                            </w:pPr>
                          </w:p>
                          <w:p w:rsidR="00FC7E58" w:rsidRDefault="00FC7E58" w:rsidP="00A5444F">
                            <w:pPr>
                              <w:jc w:val="left"/>
                              <w:rPr>
                                <w:b/>
                                <w:bCs/>
                                <w:rtl/>
                              </w:rPr>
                            </w:pPr>
                          </w:p>
                        </w:txbxContent>
                      </v:textbox>
                    </v:roundrect>
                    <v:oval id="Oval 61" o:spid="_x0000_s2523" style="position:absolute;left:53438;top:734;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ApL8YA&#10;AADeAAAADwAAAGRycy9kb3ducmV2LnhtbESPQWvCQBSE74L/YXmCN90YidXUVUQUesmhNh68PbLP&#10;JDT7NmRXE/99t1DocZiZb5jtfjCNeFLnassKFvMIBHFhdc2lgvzrPFuDcB5ZY2OZFLzIwX43Hm0x&#10;1bbnT3pefCkChF2KCirv21RKV1Rk0M1tSxy8u+0M+iC7UuoO+wA3jYyjaCUN1hwWKmzpWFHxfXkY&#10;BTp6qxOdJ9k9P/TZK7lt5OmaKTWdDId3EJ4G/x/+a39oBct4uYrh9064AnL3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2ApL8YAAADeAAAADwAAAAAAAAAAAAAAAACYAgAAZHJz&#10;L2Rvd25yZXYueG1sUEsFBgAAAAAEAAQA9QAAAIsDAAAAAA==&#10;" fillcolor="#272727 [2749]" stroked="f" strokeweight="1pt">
                      <v:stroke joinstyle="miter"/>
                      <v:shadow on="t" color="black" opacity="26213f" origin=",-.5" offset="0,3pt"/>
                    </v:oval>
                  </v:group>
                  <v:rect id="Rectangle 256591" o:spid="_x0000_s2524" style="position:absolute;top:4929;width:52002;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YBMYA&#10;AADeAAAADwAAAGRycy9kb3ducmV2LnhtbESP0WrCQBRE3wv9h+UW+lY3TURCdJVaEepDQaMfcMle&#10;k2D2btjdmvj3riD0cZiZM8xiNZpOXMn51rKCz0kCgriyuuVawem4/chB+ICssbNMCm7kYbV8fVlg&#10;oe3AB7qWoRYRwr5ABU0IfSGlrxoy6Ce2J47e2TqDIUpXS+1wiHDTyTRJZtJgy3GhwZ6+G6ou5Z9R&#10;kOZtvXbDerqn3+Gwyze3bLcvlXp/G7/mIAKN4T/8bP9oBVmazTJ43IlX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W+YBMYAAADeAAAADwAAAAAAAAAAAAAAAACYAgAAZHJz&#10;L2Rvd25yZXYueG1sUEsFBgAAAAAEAAQA9QAAAIsDAAAAAA==&#10;" fillcolor="#00b050" stroked="f" strokeweight="1pt"/>
                </v:group>
                <v:group id="Group 227" o:spid="_x0000_s2525" style="position:absolute;left:56772;top:1605;width:2465;height:1976" coordorigin="15206,34439" coordsize="10267,8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9jxr8cAAADe&#10;AAAADwAAAAAAAAAAAAAAAACqAgAAZHJzL2Rvd25yZXYueG1sUEsFBgAAAAAEAAQA+gAAAJ4DAAAA&#10;AA==&#10;">
                  <v:shape id="Freeform: Shape 256593" o:spid="_x0000_s2526" style="position:absolute;left:15206;top:34439;width:10267;height:8231;visibility:visible;mso-wrap-style:square;v-text-anchor:middle" coordsize="896698,7188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pj28YA&#10;AADeAAAADwAAAGRycy9kb3ducmV2LnhtbESPQWvCQBSE7wX/w/IEb3WjoSKpq4gi9BJoo4i9PbKv&#10;ydLs25Ddxvjv3YLgcZiZb5jVZrCN6KnzxrGC2TQBQVw6bbhScDoeXpcgfEDW2DgmBTfysFmPXlaY&#10;aXflL+qLUIkIYZ+hgjqENpPSlzVZ9FPXEkfvx3UWQ5RdJXWH1wi3jZwnyUJaNBwXamxpV1P5W/xZ&#10;BUV/OR/zPHym38ZWN3POh8NeKzUZD9t3EIGG8Aw/2h9aQTpPF2/wfydeAbm+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wpj28YAAADeAAAADwAAAAAAAAAAAAAAAACYAgAAZHJz&#10;L2Rvd25yZXYueG1sUEsFBgAAAAAEAAQA9QAAAIsDAAAAAA==&#10;" path="m105056,34949v-39520,,-71556,32036,-71556,71555l33500,418778v,39518,32036,71555,71556,71555l554650,490333r-1330,-1330l612234,489003r35096,35912l646692,524915r28036,28035l689020,567575r168,-164l744638,622860r,-84855l744659,538005r,-49002l783162,489003r,1330l791645,490333v39518,,71554,-32037,71554,-71555l863199,106504v,-39519,-32036,-71555,-71554,-71555l105056,34949xm87550,l809149,v48353,,87549,39197,87549,87549l896698,437733v,48352,-39196,87548,-87549,87548l783162,525281r,193562l589599,525281r-502049,c39198,525281,,486085,,437733l,87549c,39197,39198,,87550,xe" fillcolor="white [3212]" stroked="f" strokeweight="1pt">
                    <v:stroke joinstyle="miter"/>
                    <v:path arrowok="t" o:connecttype="custom" o:connectlocs="1377,458;439,1396;439,5490;1377,6429;7271,6429;7254,6411;8026,6411;8487,6882;8478,6882;8846,7250;9033,7441;9035,7439;9762,8166;9762,7054;9762,7054;9762,6411;10267,6411;10267,6429;10378,6429;11317,5490;11317,1396;10378,458;1148,0;10608,0;11756,1148;11756,5739;10608,6887;10267,6887;10267,9425;7730,6887;1148,6887;0,5739;0,1148;1148,0" o:connectangles="0,0,0,0,0,0,0,0,0,0,0,0,0,0,0,0,0,0,0,0,0,0,0,0,0,0,0,0,0,0,0,0,0,0"/>
                  </v:shape>
                  <v:roundrect id="Rectangle: Rounded Corners 256594" o:spid="_x0000_s2527" style="position:absolute;left:18939;top:33239;width:375;height:5713;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HbsQA&#10;AADeAAAADwAAAGRycy9kb3ducmV2LnhtbESP0YrCMBRE3wX/IdwF3zTdCkW6RpEFRdgnqx9wbe6m&#10;ZZub0sS27tcbQfBxmJkzzHo72kb01PnasYLPRQKCuHS6ZqPgct7PVyB8QNbYOCYFd/Kw3Uwna8y1&#10;G/hEfRGMiBD2OSqoQmhzKX1ZkUW/cC1x9H5dZzFE2RmpOxwi3DYyTZJMWqw5LlTY0ndF5V9xswr8&#10;5WRW+yE9mGFHaXH8/+kbf1Vq9jHuvkAEGsM7/GoftYJluswyeN6JV0B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nh27EAAAA3gAAAA8AAAAAAAAAAAAAAAAAmAIAAGRycy9k&#10;b3ducmV2LnhtbFBLBQYAAAAABAAEAPUAAACJAwAAAAA=&#10;" fillcolor="white [3212]" stroked="f" strokeweight="1pt">
                    <v:stroke joinstyle="miter"/>
                  </v:roundrect>
                  <v:roundrect id="Rectangle: Rounded Corners 256595" o:spid="_x0000_s2528" style="position:absolute;left:23239;top:35143;width:375;height:1905;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si9cQA&#10;AADeAAAADwAAAGRycy9kb3ducmV2LnhtbESP0YrCMBRE3xf8h3AF39bUCq50jSKCIvhk1w+421zT&#10;YnNTmtjW/fqNIPg4zMwZZrUZbC06an3lWMFsmoAgLpyu2Ci4/Ow/lyB8QNZYOyYFD/KwWY8+Vphp&#10;1/OZujwYESHsM1RQhtBkUvqiJIt+6hri6F1dazFE2RqpW+wj3NYyTZKFtFhxXCixoV1JxS2/WwX+&#10;cjbLfZ8eTL+lND/+nbra/yo1GQ/bbxCBhvAOv9pHrWCezhdf8LwTr4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rIvXEAAAA3gAAAA8AAAAAAAAAAAAAAAAAmAIAAGRycy9k&#10;b3ducmV2LnhtbFBLBQYAAAAABAAEAPUAAACJAwAAAAA=&#10;" fillcolor="white [3212]" stroked="f" strokeweight="1pt">
                    <v:stroke joinstyle="miter"/>
                  </v:roundrect>
                  <v:roundrect id="Rectangle: Rounded Corners 256596" o:spid="_x0000_s2529" style="position:absolute;left:17034;top:36042;width:375;height:1904;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S2h8IA&#10;AADeAAAADwAAAGRycy9kb3ducmV2LnhtbERP3WqDMBS+H/Qdwin0bsYplOJMSxm0CL2q6wOcmbMo&#10;MydiUnV7+uaisMuP7788LLYXE42+c6zgLUlBEDdOd2wU3D5PrzsQPiBr7B2Tgl/ycNivXkostJv5&#10;SlMdjIgh7AtU0IYwFFL6piWLPnEDceS+3WgxRDgaqUecY7jtZZamW2mx49jQ4kAfLTU/9d0q8Ler&#10;2Z3m7GzmI2V19XeZev+l1Ga9HN9BBFrCv/jprrSCPMu3cW+8E6+A3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NLaHwgAAAN4AAAAPAAAAAAAAAAAAAAAAAJgCAABkcnMvZG93&#10;bnJldi54bWxQSwUGAAAAAAQABAD1AAAAhwMAAAAA&#10;" fillcolor="white [3212]" stroked="f" strokeweight="1pt">
                    <v:stroke joinstyle="miter"/>
                  </v:roundrect>
                  <v:roundrect id="Rectangle: Rounded Corners 256597" o:spid="_x0000_s2530" style="position:absolute;left:18938;top:36518;width:375;height:952;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gTHMQA&#10;AADeAAAADwAAAGRycy9kb3ducmV2LnhtbESP0YrCMBRE3xf8h3AF39bUCuJWo4igCPtk1w+421zT&#10;YnNTmthWv34jCPs4zMwZZr0dbC06an3lWMFsmoAgLpyu2Ci4/Bw+lyB8QNZYOyYFD/Kw3Yw+1php&#10;1/OZujwYESHsM1RQhtBkUvqiJIt+6hri6F1dazFE2RqpW+wj3NYyTZKFtFhxXCixoX1JxS2/WwX+&#10;cjbLQ58eTb+jND89v7va/yo1GQ+7FYhAQ/gPv9snrWCezhdf8LoTr4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4ExzEAAAA3gAAAA8AAAAAAAAAAAAAAAAAmAIAAGRycy9k&#10;b3ducmV2LnhtbFBLBQYAAAAABAAEAPUAAACJAwAAAAA=&#10;" fillcolor="white [3212]" stroked="f" strokeweight="1pt">
                    <v:stroke joinstyle="miter"/>
                  </v:roundrect>
                  <v:roundrect id="Rectangle: Rounded Corners 256598" o:spid="_x0000_s2531" style="position:absolute;left:22038;top:34847;width:381;height:4300;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ssXMIA&#10;AADeAAAADwAAAGRycy9kb3ducmV2LnhtbESPzYrCMBSF94LvEO6AO02ngko1iggOgiurD3Bt7qRl&#10;mpvSZNrq05uF4PJw/vg2u8HWoqPWV44VfM8SEMSF0xUbBbfrcboC4QOyxtoxKXiQh912PNpgpl3P&#10;F+ryYEQcYZ+hgjKEJpPSFyVZ9DPXEEfv17UWQ5StkbrFPo7bWqZJspAWK44PJTZ0KKn4y/+tAn+7&#10;mNWxT39Mv6c0Pz3PXe3vSk2+hv0aRKAhfMLv9kkrmKfzZQSIOBEF5P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myxcwgAAAN4AAAAPAAAAAAAAAAAAAAAAAJgCAABkcnMvZG93&#10;bnJldi54bWxQSwUGAAAAAAQABAD1AAAAhwMAAAAA&#10;" fillcolor="white [3212]" stroked="f" strokeweight="1pt">
                    <v:stroke joinstyle="miter"/>
                  </v:roundrect>
                  <v:roundrect id="Rectangle: Rounded Corners 256599" o:spid="_x0000_s2532" style="position:absolute;left:18939;top:34991;width:375;height:5713;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eJx8QA&#10;AADeAAAADwAAAGRycy9kb3ducmV2LnhtbESP0YrCMBRE3xf8h3AF39bUCqtUo4jgIuyT1Q+4Nte0&#10;2NyUJrZdv36zIPg4zMwZZr0dbC06an3lWMFsmoAgLpyu2Ci4nA+fSxA+IGusHZOCX/Kw3Yw+1php&#10;1/OJujwYESHsM1RQhtBkUvqiJIt+6hri6N1cazFE2RqpW+wj3NYyTZIvabHiuFBiQ/uSinv+sAr8&#10;5WSWhz79Nv2O0vz4/Olqf1VqMh52KxCBhvAOv9pHrWCezhcz+L8Tr4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XicfEAAAA3gAAAA8AAAAAAAAAAAAAAAAAmAIAAGRycy9k&#10;b3ducmV2LnhtbFBLBQYAAAAABAAEAPUAAACJAwAAAAA=&#10;" fillcolor="white [3212]" stroked="f" strokeweight="1pt">
                    <v:stroke joinstyle="miter"/>
                  </v:roundrect>
                  <v:roundrect id="Rectangle: Rounded Corners 256600" o:spid="_x0000_s2533" style="position:absolute;left:23239;top:36895;width:375;height:1905;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UXsMUA&#10;AADeAAAADwAAAGRycy9kb3ducmV2LnhtbESPUWvCMBSF34X9h3AHe9PUCCqdUWSgCHuy+gOuzV1a&#10;bG5Kk7V1v34RBns8nHO+w9nsRteInrpQe9Ywn2UgiEtvarYarpfDdA0iRGSDjWfS8KAAu+3LZIO5&#10;8QOfqS+iFQnCIUcNVYxtLmUoK3IYZr4lTt6X7xzGJDsrTYdDgrtGqixbSoc1p4UKW/qoqLwX305D&#10;uJ7t+jCoox32pIrTz2ffhJvWb6/j/h1EpDH+h//aJ6NhoRYrBc876QrI7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BRewxQAAAN4AAAAPAAAAAAAAAAAAAAAAAJgCAABkcnMv&#10;ZG93bnJldi54bWxQSwUGAAAAAAQABAD1AAAAigMAAAAA&#10;" fillcolor="white [3212]" stroked="f" strokeweight="1pt">
                    <v:stroke joinstyle="miter"/>
                  </v:roundrect>
                  <v:roundrect id="Rectangle: Rounded Corners 256601" o:spid="_x0000_s2534" style="position:absolute;left:17034;top:37771;width:375;height:1904;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yK8UA&#10;AADeAAAADwAAAGRycy9kb3ducmV2LnhtbESP0WrCQBRE3wv9h+UWfKubJtBKdBURFMEnUz/gmr1u&#10;QrN3Q3ZNol/vFgQfh5k5wyxWo21ET52vHSv4miYgiEunazYKTr/bzxkIH5A1No5JwY08rJbvbwvM&#10;tRv4SH0RjIgQ9jkqqEJocyl9WZFFP3UtcfQurrMYouyM1B0OEW4bmSbJt7RYc1yosKVNReVfcbUK&#10;/OloZtsh3ZlhTWmxvx/6xp+VmnyM6zmIQGN4hZ/tvVaQpdlPBv934hW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bIrxQAAAN4AAAAPAAAAAAAAAAAAAAAAAJgCAABkcnMv&#10;ZG93bnJldi54bWxQSwUGAAAAAAQABAD1AAAAigMAAAAA&#10;" fillcolor="white [3212]" stroked="f" strokeweight="1pt">
                    <v:stroke joinstyle="miter"/>
                  </v:roundrect>
                  <v:roundrect id="Rectangle: Rounded Corners 256602" o:spid="_x0000_s2535" style="position:absolute;left:18938;top:38247;width:375;height:952;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AqX8UA&#10;AADeAAAADwAAAGRycy9kb3ducmV2LnhtbESP0WrCQBRE3wv+w3KFvtWNUVSiq4hgEXwy5gNus7eb&#10;YPZuyG6TtF/fLRR8HGbmDLM7jLYRPXW+dqxgPktAEJdO12wUFPfz2waED8gaG8ek4Js8HPaTlx1m&#10;2g18oz4PRkQI+wwVVCG0mZS+rMiin7mWOHqfrrMYouyM1B0OEW4bmSbJSlqsOS5U2NKpovKRf1kF&#10;vriZzXlI381wpDS//Fz7xn8o9Todj1sQgcbwDP+3L1rBIl2sl/B3J14Bu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oCpfxQAAAN4AAAAPAAAAAAAAAAAAAAAAAJgCAABkcnMv&#10;ZG93bnJldi54bWxQSwUGAAAAAAQABAD1AAAAigMAAAAA&#10;" fillcolor="white [3212]" stroked="f" strokeweight="1pt">
                    <v:stroke joinstyle="miter"/>
                  </v:roundrect>
                  <v:roundrect id="Rectangle: Rounded Corners 256603" o:spid="_x0000_s2536" style="position:absolute;left:22038;top:36576;width:381;height:4300;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yPxMYA&#10;AADeAAAADwAAAGRycy9kb3ducmV2LnhtbESP3WrCQBSE7wu+w3KE3tWNEX+IriKCRfDKmAc4zZ5u&#10;gtmzIbtN0j59t1DwcpiZb5jdYbSN6KnztWMF81kCgrh0umajoLif3zYgfEDW2DgmBd/k4bCfvOww&#10;027gG/V5MCJC2GeooAqhzaT0ZUUW/cy1xNH7dJ3FEGVnpO5wiHDbyDRJVtJizXGhwpZOFZWP/Msq&#10;8MXNbM5D+m6GI6X55efaN/5DqdfpeNyCCDSGZ/i/fdEKFulivYS/O/EKyP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uyPxMYAAADeAAAADwAAAAAAAAAAAAAAAACYAgAAZHJz&#10;L2Rvd25yZXYueG1sUEsFBgAAAAAEAAQA9QAAAIsDAAAAAA==&#10;" fillcolor="white [3212]" stroked="f" strokeweight="1pt">
                    <v:stroke joinstyle="miter"/>
                  </v:roundrect>
                </v:group>
                <w10:wrap anchorx="page"/>
                <w10:anchorlock/>
              </v:group>
            </w:pict>
          </mc:Fallback>
        </mc:AlternateContent>
      </w:r>
    </w:p>
    <w:p w:rsidR="00A5444F" w:rsidRDefault="00A5444F" w:rsidP="00A5444F">
      <w:pPr>
        <w:rPr>
          <w:rFonts w:ascii="Sakkal Majalla" w:hAnsi="Sakkal Majalla"/>
          <w:rtl/>
        </w:rPr>
      </w:pPr>
      <w:r w:rsidRPr="0018235F">
        <w:rPr>
          <w:rFonts w:ascii="Sakkal Majalla" w:hAnsi="Sakkal Majalla"/>
          <w:rtl/>
        </w:rPr>
        <w:t>عزيزي المتدرب صمم جدول يضم أهم المشكلات الحساسة وعير الحساسة التي يمكن أن تتولاها آلية تقديم الشكاوى والملاحظات؟</w:t>
      </w:r>
    </w:p>
    <w:p w:rsidR="00A5444F" w:rsidRDefault="00A5444F" w:rsidP="00A5444F">
      <w:pPr>
        <w:rPr>
          <w:rFonts w:ascii="Sakkal Majalla" w:hAnsi="Sakkal Majalla"/>
          <w:rtl/>
        </w:rPr>
      </w:pPr>
      <w:r>
        <w:rPr>
          <w:noProof/>
        </w:rPr>
        <mc:AlternateContent>
          <mc:Choice Requires="wpg">
            <w:drawing>
              <wp:inline distT="0" distB="0" distL="0" distR="0" wp14:anchorId="14D70832" wp14:editId="18622CC0">
                <wp:extent cx="5731510" cy="462280"/>
                <wp:effectExtent l="0" t="0" r="2540" b="0"/>
                <wp:docPr id="32377" name="Group 32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462280"/>
                          <a:chOff x="-1619" y="0"/>
                          <a:chExt cx="61055" cy="4927"/>
                        </a:xfrm>
                      </wpg:grpSpPr>
                      <wpg:grpSp>
                        <wpg:cNvPr id="32378" name="Group 256605"/>
                        <wpg:cNvGrpSpPr>
                          <a:grpSpLocks/>
                        </wpg:cNvGrpSpPr>
                        <wpg:grpSpPr bwMode="auto">
                          <a:xfrm>
                            <a:off x="-1619" y="0"/>
                            <a:ext cx="61055" cy="4927"/>
                            <a:chOff x="-1658" y="159"/>
                            <a:chExt cx="62550" cy="5058"/>
                          </a:xfrm>
                        </wpg:grpSpPr>
                        <wpg:grpSp>
                          <wpg:cNvPr id="32379" name="Group 256606"/>
                          <wpg:cNvGrpSpPr>
                            <a:grpSpLocks/>
                          </wpg:cNvGrpSpPr>
                          <wpg:grpSpPr bwMode="auto">
                            <a:xfrm>
                              <a:off x="44009" y="159"/>
                              <a:ext cx="16882" cy="5058"/>
                              <a:chOff x="35684" y="223"/>
                              <a:chExt cx="24628" cy="7110"/>
                            </a:xfrm>
                          </wpg:grpSpPr>
                          <wps:wsp>
                            <wps:cNvPr id="32380"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35684" y="223"/>
                                <a:ext cx="24629" cy="7110"/>
                              </a:xfrm>
                              <a:prstGeom prst="roundRect">
                                <a:avLst>
                                  <a:gd name="adj" fmla="val 50000"/>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FC7E58" w:rsidRPr="00BB0D09" w:rsidRDefault="00FC7E58" w:rsidP="00A5444F">
                                  <w:pPr>
                                    <w:pStyle w:val="NoSpacing"/>
                                    <w:rPr>
                                      <w:b/>
                                      <w:color w:val="FFFFFF" w:themeColor="background1"/>
                                    </w:rPr>
                                  </w:pPr>
                                  <w:r>
                                    <w:rPr>
                                      <w:rFonts w:hint="cs"/>
                                      <w:rtl/>
                                      <w:lang w:bidi="ar-SY"/>
                                    </w:rPr>
                                    <w:t xml:space="preserve">       </w:t>
                                  </w:r>
                                  <w:r w:rsidRPr="00BB0D09">
                                    <w:rPr>
                                      <w:rFonts w:hint="cs"/>
                                      <w:color w:val="FFFFFF" w:themeColor="background1"/>
                                      <w:rtl/>
                                      <w:lang w:bidi="ar-SY"/>
                                    </w:rPr>
                                    <w:t>عزيزي المدرّب:</w:t>
                                  </w:r>
                                </w:p>
                              </w:txbxContent>
                            </wps:txbx>
                            <wps:bodyPr rot="0" vert="horz" wrap="square" lIns="91440" tIns="0" rIns="91440" bIns="45720" anchor="ctr" anchorCtr="0" upright="1">
                              <a:noAutofit/>
                            </wps:bodyPr>
                          </wps:wsp>
                          <wps:wsp>
                            <wps:cNvPr id="32381"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53438" y="734"/>
                                <a:ext cx="5715" cy="5715"/>
                              </a:xfrm>
                              <a:prstGeom prst="ellipse">
                                <a:avLst/>
                              </a:prstGeom>
                              <a:solidFill>
                                <a:schemeClr val="tx1">
                                  <a:lumMod val="85000"/>
                                  <a:lumOff val="15000"/>
                                </a:schemeClr>
                              </a:solidFill>
                              <a:ln>
                                <a:noFill/>
                              </a:ln>
                              <a:effectLst>
                                <a:outerShdw dist="38100" dir="5400000" algn="t"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32382" name="Rectangle 256609"/>
                          <wps:cNvSpPr>
                            <a:spLocks noChangeArrowheads="1"/>
                          </wps:cNvSpPr>
                          <wps:spPr bwMode="auto">
                            <a:xfrm>
                              <a:off x="-1658" y="4929"/>
                              <a:ext cx="50526" cy="288"/>
                            </a:xfrm>
                            <a:prstGeom prst="rect">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32383" name="Google Shape;333;p20"/>
                        <wpg:cNvGrpSpPr>
                          <a:grpSpLocks/>
                        </wpg:cNvGrpSpPr>
                        <wpg:grpSpPr bwMode="auto">
                          <a:xfrm>
                            <a:off x="55626" y="1238"/>
                            <a:ext cx="2443" cy="2444"/>
                            <a:chOff x="0" y="0"/>
                            <a:chExt cx="354364" cy="354745"/>
                          </a:xfrm>
                        </wpg:grpSpPr>
                        <wps:wsp>
                          <wps:cNvPr id="7104" name="Google Shape;334;p20"/>
                          <wps:cNvSpPr>
                            <a:spLocks/>
                          </wps:cNvSpPr>
                          <wps:spPr bwMode="auto">
                            <a:xfrm>
                              <a:off x="0" y="155108"/>
                              <a:ext cx="132667" cy="199288"/>
                            </a:xfrm>
                            <a:custGeom>
                              <a:avLst/>
                              <a:gdLst>
                                <a:gd name="T0" fmla="*/ 2239 w 4168"/>
                                <a:gd name="T1" fmla="*/ 343 h 6261"/>
                                <a:gd name="T2" fmla="*/ 3811 w 4168"/>
                                <a:gd name="T3" fmla="*/ 3414 h 6261"/>
                                <a:gd name="T4" fmla="*/ 2775 w 4168"/>
                                <a:gd name="T5" fmla="*/ 3831 h 6261"/>
                                <a:gd name="T6" fmla="*/ 2775 w 4168"/>
                                <a:gd name="T7" fmla="*/ 3462 h 6261"/>
                                <a:gd name="T8" fmla="*/ 3096 w 4168"/>
                                <a:gd name="T9" fmla="*/ 1712 h 6261"/>
                                <a:gd name="T10" fmla="*/ 1632 w 4168"/>
                                <a:gd name="T11" fmla="*/ 1271 h 6261"/>
                                <a:gd name="T12" fmla="*/ 1286 w 4168"/>
                                <a:gd name="T13" fmla="*/ 1843 h 6261"/>
                                <a:gd name="T14" fmla="*/ 1513 w 4168"/>
                                <a:gd name="T15" fmla="*/ 1843 h 6261"/>
                                <a:gd name="T16" fmla="*/ 2882 w 4168"/>
                                <a:gd name="T17" fmla="*/ 1950 h 6261"/>
                                <a:gd name="T18" fmla="*/ 2084 w 4168"/>
                                <a:gd name="T19" fmla="*/ 3319 h 6261"/>
                                <a:gd name="T20" fmla="*/ 870 w 4168"/>
                                <a:gd name="T21" fmla="*/ 2093 h 6261"/>
                                <a:gd name="T22" fmla="*/ 1405 w 4168"/>
                                <a:gd name="T23" fmla="*/ 3462 h 6261"/>
                                <a:gd name="T24" fmla="*/ 1405 w 4168"/>
                                <a:gd name="T25" fmla="*/ 3831 h 6261"/>
                                <a:gd name="T26" fmla="*/ 393 w 4168"/>
                                <a:gd name="T27" fmla="*/ 3414 h 6261"/>
                                <a:gd name="T28" fmla="*/ 1965 w 4168"/>
                                <a:gd name="T29" fmla="*/ 343 h 6261"/>
                                <a:gd name="T30" fmla="*/ 2429 w 4168"/>
                                <a:gd name="T31" fmla="*/ 3581 h 6261"/>
                                <a:gd name="T32" fmla="*/ 2715 w 4168"/>
                                <a:gd name="T33" fmla="*/ 4236 h 6261"/>
                                <a:gd name="T34" fmla="*/ 2072 w 4168"/>
                                <a:gd name="T35" fmla="*/ 4712 h 6261"/>
                                <a:gd name="T36" fmla="*/ 1429 w 4168"/>
                                <a:gd name="T37" fmla="*/ 4236 h 6261"/>
                                <a:gd name="T38" fmla="*/ 1715 w 4168"/>
                                <a:gd name="T39" fmla="*/ 3581 h 6261"/>
                                <a:gd name="T40" fmla="*/ 2429 w 4168"/>
                                <a:gd name="T41" fmla="*/ 3581 h 6261"/>
                                <a:gd name="T42" fmla="*/ 1906 w 4168"/>
                                <a:gd name="T43" fmla="*/ 9 h 6261"/>
                                <a:gd name="T44" fmla="*/ 60 w 4168"/>
                                <a:gd name="T45" fmla="*/ 3295 h 6261"/>
                                <a:gd name="T46" fmla="*/ 1036 w 4168"/>
                                <a:gd name="T47" fmla="*/ 4093 h 6261"/>
                                <a:gd name="T48" fmla="*/ 1 w 4168"/>
                                <a:gd name="T49" fmla="*/ 5022 h 6261"/>
                                <a:gd name="T50" fmla="*/ 167 w 4168"/>
                                <a:gd name="T51" fmla="*/ 6260 h 6261"/>
                                <a:gd name="T52" fmla="*/ 334 w 4168"/>
                                <a:gd name="T53" fmla="*/ 5022 h 6261"/>
                                <a:gd name="T54" fmla="*/ 1048 w 4168"/>
                                <a:gd name="T55" fmla="*/ 4450 h 6261"/>
                                <a:gd name="T56" fmla="*/ 3132 w 4168"/>
                                <a:gd name="T57" fmla="*/ 4450 h 6261"/>
                                <a:gd name="T58" fmla="*/ 3846 w 4168"/>
                                <a:gd name="T59" fmla="*/ 5022 h 6261"/>
                                <a:gd name="T60" fmla="*/ 4013 w 4168"/>
                                <a:gd name="T61" fmla="*/ 6260 h 6261"/>
                                <a:gd name="T62" fmla="*/ 4168 w 4168"/>
                                <a:gd name="T63" fmla="*/ 5022 h 6261"/>
                                <a:gd name="T64" fmla="*/ 3120 w 4168"/>
                                <a:gd name="T65" fmla="*/ 4093 h 6261"/>
                                <a:gd name="T66" fmla="*/ 4084 w 4168"/>
                                <a:gd name="T67" fmla="*/ 3295 h 6261"/>
                                <a:gd name="T68" fmla="*/ 2239 w 4168"/>
                                <a:gd name="T69" fmla="*/ 9 h 62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4168" h="6261" extrusionOk="0">
                                  <a:moveTo>
                                    <a:pt x="2102" y="325"/>
                                  </a:moveTo>
                                  <a:cubicBezTo>
                                    <a:pt x="2147" y="325"/>
                                    <a:pt x="2191" y="331"/>
                                    <a:pt x="2239" y="343"/>
                                  </a:cubicBezTo>
                                  <a:cubicBezTo>
                                    <a:pt x="2953" y="402"/>
                                    <a:pt x="3501" y="1021"/>
                                    <a:pt x="3501" y="1748"/>
                                  </a:cubicBezTo>
                                  <a:cubicBezTo>
                                    <a:pt x="3501" y="2438"/>
                                    <a:pt x="3668" y="3081"/>
                                    <a:pt x="3811" y="3414"/>
                                  </a:cubicBezTo>
                                  <a:lnTo>
                                    <a:pt x="3811" y="3438"/>
                                  </a:lnTo>
                                  <a:cubicBezTo>
                                    <a:pt x="3632" y="3534"/>
                                    <a:pt x="3310" y="3736"/>
                                    <a:pt x="2775" y="3831"/>
                                  </a:cubicBezTo>
                                  <a:lnTo>
                                    <a:pt x="2775" y="3795"/>
                                  </a:lnTo>
                                  <a:lnTo>
                                    <a:pt x="2775" y="3462"/>
                                  </a:lnTo>
                                  <a:cubicBezTo>
                                    <a:pt x="2977" y="3343"/>
                                    <a:pt x="3156" y="3164"/>
                                    <a:pt x="3299" y="2938"/>
                                  </a:cubicBezTo>
                                  <a:cubicBezTo>
                                    <a:pt x="3513" y="2545"/>
                                    <a:pt x="3441" y="2021"/>
                                    <a:pt x="3096" y="1712"/>
                                  </a:cubicBezTo>
                                  <a:cubicBezTo>
                                    <a:pt x="2858" y="1486"/>
                                    <a:pt x="2429" y="1236"/>
                                    <a:pt x="1751" y="1236"/>
                                  </a:cubicBezTo>
                                  <a:cubicBezTo>
                                    <a:pt x="1703" y="1236"/>
                                    <a:pt x="1656" y="1248"/>
                                    <a:pt x="1632" y="1271"/>
                                  </a:cubicBezTo>
                                  <a:lnTo>
                                    <a:pt x="1286" y="1617"/>
                                  </a:lnTo>
                                  <a:cubicBezTo>
                                    <a:pt x="1227" y="1676"/>
                                    <a:pt x="1227" y="1783"/>
                                    <a:pt x="1286" y="1843"/>
                                  </a:cubicBezTo>
                                  <a:cubicBezTo>
                                    <a:pt x="1316" y="1873"/>
                                    <a:pt x="1358" y="1887"/>
                                    <a:pt x="1400" y="1887"/>
                                  </a:cubicBezTo>
                                  <a:cubicBezTo>
                                    <a:pt x="1441" y="1887"/>
                                    <a:pt x="1483" y="1873"/>
                                    <a:pt x="1513" y="1843"/>
                                  </a:cubicBezTo>
                                  <a:lnTo>
                                    <a:pt x="1810" y="1545"/>
                                  </a:lnTo>
                                  <a:cubicBezTo>
                                    <a:pt x="2239" y="1557"/>
                                    <a:pt x="2596" y="1688"/>
                                    <a:pt x="2882" y="1950"/>
                                  </a:cubicBezTo>
                                  <a:cubicBezTo>
                                    <a:pt x="3120" y="2152"/>
                                    <a:pt x="3156" y="2510"/>
                                    <a:pt x="3013" y="2783"/>
                                  </a:cubicBezTo>
                                  <a:cubicBezTo>
                                    <a:pt x="2822" y="3105"/>
                                    <a:pt x="2477" y="3319"/>
                                    <a:pt x="2084" y="3319"/>
                                  </a:cubicBezTo>
                                  <a:cubicBezTo>
                                    <a:pt x="1513" y="3319"/>
                                    <a:pt x="1036" y="2843"/>
                                    <a:pt x="1036" y="2260"/>
                                  </a:cubicBezTo>
                                  <a:cubicBezTo>
                                    <a:pt x="1036" y="2164"/>
                                    <a:pt x="953" y="2093"/>
                                    <a:pt x="870" y="2093"/>
                                  </a:cubicBezTo>
                                  <a:cubicBezTo>
                                    <a:pt x="774" y="2093"/>
                                    <a:pt x="703" y="2164"/>
                                    <a:pt x="703" y="2260"/>
                                  </a:cubicBezTo>
                                  <a:cubicBezTo>
                                    <a:pt x="703" y="2760"/>
                                    <a:pt x="989" y="3224"/>
                                    <a:pt x="1405" y="3462"/>
                                  </a:cubicBezTo>
                                  <a:lnTo>
                                    <a:pt x="1405" y="3795"/>
                                  </a:lnTo>
                                  <a:lnTo>
                                    <a:pt x="1405" y="3831"/>
                                  </a:lnTo>
                                  <a:cubicBezTo>
                                    <a:pt x="858" y="3712"/>
                                    <a:pt x="524" y="3534"/>
                                    <a:pt x="393" y="3438"/>
                                  </a:cubicBezTo>
                                  <a:cubicBezTo>
                                    <a:pt x="393" y="3438"/>
                                    <a:pt x="382" y="3438"/>
                                    <a:pt x="393" y="3414"/>
                                  </a:cubicBezTo>
                                  <a:cubicBezTo>
                                    <a:pt x="524" y="3081"/>
                                    <a:pt x="691" y="2438"/>
                                    <a:pt x="703" y="1748"/>
                                  </a:cubicBezTo>
                                  <a:cubicBezTo>
                                    <a:pt x="703" y="1021"/>
                                    <a:pt x="1275" y="402"/>
                                    <a:pt x="1965" y="343"/>
                                  </a:cubicBezTo>
                                  <a:cubicBezTo>
                                    <a:pt x="2013" y="331"/>
                                    <a:pt x="2057" y="325"/>
                                    <a:pt x="2102" y="325"/>
                                  </a:cubicBezTo>
                                  <a:close/>
                                  <a:moveTo>
                                    <a:pt x="2429" y="3581"/>
                                  </a:moveTo>
                                  <a:lnTo>
                                    <a:pt x="2429" y="3772"/>
                                  </a:lnTo>
                                  <a:cubicBezTo>
                                    <a:pt x="2429" y="3974"/>
                                    <a:pt x="2537" y="4153"/>
                                    <a:pt x="2715" y="4236"/>
                                  </a:cubicBezTo>
                                  <a:lnTo>
                                    <a:pt x="2822" y="4296"/>
                                  </a:lnTo>
                                  <a:cubicBezTo>
                                    <a:pt x="2668" y="4546"/>
                                    <a:pt x="2382" y="4712"/>
                                    <a:pt x="2072" y="4712"/>
                                  </a:cubicBezTo>
                                  <a:cubicBezTo>
                                    <a:pt x="1775" y="4712"/>
                                    <a:pt x="1489" y="4546"/>
                                    <a:pt x="1334" y="4296"/>
                                  </a:cubicBezTo>
                                  <a:lnTo>
                                    <a:pt x="1429" y="4236"/>
                                  </a:lnTo>
                                  <a:cubicBezTo>
                                    <a:pt x="1608" y="4153"/>
                                    <a:pt x="1715" y="3974"/>
                                    <a:pt x="1715" y="3772"/>
                                  </a:cubicBezTo>
                                  <a:lnTo>
                                    <a:pt x="1715" y="3581"/>
                                  </a:lnTo>
                                  <a:cubicBezTo>
                                    <a:pt x="1834" y="3617"/>
                                    <a:pt x="1953" y="3629"/>
                                    <a:pt x="2072" y="3629"/>
                                  </a:cubicBezTo>
                                  <a:cubicBezTo>
                                    <a:pt x="2191" y="3629"/>
                                    <a:pt x="2310" y="3617"/>
                                    <a:pt x="2429" y="3581"/>
                                  </a:cubicBezTo>
                                  <a:close/>
                                  <a:moveTo>
                                    <a:pt x="2072" y="0"/>
                                  </a:moveTo>
                                  <a:cubicBezTo>
                                    <a:pt x="2016" y="0"/>
                                    <a:pt x="1959" y="3"/>
                                    <a:pt x="1906" y="9"/>
                                  </a:cubicBezTo>
                                  <a:cubicBezTo>
                                    <a:pt x="1036" y="81"/>
                                    <a:pt x="346" y="855"/>
                                    <a:pt x="346" y="1748"/>
                                  </a:cubicBezTo>
                                  <a:cubicBezTo>
                                    <a:pt x="346" y="2391"/>
                                    <a:pt x="203" y="2986"/>
                                    <a:pt x="60" y="3295"/>
                                  </a:cubicBezTo>
                                  <a:cubicBezTo>
                                    <a:pt x="1" y="3450"/>
                                    <a:pt x="48" y="3617"/>
                                    <a:pt x="179" y="3700"/>
                                  </a:cubicBezTo>
                                  <a:cubicBezTo>
                                    <a:pt x="322" y="3795"/>
                                    <a:pt x="584" y="3950"/>
                                    <a:pt x="1036" y="4093"/>
                                  </a:cubicBezTo>
                                  <a:lnTo>
                                    <a:pt x="382" y="4415"/>
                                  </a:lnTo>
                                  <a:cubicBezTo>
                                    <a:pt x="143" y="4534"/>
                                    <a:pt x="1" y="4772"/>
                                    <a:pt x="1" y="5022"/>
                                  </a:cubicBezTo>
                                  <a:lnTo>
                                    <a:pt x="1" y="6093"/>
                                  </a:lnTo>
                                  <a:cubicBezTo>
                                    <a:pt x="1" y="6189"/>
                                    <a:pt x="84" y="6260"/>
                                    <a:pt x="167" y="6260"/>
                                  </a:cubicBezTo>
                                  <a:cubicBezTo>
                                    <a:pt x="262" y="6260"/>
                                    <a:pt x="334" y="6189"/>
                                    <a:pt x="334" y="6093"/>
                                  </a:cubicBezTo>
                                  <a:lnTo>
                                    <a:pt x="334" y="5022"/>
                                  </a:lnTo>
                                  <a:cubicBezTo>
                                    <a:pt x="334" y="4891"/>
                                    <a:pt x="405" y="4772"/>
                                    <a:pt x="524" y="4700"/>
                                  </a:cubicBezTo>
                                  <a:lnTo>
                                    <a:pt x="1048" y="4450"/>
                                  </a:lnTo>
                                  <a:cubicBezTo>
                                    <a:pt x="1275" y="4807"/>
                                    <a:pt x="1656" y="5046"/>
                                    <a:pt x="2084" y="5046"/>
                                  </a:cubicBezTo>
                                  <a:cubicBezTo>
                                    <a:pt x="2525" y="5046"/>
                                    <a:pt x="2906" y="4819"/>
                                    <a:pt x="3132" y="4450"/>
                                  </a:cubicBezTo>
                                  <a:lnTo>
                                    <a:pt x="3656" y="4700"/>
                                  </a:lnTo>
                                  <a:cubicBezTo>
                                    <a:pt x="3775" y="4760"/>
                                    <a:pt x="3846" y="4879"/>
                                    <a:pt x="3846" y="5022"/>
                                  </a:cubicBezTo>
                                  <a:lnTo>
                                    <a:pt x="3846" y="6093"/>
                                  </a:lnTo>
                                  <a:cubicBezTo>
                                    <a:pt x="3846" y="6189"/>
                                    <a:pt x="3918" y="6260"/>
                                    <a:pt x="4013" y="6260"/>
                                  </a:cubicBezTo>
                                  <a:cubicBezTo>
                                    <a:pt x="4096" y="6260"/>
                                    <a:pt x="4168" y="6189"/>
                                    <a:pt x="4168" y="6093"/>
                                  </a:cubicBezTo>
                                  <a:lnTo>
                                    <a:pt x="4168" y="5022"/>
                                  </a:lnTo>
                                  <a:cubicBezTo>
                                    <a:pt x="4156" y="4772"/>
                                    <a:pt x="4013" y="4534"/>
                                    <a:pt x="3775" y="4415"/>
                                  </a:cubicBezTo>
                                  <a:lnTo>
                                    <a:pt x="3120" y="4093"/>
                                  </a:lnTo>
                                  <a:cubicBezTo>
                                    <a:pt x="3549" y="3974"/>
                                    <a:pt x="3834" y="3807"/>
                                    <a:pt x="3965" y="3700"/>
                                  </a:cubicBezTo>
                                  <a:cubicBezTo>
                                    <a:pt x="4096" y="3617"/>
                                    <a:pt x="4144" y="3450"/>
                                    <a:pt x="4084" y="3295"/>
                                  </a:cubicBezTo>
                                  <a:cubicBezTo>
                                    <a:pt x="3953" y="2986"/>
                                    <a:pt x="3799" y="2391"/>
                                    <a:pt x="3799" y="1748"/>
                                  </a:cubicBezTo>
                                  <a:cubicBezTo>
                                    <a:pt x="3799" y="855"/>
                                    <a:pt x="3096" y="81"/>
                                    <a:pt x="2239" y="9"/>
                                  </a:cubicBezTo>
                                  <a:cubicBezTo>
                                    <a:pt x="2185" y="3"/>
                                    <a:pt x="2129" y="0"/>
                                    <a:pt x="2072"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105" name="Google Shape;335;p20"/>
                          <wps:cNvSpPr>
                            <a:spLocks/>
                          </wps:cNvSpPr>
                          <wps:spPr bwMode="auto">
                            <a:xfrm>
                              <a:off x="21995" y="321769"/>
                              <a:ext cx="10249" cy="32626"/>
                            </a:xfrm>
                            <a:custGeom>
                              <a:avLst/>
                              <a:gdLst>
                                <a:gd name="T0" fmla="*/ 167 w 322"/>
                                <a:gd name="T1" fmla="*/ 0 h 1025"/>
                                <a:gd name="T2" fmla="*/ 0 w 322"/>
                                <a:gd name="T3" fmla="*/ 167 h 1025"/>
                                <a:gd name="T4" fmla="*/ 0 w 322"/>
                                <a:gd name="T5" fmla="*/ 857 h 1025"/>
                                <a:gd name="T6" fmla="*/ 167 w 322"/>
                                <a:gd name="T7" fmla="*/ 1024 h 1025"/>
                                <a:gd name="T8" fmla="*/ 322 w 322"/>
                                <a:gd name="T9" fmla="*/ 857 h 1025"/>
                                <a:gd name="T10" fmla="*/ 322 w 322"/>
                                <a:gd name="T11" fmla="*/ 167 h 1025"/>
                                <a:gd name="T12" fmla="*/ 167 w 322"/>
                                <a:gd name="T13" fmla="*/ 0 h 1025"/>
                              </a:gdLst>
                              <a:ahLst/>
                              <a:cxnLst>
                                <a:cxn ang="0">
                                  <a:pos x="T0" y="T1"/>
                                </a:cxn>
                                <a:cxn ang="0">
                                  <a:pos x="T2" y="T3"/>
                                </a:cxn>
                                <a:cxn ang="0">
                                  <a:pos x="T4" y="T5"/>
                                </a:cxn>
                                <a:cxn ang="0">
                                  <a:pos x="T6" y="T7"/>
                                </a:cxn>
                                <a:cxn ang="0">
                                  <a:pos x="T8" y="T9"/>
                                </a:cxn>
                                <a:cxn ang="0">
                                  <a:pos x="T10" y="T11"/>
                                </a:cxn>
                                <a:cxn ang="0">
                                  <a:pos x="T12" y="T13"/>
                                </a:cxn>
                              </a:cxnLst>
                              <a:rect l="0" t="0" r="r" b="b"/>
                              <a:pathLst>
                                <a:path w="322" h="1025" extrusionOk="0">
                                  <a:moveTo>
                                    <a:pt x="167" y="0"/>
                                  </a:moveTo>
                                  <a:cubicBezTo>
                                    <a:pt x="72" y="0"/>
                                    <a:pt x="0" y="72"/>
                                    <a:pt x="0" y="167"/>
                                  </a:cubicBezTo>
                                  <a:lnTo>
                                    <a:pt x="0" y="857"/>
                                  </a:lnTo>
                                  <a:cubicBezTo>
                                    <a:pt x="0" y="953"/>
                                    <a:pt x="72" y="1024"/>
                                    <a:pt x="167" y="1024"/>
                                  </a:cubicBezTo>
                                  <a:cubicBezTo>
                                    <a:pt x="250" y="1024"/>
                                    <a:pt x="322" y="953"/>
                                    <a:pt x="322" y="857"/>
                                  </a:cubicBezTo>
                                  <a:lnTo>
                                    <a:pt x="322" y="167"/>
                                  </a:lnTo>
                                  <a:cubicBezTo>
                                    <a:pt x="322" y="72"/>
                                    <a:pt x="250" y="0"/>
                                    <a:pt x="167"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106" name="Google Shape;336;p20"/>
                          <wps:cNvSpPr>
                            <a:spLocks/>
                          </wps:cNvSpPr>
                          <wps:spPr bwMode="auto">
                            <a:xfrm>
                              <a:off x="99660" y="321769"/>
                              <a:ext cx="10281" cy="32626"/>
                            </a:xfrm>
                            <a:custGeom>
                              <a:avLst/>
                              <a:gdLst>
                                <a:gd name="T0" fmla="*/ 168 w 323"/>
                                <a:gd name="T1" fmla="*/ 0 h 1025"/>
                                <a:gd name="T2" fmla="*/ 1 w 323"/>
                                <a:gd name="T3" fmla="*/ 167 h 1025"/>
                                <a:gd name="T4" fmla="*/ 1 w 323"/>
                                <a:gd name="T5" fmla="*/ 857 h 1025"/>
                                <a:gd name="T6" fmla="*/ 168 w 323"/>
                                <a:gd name="T7" fmla="*/ 1024 h 1025"/>
                                <a:gd name="T8" fmla="*/ 322 w 323"/>
                                <a:gd name="T9" fmla="*/ 857 h 1025"/>
                                <a:gd name="T10" fmla="*/ 322 w 323"/>
                                <a:gd name="T11" fmla="*/ 167 h 1025"/>
                                <a:gd name="T12" fmla="*/ 168 w 323"/>
                                <a:gd name="T13" fmla="*/ 0 h 1025"/>
                              </a:gdLst>
                              <a:ahLst/>
                              <a:cxnLst>
                                <a:cxn ang="0">
                                  <a:pos x="T0" y="T1"/>
                                </a:cxn>
                                <a:cxn ang="0">
                                  <a:pos x="T2" y="T3"/>
                                </a:cxn>
                                <a:cxn ang="0">
                                  <a:pos x="T4" y="T5"/>
                                </a:cxn>
                                <a:cxn ang="0">
                                  <a:pos x="T6" y="T7"/>
                                </a:cxn>
                                <a:cxn ang="0">
                                  <a:pos x="T8" y="T9"/>
                                </a:cxn>
                                <a:cxn ang="0">
                                  <a:pos x="T10" y="T11"/>
                                </a:cxn>
                                <a:cxn ang="0">
                                  <a:pos x="T12" y="T13"/>
                                </a:cxn>
                              </a:cxnLst>
                              <a:rect l="0" t="0" r="r" b="b"/>
                              <a:pathLst>
                                <a:path w="323" h="1025" extrusionOk="0">
                                  <a:moveTo>
                                    <a:pt x="168" y="0"/>
                                  </a:moveTo>
                                  <a:cubicBezTo>
                                    <a:pt x="72" y="0"/>
                                    <a:pt x="1" y="72"/>
                                    <a:pt x="1" y="167"/>
                                  </a:cubicBezTo>
                                  <a:lnTo>
                                    <a:pt x="1" y="857"/>
                                  </a:lnTo>
                                  <a:cubicBezTo>
                                    <a:pt x="1" y="953"/>
                                    <a:pt x="72" y="1024"/>
                                    <a:pt x="168" y="1024"/>
                                  </a:cubicBezTo>
                                  <a:cubicBezTo>
                                    <a:pt x="251" y="1024"/>
                                    <a:pt x="322" y="953"/>
                                    <a:pt x="322" y="857"/>
                                  </a:cubicBezTo>
                                  <a:lnTo>
                                    <a:pt x="322" y="167"/>
                                  </a:lnTo>
                                  <a:cubicBezTo>
                                    <a:pt x="322" y="72"/>
                                    <a:pt x="251" y="0"/>
                                    <a:pt x="168"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107" name="Google Shape;337;p20"/>
                          <wps:cNvSpPr>
                            <a:spLocks/>
                          </wps:cNvSpPr>
                          <wps:spPr bwMode="auto">
                            <a:xfrm>
                              <a:off x="254672" y="193081"/>
                              <a:ext cx="55734" cy="18430"/>
                            </a:xfrm>
                            <a:custGeom>
                              <a:avLst/>
                              <a:gdLst>
                                <a:gd name="T0" fmla="*/ 649 w 1751"/>
                                <a:gd name="T1" fmla="*/ 0 h 579"/>
                                <a:gd name="T2" fmla="*/ 132 w 1751"/>
                                <a:gd name="T3" fmla="*/ 55 h 579"/>
                                <a:gd name="T4" fmla="*/ 1 w 1751"/>
                                <a:gd name="T5" fmla="*/ 221 h 579"/>
                                <a:gd name="T6" fmla="*/ 1 w 1751"/>
                                <a:gd name="T7" fmla="*/ 400 h 579"/>
                                <a:gd name="T8" fmla="*/ 155 w 1751"/>
                                <a:gd name="T9" fmla="*/ 555 h 579"/>
                                <a:gd name="T10" fmla="*/ 322 w 1751"/>
                                <a:gd name="T11" fmla="*/ 400 h 579"/>
                                <a:gd name="T12" fmla="*/ 322 w 1751"/>
                                <a:gd name="T13" fmla="*/ 364 h 579"/>
                                <a:gd name="T14" fmla="*/ 636 w 1751"/>
                                <a:gd name="T15" fmla="*/ 342 h 579"/>
                                <a:gd name="T16" fmla="*/ 1132 w 1751"/>
                                <a:gd name="T17" fmla="*/ 412 h 579"/>
                                <a:gd name="T18" fmla="*/ 1465 w 1751"/>
                                <a:gd name="T19" fmla="*/ 543 h 579"/>
                                <a:gd name="T20" fmla="*/ 1560 w 1751"/>
                                <a:gd name="T21" fmla="*/ 578 h 579"/>
                                <a:gd name="T22" fmla="*/ 1691 w 1751"/>
                                <a:gd name="T23" fmla="*/ 495 h 579"/>
                                <a:gd name="T24" fmla="*/ 1644 w 1751"/>
                                <a:gd name="T25" fmla="*/ 245 h 579"/>
                                <a:gd name="T26" fmla="*/ 649 w 1751"/>
                                <a:gd name="T27" fmla="*/ 0 h 5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751" h="579" extrusionOk="0">
                                  <a:moveTo>
                                    <a:pt x="649" y="0"/>
                                  </a:moveTo>
                                  <a:cubicBezTo>
                                    <a:pt x="492" y="0"/>
                                    <a:pt x="319" y="16"/>
                                    <a:pt x="132" y="55"/>
                                  </a:cubicBezTo>
                                  <a:cubicBezTo>
                                    <a:pt x="60" y="66"/>
                                    <a:pt x="1" y="138"/>
                                    <a:pt x="1" y="221"/>
                                  </a:cubicBezTo>
                                  <a:lnTo>
                                    <a:pt x="1" y="400"/>
                                  </a:lnTo>
                                  <a:cubicBezTo>
                                    <a:pt x="1" y="483"/>
                                    <a:pt x="72" y="555"/>
                                    <a:pt x="155" y="555"/>
                                  </a:cubicBezTo>
                                  <a:cubicBezTo>
                                    <a:pt x="251" y="555"/>
                                    <a:pt x="322" y="483"/>
                                    <a:pt x="322" y="400"/>
                                  </a:cubicBezTo>
                                  <a:lnTo>
                                    <a:pt x="322" y="364"/>
                                  </a:lnTo>
                                  <a:cubicBezTo>
                                    <a:pt x="434" y="349"/>
                                    <a:pt x="539" y="342"/>
                                    <a:pt x="636" y="342"/>
                                  </a:cubicBezTo>
                                  <a:cubicBezTo>
                                    <a:pt x="841" y="342"/>
                                    <a:pt x="1011" y="371"/>
                                    <a:pt x="1132" y="412"/>
                                  </a:cubicBezTo>
                                  <a:cubicBezTo>
                                    <a:pt x="1334" y="471"/>
                                    <a:pt x="1453" y="543"/>
                                    <a:pt x="1465" y="543"/>
                                  </a:cubicBezTo>
                                  <a:cubicBezTo>
                                    <a:pt x="1501" y="555"/>
                                    <a:pt x="1525" y="578"/>
                                    <a:pt x="1560" y="578"/>
                                  </a:cubicBezTo>
                                  <a:cubicBezTo>
                                    <a:pt x="1620" y="578"/>
                                    <a:pt x="1667" y="543"/>
                                    <a:pt x="1691" y="495"/>
                                  </a:cubicBezTo>
                                  <a:cubicBezTo>
                                    <a:pt x="1751" y="400"/>
                                    <a:pt x="1727" y="293"/>
                                    <a:pt x="1644" y="245"/>
                                  </a:cubicBezTo>
                                  <a:cubicBezTo>
                                    <a:pt x="1625" y="236"/>
                                    <a:pt x="1259" y="0"/>
                                    <a:pt x="649"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108" name="Google Shape;338;p20"/>
                          <wps:cNvSpPr>
                            <a:spLocks/>
                          </wps:cNvSpPr>
                          <wps:spPr bwMode="auto">
                            <a:xfrm>
                              <a:off x="210333" y="161060"/>
                              <a:ext cx="144031" cy="192953"/>
                            </a:xfrm>
                            <a:custGeom>
                              <a:avLst/>
                              <a:gdLst>
                                <a:gd name="T0" fmla="*/ 3489 w 4525"/>
                                <a:gd name="T1" fmla="*/ 1120 h 6062"/>
                                <a:gd name="T2" fmla="*/ 3334 w 4525"/>
                                <a:gd name="T3" fmla="*/ 1656 h 6062"/>
                                <a:gd name="T4" fmla="*/ 3322 w 4525"/>
                                <a:gd name="T5" fmla="*/ 2073 h 6062"/>
                                <a:gd name="T6" fmla="*/ 2268 w 4525"/>
                                <a:gd name="T7" fmla="*/ 3133 h 6062"/>
                                <a:gd name="T8" fmla="*/ 1191 w 4525"/>
                                <a:gd name="T9" fmla="*/ 2025 h 6062"/>
                                <a:gd name="T10" fmla="*/ 1179 w 4525"/>
                                <a:gd name="T11" fmla="*/ 1656 h 6062"/>
                                <a:gd name="T12" fmla="*/ 1036 w 4525"/>
                                <a:gd name="T13" fmla="*/ 1120 h 6062"/>
                                <a:gd name="T14" fmla="*/ 3489 w 4525"/>
                                <a:gd name="T15" fmla="*/ 310 h 6062"/>
                                <a:gd name="T16" fmla="*/ 2215 w 4525"/>
                                <a:gd name="T17" fmla="*/ 3454 h 6062"/>
                                <a:gd name="T18" fmla="*/ 2798 w 4525"/>
                                <a:gd name="T19" fmla="*/ 3347 h 6062"/>
                                <a:gd name="T20" fmla="*/ 2810 w 4525"/>
                                <a:gd name="T21" fmla="*/ 3728 h 6062"/>
                                <a:gd name="T22" fmla="*/ 1715 w 4525"/>
                                <a:gd name="T23" fmla="*/ 3728 h 6062"/>
                                <a:gd name="T24" fmla="*/ 1727 w 4525"/>
                                <a:gd name="T25" fmla="*/ 3335 h 6062"/>
                                <a:gd name="T26" fmla="*/ 703 w 4525"/>
                                <a:gd name="T27" fmla="*/ 1132 h 6062"/>
                                <a:gd name="T28" fmla="*/ 882 w 4525"/>
                                <a:gd name="T29" fmla="*/ 1751 h 6062"/>
                                <a:gd name="T30" fmla="*/ 1405 w 4525"/>
                                <a:gd name="T31" fmla="*/ 3120 h 6062"/>
                                <a:gd name="T32" fmla="*/ 1286 w 4525"/>
                                <a:gd name="T33" fmla="*/ 3739 h 6062"/>
                                <a:gd name="T34" fmla="*/ 1 w 4525"/>
                                <a:gd name="T35" fmla="*/ 4692 h 6062"/>
                                <a:gd name="T36" fmla="*/ 167 w 4525"/>
                                <a:gd name="T37" fmla="*/ 6061 h 6062"/>
                                <a:gd name="T38" fmla="*/ 334 w 4525"/>
                                <a:gd name="T39" fmla="*/ 4692 h 6062"/>
                                <a:gd name="T40" fmla="*/ 1405 w 4525"/>
                                <a:gd name="T41" fmla="*/ 4037 h 6062"/>
                                <a:gd name="T42" fmla="*/ 2096 w 4525"/>
                                <a:gd name="T43" fmla="*/ 4394 h 6062"/>
                                <a:gd name="T44" fmla="*/ 2263 w 4525"/>
                                <a:gd name="T45" fmla="*/ 6037 h 6062"/>
                                <a:gd name="T46" fmla="*/ 2429 w 4525"/>
                                <a:gd name="T47" fmla="*/ 4394 h 6062"/>
                                <a:gd name="T48" fmla="*/ 3132 w 4525"/>
                                <a:gd name="T49" fmla="*/ 4037 h 6062"/>
                                <a:gd name="T50" fmla="*/ 4203 w 4525"/>
                                <a:gd name="T51" fmla="*/ 4692 h 6062"/>
                                <a:gd name="T52" fmla="*/ 4358 w 4525"/>
                                <a:gd name="T53" fmla="*/ 6061 h 6062"/>
                                <a:gd name="T54" fmla="*/ 4525 w 4525"/>
                                <a:gd name="T55" fmla="*/ 4692 h 6062"/>
                                <a:gd name="T56" fmla="*/ 3239 w 4525"/>
                                <a:gd name="T57" fmla="*/ 3751 h 6062"/>
                                <a:gd name="T58" fmla="*/ 3120 w 4525"/>
                                <a:gd name="T59" fmla="*/ 3156 h 6062"/>
                                <a:gd name="T60" fmla="*/ 3632 w 4525"/>
                                <a:gd name="T61" fmla="*/ 2073 h 6062"/>
                                <a:gd name="T62" fmla="*/ 3680 w 4525"/>
                                <a:gd name="T63" fmla="*/ 1668 h 6062"/>
                                <a:gd name="T64" fmla="*/ 3811 w 4525"/>
                                <a:gd name="T65" fmla="*/ 168 h 6062"/>
                                <a:gd name="T66" fmla="*/ 1834 w 4525"/>
                                <a:gd name="T67" fmla="*/ 1 h 60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4525" h="6062" extrusionOk="0">
                                  <a:moveTo>
                                    <a:pt x="3489" y="310"/>
                                  </a:moveTo>
                                  <a:lnTo>
                                    <a:pt x="3489" y="1120"/>
                                  </a:lnTo>
                                  <a:cubicBezTo>
                                    <a:pt x="3489" y="1251"/>
                                    <a:pt x="3453" y="1382"/>
                                    <a:pt x="3394" y="1525"/>
                                  </a:cubicBezTo>
                                  <a:lnTo>
                                    <a:pt x="3334" y="1656"/>
                                  </a:lnTo>
                                  <a:cubicBezTo>
                                    <a:pt x="3322" y="1680"/>
                                    <a:pt x="3322" y="1703"/>
                                    <a:pt x="3322" y="1727"/>
                                  </a:cubicBezTo>
                                  <a:lnTo>
                                    <a:pt x="3322" y="2073"/>
                                  </a:lnTo>
                                  <a:cubicBezTo>
                                    <a:pt x="3322" y="2370"/>
                                    <a:pt x="3203" y="2632"/>
                                    <a:pt x="3001" y="2835"/>
                                  </a:cubicBezTo>
                                  <a:cubicBezTo>
                                    <a:pt x="2796" y="3016"/>
                                    <a:pt x="2549" y="3133"/>
                                    <a:pt x="2268" y="3133"/>
                                  </a:cubicBezTo>
                                  <a:cubicBezTo>
                                    <a:pt x="2254" y="3133"/>
                                    <a:pt x="2241" y="3133"/>
                                    <a:pt x="2227" y="3132"/>
                                  </a:cubicBezTo>
                                  <a:cubicBezTo>
                                    <a:pt x="1655" y="3108"/>
                                    <a:pt x="1191" y="2608"/>
                                    <a:pt x="1191" y="2025"/>
                                  </a:cubicBezTo>
                                  <a:lnTo>
                                    <a:pt x="1191" y="1727"/>
                                  </a:lnTo>
                                  <a:cubicBezTo>
                                    <a:pt x="1191" y="1703"/>
                                    <a:pt x="1191" y="1680"/>
                                    <a:pt x="1179" y="1656"/>
                                  </a:cubicBezTo>
                                  <a:lnTo>
                                    <a:pt x="1120" y="1525"/>
                                  </a:lnTo>
                                  <a:cubicBezTo>
                                    <a:pt x="1060" y="1406"/>
                                    <a:pt x="1036" y="1263"/>
                                    <a:pt x="1036" y="1120"/>
                                  </a:cubicBezTo>
                                  <a:cubicBezTo>
                                    <a:pt x="1036" y="668"/>
                                    <a:pt x="1394" y="310"/>
                                    <a:pt x="1834" y="310"/>
                                  </a:cubicBezTo>
                                  <a:lnTo>
                                    <a:pt x="3489" y="310"/>
                                  </a:lnTo>
                                  <a:close/>
                                  <a:moveTo>
                                    <a:pt x="1727" y="3335"/>
                                  </a:moveTo>
                                  <a:cubicBezTo>
                                    <a:pt x="1882" y="3406"/>
                                    <a:pt x="2048" y="3442"/>
                                    <a:pt x="2215" y="3454"/>
                                  </a:cubicBezTo>
                                  <a:lnTo>
                                    <a:pt x="2263" y="3454"/>
                                  </a:lnTo>
                                  <a:cubicBezTo>
                                    <a:pt x="2453" y="3454"/>
                                    <a:pt x="2632" y="3430"/>
                                    <a:pt x="2798" y="3347"/>
                                  </a:cubicBezTo>
                                  <a:lnTo>
                                    <a:pt x="2798" y="3573"/>
                                  </a:lnTo>
                                  <a:cubicBezTo>
                                    <a:pt x="2798" y="3620"/>
                                    <a:pt x="2810" y="3680"/>
                                    <a:pt x="2810" y="3728"/>
                                  </a:cubicBezTo>
                                  <a:lnTo>
                                    <a:pt x="2263" y="4144"/>
                                  </a:lnTo>
                                  <a:lnTo>
                                    <a:pt x="1715" y="3728"/>
                                  </a:lnTo>
                                  <a:cubicBezTo>
                                    <a:pt x="1727" y="3680"/>
                                    <a:pt x="1727" y="3632"/>
                                    <a:pt x="1727" y="3573"/>
                                  </a:cubicBezTo>
                                  <a:lnTo>
                                    <a:pt x="1727" y="3335"/>
                                  </a:lnTo>
                                  <a:close/>
                                  <a:moveTo>
                                    <a:pt x="1834" y="1"/>
                                  </a:moveTo>
                                  <a:cubicBezTo>
                                    <a:pt x="1203" y="1"/>
                                    <a:pt x="703" y="501"/>
                                    <a:pt x="703" y="1132"/>
                                  </a:cubicBezTo>
                                  <a:cubicBezTo>
                                    <a:pt x="703" y="1322"/>
                                    <a:pt x="751" y="1501"/>
                                    <a:pt x="834" y="1668"/>
                                  </a:cubicBezTo>
                                  <a:lnTo>
                                    <a:pt x="882" y="1751"/>
                                  </a:lnTo>
                                  <a:lnTo>
                                    <a:pt x="882" y="2013"/>
                                  </a:lnTo>
                                  <a:cubicBezTo>
                                    <a:pt x="882" y="2454"/>
                                    <a:pt x="1084" y="2858"/>
                                    <a:pt x="1405" y="3120"/>
                                  </a:cubicBezTo>
                                  <a:lnTo>
                                    <a:pt x="1405" y="3561"/>
                                  </a:lnTo>
                                  <a:cubicBezTo>
                                    <a:pt x="1405" y="3632"/>
                                    <a:pt x="1358" y="3704"/>
                                    <a:pt x="1286" y="3739"/>
                                  </a:cubicBezTo>
                                  <a:lnTo>
                                    <a:pt x="453" y="4049"/>
                                  </a:lnTo>
                                  <a:cubicBezTo>
                                    <a:pt x="179" y="4156"/>
                                    <a:pt x="1" y="4406"/>
                                    <a:pt x="1" y="4692"/>
                                  </a:cubicBezTo>
                                  <a:lnTo>
                                    <a:pt x="1" y="5894"/>
                                  </a:lnTo>
                                  <a:cubicBezTo>
                                    <a:pt x="1" y="5990"/>
                                    <a:pt x="72" y="6061"/>
                                    <a:pt x="167" y="6061"/>
                                  </a:cubicBezTo>
                                  <a:cubicBezTo>
                                    <a:pt x="251" y="6061"/>
                                    <a:pt x="334" y="5990"/>
                                    <a:pt x="334" y="5894"/>
                                  </a:cubicBezTo>
                                  <a:lnTo>
                                    <a:pt x="334" y="4692"/>
                                  </a:lnTo>
                                  <a:cubicBezTo>
                                    <a:pt x="334" y="4537"/>
                                    <a:pt x="417" y="4406"/>
                                    <a:pt x="572" y="4347"/>
                                  </a:cubicBezTo>
                                  <a:lnTo>
                                    <a:pt x="1405" y="4037"/>
                                  </a:lnTo>
                                  <a:cubicBezTo>
                                    <a:pt x="1441" y="4013"/>
                                    <a:pt x="1489" y="3989"/>
                                    <a:pt x="1525" y="3954"/>
                                  </a:cubicBezTo>
                                  <a:lnTo>
                                    <a:pt x="2096" y="4394"/>
                                  </a:lnTo>
                                  <a:lnTo>
                                    <a:pt x="2096" y="5883"/>
                                  </a:lnTo>
                                  <a:cubicBezTo>
                                    <a:pt x="2096" y="5966"/>
                                    <a:pt x="2179" y="6037"/>
                                    <a:pt x="2263" y="6037"/>
                                  </a:cubicBezTo>
                                  <a:cubicBezTo>
                                    <a:pt x="2358" y="6037"/>
                                    <a:pt x="2429" y="5966"/>
                                    <a:pt x="2429" y="5883"/>
                                  </a:cubicBezTo>
                                  <a:lnTo>
                                    <a:pt x="2429" y="4394"/>
                                  </a:lnTo>
                                  <a:lnTo>
                                    <a:pt x="3013" y="3954"/>
                                  </a:lnTo>
                                  <a:cubicBezTo>
                                    <a:pt x="3049" y="3989"/>
                                    <a:pt x="3084" y="4001"/>
                                    <a:pt x="3132" y="4037"/>
                                  </a:cubicBezTo>
                                  <a:lnTo>
                                    <a:pt x="3965" y="4347"/>
                                  </a:lnTo>
                                  <a:cubicBezTo>
                                    <a:pt x="4096" y="4406"/>
                                    <a:pt x="4203" y="4537"/>
                                    <a:pt x="4203" y="4692"/>
                                  </a:cubicBezTo>
                                  <a:lnTo>
                                    <a:pt x="4203" y="5894"/>
                                  </a:lnTo>
                                  <a:cubicBezTo>
                                    <a:pt x="4203" y="5990"/>
                                    <a:pt x="4275" y="6061"/>
                                    <a:pt x="4358" y="6061"/>
                                  </a:cubicBezTo>
                                  <a:cubicBezTo>
                                    <a:pt x="4453" y="6061"/>
                                    <a:pt x="4525" y="5990"/>
                                    <a:pt x="4525" y="5894"/>
                                  </a:cubicBezTo>
                                  <a:lnTo>
                                    <a:pt x="4525" y="4692"/>
                                  </a:lnTo>
                                  <a:cubicBezTo>
                                    <a:pt x="4513" y="4418"/>
                                    <a:pt x="4334" y="4168"/>
                                    <a:pt x="4072" y="4061"/>
                                  </a:cubicBezTo>
                                  <a:lnTo>
                                    <a:pt x="3239" y="3751"/>
                                  </a:lnTo>
                                  <a:cubicBezTo>
                                    <a:pt x="3156" y="3728"/>
                                    <a:pt x="3120" y="3644"/>
                                    <a:pt x="3120" y="3573"/>
                                  </a:cubicBezTo>
                                  <a:lnTo>
                                    <a:pt x="3120" y="3156"/>
                                  </a:lnTo>
                                  <a:cubicBezTo>
                                    <a:pt x="3144" y="3132"/>
                                    <a:pt x="3191" y="3096"/>
                                    <a:pt x="3215" y="3061"/>
                                  </a:cubicBezTo>
                                  <a:cubicBezTo>
                                    <a:pt x="3489" y="2799"/>
                                    <a:pt x="3632" y="2454"/>
                                    <a:pt x="3632" y="2073"/>
                                  </a:cubicBezTo>
                                  <a:lnTo>
                                    <a:pt x="3632" y="1751"/>
                                  </a:lnTo>
                                  <a:lnTo>
                                    <a:pt x="3680" y="1668"/>
                                  </a:lnTo>
                                  <a:cubicBezTo>
                                    <a:pt x="3775" y="1501"/>
                                    <a:pt x="3811" y="1311"/>
                                    <a:pt x="3811" y="1132"/>
                                  </a:cubicBezTo>
                                  <a:lnTo>
                                    <a:pt x="3811" y="168"/>
                                  </a:lnTo>
                                  <a:cubicBezTo>
                                    <a:pt x="3811" y="72"/>
                                    <a:pt x="3739" y="1"/>
                                    <a:pt x="3644" y="1"/>
                                  </a:cubicBezTo>
                                  <a:lnTo>
                                    <a:pt x="1834"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109" name="Google Shape;339;p20"/>
                          <wps:cNvSpPr>
                            <a:spLocks/>
                          </wps:cNvSpPr>
                          <wps:spPr bwMode="auto">
                            <a:xfrm>
                              <a:off x="238375" y="316454"/>
                              <a:ext cx="10631" cy="38291"/>
                            </a:xfrm>
                            <a:custGeom>
                              <a:avLst/>
                              <a:gdLst>
                                <a:gd name="T0" fmla="*/ 167 w 334"/>
                                <a:gd name="T1" fmla="*/ 0 h 1203"/>
                                <a:gd name="T2" fmla="*/ 1 w 334"/>
                                <a:gd name="T3" fmla="*/ 167 h 1203"/>
                                <a:gd name="T4" fmla="*/ 1 w 334"/>
                                <a:gd name="T5" fmla="*/ 1048 h 1203"/>
                                <a:gd name="T6" fmla="*/ 167 w 334"/>
                                <a:gd name="T7" fmla="*/ 1203 h 1203"/>
                                <a:gd name="T8" fmla="*/ 334 w 334"/>
                                <a:gd name="T9" fmla="*/ 1048 h 1203"/>
                                <a:gd name="T10" fmla="*/ 334 w 334"/>
                                <a:gd name="T11" fmla="*/ 155 h 1203"/>
                                <a:gd name="T12" fmla="*/ 167 w 334"/>
                                <a:gd name="T13" fmla="*/ 0 h 1203"/>
                              </a:gdLst>
                              <a:ahLst/>
                              <a:cxnLst>
                                <a:cxn ang="0">
                                  <a:pos x="T0" y="T1"/>
                                </a:cxn>
                                <a:cxn ang="0">
                                  <a:pos x="T2" y="T3"/>
                                </a:cxn>
                                <a:cxn ang="0">
                                  <a:pos x="T4" y="T5"/>
                                </a:cxn>
                                <a:cxn ang="0">
                                  <a:pos x="T6" y="T7"/>
                                </a:cxn>
                                <a:cxn ang="0">
                                  <a:pos x="T8" y="T9"/>
                                </a:cxn>
                                <a:cxn ang="0">
                                  <a:pos x="T10" y="T11"/>
                                </a:cxn>
                                <a:cxn ang="0">
                                  <a:pos x="T12" y="T13"/>
                                </a:cxn>
                              </a:cxnLst>
                              <a:rect l="0" t="0" r="r" b="b"/>
                              <a:pathLst>
                                <a:path w="334" h="1203" extrusionOk="0">
                                  <a:moveTo>
                                    <a:pt x="167" y="0"/>
                                  </a:moveTo>
                                  <a:cubicBezTo>
                                    <a:pt x="72" y="0"/>
                                    <a:pt x="1" y="72"/>
                                    <a:pt x="1" y="167"/>
                                  </a:cubicBezTo>
                                  <a:lnTo>
                                    <a:pt x="1" y="1048"/>
                                  </a:lnTo>
                                  <a:cubicBezTo>
                                    <a:pt x="1" y="1131"/>
                                    <a:pt x="72" y="1203"/>
                                    <a:pt x="167" y="1203"/>
                                  </a:cubicBezTo>
                                  <a:cubicBezTo>
                                    <a:pt x="251" y="1203"/>
                                    <a:pt x="334" y="1131"/>
                                    <a:pt x="334" y="1048"/>
                                  </a:cubicBezTo>
                                  <a:lnTo>
                                    <a:pt x="334" y="155"/>
                                  </a:lnTo>
                                  <a:cubicBezTo>
                                    <a:pt x="334" y="60"/>
                                    <a:pt x="251" y="0"/>
                                    <a:pt x="167"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110" name="Google Shape;340;p20"/>
                          <wps:cNvSpPr>
                            <a:spLocks/>
                          </wps:cNvSpPr>
                          <wps:spPr bwMode="auto">
                            <a:xfrm>
                              <a:off x="315690" y="316454"/>
                              <a:ext cx="10249" cy="38291"/>
                            </a:xfrm>
                            <a:custGeom>
                              <a:avLst/>
                              <a:gdLst>
                                <a:gd name="T0" fmla="*/ 167 w 322"/>
                                <a:gd name="T1" fmla="*/ 0 h 1203"/>
                                <a:gd name="T2" fmla="*/ 0 w 322"/>
                                <a:gd name="T3" fmla="*/ 167 h 1203"/>
                                <a:gd name="T4" fmla="*/ 0 w 322"/>
                                <a:gd name="T5" fmla="*/ 1048 h 1203"/>
                                <a:gd name="T6" fmla="*/ 167 w 322"/>
                                <a:gd name="T7" fmla="*/ 1203 h 1203"/>
                                <a:gd name="T8" fmla="*/ 322 w 322"/>
                                <a:gd name="T9" fmla="*/ 1048 h 1203"/>
                                <a:gd name="T10" fmla="*/ 322 w 322"/>
                                <a:gd name="T11" fmla="*/ 155 h 1203"/>
                                <a:gd name="T12" fmla="*/ 167 w 322"/>
                                <a:gd name="T13" fmla="*/ 0 h 1203"/>
                              </a:gdLst>
                              <a:ahLst/>
                              <a:cxnLst>
                                <a:cxn ang="0">
                                  <a:pos x="T0" y="T1"/>
                                </a:cxn>
                                <a:cxn ang="0">
                                  <a:pos x="T2" y="T3"/>
                                </a:cxn>
                                <a:cxn ang="0">
                                  <a:pos x="T4" y="T5"/>
                                </a:cxn>
                                <a:cxn ang="0">
                                  <a:pos x="T6" y="T7"/>
                                </a:cxn>
                                <a:cxn ang="0">
                                  <a:pos x="T8" y="T9"/>
                                </a:cxn>
                                <a:cxn ang="0">
                                  <a:pos x="T10" y="T11"/>
                                </a:cxn>
                                <a:cxn ang="0">
                                  <a:pos x="T12" y="T13"/>
                                </a:cxn>
                              </a:cxnLst>
                              <a:rect l="0" t="0" r="r" b="b"/>
                              <a:pathLst>
                                <a:path w="322" h="1203" extrusionOk="0">
                                  <a:moveTo>
                                    <a:pt x="167" y="0"/>
                                  </a:moveTo>
                                  <a:cubicBezTo>
                                    <a:pt x="72" y="0"/>
                                    <a:pt x="0" y="72"/>
                                    <a:pt x="0" y="167"/>
                                  </a:cubicBezTo>
                                  <a:lnTo>
                                    <a:pt x="0" y="1048"/>
                                  </a:lnTo>
                                  <a:cubicBezTo>
                                    <a:pt x="0" y="1131"/>
                                    <a:pt x="72" y="1203"/>
                                    <a:pt x="167" y="1203"/>
                                  </a:cubicBezTo>
                                  <a:cubicBezTo>
                                    <a:pt x="250" y="1203"/>
                                    <a:pt x="322" y="1131"/>
                                    <a:pt x="322" y="1048"/>
                                  </a:cubicBezTo>
                                  <a:lnTo>
                                    <a:pt x="322" y="155"/>
                                  </a:lnTo>
                                  <a:cubicBezTo>
                                    <a:pt x="322" y="60"/>
                                    <a:pt x="262" y="0"/>
                                    <a:pt x="167"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112" name="Google Shape;341;p20"/>
                          <wps:cNvSpPr>
                            <a:spLocks/>
                          </wps:cNvSpPr>
                          <wps:spPr bwMode="auto">
                            <a:xfrm>
                              <a:off x="54939" y="0"/>
                              <a:ext cx="221378" cy="185346"/>
                            </a:xfrm>
                            <a:custGeom>
                              <a:avLst/>
                              <a:gdLst>
                                <a:gd name="T0" fmla="*/ 2406 w 6955"/>
                                <a:gd name="T1" fmla="*/ 4168 h 5823"/>
                                <a:gd name="T2" fmla="*/ 2311 w 6955"/>
                                <a:gd name="T3" fmla="*/ 4537 h 5823"/>
                                <a:gd name="T4" fmla="*/ 2085 w 6955"/>
                                <a:gd name="T5" fmla="*/ 4537 h 5823"/>
                                <a:gd name="T6" fmla="*/ 1727 w 6955"/>
                                <a:gd name="T7" fmla="*/ 4180 h 5823"/>
                                <a:gd name="T8" fmla="*/ 1727 w 6955"/>
                                <a:gd name="T9" fmla="*/ 4168 h 5823"/>
                                <a:gd name="T10" fmla="*/ 2406 w 6955"/>
                                <a:gd name="T11" fmla="*/ 4168 h 5823"/>
                                <a:gd name="T12" fmla="*/ 5573 w 6955"/>
                                <a:gd name="T13" fmla="*/ 358 h 5823"/>
                                <a:gd name="T14" fmla="*/ 5930 w 6955"/>
                                <a:gd name="T15" fmla="*/ 715 h 5823"/>
                                <a:gd name="T16" fmla="*/ 5930 w 6955"/>
                                <a:gd name="T17" fmla="*/ 3501 h 5823"/>
                                <a:gd name="T18" fmla="*/ 5573 w 6955"/>
                                <a:gd name="T19" fmla="*/ 3858 h 5823"/>
                                <a:gd name="T20" fmla="*/ 4168 w 6955"/>
                                <a:gd name="T21" fmla="*/ 3858 h 5823"/>
                                <a:gd name="T22" fmla="*/ 4085 w 6955"/>
                                <a:gd name="T23" fmla="*/ 3882 h 5823"/>
                                <a:gd name="T24" fmla="*/ 2537 w 6955"/>
                                <a:gd name="T25" fmla="*/ 5001 h 5823"/>
                                <a:gd name="T26" fmla="*/ 2537 w 6955"/>
                                <a:gd name="T27" fmla="*/ 5001 h 5823"/>
                                <a:gd name="T28" fmla="*/ 2775 w 6955"/>
                                <a:gd name="T29" fmla="*/ 4049 h 5823"/>
                                <a:gd name="T30" fmla="*/ 2739 w 6955"/>
                                <a:gd name="T31" fmla="*/ 3918 h 5823"/>
                                <a:gd name="T32" fmla="*/ 2608 w 6955"/>
                                <a:gd name="T33" fmla="*/ 3858 h 5823"/>
                                <a:gd name="T34" fmla="*/ 692 w 6955"/>
                                <a:gd name="T35" fmla="*/ 3858 h 5823"/>
                                <a:gd name="T36" fmla="*/ 334 w 6955"/>
                                <a:gd name="T37" fmla="*/ 3501 h 5823"/>
                                <a:gd name="T38" fmla="*/ 334 w 6955"/>
                                <a:gd name="T39" fmla="*/ 715 h 5823"/>
                                <a:gd name="T40" fmla="*/ 692 w 6955"/>
                                <a:gd name="T41" fmla="*/ 358 h 5823"/>
                                <a:gd name="T42" fmla="*/ 5573 w 6955"/>
                                <a:gd name="T43" fmla="*/ 358 h 5823"/>
                                <a:gd name="T44" fmla="*/ 6287 w 6955"/>
                                <a:gd name="T45" fmla="*/ 1025 h 5823"/>
                                <a:gd name="T46" fmla="*/ 6645 w 6955"/>
                                <a:gd name="T47" fmla="*/ 1382 h 5823"/>
                                <a:gd name="T48" fmla="*/ 6645 w 6955"/>
                                <a:gd name="T49" fmla="*/ 4180 h 5823"/>
                                <a:gd name="T50" fmla="*/ 6633 w 6955"/>
                                <a:gd name="T51" fmla="*/ 4180 h 5823"/>
                                <a:gd name="T52" fmla="*/ 6276 w 6955"/>
                                <a:gd name="T53" fmla="*/ 4537 h 5823"/>
                                <a:gd name="T54" fmla="*/ 4871 w 6955"/>
                                <a:gd name="T55" fmla="*/ 4537 h 5823"/>
                                <a:gd name="T56" fmla="*/ 4752 w 6955"/>
                                <a:gd name="T57" fmla="*/ 4597 h 5823"/>
                                <a:gd name="T58" fmla="*/ 4728 w 6955"/>
                                <a:gd name="T59" fmla="*/ 4727 h 5823"/>
                                <a:gd name="T60" fmla="*/ 4847 w 6955"/>
                                <a:gd name="T61" fmla="*/ 5406 h 5823"/>
                                <a:gd name="T62" fmla="*/ 4847 w 6955"/>
                                <a:gd name="T63" fmla="*/ 5406 h 5823"/>
                                <a:gd name="T64" fmla="*/ 3656 w 6955"/>
                                <a:gd name="T65" fmla="*/ 4597 h 5823"/>
                                <a:gd name="T66" fmla="*/ 4251 w 6955"/>
                                <a:gd name="T67" fmla="*/ 4168 h 5823"/>
                                <a:gd name="T68" fmla="*/ 5585 w 6955"/>
                                <a:gd name="T69" fmla="*/ 4168 h 5823"/>
                                <a:gd name="T70" fmla="*/ 6276 w 6955"/>
                                <a:gd name="T71" fmla="*/ 3489 h 5823"/>
                                <a:gd name="T72" fmla="*/ 6276 w 6955"/>
                                <a:gd name="T73" fmla="*/ 1025 h 5823"/>
                                <a:gd name="T74" fmla="*/ 6287 w 6955"/>
                                <a:gd name="T75" fmla="*/ 1025 h 5823"/>
                                <a:gd name="T76" fmla="*/ 692 w 6955"/>
                                <a:gd name="T77" fmla="*/ 1 h 5823"/>
                                <a:gd name="T78" fmla="*/ 1 w 6955"/>
                                <a:gd name="T79" fmla="*/ 691 h 5823"/>
                                <a:gd name="T80" fmla="*/ 1 w 6955"/>
                                <a:gd name="T81" fmla="*/ 3465 h 5823"/>
                                <a:gd name="T82" fmla="*/ 692 w 6955"/>
                                <a:gd name="T83" fmla="*/ 4156 h 5823"/>
                                <a:gd name="T84" fmla="*/ 1406 w 6955"/>
                                <a:gd name="T85" fmla="*/ 4156 h 5823"/>
                                <a:gd name="T86" fmla="*/ 1406 w 6955"/>
                                <a:gd name="T87" fmla="*/ 4168 h 5823"/>
                                <a:gd name="T88" fmla="*/ 2085 w 6955"/>
                                <a:gd name="T89" fmla="*/ 4858 h 5823"/>
                                <a:gd name="T90" fmla="*/ 2227 w 6955"/>
                                <a:gd name="T91" fmla="*/ 4858 h 5823"/>
                                <a:gd name="T92" fmla="*/ 2168 w 6955"/>
                                <a:gd name="T93" fmla="*/ 5120 h 5823"/>
                                <a:gd name="T94" fmla="*/ 2263 w 6955"/>
                                <a:gd name="T95" fmla="*/ 5394 h 5823"/>
                                <a:gd name="T96" fmla="*/ 2406 w 6955"/>
                                <a:gd name="T97" fmla="*/ 5430 h 5823"/>
                                <a:gd name="T98" fmla="*/ 2549 w 6955"/>
                                <a:gd name="T99" fmla="*/ 5394 h 5823"/>
                                <a:gd name="T100" fmla="*/ 3263 w 6955"/>
                                <a:gd name="T101" fmla="*/ 4870 h 5823"/>
                                <a:gd name="T102" fmla="*/ 3430 w 6955"/>
                                <a:gd name="T103" fmla="*/ 4870 h 5823"/>
                                <a:gd name="T104" fmla="*/ 4787 w 6955"/>
                                <a:gd name="T105" fmla="*/ 5775 h 5823"/>
                                <a:gd name="T106" fmla="*/ 4918 w 6955"/>
                                <a:gd name="T107" fmla="*/ 5823 h 5823"/>
                                <a:gd name="T108" fmla="*/ 5049 w 6955"/>
                                <a:gd name="T109" fmla="*/ 5775 h 5823"/>
                                <a:gd name="T110" fmla="*/ 5156 w 6955"/>
                                <a:gd name="T111" fmla="*/ 5525 h 5823"/>
                                <a:gd name="T112" fmla="*/ 5049 w 6955"/>
                                <a:gd name="T113" fmla="*/ 4870 h 5823"/>
                                <a:gd name="T114" fmla="*/ 6252 w 6955"/>
                                <a:gd name="T115" fmla="*/ 4870 h 5823"/>
                                <a:gd name="T116" fmla="*/ 6942 w 6955"/>
                                <a:gd name="T117" fmla="*/ 4180 h 5823"/>
                                <a:gd name="T118" fmla="*/ 6942 w 6955"/>
                                <a:gd name="T119" fmla="*/ 1406 h 5823"/>
                                <a:gd name="T120" fmla="*/ 6276 w 6955"/>
                                <a:gd name="T121" fmla="*/ 703 h 5823"/>
                                <a:gd name="T122" fmla="*/ 5573 w 6955"/>
                                <a:gd name="T123" fmla="*/ 1 h 5823"/>
                                <a:gd name="T124" fmla="*/ 692 w 6955"/>
                                <a:gd name="T125" fmla="*/ 1 h 58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6955" h="5823" extrusionOk="0">
                                  <a:moveTo>
                                    <a:pt x="2406" y="4168"/>
                                  </a:moveTo>
                                  <a:lnTo>
                                    <a:pt x="2311" y="4537"/>
                                  </a:lnTo>
                                  <a:lnTo>
                                    <a:pt x="2085" y="4537"/>
                                  </a:lnTo>
                                  <a:cubicBezTo>
                                    <a:pt x="1894" y="4537"/>
                                    <a:pt x="1727" y="4382"/>
                                    <a:pt x="1727" y="4180"/>
                                  </a:cubicBezTo>
                                  <a:lnTo>
                                    <a:pt x="1727" y="4168"/>
                                  </a:lnTo>
                                  <a:lnTo>
                                    <a:pt x="2406" y="4168"/>
                                  </a:lnTo>
                                  <a:close/>
                                  <a:moveTo>
                                    <a:pt x="5573" y="358"/>
                                  </a:moveTo>
                                  <a:cubicBezTo>
                                    <a:pt x="5764" y="358"/>
                                    <a:pt x="5930" y="525"/>
                                    <a:pt x="5930" y="715"/>
                                  </a:cubicBezTo>
                                  <a:lnTo>
                                    <a:pt x="5930" y="3501"/>
                                  </a:lnTo>
                                  <a:cubicBezTo>
                                    <a:pt x="5930" y="3692"/>
                                    <a:pt x="5764" y="3858"/>
                                    <a:pt x="5573" y="3858"/>
                                  </a:cubicBezTo>
                                  <a:lnTo>
                                    <a:pt x="4168" y="3858"/>
                                  </a:lnTo>
                                  <a:cubicBezTo>
                                    <a:pt x="4144" y="3858"/>
                                    <a:pt x="4097" y="3870"/>
                                    <a:pt x="4085" y="3882"/>
                                  </a:cubicBezTo>
                                  <a:lnTo>
                                    <a:pt x="2537" y="5001"/>
                                  </a:lnTo>
                                  <a:lnTo>
                                    <a:pt x="2775" y="4049"/>
                                  </a:lnTo>
                                  <a:cubicBezTo>
                                    <a:pt x="2787" y="4001"/>
                                    <a:pt x="2775" y="3942"/>
                                    <a:pt x="2739" y="3918"/>
                                  </a:cubicBezTo>
                                  <a:cubicBezTo>
                                    <a:pt x="2716" y="3870"/>
                                    <a:pt x="2668" y="3858"/>
                                    <a:pt x="2608" y="3858"/>
                                  </a:cubicBezTo>
                                  <a:lnTo>
                                    <a:pt x="692" y="3858"/>
                                  </a:lnTo>
                                  <a:cubicBezTo>
                                    <a:pt x="501" y="3858"/>
                                    <a:pt x="334" y="3692"/>
                                    <a:pt x="334" y="3501"/>
                                  </a:cubicBezTo>
                                  <a:lnTo>
                                    <a:pt x="334" y="715"/>
                                  </a:lnTo>
                                  <a:cubicBezTo>
                                    <a:pt x="334" y="525"/>
                                    <a:pt x="501" y="358"/>
                                    <a:pt x="692" y="358"/>
                                  </a:cubicBezTo>
                                  <a:lnTo>
                                    <a:pt x="5573" y="358"/>
                                  </a:lnTo>
                                  <a:close/>
                                  <a:moveTo>
                                    <a:pt x="6287" y="1025"/>
                                  </a:moveTo>
                                  <a:cubicBezTo>
                                    <a:pt x="6478" y="1025"/>
                                    <a:pt x="6645" y="1191"/>
                                    <a:pt x="6645" y="1382"/>
                                  </a:cubicBezTo>
                                  <a:lnTo>
                                    <a:pt x="6645" y="4180"/>
                                  </a:lnTo>
                                  <a:lnTo>
                                    <a:pt x="6633" y="4180"/>
                                  </a:lnTo>
                                  <a:cubicBezTo>
                                    <a:pt x="6633" y="4382"/>
                                    <a:pt x="6466" y="4537"/>
                                    <a:pt x="6276" y="4537"/>
                                  </a:cubicBezTo>
                                  <a:lnTo>
                                    <a:pt x="4871" y="4537"/>
                                  </a:lnTo>
                                  <a:cubicBezTo>
                                    <a:pt x="4823" y="4537"/>
                                    <a:pt x="4787" y="4561"/>
                                    <a:pt x="4752" y="4597"/>
                                  </a:cubicBezTo>
                                  <a:cubicBezTo>
                                    <a:pt x="4728" y="4632"/>
                                    <a:pt x="4704" y="4692"/>
                                    <a:pt x="4728" y="4727"/>
                                  </a:cubicBezTo>
                                  <a:lnTo>
                                    <a:pt x="4847" y="5406"/>
                                  </a:lnTo>
                                  <a:lnTo>
                                    <a:pt x="3656" y="4597"/>
                                  </a:lnTo>
                                  <a:lnTo>
                                    <a:pt x="4251" y="4168"/>
                                  </a:lnTo>
                                  <a:lnTo>
                                    <a:pt x="5585" y="4168"/>
                                  </a:lnTo>
                                  <a:cubicBezTo>
                                    <a:pt x="5954" y="4168"/>
                                    <a:pt x="6276" y="3858"/>
                                    <a:pt x="6276" y="3489"/>
                                  </a:cubicBezTo>
                                  <a:lnTo>
                                    <a:pt x="6276" y="1025"/>
                                  </a:lnTo>
                                  <a:lnTo>
                                    <a:pt x="6287" y="1025"/>
                                  </a:lnTo>
                                  <a:close/>
                                  <a:moveTo>
                                    <a:pt x="692" y="1"/>
                                  </a:moveTo>
                                  <a:cubicBezTo>
                                    <a:pt x="322" y="1"/>
                                    <a:pt x="1" y="310"/>
                                    <a:pt x="1" y="691"/>
                                  </a:cubicBezTo>
                                  <a:lnTo>
                                    <a:pt x="1" y="3465"/>
                                  </a:lnTo>
                                  <a:cubicBezTo>
                                    <a:pt x="1" y="3846"/>
                                    <a:pt x="322" y="4156"/>
                                    <a:pt x="692" y="4156"/>
                                  </a:cubicBezTo>
                                  <a:lnTo>
                                    <a:pt x="1406" y="4156"/>
                                  </a:lnTo>
                                  <a:lnTo>
                                    <a:pt x="1406" y="4168"/>
                                  </a:lnTo>
                                  <a:cubicBezTo>
                                    <a:pt x="1406" y="4537"/>
                                    <a:pt x="1715" y="4858"/>
                                    <a:pt x="2085" y="4858"/>
                                  </a:cubicBezTo>
                                  <a:lnTo>
                                    <a:pt x="2227" y="4858"/>
                                  </a:lnTo>
                                  <a:lnTo>
                                    <a:pt x="2168" y="5120"/>
                                  </a:lnTo>
                                  <a:cubicBezTo>
                                    <a:pt x="2132" y="5228"/>
                                    <a:pt x="2180" y="5335"/>
                                    <a:pt x="2263" y="5394"/>
                                  </a:cubicBezTo>
                                  <a:cubicBezTo>
                                    <a:pt x="2311" y="5418"/>
                                    <a:pt x="2358" y="5430"/>
                                    <a:pt x="2406" y="5430"/>
                                  </a:cubicBezTo>
                                  <a:cubicBezTo>
                                    <a:pt x="2442" y="5430"/>
                                    <a:pt x="2501" y="5418"/>
                                    <a:pt x="2549" y="5394"/>
                                  </a:cubicBezTo>
                                  <a:lnTo>
                                    <a:pt x="3263" y="4870"/>
                                  </a:lnTo>
                                  <a:lnTo>
                                    <a:pt x="3430" y="4870"/>
                                  </a:lnTo>
                                  <a:lnTo>
                                    <a:pt x="4787" y="5775"/>
                                  </a:lnTo>
                                  <a:cubicBezTo>
                                    <a:pt x="4823" y="5811"/>
                                    <a:pt x="4871" y="5823"/>
                                    <a:pt x="4918" y="5823"/>
                                  </a:cubicBezTo>
                                  <a:cubicBezTo>
                                    <a:pt x="4954" y="5823"/>
                                    <a:pt x="5002" y="5811"/>
                                    <a:pt x="5049" y="5775"/>
                                  </a:cubicBezTo>
                                  <a:cubicBezTo>
                                    <a:pt x="5144" y="5716"/>
                                    <a:pt x="5180" y="5632"/>
                                    <a:pt x="5156" y="5525"/>
                                  </a:cubicBezTo>
                                  <a:lnTo>
                                    <a:pt x="5049" y="4870"/>
                                  </a:lnTo>
                                  <a:lnTo>
                                    <a:pt x="6252" y="4870"/>
                                  </a:lnTo>
                                  <a:cubicBezTo>
                                    <a:pt x="6633" y="4870"/>
                                    <a:pt x="6942" y="4561"/>
                                    <a:pt x="6942" y="4180"/>
                                  </a:cubicBezTo>
                                  <a:lnTo>
                                    <a:pt x="6942" y="1406"/>
                                  </a:lnTo>
                                  <a:cubicBezTo>
                                    <a:pt x="6954" y="1013"/>
                                    <a:pt x="6645" y="703"/>
                                    <a:pt x="6276" y="703"/>
                                  </a:cubicBezTo>
                                  <a:cubicBezTo>
                                    <a:pt x="6252" y="310"/>
                                    <a:pt x="5954" y="1"/>
                                    <a:pt x="5573" y="1"/>
                                  </a:cubicBezTo>
                                  <a:lnTo>
                                    <a:pt x="692"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133" name="Google Shape;342;p20"/>
                          <wps:cNvSpPr>
                            <a:spLocks/>
                          </wps:cNvSpPr>
                          <wps:spPr bwMode="auto">
                            <a:xfrm>
                              <a:off x="93994" y="33740"/>
                              <a:ext cx="26928" cy="10249"/>
                            </a:xfrm>
                            <a:custGeom>
                              <a:avLst/>
                              <a:gdLst>
                                <a:gd name="T0" fmla="*/ 167 w 846"/>
                                <a:gd name="T1" fmla="*/ 0 h 322"/>
                                <a:gd name="T2" fmla="*/ 0 w 846"/>
                                <a:gd name="T3" fmla="*/ 167 h 322"/>
                                <a:gd name="T4" fmla="*/ 167 w 846"/>
                                <a:gd name="T5" fmla="*/ 322 h 322"/>
                                <a:gd name="T6" fmla="*/ 679 w 846"/>
                                <a:gd name="T7" fmla="*/ 322 h 322"/>
                                <a:gd name="T8" fmla="*/ 846 w 846"/>
                                <a:gd name="T9" fmla="*/ 167 h 322"/>
                                <a:gd name="T10" fmla="*/ 679 w 846"/>
                                <a:gd name="T11" fmla="*/ 0 h 322"/>
                                <a:gd name="T12" fmla="*/ 167 w 846"/>
                                <a:gd name="T13" fmla="*/ 0 h 322"/>
                              </a:gdLst>
                              <a:ahLst/>
                              <a:cxnLst>
                                <a:cxn ang="0">
                                  <a:pos x="T0" y="T1"/>
                                </a:cxn>
                                <a:cxn ang="0">
                                  <a:pos x="T2" y="T3"/>
                                </a:cxn>
                                <a:cxn ang="0">
                                  <a:pos x="T4" y="T5"/>
                                </a:cxn>
                                <a:cxn ang="0">
                                  <a:pos x="T6" y="T7"/>
                                </a:cxn>
                                <a:cxn ang="0">
                                  <a:pos x="T8" y="T9"/>
                                </a:cxn>
                                <a:cxn ang="0">
                                  <a:pos x="T10" y="T11"/>
                                </a:cxn>
                                <a:cxn ang="0">
                                  <a:pos x="T12" y="T13"/>
                                </a:cxn>
                              </a:cxnLst>
                              <a:rect l="0" t="0" r="r" b="b"/>
                              <a:pathLst>
                                <a:path w="846" h="322" extrusionOk="0">
                                  <a:moveTo>
                                    <a:pt x="167" y="0"/>
                                  </a:moveTo>
                                  <a:cubicBezTo>
                                    <a:pt x="72" y="0"/>
                                    <a:pt x="0" y="72"/>
                                    <a:pt x="0" y="167"/>
                                  </a:cubicBezTo>
                                  <a:cubicBezTo>
                                    <a:pt x="0" y="250"/>
                                    <a:pt x="72" y="322"/>
                                    <a:pt x="167" y="322"/>
                                  </a:cubicBezTo>
                                  <a:lnTo>
                                    <a:pt x="679" y="322"/>
                                  </a:lnTo>
                                  <a:cubicBezTo>
                                    <a:pt x="774" y="322"/>
                                    <a:pt x="846" y="250"/>
                                    <a:pt x="846" y="167"/>
                                  </a:cubicBezTo>
                                  <a:cubicBezTo>
                                    <a:pt x="846" y="72"/>
                                    <a:pt x="774" y="0"/>
                                    <a:pt x="679" y="0"/>
                                  </a:cubicBezTo>
                                  <a:lnTo>
                                    <a:pt x="167" y="0"/>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134" name="Google Shape;343;p20"/>
                          <wps:cNvSpPr>
                            <a:spLocks/>
                          </wps:cNvSpPr>
                          <wps:spPr bwMode="auto">
                            <a:xfrm>
                              <a:off x="132636" y="33740"/>
                              <a:ext cx="82663" cy="10249"/>
                            </a:xfrm>
                            <a:custGeom>
                              <a:avLst/>
                              <a:gdLst>
                                <a:gd name="T0" fmla="*/ 167 w 2597"/>
                                <a:gd name="T1" fmla="*/ 0 h 322"/>
                                <a:gd name="T2" fmla="*/ 1 w 2597"/>
                                <a:gd name="T3" fmla="*/ 167 h 322"/>
                                <a:gd name="T4" fmla="*/ 167 w 2597"/>
                                <a:gd name="T5" fmla="*/ 322 h 322"/>
                                <a:gd name="T6" fmla="*/ 2430 w 2597"/>
                                <a:gd name="T7" fmla="*/ 322 h 322"/>
                                <a:gd name="T8" fmla="*/ 2596 w 2597"/>
                                <a:gd name="T9" fmla="*/ 167 h 322"/>
                                <a:gd name="T10" fmla="*/ 2430 w 2597"/>
                                <a:gd name="T11" fmla="*/ 0 h 322"/>
                                <a:gd name="T12" fmla="*/ 167 w 2597"/>
                                <a:gd name="T13" fmla="*/ 0 h 322"/>
                              </a:gdLst>
                              <a:ahLst/>
                              <a:cxnLst>
                                <a:cxn ang="0">
                                  <a:pos x="T0" y="T1"/>
                                </a:cxn>
                                <a:cxn ang="0">
                                  <a:pos x="T2" y="T3"/>
                                </a:cxn>
                                <a:cxn ang="0">
                                  <a:pos x="T4" y="T5"/>
                                </a:cxn>
                                <a:cxn ang="0">
                                  <a:pos x="T6" y="T7"/>
                                </a:cxn>
                                <a:cxn ang="0">
                                  <a:pos x="T8" y="T9"/>
                                </a:cxn>
                                <a:cxn ang="0">
                                  <a:pos x="T10" y="T11"/>
                                </a:cxn>
                                <a:cxn ang="0">
                                  <a:pos x="T12" y="T13"/>
                                </a:cxn>
                              </a:cxnLst>
                              <a:rect l="0" t="0" r="r" b="b"/>
                              <a:pathLst>
                                <a:path w="2597" h="322" extrusionOk="0">
                                  <a:moveTo>
                                    <a:pt x="167" y="0"/>
                                  </a:moveTo>
                                  <a:cubicBezTo>
                                    <a:pt x="84" y="0"/>
                                    <a:pt x="1" y="72"/>
                                    <a:pt x="1" y="167"/>
                                  </a:cubicBezTo>
                                  <a:cubicBezTo>
                                    <a:pt x="1" y="250"/>
                                    <a:pt x="84" y="322"/>
                                    <a:pt x="167" y="322"/>
                                  </a:cubicBezTo>
                                  <a:lnTo>
                                    <a:pt x="2430" y="322"/>
                                  </a:lnTo>
                                  <a:cubicBezTo>
                                    <a:pt x="2525" y="322"/>
                                    <a:pt x="2596" y="250"/>
                                    <a:pt x="2596" y="167"/>
                                  </a:cubicBezTo>
                                  <a:cubicBezTo>
                                    <a:pt x="2596" y="72"/>
                                    <a:pt x="2525" y="0"/>
                                    <a:pt x="2430" y="0"/>
                                  </a:cubicBezTo>
                                  <a:lnTo>
                                    <a:pt x="167" y="0"/>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135" name="Google Shape;344;p20"/>
                          <wps:cNvSpPr>
                            <a:spLocks/>
                          </wps:cNvSpPr>
                          <wps:spPr bwMode="auto">
                            <a:xfrm>
                              <a:off x="93994" y="61018"/>
                              <a:ext cx="121304" cy="10631"/>
                            </a:xfrm>
                            <a:custGeom>
                              <a:avLst/>
                              <a:gdLst>
                                <a:gd name="T0" fmla="*/ 167 w 3811"/>
                                <a:gd name="T1" fmla="*/ 1 h 334"/>
                                <a:gd name="T2" fmla="*/ 0 w 3811"/>
                                <a:gd name="T3" fmla="*/ 167 h 334"/>
                                <a:gd name="T4" fmla="*/ 167 w 3811"/>
                                <a:gd name="T5" fmla="*/ 334 h 334"/>
                                <a:gd name="T6" fmla="*/ 3644 w 3811"/>
                                <a:gd name="T7" fmla="*/ 334 h 334"/>
                                <a:gd name="T8" fmla="*/ 3810 w 3811"/>
                                <a:gd name="T9" fmla="*/ 167 h 334"/>
                                <a:gd name="T10" fmla="*/ 3644 w 3811"/>
                                <a:gd name="T11" fmla="*/ 1 h 334"/>
                                <a:gd name="T12" fmla="*/ 167 w 3811"/>
                                <a:gd name="T13" fmla="*/ 1 h 334"/>
                              </a:gdLst>
                              <a:ahLst/>
                              <a:cxnLst>
                                <a:cxn ang="0">
                                  <a:pos x="T0" y="T1"/>
                                </a:cxn>
                                <a:cxn ang="0">
                                  <a:pos x="T2" y="T3"/>
                                </a:cxn>
                                <a:cxn ang="0">
                                  <a:pos x="T4" y="T5"/>
                                </a:cxn>
                                <a:cxn ang="0">
                                  <a:pos x="T6" y="T7"/>
                                </a:cxn>
                                <a:cxn ang="0">
                                  <a:pos x="T8" y="T9"/>
                                </a:cxn>
                                <a:cxn ang="0">
                                  <a:pos x="T10" y="T11"/>
                                </a:cxn>
                                <a:cxn ang="0">
                                  <a:pos x="T12" y="T13"/>
                                </a:cxn>
                              </a:cxnLst>
                              <a:rect l="0" t="0" r="r" b="b"/>
                              <a:pathLst>
                                <a:path w="3811" h="334" extrusionOk="0">
                                  <a:moveTo>
                                    <a:pt x="167" y="1"/>
                                  </a:moveTo>
                                  <a:cubicBezTo>
                                    <a:pt x="72" y="1"/>
                                    <a:pt x="0" y="84"/>
                                    <a:pt x="0" y="167"/>
                                  </a:cubicBezTo>
                                  <a:cubicBezTo>
                                    <a:pt x="0" y="263"/>
                                    <a:pt x="72" y="334"/>
                                    <a:pt x="167" y="334"/>
                                  </a:cubicBezTo>
                                  <a:lnTo>
                                    <a:pt x="3644" y="334"/>
                                  </a:lnTo>
                                  <a:cubicBezTo>
                                    <a:pt x="3739" y="334"/>
                                    <a:pt x="3810" y="263"/>
                                    <a:pt x="3810" y="167"/>
                                  </a:cubicBezTo>
                                  <a:cubicBezTo>
                                    <a:pt x="3810" y="84"/>
                                    <a:pt x="3739" y="1"/>
                                    <a:pt x="3644" y="1"/>
                                  </a:cubicBezTo>
                                  <a:lnTo>
                                    <a:pt x="167"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2416" name="Google Shape;345;p20"/>
                          <wps:cNvSpPr>
                            <a:spLocks/>
                          </wps:cNvSpPr>
                          <wps:spPr bwMode="auto">
                            <a:xfrm>
                              <a:off x="93994" y="89060"/>
                              <a:ext cx="82249" cy="10663"/>
                            </a:xfrm>
                            <a:custGeom>
                              <a:avLst/>
                              <a:gdLst>
                                <a:gd name="T0" fmla="*/ 155 w 2584"/>
                                <a:gd name="T1" fmla="*/ 1 h 335"/>
                                <a:gd name="T2" fmla="*/ 0 w 2584"/>
                                <a:gd name="T3" fmla="*/ 167 h 335"/>
                                <a:gd name="T4" fmla="*/ 155 w 2584"/>
                                <a:gd name="T5" fmla="*/ 334 h 335"/>
                                <a:gd name="T6" fmla="*/ 2429 w 2584"/>
                                <a:gd name="T7" fmla="*/ 334 h 335"/>
                                <a:gd name="T8" fmla="*/ 2584 w 2584"/>
                                <a:gd name="T9" fmla="*/ 167 h 335"/>
                                <a:gd name="T10" fmla="*/ 2429 w 2584"/>
                                <a:gd name="T11" fmla="*/ 1 h 335"/>
                                <a:gd name="T12" fmla="*/ 155 w 2584"/>
                                <a:gd name="T13" fmla="*/ 1 h 335"/>
                              </a:gdLst>
                              <a:ahLst/>
                              <a:cxnLst>
                                <a:cxn ang="0">
                                  <a:pos x="T0" y="T1"/>
                                </a:cxn>
                                <a:cxn ang="0">
                                  <a:pos x="T2" y="T3"/>
                                </a:cxn>
                                <a:cxn ang="0">
                                  <a:pos x="T4" y="T5"/>
                                </a:cxn>
                                <a:cxn ang="0">
                                  <a:pos x="T6" y="T7"/>
                                </a:cxn>
                                <a:cxn ang="0">
                                  <a:pos x="T8" y="T9"/>
                                </a:cxn>
                                <a:cxn ang="0">
                                  <a:pos x="T10" y="T11"/>
                                </a:cxn>
                                <a:cxn ang="0">
                                  <a:pos x="T12" y="T13"/>
                                </a:cxn>
                              </a:cxnLst>
                              <a:rect l="0" t="0" r="r" b="b"/>
                              <a:pathLst>
                                <a:path w="2584" h="335" extrusionOk="0">
                                  <a:moveTo>
                                    <a:pt x="155" y="1"/>
                                  </a:moveTo>
                                  <a:cubicBezTo>
                                    <a:pt x="72" y="1"/>
                                    <a:pt x="0" y="72"/>
                                    <a:pt x="0" y="167"/>
                                  </a:cubicBezTo>
                                  <a:cubicBezTo>
                                    <a:pt x="0" y="251"/>
                                    <a:pt x="72" y="334"/>
                                    <a:pt x="155" y="334"/>
                                  </a:cubicBezTo>
                                  <a:lnTo>
                                    <a:pt x="2429" y="334"/>
                                  </a:lnTo>
                                  <a:cubicBezTo>
                                    <a:pt x="2513" y="334"/>
                                    <a:pt x="2584" y="251"/>
                                    <a:pt x="2584" y="167"/>
                                  </a:cubicBezTo>
                                  <a:cubicBezTo>
                                    <a:pt x="2584" y="72"/>
                                    <a:pt x="2513" y="1"/>
                                    <a:pt x="2429" y="1"/>
                                  </a:cubicBezTo>
                                  <a:lnTo>
                                    <a:pt x="155"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2417" name="Google Shape;346;p20"/>
                          <wps:cNvSpPr>
                            <a:spLocks/>
                          </wps:cNvSpPr>
                          <wps:spPr bwMode="auto">
                            <a:xfrm>
                              <a:off x="188339" y="89060"/>
                              <a:ext cx="26960" cy="10663"/>
                            </a:xfrm>
                            <a:custGeom>
                              <a:avLst/>
                              <a:gdLst>
                                <a:gd name="T0" fmla="*/ 156 w 847"/>
                                <a:gd name="T1" fmla="*/ 1 h 335"/>
                                <a:gd name="T2" fmla="*/ 1 w 847"/>
                                <a:gd name="T3" fmla="*/ 167 h 335"/>
                                <a:gd name="T4" fmla="*/ 156 w 847"/>
                                <a:gd name="T5" fmla="*/ 334 h 335"/>
                                <a:gd name="T6" fmla="*/ 680 w 847"/>
                                <a:gd name="T7" fmla="*/ 334 h 335"/>
                                <a:gd name="T8" fmla="*/ 846 w 847"/>
                                <a:gd name="T9" fmla="*/ 167 h 335"/>
                                <a:gd name="T10" fmla="*/ 680 w 847"/>
                                <a:gd name="T11" fmla="*/ 1 h 335"/>
                                <a:gd name="T12" fmla="*/ 156 w 847"/>
                                <a:gd name="T13" fmla="*/ 1 h 335"/>
                              </a:gdLst>
                              <a:ahLst/>
                              <a:cxnLst>
                                <a:cxn ang="0">
                                  <a:pos x="T0" y="T1"/>
                                </a:cxn>
                                <a:cxn ang="0">
                                  <a:pos x="T2" y="T3"/>
                                </a:cxn>
                                <a:cxn ang="0">
                                  <a:pos x="T4" y="T5"/>
                                </a:cxn>
                                <a:cxn ang="0">
                                  <a:pos x="T6" y="T7"/>
                                </a:cxn>
                                <a:cxn ang="0">
                                  <a:pos x="T8" y="T9"/>
                                </a:cxn>
                                <a:cxn ang="0">
                                  <a:pos x="T10" y="T11"/>
                                </a:cxn>
                                <a:cxn ang="0">
                                  <a:pos x="T12" y="T13"/>
                                </a:cxn>
                              </a:cxnLst>
                              <a:rect l="0" t="0" r="r" b="b"/>
                              <a:pathLst>
                                <a:path w="847" h="335" extrusionOk="0">
                                  <a:moveTo>
                                    <a:pt x="156" y="1"/>
                                  </a:moveTo>
                                  <a:cubicBezTo>
                                    <a:pt x="72" y="1"/>
                                    <a:pt x="1" y="72"/>
                                    <a:pt x="1" y="167"/>
                                  </a:cubicBezTo>
                                  <a:cubicBezTo>
                                    <a:pt x="1" y="251"/>
                                    <a:pt x="72" y="334"/>
                                    <a:pt x="156" y="334"/>
                                  </a:cubicBezTo>
                                  <a:lnTo>
                                    <a:pt x="680" y="334"/>
                                  </a:lnTo>
                                  <a:cubicBezTo>
                                    <a:pt x="775" y="334"/>
                                    <a:pt x="846" y="251"/>
                                    <a:pt x="846" y="167"/>
                                  </a:cubicBezTo>
                                  <a:cubicBezTo>
                                    <a:pt x="846" y="72"/>
                                    <a:pt x="775" y="1"/>
                                    <a:pt x="680" y="1"/>
                                  </a:cubicBezTo>
                                  <a:lnTo>
                                    <a:pt x="156"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g:wgp>
                  </a:graphicData>
                </a:graphic>
              </wp:inline>
            </w:drawing>
          </mc:Choice>
          <mc:Fallback>
            <w:pict>
              <v:group id="_x0000_s2537" style="width:451.3pt;height:36.4pt;mso-position-horizontal-relative:char;mso-position-vertical-relative:line" coordorigin="-1619" coordsize="61055,4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">
                <v:group id="Group 256605" o:spid="_x0000_s2538" style="position:absolute;left:-1619;width:61055;height:4927" coordorigin="-1658,159" coordsize="62550,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0xtd8QAAADeAAAA&#10;DwAAAAAAAAAAAAAAAACqAgAAZHJzL2Rvd25yZXYueG1sUEsFBgAAAAAEAAQA+gAAAJsDAAAAAA==&#10;">
                  <v:group id="Group 256606" o:spid="_x0000_s2539" style="position:absolute;left:44009;top:159;width:16882;height:5058" coordorigin="35684,223" coordsize="24628,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AAyOzIAAAA&#10;3gAAAA8AAAAAAAAAAAAAAAAAqgIAAGRycy9kb3ducmV2LnhtbFBLBQYAAAAABAAEAPoAAACfAwAA&#10;AAA=&#10;">
                    <v:roundrect id="Rectangle: Rounded Corners 55" o:spid="_x0000_s2540" style="position:absolute;left:35684;top:223;width:24629;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ee/MUA&#10;AADeAAAADwAAAGRycy9kb3ducmV2LnhtbESP32rCMBTG7we+QziCN0NTW9TSGUWGg11u6gMcmrO2&#10;W3NSk6zt+vTLxWCXH98/fvvjaFrRk/ONZQXrVQKCuLS64UrB7fqyzEH4gKyxtUwKfsjD8TB72GOh&#10;7cDv1F9CJeII+wIV1CF0hZS+rMmgX9mOOHof1hkMUbpKaodDHDetTJNkKw02HB9q7Oi5pvLr8m0U&#10;fO6uu9yecTLJ23Ry98dN31QbpRbz8fQEItAY/sN/7VetIEuzPAJEnIgC8vA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B578xQAAAN4AAAAPAAAAAAAAAAAAAAAAAJgCAABkcnMv&#10;ZG93bnJldi54bWxQSwUGAAAAAAQABAD1AAAAigMAAAAA&#10;" fillcolor="#7030a0" stroked="f" strokeweight="1pt">
                      <v:stroke joinstyle="miter"/>
                      <v:textbox inset=",0">
                        <w:txbxContent>
                          <w:p w:rsidR="00FC7E58" w:rsidRPr="00BB0D09" w:rsidRDefault="00FC7E58" w:rsidP="00A5444F">
                            <w:pPr>
                              <w:pStyle w:val="NoSpacing"/>
                              <w:rPr>
                                <w:b/>
                                <w:color w:val="FFFFFF" w:themeColor="background1"/>
                              </w:rPr>
                            </w:pPr>
                            <w:r>
                              <w:rPr>
                                <w:rFonts w:hint="cs"/>
                                <w:rtl/>
                                <w:lang w:bidi="ar-SY"/>
                              </w:rPr>
                              <w:t xml:space="preserve">       </w:t>
                            </w:r>
                            <w:r w:rsidRPr="00BB0D09">
                              <w:rPr>
                                <w:rFonts w:hint="cs"/>
                                <w:color w:val="FFFFFF" w:themeColor="background1"/>
                                <w:rtl/>
                                <w:lang w:bidi="ar-SY"/>
                              </w:rPr>
                              <w:t>عزيزي المدرّب:</w:t>
                            </w:r>
                          </w:p>
                        </w:txbxContent>
                      </v:textbox>
                    </v:roundrect>
                    <v:oval id="Oval 61" o:spid="_x0000_s2541" style="position:absolute;left:53438;top:734;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5RosYA&#10;AADeAAAADwAAAGRycy9kb3ducmV2LnhtbESPQYvCMBSE7wv+h/AEb2uq0lWrUUQU9tLDaj14ezTP&#10;tti8lCba+u/NwsIeh5n5hllve1OLJ7WusqxgMo5AEOdWV1woyM7HzwUI55E11pZJwYscbDeDjzUm&#10;2nb8Q8+TL0SAsEtQQel9k0jp8pIMurFtiIN3s61BH2RbSN1iF+CmltMo+pIGKw4LJTa0Lym/nx5G&#10;gY7mVayzOL1luy59xdelPFxSpUbDfrcC4an3/+G/9rdWMJvOFhP4vROugNy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75RosYAAADeAAAADwAAAAAAAAAAAAAAAACYAgAAZHJz&#10;L2Rvd25yZXYueG1sUEsFBgAAAAAEAAQA9QAAAIsDAAAAAA==&#10;" fillcolor="#272727 [2749]" stroked="f" strokeweight="1pt">
                      <v:stroke joinstyle="miter"/>
                      <v:shadow on="t" color="black" opacity="26213f" origin=",-.5" offset="0,3pt"/>
                    </v:oval>
                  </v:group>
                  <v:rect id="Rectangle 256609" o:spid="_x0000_s2542" style="position:absolute;left:-1658;top:4929;width:50526;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12F8cA&#10;AADeAAAADwAAAGRycy9kb3ducmV2LnhtbESPQWvCQBSE74L/YXlCb7oxitjUNWih4sVCbKF4e2Rf&#10;k9Ts27C71fjv3YLQ4zAz3zCrvDetuJDzjWUF00kCgri0uuFKwefH23gJwgdkja1lUnAjD/l6OFhh&#10;pu2VC7ocQyUihH2GCuoQukxKX9Zk0E9sRxy9b+sMhihdJbXDa4SbVqZJspAGG44LNXb0WlN5Pv4a&#10;BW73tZjPS/N8cumh274XB336CUo9jfrNC4hAffgPP9p7rWCWzpYp/N2JV0Cu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K9dhfHAAAA3gAAAA8AAAAAAAAAAAAAAAAAmAIAAGRy&#10;cy9kb3ducmV2LnhtbFBLBQYAAAAABAAEAPUAAACMAwAAAAA=&#10;" fillcolor="#7030a0" stroked="f" strokeweight="1pt"/>
                </v:group>
                <v:group id="Google Shape;333;p20" o:spid="_x0000_s2543" style="position:absolute;left:55626;top:1238;width:2443;height:2444" coordsize="354364,3547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PY8hxgAAAN4A&#10;AAAPAAAAAAAAAAAAAAAAAKoCAABkcnMvZG93bnJldi54bWxQSwUGAAAAAAQABAD6AAAAnQMAAAAA&#10;">
                  <v:shape id="Google Shape;334;p20" o:spid="_x0000_s2544" style="position:absolute;top:155108;width:132667;height:199288;visibility:visible;mso-wrap-style:square;v-text-anchor:middle" coordsize="4168,6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9HPcUA&#10;AADdAAAADwAAAGRycy9kb3ducmV2LnhtbESP0WoCMRRE3wv+Q7iCL0UTi7VlNYpUBEUUqv2A6+a6&#10;u+zmZtlEXf16Uyj0cZiZM8x03tpKXKnxhWMNw4ECQZw6U3Cm4ee46n+C8AHZYOWYNNzJw3zWeZli&#10;YtyNv+l6CJmIEPYJashDqBMpfZqTRT9wNXH0zq6xGKJsMmkavEW4reSbUmNpseC4kGNNXzml5eFi&#10;NexH9qQ2r+8oaefK5bZcPmz20LrXbRcTEIHa8B/+a6+Nho+hGsHvm/g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P0c9xQAAAN0AAAAPAAAAAAAAAAAAAAAAAJgCAABkcnMv&#10;ZG93bnJldi54bWxQSwUGAAAAAAQABAD1AAAAigMAAAAA&#10;" path="m2102,325v45,,89,6,137,18c2953,402,3501,1021,3501,1748v,690,167,1333,310,1666l3811,3438v-179,96,-501,298,-1036,393l2775,3795r,-333c2977,3343,3156,3164,3299,2938v214,-393,142,-917,-203,-1226c2858,1486,2429,1236,1751,1236v-48,,-95,12,-119,35l1286,1617v-59,59,-59,166,,226c1316,1873,1358,1887,1400,1887v41,,83,-14,113,-44l1810,1545v429,12,786,143,1072,405c3120,2152,3156,2510,3013,2783v-191,322,-536,536,-929,536c1513,3319,1036,2843,1036,2260v,-96,-83,-167,-166,-167c774,2093,703,2164,703,2260v,500,286,964,702,1202l1405,3795r,36c858,3712,524,3534,393,3438v,,-11,,,-24c524,3081,691,2438,703,1748,703,1021,1275,402,1965,343v48,-12,92,-18,137,-18xm2429,3581r,191c2429,3974,2537,4153,2715,4236r107,60c2668,4546,2382,4712,2072,4712v-297,,-583,-166,-738,-416l1429,4236v179,-83,286,-262,286,-464l1715,3581v119,36,238,48,357,48c2191,3629,2310,3617,2429,3581xm2072,v-56,,-113,3,-166,9c1036,81,346,855,346,1748v,643,-143,1238,-286,1547c1,3450,48,3617,179,3700v143,95,405,250,857,393l382,4415c143,4534,1,4772,1,5022r,1071c1,6189,84,6260,167,6260v95,,167,-71,167,-167l334,5022v,-131,71,-250,190,-322l1048,4450v227,357,608,596,1036,596c2525,5046,2906,4819,3132,4450r524,250c3775,4760,3846,4879,3846,5022r,1071c3846,6189,3918,6260,4013,6260v83,,155,-71,155,-167l4168,5022v-12,-250,-155,-488,-393,-607l3120,4093v429,-119,714,-286,845,-393c4096,3617,4144,3450,4084,3295,3953,2986,3799,2391,3799,1748,3799,855,3096,81,2239,9,2185,3,2129,,2072,xe" fillcolor="white [3212]" stroked="f">
                    <v:path arrowok="t" o:extrusionok="f" o:connecttype="custom" o:connectlocs="71267,10918;121304,108668;88328,121941;88328,110196;98545,54493;51946,40456;40933,58663;48159,58663;91734,62069;66334,105644;27692,66620;44721,110196;44721,121941;12509,108668;62546,10918;77315,113983;86418,134832;65952,149983;45485,134832;54588,113983;77315,113983;60668,286;1910,104880;32976,130280;32,159851;5316,199256;10631,159851;33358,141644;99691,141644;122418,159851;127733,199256;132667,159851;99309,130280;129993,104880;71267,286" o:connectangles="0,0,0,0,0,0,0,0,0,0,0,0,0,0,0,0,0,0,0,0,0,0,0,0,0,0,0,0,0,0,0,0,0,0,0"/>
                  </v:shape>
                  <v:shape id="Google Shape;335;p20" o:spid="_x0000_s2545" style="position:absolute;left:21995;top:321769;width:10249;height:32626;visibility:visible;mso-wrap-style:square;v-text-anchor:middle" coordsize="322,1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FlL8IA&#10;AADdAAAADwAAAGRycy9kb3ducmV2LnhtbESPQYvCMBSE78L+h/AEL6KpulatRhHBxWur3h/Nsy02&#10;L6XJ2u6/3wgLexxm5htmd+hNLV7Uusqygtk0AkGcW11xoeB2PU/WIJxH1lhbJgU/5OCw/xjsMNG2&#10;45RemS9EgLBLUEHpfZNI6fKSDLqpbYiD97CtQR9kW0jdYhfgppbzKIqlwYrDQokNnUrKn9m3UdCt&#10;7mm6INstNtbxLRtfYvP1qdRo2B+3IDz1/j/8175oBatZtIT3m/AE5P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YWUvwgAAAN0AAAAPAAAAAAAAAAAAAAAAAJgCAABkcnMvZG93&#10;bnJldi54bWxQSwUGAAAAAAQABAD1AAAAhwMAAAAA&#10;" path="m167,c72,,,72,,167l,857v,96,72,167,167,167c250,1024,322,953,322,857r,-690c322,72,250,,167,xe" fillcolor="white [3212]" stroked="f">
                    <v:path arrowok="t" o:extrusionok="f" o:connecttype="custom" o:connectlocs="5315,0;0,5316;0,27279;5315,32594;10249,27279;10249,5316;5315,0" o:connectangles="0,0,0,0,0,0,0"/>
                  </v:shape>
                  <v:shape id="Google Shape;336;p20" o:spid="_x0000_s2546" style="position:absolute;left:99660;top:321769;width:10281;height:32626;visibility:visible;mso-wrap-style:square;v-text-anchor:middle" coordsize="323,1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68UA&#10;AADdAAAADwAAAGRycy9kb3ducmV2LnhtbESPQWvCQBSE7wX/w/IEb3VXLSrRVYKgeGurHjw+ss8k&#10;JPs2ZFcT/fXdQqHHYWa+Ydbb3tbiQa0vHWuYjBUI4syZknMNl/P+fQnCB2SDtWPS8CQP283gbY2J&#10;cR1/0+MUchEh7BPUUITQJFL6rCCLfuwa4ujdXGsxRNnm0rTYRbit5VSpubRYclwosKFdQVl1ulsN&#10;5pp+XQ6VSdPza/Ypq+yqFt2H1qNhn65ABOrDf/ivfTQaFhM1h9838Qn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79zrxQAAAN0AAAAPAAAAAAAAAAAAAAAAAJgCAABkcnMv&#10;ZG93bnJldi54bWxQSwUGAAAAAAQABAD1AAAAigMAAAAA&#10;" path="m168,c72,,1,72,1,167r,690c1,953,72,1024,168,1024v83,,154,-71,154,-167l322,167c322,72,251,,168,xe" fillcolor="white [3212]" stroked="f">
                    <v:path arrowok="t" o:extrusionok="f" o:connecttype="custom" o:connectlocs="5347,0;32,5316;32,27279;5347,32594;10249,27279;10249,5316;5347,0" o:connectangles="0,0,0,0,0,0,0"/>
                  </v:shape>
                  <v:shape id="Google Shape;337;p20" o:spid="_x0000_s2547" style="position:absolute;left:254672;top:193081;width:55734;height:18430;visibility:visible;mso-wrap-style:square;v-text-anchor:middle" coordsize="1751,5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40bscA&#10;AADdAAAADwAAAGRycy9kb3ducmV2LnhtbESPT2vCQBTE74LfYXkFb7pRsYbUVUQRPNhDbaE9vmZf&#10;/rTZtyG7JrGf3hWEHoeZ+Q2z2vSmEi01rrSsYDqJQBCnVpecK/h4P4xjEM4ja6wsk4IrOdish4MV&#10;Jtp2/Ebt2eciQNglqKDwvk6kdGlBBt3E1sTBy2xj0AfZ5FI32AW4qeQsip6lwZLDQoE17QpKf88X&#10;o+DrJ5sv/J88ZYfvON7v3XX2+bpTavTUb19AeOr9f/jRPmoFy2m0hPub8ATk+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o+NG7HAAAA3QAAAA8AAAAAAAAAAAAAAAAAmAIAAGRy&#10;cy9kb3ducmV2LnhtbFBLBQYAAAAABAAEAPUAAACMAwAAAAA=&#10;" path="m649,c492,,319,16,132,55,60,66,1,138,1,221r,179c1,483,72,555,155,555v96,,167,-72,167,-155l322,364c434,349,539,342,636,342v205,,375,29,496,70c1334,471,1453,543,1465,543v36,12,60,35,95,35c1620,578,1667,543,1691,495v60,-95,36,-202,-47,-250c1625,236,1259,,649,xe" fillcolor="white [3212]" stroked="f">
                    <v:path arrowok="t" o:extrusionok="f" o:connecttype="custom" o:connectlocs="20658,0;4202,1751;32,7035;32,12732;4934,17666;10249,12732;10249,11586;20244,10886;36031,13114;46631,17284;49655,18398;53824,15756;52328,7799;20658,0" o:connectangles="0,0,0,0,0,0,0,0,0,0,0,0,0,0"/>
                  </v:shape>
                  <v:shape id="Google Shape;338;p20" o:spid="_x0000_s2548" style="position:absolute;left:210333;top:161060;width:144031;height:192953;visibility:visible;mso-wrap-style:square;v-text-anchor:middle" coordsize="4525,60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UX4MEA&#10;AADdAAAADwAAAGRycy9kb3ducmV2LnhtbERPz2vCMBS+D/wfwhO8zaQDneuMIgPR65yCx2fz1nY2&#10;LyWJtfrXLwfB48f3e77sbSM68qF2rCEbKxDEhTM1lxr2P+vXGYgQkQ02jknDjQIsF4OXOebGXfmb&#10;ul0sRQrhkKOGKsY2lzIUFVkMY9cSJ+7XeYsxQV9K4/Gawm0j35SaSos1p4YKW/qqqDjvLlaD2pSH&#10;u+/vpz91mmbHprt8TAJpPRr2q08Qkfr4FD/cW6PhPVNpbnqTnoBc/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KlF+DBAAAA3QAAAA8AAAAAAAAAAAAAAAAAmAIAAGRycy9kb3du&#10;cmV2LnhtbFBLBQYAAAAABAAEAPUAAACGAwAAAAA=&#10;" path="m3489,310r,810c3489,1251,3453,1382,3394,1525r-60,131c3322,1680,3322,1703,3322,1727r,346c3322,2370,3203,2632,3001,2835v-205,181,-452,298,-733,298c2254,3133,2241,3133,2227,3132,1655,3108,1191,2608,1191,2025r,-298c1191,1703,1191,1680,1179,1656r-59,-131c1060,1406,1036,1263,1036,1120v,-452,358,-810,798,-810l3489,310xm1727,3335v155,71,321,107,488,119l2263,3454v190,,369,-24,535,-107l2798,3573v,47,12,107,12,155l2263,4144,1715,3728v12,-48,12,-96,12,-155l1727,3335xm1834,1c1203,1,703,501,703,1132v,190,48,369,131,536l882,1751r,262c882,2454,1084,2858,1405,3120r,441c1405,3632,1358,3704,1286,3739l453,4049c179,4156,1,4406,1,4692r,1202c1,5990,72,6061,167,6061v84,,167,-71,167,-167l334,4692v,-155,83,-286,238,-345l1405,4037v36,-24,84,-48,120,-83l2096,4394r,1489c2096,5966,2179,6037,2263,6037v95,,166,-71,166,-154l2429,4394r584,-440c3049,3989,3084,4001,3132,4037r833,310c4096,4406,4203,4537,4203,4692r,1202c4203,5990,4275,6061,4358,6061v95,,167,-71,167,-167l4525,4692v-12,-274,-191,-524,-453,-631l3239,3751v-83,-23,-119,-107,-119,-178l3120,3156v24,-24,71,-60,95,-95c3489,2799,3632,2454,3632,2073r,-322l3680,1668v95,-167,131,-357,131,-536l3811,168c3811,72,3739,1,3644,1l1834,1xe" fillcolor="white [3212]" stroked="f">
                    <v:path arrowok="t" o:extrusionok="f" o:connecttype="custom" o:connectlocs="111055,35650;106121,52710;105739,65983;72191,99723;37910,64456;37528,52710;32976,35650;111055,9867;70504,109941;89060,106535;89442,118662;54589,118662;54971,106153;22377,36031;28074,55734;44721,99309;40933,119012;32,149346;5316,192921;10631,149346;44721,128497;66716,139861;72031,192157;77315,139861;99692,128497;133782,149346;138715,192921;144031,149346;103098,119394;99310,100455;115607,65983;117135,53092;121304,5347;58376,32" o:connectangles="0,0,0,0,0,0,0,0,0,0,0,0,0,0,0,0,0,0,0,0,0,0,0,0,0,0,0,0,0,0,0,0,0,0"/>
                  </v:shape>
                  <v:shape id="Google Shape;339;p20" o:spid="_x0000_s2549" style="position:absolute;left:238375;top:316454;width:10631;height:38291;visibility:visible;mso-wrap-style:square;v-text-anchor:middle" coordsize="334,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7LGMUA&#10;AADdAAAADwAAAGRycy9kb3ducmV2LnhtbESPS4vCQBCE7wv+h6GFva2TCL6io+i6gZwWfBw8tpk2&#10;CWZ6QmZW4793hAWPRVV9RS1WnanFjVpXWVYQDyIQxLnVFRcKjof0awrCeWSNtWVS8CAHq2XvY4GJ&#10;tnfe0W3vCxEg7BJUUHrfJFK6vCSDbmAb4uBdbGvQB9kWUrd4D3BTy2EUjaXBisNCiQ19l5Rf939G&#10;wWmSHZlG258Ypz5bn3/T5rRJlfrsd+s5CE+df4f/25lWMImjGbzehCc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fssYxQAAAN0AAAAPAAAAAAAAAAAAAAAAAJgCAABkcnMv&#10;ZG93bnJldi54bWxQSwUGAAAAAAQABAD1AAAAigMAAAAA&#10;" path="m167,c72,,1,72,1,167r,881c1,1131,72,1203,167,1203v84,,167,-72,167,-155l334,155c334,60,251,,167,xe" fillcolor="white [3212]" stroked="f">
                    <v:path arrowok="t" o:extrusionok="f" o:connecttype="custom" o:connectlocs="5316,0;32,5316;32,33357;5316,38291;10631,33357;10631,4934;5316,0" o:connectangles="0,0,0,0,0,0,0"/>
                  </v:shape>
                  <v:shape id="Google Shape;340;p20" o:spid="_x0000_s2550" style="position:absolute;left:315690;top:316454;width:10249;height:38291;visibility:visible;mso-wrap-style:square;v-text-anchor:middle" coordsize="322,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7/5cMA&#10;AADdAAAADwAAAGRycy9kb3ducmV2LnhtbERPz2vCMBS+C/sfwht4s2nL2EpnlDIYG3jZahF2ezTP&#10;tpq8lCbT+t+bw2DHj+/3ejtbIy40+cGxgixJQRC3Tg/cKWj276sChA/IGo1jUnAjD9vNw2KNpXZX&#10;/qZLHToRQ9iXqKAPYSyl9G1PFn3iRuLIHd1kMUQ4dVJPeI3h1sg8TZ+lxYFjQ48jvfXUnutfq8D4&#10;p+JU2+bg23ORfeyKKv8xX0otH+fqFUSgOfyL/9yfWsFLlsX98U18AnJ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n7/5cMAAADdAAAADwAAAAAAAAAAAAAAAACYAgAAZHJzL2Rv&#10;d25yZXYueG1sUEsFBgAAAAAEAAQA9QAAAIgDAAAAAA==&#10;" path="m167,c72,,,72,,167r,881c,1131,72,1203,167,1203v83,,155,-72,155,-155l322,155c322,60,262,,167,xe" fillcolor="white [3212]" stroked="f">
                    <v:path arrowok="t" o:extrusionok="f" o:connecttype="custom" o:connectlocs="5315,0;0,5316;0,33357;5315,38291;10249,33357;10249,4934;5315,0" o:connectangles="0,0,0,0,0,0,0"/>
                  </v:shape>
                  <v:shape id="Google Shape;341;p20" o:spid="_x0000_s2551" style="position:absolute;left:54939;width:221378;height:185346;visibility:visible;mso-wrap-style:square;v-text-anchor:middle" coordsize="6955,58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t4qsgA&#10;AADdAAAADwAAAGRycy9kb3ducmV2LnhtbESPW2vCQBSE3wv9D8sp+FY3sVBtdJVSKYgXqBfq62n2&#10;mIRmz8bsmqT/visIPg4z8w0zmXWmFA3VrrCsIO5HIIhTqwvOFBz2n88jEM4jaywtk4I/cjCbPj5M&#10;MNG25S01O5+JAGGXoILc+yqR0qU5GXR9WxEH72Rrgz7IOpO6xjbATSkHUfQqDRYcFnKs6COn9Hd3&#10;MQrmq3b9c9is2rfTsdtsv7/Ozct+qVTvqXsfg/DU+Xv41l5oBcM4HsD1TXgCcvo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C63iqyAAAAN0AAAAPAAAAAAAAAAAAAAAAAJgCAABk&#10;cnMvZG93bnJldi54bWxQSwUGAAAAAAQABAD1AAAAjQMAAAAA&#10;" path="m2406,4168r-95,369l2085,4537v-191,,-358,-155,-358,-357l1727,4168r679,xm5573,358v191,,357,167,357,357l5930,3501v,191,-166,357,-357,357l4168,3858v-24,,-71,12,-83,24l2537,5001r238,-952c2787,4001,2775,3942,2739,3918v-23,-48,-71,-60,-131,-60l692,3858v-191,,-358,-166,-358,-357l334,715c334,525,501,358,692,358r4881,xm6287,1025v191,,358,166,358,357l6645,4180r-12,c6633,4382,6466,4537,6276,4537r-1405,c4823,4537,4787,4561,4752,4597v-24,35,-48,95,-24,130l4847,5406,3656,4597r595,-429l5585,4168v369,,691,-310,691,-679l6276,1025r11,xm692,1c322,1,1,310,1,691r,2774c1,3846,322,4156,692,4156r714,l1406,4168v,369,309,690,679,690l2227,4858r-59,262c2132,5228,2180,5335,2263,5394v48,24,95,36,143,36c2442,5430,2501,5418,2549,5394r714,-524l3430,4870r1357,905c4823,5811,4871,5823,4918,5823v36,,84,-12,131,-48c5144,5716,5180,5632,5156,5525l5049,4870r1203,c6633,4870,6942,4561,6942,4180r,-2774c6954,1013,6645,703,6276,703,6252,310,5954,1,5573,1l692,1xe" fillcolor="white [3212]" stroked="f">
                    <v:path arrowok="t" o:extrusionok="f" o:connecttype="custom" o:connectlocs="76583,132667;73559,144413;66366,144413;54970,133049;54970,132667;76583,132667;177389,11395;188752,22758;188752,111437;177389,122800;132668,122800;130026,123564;80753,159182;80753,159182;88328,128880;87183,124710;83013,122800;22026,122800;10631,111437;10631,22758;22026,11395;177389,11395;200116,32626;211511,43989;211511,133049;211129,133049;199765,144413;155044,144413;151256,146322;150492,150460;154280,172073;154280,172073;116371,146322;135310,132667;177771,132667;199765,111055;199765,32626;200116,32626;22026,32;32,21995;32,110291;22026,132285;44753,132285;44753,132667;66366,154630;70886,154630;69008,162970;72031,171691;76583,172837;81135,171691;103861,155012;109177,155012;152370,183818;156540,185346;160710,183818;164116,175861;160710,155012;199001,155012;220964,133049;220964,44753;199765,22376;177389,32;22026,32" o:connectangles="0,0,0,0,0,0,0,0,0,0,0,0,0,0,0,0,0,0,0,0,0,0,0,0,0,0,0,0,0,0,0,0,0,0,0,0,0,0,0,0,0,0,0,0,0,0,0,0,0,0,0,0,0,0,0,0,0,0,0,0,0,0,0"/>
                  </v:shape>
                  <v:shape id="Google Shape;342;p20" o:spid="_x0000_s2552" style="position:absolute;left:93994;top:33740;width:26928;height:10249;visibility:visible;mso-wrap-style:square;v-text-anchor:middle" coordsize="846,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b+cUA&#10;AADdAAAADwAAAGRycy9kb3ducmV2LnhtbESPQWvCQBSE7wX/w/KEXopuNNBIdBVpLe2p0ETvj+wz&#10;G82+Ddk1pv++Wyj0OMzMN8xmN9pWDNT7xrGCxTwBQVw53XCt4Fi+zVYgfEDW2DomBd/kYbedPGww&#10;1+7OXzQUoRYRwj5HBSaELpfSV4Ys+rnriKN3dr3FEGVfS93jPcJtK5dJ8iwtNhwXDHb0Yqi6Fjer&#10;4FAO5hKeSJ+O76/Z57hc4dlWSj1Ox/0aRKAx/If/2h9aQbZIU/h9E5+A3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v9v5xQAAAN0AAAAPAAAAAAAAAAAAAAAAAJgCAABkcnMv&#10;ZG93bnJldi54bWxQSwUGAAAAAAQABAD1AAAAigMAAAAA&#10;" path="m167,c72,,,72,,167v,83,72,155,167,155l679,322v95,,167,-72,167,-155c846,72,774,,679,l167,xe" fillcolor="white [3212]" stroked="f">
                    <v:path arrowok="t" o:extrusionok="f" o:connecttype="custom" o:connectlocs="5316,0;0,5315;5316,10249;21612,10249;26928,5315;21612,0;5316,0" o:connectangles="0,0,0,0,0,0,0"/>
                  </v:shape>
                  <v:shape id="Google Shape;343;p20" o:spid="_x0000_s2553" style="position:absolute;left:132636;top:33740;width:82663;height:10249;visibility:visible;mso-wrap-style:square;v-text-anchor:middle" coordsize="2597,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kY3MYA&#10;AADdAAAADwAAAGRycy9kb3ducmV2LnhtbESPQWvCQBSE7wX/w/KE3upGq7ZEV5FCoXoRo5feXrPP&#10;JJh9m+6uMf57VxA8DjPzDTNfdqYWLTlfWVYwHCQgiHOrKy4UHPbfb58gfEDWWFsmBVfysFz0XuaY&#10;anvhHbVZKESEsE9RQRlCk0rp85IM+oFtiKN3tM5giNIVUju8RLip5ShJptJgxXGhxIa+SspP2dko&#10;2Na/6/NY/p2q/03npkk2ubbNRKnXfreagQjUhWf40f7RCj6G72O4v4lP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GkY3MYAAADdAAAADwAAAAAAAAAAAAAAAACYAgAAZHJz&#10;L2Rvd25yZXYueG1sUEsFBgAAAAAEAAQA9QAAAIsDAAAAAA==&#10;" path="m167,c84,,1,72,1,167v,83,83,155,166,155l2430,322v95,,166,-72,166,-155c2596,72,2525,,2430,l167,xe" fillcolor="white [3212]" stroked="f">
                    <v:path arrowok="t" o:extrusionok="f" o:connecttype="custom" o:connectlocs="5316,0;32,5315;5316,10249;77347,10249;82631,5315;77347,0;5316,0" o:connectangles="0,0,0,0,0,0,0"/>
                  </v:shape>
                  <v:shape id="Google Shape;344;p20" o:spid="_x0000_s2554" style="position:absolute;left:93994;top:61018;width:121304;height:10631;visibility:visible;mso-wrap-style:square;v-text-anchor:middle" coordsize="381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v0QMYA&#10;AADdAAAADwAAAGRycy9kb3ducmV2LnhtbESP3WoCMRSE74W+QziF3mliq23ZGsVtFQRv6s8DHDbH&#10;zdLNyZJE3b59UxC8HGbmG2a26F0rLhRi41nDeKRAEFfeNFxrOB7Ww3cQMSEbbD2Thl+KsJg/DGZY&#10;GH/lHV32qRYZwrFADTalrpAyVpYcxpHviLN38sFhyjLU0gS8Zrhr5bNSr9Jhw3nBYkeflqqf/dlp&#10;OHyp7/pc7vz6WG1PQU3KlV2WWj899ssPEIn6dA/f2huj4W38MoX/N/kJy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9v0QMYAAADdAAAADwAAAAAAAAAAAAAAAACYAgAAZHJz&#10;L2Rvd25yZXYueG1sUEsFBgAAAAAEAAQA9QAAAIsDAAAAAA==&#10;" path="m167,1c72,1,,84,,167v,96,72,167,167,167l3644,334v95,,166,-71,166,-167c3810,84,3739,1,3644,1l167,1xe" fillcolor="white [3212]" stroked="f">
                    <v:path arrowok="t" o:extrusionok="f" o:connecttype="custom" o:connectlocs="5316,32;0,5316;5316,10631;115988,10631;121272,5316;115988,32;5316,32" o:connectangles="0,0,0,0,0,0,0"/>
                  </v:shape>
                  <v:shape id="Google Shape;345;p20" o:spid="_x0000_s2555" style="position:absolute;left:93994;top:89060;width:82249;height:10663;visibility:visible;mso-wrap-style:square;v-text-anchor:middle" coordsize="2584,3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oGgccA&#10;AADeAAAADwAAAGRycy9kb3ducmV2LnhtbESPS4vCQBCE74L/YegFL4tO1FUkOsqy+DqI4AO8Npk2&#10;yZrpCZmJxn+/syB4LKrqK2q2aEwh7lS53LKCfi8CQZxYnXOq4HxadScgnEfWWFgmBU9ysJi3WzOM&#10;tX3wge5Hn4oAYRejgsz7MpbSJRkZdD1bEgfvaiuDPsgqlbrCR4CbQg6iaCwN5hwWMizpJ6PkdqyN&#10;ArPf2PVplUbLZrTzv7vPenu41Ep1PprvKQhPjX+HX+2tVjAcfPXH8H8nXAE5/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j6BoHHAAAA3gAAAA8AAAAAAAAAAAAAAAAAmAIAAGRy&#10;cy9kb3ducmV2LnhtbFBLBQYAAAAABAAEAPUAAACMAwAAAAA=&#10;" path="m155,1c72,1,,72,,167v,84,72,167,155,167l2429,334v84,,155,-83,155,-167c2584,72,2513,1,2429,1l155,1xe" fillcolor="white [3212]" stroked="f">
                    <v:path arrowok="t" o:extrusionok="f" o:connecttype="custom" o:connectlocs="4934,32;0,5316;4934,10631;77315,10631;82249,5316;77315,32;4934,32" o:connectangles="0,0,0,0,0,0,0"/>
                  </v:shape>
                  <v:shape id="Google Shape;346;p20" o:spid="_x0000_s2556" style="position:absolute;left:188339;top:89060;width:26960;height:10663;visibility:visible;mso-wrap-style:square;v-text-anchor:middle" coordsize="847,3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whoscA&#10;AADeAAAADwAAAGRycy9kb3ducmV2LnhtbESPT2sCMRTE74V+h/AKvdVELatujSKFQin04J+Lt8fm&#10;ubt08xKSdF399E1B8DjMzG+Y5XqwnegpxNaxhvFIgSCunGm51nDYf7zMQcSEbLBzTBouFGG9enxY&#10;YmncmbfU71ItMoRjiRqalHwpZawashhHzhNn7+SCxZRlqKUJeM5w28mJUoW02HJeaNDTe0PVz+7X&#10;aigKH7bTy1WdFle/+f6qejwqqfXz07B5A5FoSPfwrf1pNEwnr+MZ/N/JV0C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x8IaLHAAAA3gAAAA8AAAAAAAAAAAAAAAAAmAIAAGRy&#10;cy9kb3ducmV2LnhtbFBLBQYAAAAABAAEAPUAAACMAwAAAAA=&#10;" path="m156,1c72,1,1,72,1,167v,84,71,167,155,167l680,334v95,,166,-83,166,-167c846,72,775,1,680,1l156,1xe" fillcolor="white [3212]" stroked="f">
                    <v:path arrowok="t" o:extrusionok="f" o:connecttype="custom" o:connectlocs="4965,32;32,5316;4965,10631;21644,10631;26928,5316;21644,32;4965,32" o:connectangles="0,0,0,0,0,0,0"/>
                  </v:shape>
                </v:group>
                <w10:wrap anchorx="page"/>
                <w10:anchorlock/>
              </v:group>
            </w:pict>
          </mc:Fallback>
        </mc:AlternateContent>
      </w:r>
    </w:p>
    <w:p w:rsidR="00A5444F" w:rsidRPr="002563F8" w:rsidRDefault="00A5444F" w:rsidP="00A5444F">
      <w:pPr>
        <w:rPr>
          <w:color w:val="C00000"/>
          <w:sz w:val="34"/>
          <w:rtl/>
        </w:rPr>
      </w:pPr>
      <w:r w:rsidRPr="002563F8">
        <w:rPr>
          <w:rFonts w:hint="cs"/>
          <w:color w:val="C00000"/>
          <w:sz w:val="34"/>
          <w:rtl/>
        </w:rPr>
        <w:t>استراتيجية الحل مجموعات، مدة التمرين 15 دقيقة.</w:t>
      </w:r>
    </w:p>
    <w:p w:rsidR="00A5444F" w:rsidRPr="002563F8" w:rsidRDefault="00A5444F" w:rsidP="00A5444F">
      <w:pPr>
        <w:shd w:val="clear" w:color="auto" w:fill="F2F2F2" w:themeFill="background1" w:themeFillShade="F2"/>
        <w:rPr>
          <w:b/>
          <w:bCs/>
          <w:color w:val="C00000"/>
          <w:rtl/>
        </w:rPr>
      </w:pPr>
      <w:r w:rsidRPr="002563F8">
        <w:rPr>
          <w:rFonts w:hint="cs"/>
          <w:b/>
          <w:bCs/>
          <w:color w:val="C00000"/>
          <w:rtl/>
        </w:rPr>
        <w:t>ما</w:t>
      </w:r>
      <w:r w:rsidRPr="002563F8">
        <w:rPr>
          <w:b/>
          <w:bCs/>
          <w:color w:val="C00000"/>
          <w:rtl/>
        </w:rPr>
        <w:t xml:space="preserve"> </w:t>
      </w:r>
      <w:r w:rsidRPr="002563F8">
        <w:rPr>
          <w:rFonts w:hint="cs"/>
          <w:b/>
          <w:bCs/>
          <w:color w:val="C00000"/>
          <w:rtl/>
        </w:rPr>
        <w:t>هي</w:t>
      </w:r>
      <w:r w:rsidRPr="002563F8">
        <w:rPr>
          <w:b/>
          <w:bCs/>
          <w:color w:val="C00000"/>
          <w:rtl/>
        </w:rPr>
        <w:t xml:space="preserve"> </w:t>
      </w:r>
      <w:r w:rsidRPr="002563F8">
        <w:rPr>
          <w:rFonts w:hint="cs"/>
          <w:b/>
          <w:bCs/>
          <w:color w:val="C00000"/>
          <w:rtl/>
        </w:rPr>
        <w:t>أنواع</w:t>
      </w:r>
      <w:r w:rsidRPr="002563F8">
        <w:rPr>
          <w:b/>
          <w:bCs/>
          <w:color w:val="C00000"/>
          <w:rtl/>
        </w:rPr>
        <w:t xml:space="preserve"> </w:t>
      </w:r>
      <w:r w:rsidRPr="002563F8">
        <w:rPr>
          <w:rFonts w:hint="cs"/>
          <w:b/>
          <w:bCs/>
          <w:color w:val="C00000"/>
          <w:rtl/>
        </w:rPr>
        <w:t>الشكاوى</w:t>
      </w:r>
      <w:r w:rsidRPr="002563F8">
        <w:rPr>
          <w:b/>
          <w:bCs/>
          <w:color w:val="C00000"/>
          <w:rtl/>
        </w:rPr>
        <w:t xml:space="preserve"> </w:t>
      </w:r>
      <w:r w:rsidRPr="002563F8">
        <w:rPr>
          <w:rFonts w:hint="cs"/>
          <w:b/>
          <w:bCs/>
          <w:color w:val="C00000"/>
          <w:rtl/>
        </w:rPr>
        <w:t>التي</w:t>
      </w:r>
      <w:r w:rsidRPr="002563F8">
        <w:rPr>
          <w:b/>
          <w:bCs/>
          <w:color w:val="C00000"/>
          <w:rtl/>
        </w:rPr>
        <w:t xml:space="preserve"> </w:t>
      </w:r>
      <w:r w:rsidRPr="002563F8">
        <w:rPr>
          <w:rFonts w:hint="cs"/>
          <w:b/>
          <w:bCs/>
          <w:color w:val="C00000"/>
          <w:rtl/>
        </w:rPr>
        <w:t>لا</w:t>
      </w:r>
      <w:r w:rsidRPr="002563F8">
        <w:rPr>
          <w:b/>
          <w:bCs/>
          <w:color w:val="C00000"/>
          <w:rtl/>
        </w:rPr>
        <w:t xml:space="preserve"> </w:t>
      </w:r>
      <w:r w:rsidRPr="002563F8">
        <w:rPr>
          <w:rFonts w:hint="cs"/>
          <w:b/>
          <w:bCs/>
          <w:color w:val="C00000"/>
          <w:rtl/>
        </w:rPr>
        <w:t>يمكن</w:t>
      </w:r>
      <w:r w:rsidRPr="002563F8">
        <w:rPr>
          <w:b/>
          <w:bCs/>
          <w:color w:val="C00000"/>
          <w:rtl/>
        </w:rPr>
        <w:t xml:space="preserve"> </w:t>
      </w:r>
      <w:r w:rsidRPr="002563F8">
        <w:rPr>
          <w:rFonts w:hint="cs"/>
          <w:b/>
          <w:bCs/>
          <w:color w:val="C00000"/>
          <w:rtl/>
        </w:rPr>
        <w:t>لآلية</w:t>
      </w:r>
      <w:r w:rsidRPr="002563F8">
        <w:rPr>
          <w:b/>
          <w:bCs/>
          <w:color w:val="C00000"/>
          <w:rtl/>
        </w:rPr>
        <w:t xml:space="preserve"> </w:t>
      </w:r>
      <w:r w:rsidRPr="002563F8">
        <w:rPr>
          <w:rFonts w:hint="cs"/>
          <w:b/>
          <w:bCs/>
          <w:color w:val="C00000"/>
          <w:rtl/>
        </w:rPr>
        <w:t>تقديم</w:t>
      </w:r>
      <w:r w:rsidRPr="002563F8">
        <w:rPr>
          <w:b/>
          <w:bCs/>
          <w:color w:val="C00000"/>
          <w:rtl/>
        </w:rPr>
        <w:t xml:space="preserve"> </w:t>
      </w:r>
      <w:r w:rsidRPr="002563F8">
        <w:rPr>
          <w:rFonts w:hint="cs"/>
          <w:b/>
          <w:bCs/>
          <w:color w:val="C00000"/>
          <w:rtl/>
        </w:rPr>
        <w:t>الشكاوى</w:t>
      </w:r>
      <w:r w:rsidRPr="002563F8">
        <w:rPr>
          <w:b/>
          <w:bCs/>
          <w:color w:val="C00000"/>
          <w:rtl/>
        </w:rPr>
        <w:t xml:space="preserve"> </w:t>
      </w:r>
      <w:r w:rsidRPr="002563F8">
        <w:rPr>
          <w:rFonts w:hint="cs"/>
          <w:b/>
          <w:bCs/>
          <w:color w:val="C00000"/>
          <w:rtl/>
        </w:rPr>
        <w:t>والملاحظات</w:t>
      </w:r>
      <w:r w:rsidRPr="002563F8">
        <w:rPr>
          <w:b/>
          <w:bCs/>
          <w:color w:val="C00000"/>
          <w:rtl/>
        </w:rPr>
        <w:t xml:space="preserve"> </w:t>
      </w:r>
      <w:r w:rsidRPr="002563F8">
        <w:rPr>
          <w:rFonts w:hint="cs"/>
          <w:b/>
          <w:bCs/>
          <w:color w:val="C00000"/>
          <w:rtl/>
        </w:rPr>
        <w:t>التعامل</w:t>
      </w:r>
      <w:r w:rsidRPr="002563F8">
        <w:rPr>
          <w:b/>
          <w:bCs/>
          <w:color w:val="C00000"/>
          <w:rtl/>
        </w:rPr>
        <w:t xml:space="preserve"> </w:t>
      </w:r>
      <w:r w:rsidRPr="002563F8">
        <w:rPr>
          <w:rFonts w:hint="cs"/>
          <w:b/>
          <w:bCs/>
          <w:color w:val="C00000"/>
          <w:rtl/>
        </w:rPr>
        <w:t>معها؟</w:t>
      </w:r>
    </w:p>
    <w:p w:rsidR="00A5444F" w:rsidRDefault="00A5444F" w:rsidP="00A5444F">
      <w:pPr>
        <w:rPr>
          <w:rtl/>
        </w:rPr>
      </w:pPr>
      <w:r w:rsidRPr="00C31A41">
        <w:rPr>
          <w:rFonts w:hint="cs"/>
          <w:rtl/>
        </w:rPr>
        <w:t>لا</w:t>
      </w:r>
      <w:r w:rsidRPr="00C31A41">
        <w:rPr>
          <w:rtl/>
        </w:rPr>
        <w:t xml:space="preserve"> </w:t>
      </w:r>
      <w:r w:rsidRPr="00C31A41">
        <w:rPr>
          <w:rFonts w:hint="cs"/>
          <w:rtl/>
        </w:rPr>
        <w:t>تتولى</w:t>
      </w:r>
      <w:r w:rsidRPr="00C31A41">
        <w:rPr>
          <w:rtl/>
        </w:rPr>
        <w:t xml:space="preserve"> </w:t>
      </w:r>
      <w:r w:rsidRPr="00C31A41">
        <w:rPr>
          <w:rFonts w:hint="cs"/>
          <w:rtl/>
        </w:rPr>
        <w:t>هذه</w:t>
      </w:r>
      <w:r w:rsidRPr="00C31A41">
        <w:rPr>
          <w:rtl/>
        </w:rPr>
        <w:t xml:space="preserve"> </w:t>
      </w:r>
      <w:r w:rsidRPr="00C31A41">
        <w:rPr>
          <w:rFonts w:hint="cs"/>
          <w:rtl/>
        </w:rPr>
        <w:t>الآلية</w:t>
      </w:r>
      <w:r w:rsidRPr="00C31A41">
        <w:rPr>
          <w:rtl/>
        </w:rPr>
        <w:t xml:space="preserve"> </w:t>
      </w:r>
      <w:r w:rsidRPr="00C31A41">
        <w:rPr>
          <w:rFonts w:hint="cs"/>
          <w:rtl/>
        </w:rPr>
        <w:t>الشكاوى</w:t>
      </w:r>
      <w:r w:rsidRPr="00C31A41">
        <w:rPr>
          <w:rtl/>
        </w:rPr>
        <w:t xml:space="preserve"> </w:t>
      </w:r>
      <w:r w:rsidRPr="00C31A41">
        <w:rPr>
          <w:rFonts w:hint="cs"/>
          <w:rtl/>
        </w:rPr>
        <w:t>حول</w:t>
      </w:r>
      <w:r w:rsidRPr="00C31A41">
        <w:rPr>
          <w:rtl/>
        </w:rPr>
        <w:t xml:space="preserve"> </w:t>
      </w:r>
      <w:r w:rsidRPr="00C31A41">
        <w:rPr>
          <w:rFonts w:hint="cs"/>
          <w:rtl/>
        </w:rPr>
        <w:t>المسائل</w:t>
      </w:r>
      <w:r w:rsidRPr="00C31A41">
        <w:rPr>
          <w:rtl/>
        </w:rPr>
        <w:t xml:space="preserve"> </w:t>
      </w:r>
      <w:r w:rsidRPr="00C31A41">
        <w:rPr>
          <w:rFonts w:hint="cs"/>
          <w:rtl/>
        </w:rPr>
        <w:t>غير</w:t>
      </w:r>
      <w:r w:rsidRPr="00C31A41">
        <w:rPr>
          <w:rtl/>
        </w:rPr>
        <w:t xml:space="preserve"> </w:t>
      </w:r>
      <w:r w:rsidRPr="00C31A41">
        <w:rPr>
          <w:rFonts w:hint="cs"/>
          <w:rtl/>
        </w:rPr>
        <w:t>المرتبطة</w:t>
      </w:r>
      <w:r w:rsidRPr="00C31A41">
        <w:rPr>
          <w:rtl/>
        </w:rPr>
        <w:t xml:space="preserve"> </w:t>
      </w:r>
      <w:r w:rsidRPr="00C31A41">
        <w:rPr>
          <w:rFonts w:hint="cs"/>
          <w:rtl/>
        </w:rPr>
        <w:t>مباشرة</w:t>
      </w:r>
      <w:r w:rsidRPr="00C31A41">
        <w:rPr>
          <w:rtl/>
        </w:rPr>
        <w:t xml:space="preserve"> </w:t>
      </w:r>
      <w:r w:rsidRPr="00C31A41">
        <w:rPr>
          <w:rFonts w:hint="cs"/>
          <w:rtl/>
        </w:rPr>
        <w:t>بالبرنامج</w:t>
      </w:r>
      <w:r w:rsidRPr="00C31A41">
        <w:rPr>
          <w:rtl/>
        </w:rPr>
        <w:t xml:space="preserve">. </w:t>
      </w:r>
      <w:r w:rsidRPr="00C31A41">
        <w:rPr>
          <w:rFonts w:hint="cs"/>
          <w:rtl/>
        </w:rPr>
        <w:t>وتشمل</w:t>
      </w:r>
      <w:r w:rsidRPr="00C31A41">
        <w:rPr>
          <w:rtl/>
        </w:rPr>
        <w:t xml:space="preserve"> </w:t>
      </w:r>
      <w:r w:rsidRPr="00C31A41">
        <w:rPr>
          <w:rFonts w:hint="cs"/>
          <w:rtl/>
        </w:rPr>
        <w:t>هذه</w:t>
      </w:r>
      <w:r w:rsidRPr="00C31A41">
        <w:rPr>
          <w:rtl/>
        </w:rPr>
        <w:t xml:space="preserve"> </w:t>
      </w:r>
      <w:r w:rsidRPr="00C31A41">
        <w:rPr>
          <w:rFonts w:hint="cs"/>
          <w:rtl/>
        </w:rPr>
        <w:t>الشكاوى</w:t>
      </w:r>
      <w:r w:rsidRPr="00C31A41">
        <w:rPr>
          <w:rtl/>
        </w:rPr>
        <w:t xml:space="preserve"> </w:t>
      </w:r>
      <w:r w:rsidRPr="00C31A41">
        <w:rPr>
          <w:rFonts w:hint="cs"/>
          <w:rtl/>
        </w:rPr>
        <w:t>تلك</w:t>
      </w:r>
      <w:r w:rsidRPr="00C31A41">
        <w:rPr>
          <w:rtl/>
        </w:rPr>
        <w:t xml:space="preserve"> </w:t>
      </w:r>
      <w:r w:rsidRPr="00C31A41">
        <w:rPr>
          <w:rFonts w:hint="cs"/>
          <w:rtl/>
        </w:rPr>
        <w:t>المتعلقة</w:t>
      </w:r>
      <w:r w:rsidRPr="00C31A41">
        <w:rPr>
          <w:rtl/>
        </w:rPr>
        <w:t xml:space="preserve"> </w:t>
      </w:r>
      <w:r w:rsidRPr="00C31A41">
        <w:rPr>
          <w:rFonts w:hint="cs"/>
          <w:rtl/>
        </w:rPr>
        <w:t>بالنزاعات</w:t>
      </w:r>
      <w:r w:rsidRPr="00C31A41">
        <w:rPr>
          <w:rtl/>
        </w:rPr>
        <w:t xml:space="preserve"> </w:t>
      </w:r>
      <w:r w:rsidRPr="00C31A41">
        <w:rPr>
          <w:rFonts w:hint="cs"/>
          <w:rtl/>
        </w:rPr>
        <w:t>المجتمعية</w:t>
      </w:r>
      <w:r w:rsidRPr="00C31A41">
        <w:rPr>
          <w:rtl/>
        </w:rPr>
        <w:t xml:space="preserve"> </w:t>
      </w:r>
      <w:r w:rsidRPr="00C31A41">
        <w:rPr>
          <w:rFonts w:hint="cs"/>
          <w:rtl/>
        </w:rPr>
        <w:t>الداخلية،</w:t>
      </w:r>
      <w:r w:rsidRPr="00C31A41">
        <w:rPr>
          <w:rtl/>
        </w:rPr>
        <w:t xml:space="preserve"> </w:t>
      </w:r>
      <w:r w:rsidRPr="00C31A41">
        <w:rPr>
          <w:rFonts w:hint="cs"/>
          <w:rtl/>
        </w:rPr>
        <w:t>والاجراءات</w:t>
      </w:r>
      <w:r w:rsidRPr="00C31A41">
        <w:rPr>
          <w:rtl/>
        </w:rPr>
        <w:t xml:space="preserve"> </w:t>
      </w:r>
      <w:r w:rsidRPr="00C31A41">
        <w:rPr>
          <w:rFonts w:hint="cs"/>
          <w:rtl/>
        </w:rPr>
        <w:t>الحكومية</w:t>
      </w:r>
      <w:r w:rsidRPr="00C31A41">
        <w:rPr>
          <w:rtl/>
        </w:rPr>
        <w:t xml:space="preserve"> </w:t>
      </w:r>
      <w:r w:rsidRPr="00C31A41">
        <w:rPr>
          <w:rFonts w:hint="cs"/>
          <w:rtl/>
        </w:rPr>
        <w:t>أو</w:t>
      </w:r>
      <w:r w:rsidRPr="00C31A41">
        <w:rPr>
          <w:rtl/>
        </w:rPr>
        <w:t xml:space="preserve"> </w:t>
      </w:r>
      <w:r w:rsidRPr="00C31A41">
        <w:rPr>
          <w:rFonts w:hint="cs"/>
          <w:rtl/>
        </w:rPr>
        <w:t>التي</w:t>
      </w:r>
      <w:r w:rsidRPr="00C31A41">
        <w:rPr>
          <w:rtl/>
        </w:rPr>
        <w:t xml:space="preserve"> </w:t>
      </w:r>
      <w:r w:rsidRPr="00C31A41">
        <w:rPr>
          <w:rFonts w:hint="cs"/>
          <w:rtl/>
        </w:rPr>
        <w:t>تتخذها</w:t>
      </w:r>
      <w:r w:rsidRPr="00C31A41">
        <w:rPr>
          <w:rtl/>
        </w:rPr>
        <w:t xml:space="preserve"> </w:t>
      </w:r>
      <w:r w:rsidRPr="00C31A41">
        <w:rPr>
          <w:rFonts w:hint="cs"/>
          <w:rtl/>
        </w:rPr>
        <w:t>وكالات</w:t>
      </w:r>
      <w:r w:rsidRPr="00C31A41">
        <w:rPr>
          <w:rtl/>
        </w:rPr>
        <w:t xml:space="preserve"> </w:t>
      </w:r>
      <w:r w:rsidRPr="00C31A41">
        <w:rPr>
          <w:rFonts w:hint="cs"/>
          <w:rtl/>
        </w:rPr>
        <w:t>خارجية</w:t>
      </w:r>
      <w:r w:rsidRPr="00C31A41">
        <w:rPr>
          <w:rtl/>
        </w:rPr>
        <w:t xml:space="preserve">. </w:t>
      </w:r>
      <w:r w:rsidRPr="00C31A41">
        <w:rPr>
          <w:rFonts w:hint="cs"/>
          <w:rtl/>
        </w:rPr>
        <w:t>ولا</w:t>
      </w:r>
      <w:r w:rsidRPr="00C31A41">
        <w:rPr>
          <w:rtl/>
        </w:rPr>
        <w:t xml:space="preserve"> </w:t>
      </w:r>
      <w:r w:rsidRPr="00C31A41">
        <w:rPr>
          <w:rFonts w:hint="cs"/>
          <w:rtl/>
        </w:rPr>
        <w:t>بد</w:t>
      </w:r>
      <w:r w:rsidRPr="00C31A41">
        <w:rPr>
          <w:rtl/>
        </w:rPr>
        <w:t xml:space="preserve"> </w:t>
      </w:r>
      <w:r w:rsidRPr="00C31A41">
        <w:rPr>
          <w:rFonts w:hint="cs"/>
          <w:rtl/>
        </w:rPr>
        <w:t>من</w:t>
      </w:r>
      <w:r w:rsidRPr="00C31A41">
        <w:rPr>
          <w:rtl/>
        </w:rPr>
        <w:t xml:space="preserve"> </w:t>
      </w:r>
      <w:r w:rsidRPr="00C31A41">
        <w:rPr>
          <w:rFonts w:hint="cs"/>
          <w:rtl/>
        </w:rPr>
        <w:t>إحالة</w:t>
      </w:r>
      <w:r w:rsidRPr="00C31A41">
        <w:rPr>
          <w:rtl/>
        </w:rPr>
        <w:t xml:space="preserve"> </w:t>
      </w:r>
      <w:r w:rsidRPr="00C31A41">
        <w:rPr>
          <w:rFonts w:hint="cs"/>
          <w:rtl/>
        </w:rPr>
        <w:t>هذه</w:t>
      </w:r>
      <w:r w:rsidRPr="00C31A41">
        <w:rPr>
          <w:rtl/>
        </w:rPr>
        <w:t xml:space="preserve"> </w:t>
      </w:r>
      <w:r w:rsidRPr="00C31A41">
        <w:rPr>
          <w:rFonts w:hint="cs"/>
          <w:rtl/>
        </w:rPr>
        <w:t>الشكاوى</w:t>
      </w:r>
      <w:r w:rsidRPr="00C31A41">
        <w:rPr>
          <w:rtl/>
        </w:rPr>
        <w:t xml:space="preserve"> </w:t>
      </w:r>
      <w:r w:rsidRPr="00C31A41">
        <w:rPr>
          <w:rFonts w:hint="cs"/>
          <w:rtl/>
        </w:rPr>
        <w:t>خاصة</w:t>
      </w:r>
      <w:r w:rsidRPr="00C31A41">
        <w:rPr>
          <w:rtl/>
        </w:rPr>
        <w:t xml:space="preserve"> </w:t>
      </w:r>
      <w:r w:rsidRPr="00C31A41">
        <w:rPr>
          <w:rFonts w:hint="cs"/>
          <w:rtl/>
        </w:rPr>
        <w:t>تلك</w:t>
      </w:r>
      <w:r w:rsidRPr="00C31A41">
        <w:rPr>
          <w:rtl/>
        </w:rPr>
        <w:t xml:space="preserve"> </w:t>
      </w:r>
      <w:r w:rsidRPr="00C31A41">
        <w:rPr>
          <w:rFonts w:hint="cs"/>
          <w:rtl/>
        </w:rPr>
        <w:t>المتعلقة</w:t>
      </w:r>
      <w:r w:rsidRPr="00C31A41">
        <w:rPr>
          <w:rtl/>
        </w:rPr>
        <w:t xml:space="preserve"> </w:t>
      </w:r>
      <w:r w:rsidRPr="00C31A41">
        <w:rPr>
          <w:rFonts w:hint="cs"/>
          <w:rtl/>
        </w:rPr>
        <w:t>باتهامات</w:t>
      </w:r>
      <w:r w:rsidRPr="00C31A41">
        <w:rPr>
          <w:rtl/>
        </w:rPr>
        <w:t xml:space="preserve"> </w:t>
      </w:r>
      <w:r w:rsidRPr="00C31A41">
        <w:rPr>
          <w:rFonts w:hint="cs"/>
          <w:rtl/>
        </w:rPr>
        <w:t>الاستغلال</w:t>
      </w:r>
      <w:r w:rsidRPr="00C31A41">
        <w:rPr>
          <w:rtl/>
        </w:rPr>
        <w:t xml:space="preserve"> </w:t>
      </w:r>
      <w:r w:rsidRPr="00C31A41">
        <w:rPr>
          <w:rFonts w:hint="cs"/>
          <w:rtl/>
        </w:rPr>
        <w:t>أو</w:t>
      </w:r>
      <w:r w:rsidRPr="00C31A41">
        <w:rPr>
          <w:rtl/>
        </w:rPr>
        <w:t xml:space="preserve"> </w:t>
      </w:r>
      <w:r w:rsidRPr="00C31A41">
        <w:rPr>
          <w:rFonts w:hint="cs"/>
          <w:rtl/>
        </w:rPr>
        <w:t>الاعتداء</w:t>
      </w:r>
      <w:r w:rsidRPr="00C31A41">
        <w:rPr>
          <w:rtl/>
        </w:rPr>
        <w:t xml:space="preserve"> </w:t>
      </w:r>
      <w:r w:rsidRPr="00C31A41">
        <w:rPr>
          <w:rFonts w:hint="cs"/>
          <w:rtl/>
        </w:rPr>
        <w:t>الجنسي</w:t>
      </w:r>
      <w:r w:rsidRPr="00C31A41">
        <w:rPr>
          <w:rtl/>
        </w:rPr>
        <w:t xml:space="preserve"> </w:t>
      </w:r>
      <w:r w:rsidRPr="00C31A41">
        <w:rPr>
          <w:rFonts w:hint="cs"/>
          <w:rtl/>
        </w:rPr>
        <w:t>من</w:t>
      </w:r>
      <w:r w:rsidRPr="00C31A41">
        <w:rPr>
          <w:rtl/>
        </w:rPr>
        <w:t xml:space="preserve"> </w:t>
      </w:r>
      <w:r w:rsidRPr="00C31A41">
        <w:rPr>
          <w:rFonts w:hint="cs"/>
          <w:rtl/>
        </w:rPr>
        <w:t>قبل</w:t>
      </w:r>
      <w:r w:rsidRPr="00C31A41">
        <w:rPr>
          <w:rtl/>
        </w:rPr>
        <w:t xml:space="preserve"> </w:t>
      </w:r>
      <w:r w:rsidRPr="00C31A41">
        <w:rPr>
          <w:rFonts w:hint="cs"/>
          <w:rtl/>
        </w:rPr>
        <w:t>موظفي</w:t>
      </w:r>
      <w:r w:rsidRPr="00C31A41">
        <w:rPr>
          <w:rtl/>
        </w:rPr>
        <w:t xml:space="preserve"> </w:t>
      </w:r>
      <w:r w:rsidRPr="00C31A41">
        <w:rPr>
          <w:rFonts w:hint="cs"/>
          <w:rtl/>
        </w:rPr>
        <w:t>المنظمات</w:t>
      </w:r>
      <w:r w:rsidRPr="00C31A41">
        <w:rPr>
          <w:rtl/>
        </w:rPr>
        <w:t xml:space="preserve"> </w:t>
      </w:r>
      <w:r w:rsidRPr="00C31A41">
        <w:rPr>
          <w:rFonts w:hint="cs"/>
          <w:rtl/>
        </w:rPr>
        <w:t>الإنسانية</w:t>
      </w:r>
      <w:r w:rsidRPr="00C31A41">
        <w:rPr>
          <w:rtl/>
        </w:rPr>
        <w:t xml:space="preserve"> </w:t>
      </w:r>
      <w:r w:rsidRPr="00C31A41">
        <w:rPr>
          <w:rFonts w:hint="cs"/>
          <w:rtl/>
        </w:rPr>
        <w:t>الأخرى،</w:t>
      </w:r>
      <w:r w:rsidRPr="00C31A41">
        <w:rPr>
          <w:rtl/>
        </w:rPr>
        <w:t xml:space="preserve"> </w:t>
      </w:r>
      <w:r w:rsidRPr="00C31A41">
        <w:rPr>
          <w:rFonts w:hint="cs"/>
          <w:rtl/>
        </w:rPr>
        <w:t>إلى</w:t>
      </w:r>
      <w:r w:rsidRPr="00C31A41">
        <w:rPr>
          <w:rtl/>
        </w:rPr>
        <w:t xml:space="preserve"> </w:t>
      </w:r>
      <w:r w:rsidRPr="00C31A41">
        <w:rPr>
          <w:rFonts w:hint="cs"/>
          <w:rtl/>
        </w:rPr>
        <w:t>المنظمة</w:t>
      </w:r>
      <w:r w:rsidRPr="00C31A41">
        <w:rPr>
          <w:rtl/>
        </w:rPr>
        <w:t xml:space="preserve"> </w:t>
      </w:r>
      <w:r w:rsidRPr="00C31A41">
        <w:rPr>
          <w:rFonts w:hint="cs"/>
          <w:rtl/>
        </w:rPr>
        <w:t>المعنية</w:t>
      </w:r>
      <w:r w:rsidRPr="00C31A41">
        <w:rPr>
          <w:rtl/>
        </w:rPr>
        <w:t xml:space="preserve"> </w:t>
      </w:r>
      <w:r w:rsidRPr="00C31A41">
        <w:rPr>
          <w:rFonts w:hint="cs"/>
          <w:rtl/>
        </w:rPr>
        <w:t>من</w:t>
      </w:r>
      <w:r w:rsidRPr="00C31A41">
        <w:rPr>
          <w:rtl/>
        </w:rPr>
        <w:t xml:space="preserve"> </w:t>
      </w:r>
      <w:r w:rsidRPr="00C31A41">
        <w:rPr>
          <w:rFonts w:hint="cs"/>
          <w:rtl/>
        </w:rPr>
        <w:t>دون</w:t>
      </w:r>
      <w:r w:rsidRPr="00C31A41">
        <w:rPr>
          <w:rtl/>
        </w:rPr>
        <w:t xml:space="preserve"> </w:t>
      </w:r>
      <w:r w:rsidRPr="00C31A41">
        <w:rPr>
          <w:rFonts w:hint="cs"/>
          <w:rtl/>
        </w:rPr>
        <w:t>ضمان</w:t>
      </w:r>
      <w:r w:rsidRPr="00C31A41">
        <w:rPr>
          <w:rtl/>
        </w:rPr>
        <w:t xml:space="preserve"> </w:t>
      </w:r>
      <w:r w:rsidRPr="00C31A41">
        <w:rPr>
          <w:rFonts w:hint="cs"/>
          <w:rtl/>
        </w:rPr>
        <w:t>الاستجابة</w:t>
      </w:r>
      <w:r w:rsidRPr="00C31A41">
        <w:rPr>
          <w:rtl/>
        </w:rPr>
        <w:t xml:space="preserve"> </w:t>
      </w:r>
      <w:r w:rsidRPr="00C31A41">
        <w:rPr>
          <w:rFonts w:hint="cs"/>
          <w:rtl/>
        </w:rPr>
        <w:t>إلى</w:t>
      </w:r>
      <w:r w:rsidRPr="00C31A41">
        <w:rPr>
          <w:rtl/>
        </w:rPr>
        <w:t xml:space="preserve"> </w:t>
      </w:r>
      <w:r w:rsidRPr="00C31A41">
        <w:rPr>
          <w:rFonts w:hint="cs"/>
          <w:rtl/>
        </w:rPr>
        <w:t>هذه</w:t>
      </w:r>
      <w:r w:rsidRPr="00C31A41">
        <w:rPr>
          <w:rtl/>
        </w:rPr>
        <w:t xml:space="preserve"> </w:t>
      </w:r>
      <w:r w:rsidRPr="00C31A41">
        <w:rPr>
          <w:rFonts w:hint="cs"/>
          <w:rtl/>
        </w:rPr>
        <w:t>الشكاوى</w:t>
      </w:r>
      <w:r w:rsidRPr="00C31A41">
        <w:rPr>
          <w:rtl/>
        </w:rPr>
        <w:t>.</w:t>
      </w:r>
    </w:p>
    <w:p w:rsidR="00A5444F" w:rsidRPr="00C31A41" w:rsidRDefault="00A5444F" w:rsidP="00A5444F">
      <w:pPr>
        <w:rPr>
          <w:rtl/>
        </w:rPr>
      </w:pPr>
      <w:r>
        <w:rPr>
          <w:noProof/>
          <w:rtl/>
        </w:rPr>
        <mc:AlternateContent>
          <mc:Choice Requires="wpg">
            <w:drawing>
              <wp:inline distT="0" distB="0" distL="0" distR="0" wp14:anchorId="095B9047" wp14:editId="18BAB50F">
                <wp:extent cx="5729605" cy="471805"/>
                <wp:effectExtent l="0" t="0" r="4445" b="61595"/>
                <wp:docPr id="32443" name="Group 1119"/>
                <wp:cNvGraphicFramePr/>
                <a:graphic xmlns:a="http://schemas.openxmlformats.org/drawingml/2006/main">
                  <a:graphicData uri="http://schemas.microsoft.com/office/word/2010/wordprocessingGroup">
                    <wpg:wgp>
                      <wpg:cNvGrpSpPr/>
                      <wpg:grpSpPr>
                        <a:xfrm>
                          <a:off x="0" y="0"/>
                          <a:ext cx="5729605" cy="471805"/>
                          <a:chOff x="0" y="0"/>
                          <a:chExt cx="6132021" cy="505460"/>
                        </a:xfrm>
                      </wpg:grpSpPr>
                      <wpg:grpSp>
                        <wpg:cNvPr id="32444" name="Group 1120"/>
                        <wpg:cNvGrpSpPr/>
                        <wpg:grpSpPr>
                          <a:xfrm>
                            <a:off x="0" y="0"/>
                            <a:ext cx="6132021" cy="505460"/>
                            <a:chOff x="0" y="0"/>
                            <a:chExt cx="6132654" cy="505879"/>
                          </a:xfrm>
                        </wpg:grpSpPr>
                        <wpg:grpSp>
                          <wpg:cNvPr id="32445" name="Group 1121"/>
                          <wpg:cNvGrpSpPr/>
                          <wpg:grpSpPr>
                            <a:xfrm>
                              <a:off x="4377069" y="0"/>
                              <a:ext cx="1755585" cy="505839"/>
                              <a:chOff x="3533657" y="0"/>
                              <a:chExt cx="2561213" cy="711023"/>
                            </a:xfrm>
                          </wpg:grpSpPr>
                          <wps:wsp>
                            <wps:cNvPr id="32446"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3533657" y="0"/>
                                <a:ext cx="2561213"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C7E58" w:rsidRPr="00DB0D9B" w:rsidRDefault="00FC7E58" w:rsidP="00A5444F">
                                  <w:pPr>
                                    <w:rPr>
                                      <w:bCs/>
                                    </w:rPr>
                                  </w:pPr>
                                  <w:r>
                                    <w:rPr>
                                      <w:rFonts w:ascii="Adobe Arabic" w:hAnsi="Adobe Arabic" w:cs="Adobe Arabic" w:hint="cs"/>
                                      <w:bCs/>
                                      <w:color w:val="auto"/>
                                      <w:sz w:val="36"/>
                                      <w:szCs w:val="36"/>
                                      <w:rtl/>
                                    </w:rPr>
                                    <w:t xml:space="preserve">       إدارة</w:t>
                                  </w:r>
                                  <w:r>
                                    <w:rPr>
                                      <w:rFonts w:ascii="Adobe Arabic" w:hAnsi="Adobe Arabic" w:cs="Adobe Arabic" w:hint="cs"/>
                                      <w:bCs/>
                                      <w:color w:val="auto"/>
                                      <w:sz w:val="36"/>
                                      <w:szCs w:val="36"/>
                                      <w:rtl/>
                                      <w:lang w:bidi="ar-SY"/>
                                    </w:rPr>
                                    <w:t xml:space="preserve"> الشكاوى:</w:t>
                                  </w:r>
                                </w:p>
                              </w:txbxContent>
                            </wps:txbx>
                            <wps:bodyPr tIns="36000" bIns="36000" rtlCol="0" anchor="ctr"/>
                          </wps:wsp>
                          <wps:wsp>
                            <wps:cNvPr id="32447"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080" name="Rectangle 112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081" name="Google Shape;200;p17"/>
                        <wpg:cNvGrpSpPr/>
                        <wpg:grpSpPr>
                          <a:xfrm>
                            <a:off x="5716078" y="117534"/>
                            <a:ext cx="224378" cy="267181"/>
                            <a:chOff x="0" y="0"/>
                            <a:chExt cx="273780" cy="327013"/>
                          </a:xfrm>
                          <a:solidFill>
                            <a:schemeClr val="bg1"/>
                          </a:solidFill>
                        </wpg:grpSpPr>
                        <wps:wsp>
                          <wps:cNvPr id="2082"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2089"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2090"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2091" name="Google Shape;204;p17"/>
                          <wpg:cNvGrpSpPr/>
                          <wpg:grpSpPr>
                            <a:xfrm>
                              <a:off x="0" y="0"/>
                              <a:ext cx="273780" cy="105078"/>
                              <a:chOff x="0" y="0"/>
                              <a:chExt cx="273780" cy="105078"/>
                            </a:xfrm>
                            <a:grpFill/>
                          </wpg:grpSpPr>
                          <wps:wsp>
                            <wps:cNvPr id="2092"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2093"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2094"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2095"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2096"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2557" style="width:451.15pt;height:37.15pt;mso-position-horizontal-relative:char;mso-position-vertical-relative:line" coordsize="61320,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">
                <v:group id="Group 1120" o:spid="_x0000_s2558" style="position:absolute;width:61320;height:5054" coordsize="61326,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MdgqscAAADe&#10;AAAADwAAAAAAAAAAAAAAAACqAgAAZHJzL2Rvd25yZXYueG1sUEsFBgAAAAAEAAQA+gAAAJ4DAAAA&#10;AA==&#10;">
                  <v:group id="Group 1121" o:spid="_x0000_s2559" style="position:absolute;left:43770;width:17556;height:5058" coordorigin="35336" coordsize="25612,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4vFMccAAADe&#10;AAAADwAAAAAAAAAAAAAAAACqAgAAZHJzL2Rvd25yZXYueG1sUEsFBgAAAAAEAAQA+gAAAJ4DAAAA&#10;AA==&#10;">
                    <v:roundrect id="Rectangle: Rounded Corners 55" o:spid="_x0000_s2560" style="position:absolute;left:35336;width:25612;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TE6MUA&#10;AADeAAAADwAAAGRycy9kb3ducmV2LnhtbESPQWvCQBSE74X+h+UVvNVNYyohuoqohRyr0YO3R/aZ&#10;hGbfhuyapP++Wyj0OMzMN8x6O5lWDNS7xrKCt3kEgri0uuFKwaX4eE1BOI+ssbVMCr7JwXbz/LTG&#10;TNuRTzScfSUChF2GCmrvu0xKV9Zk0M1tRxy8u+0N+iD7SuoexwA3rYyjaCkNNhwWauxoX1P5dX4Y&#10;BVF+OBZ8i+mqU3+idyw+00Oh1Oxl2q1AeJr8f/ivnWsFizhJlvB7J1wB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NMToxQAAAN4AAAAPAAAAAAAAAAAAAAAAAJgCAABkcnMv&#10;ZG93bnJldi54bWxQSwUGAAAAAAQABAD1AAAAigMAAAAA&#10;" fillcolor="#0070c0" stroked="f" strokeweight="1pt">
                      <v:stroke joinstyle="miter"/>
                      <v:textbox inset=",1mm,,1mm">
                        <w:txbxContent>
                          <w:p w:rsidR="00FC7E58" w:rsidRPr="00DB0D9B" w:rsidRDefault="00FC7E58" w:rsidP="00A5444F">
                            <w:pPr>
                              <w:rPr>
                                <w:bCs/>
                              </w:rPr>
                            </w:pPr>
                            <w:r>
                              <w:rPr>
                                <w:rFonts w:ascii="Adobe Arabic" w:hAnsi="Adobe Arabic" w:cs="Adobe Arabic" w:hint="cs"/>
                                <w:bCs/>
                                <w:color w:val="auto"/>
                                <w:sz w:val="36"/>
                                <w:szCs w:val="36"/>
                                <w:rtl/>
                              </w:rPr>
                              <w:t xml:space="preserve">       إدارة</w:t>
                            </w:r>
                            <w:r>
                              <w:rPr>
                                <w:rFonts w:ascii="Adobe Arabic" w:hAnsi="Adobe Arabic" w:cs="Adobe Arabic" w:hint="cs"/>
                                <w:bCs/>
                                <w:color w:val="auto"/>
                                <w:sz w:val="36"/>
                                <w:szCs w:val="36"/>
                                <w:rtl/>
                                <w:lang w:bidi="ar-SY"/>
                              </w:rPr>
                              <w:t xml:space="preserve"> الشكاوى:</w:t>
                            </w:r>
                          </w:p>
                        </w:txbxContent>
                      </v:textbox>
                    </v:roundrect>
                    <v:oval id="Oval 61" o:spid="_x0000_s2561"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TjwcYA&#10;AADeAAAADwAAAGRycy9kb3ducmV2LnhtbESP0UoDMRRE34X+Q7iCbzZrLSrbpqUoBakFcdsPuGxu&#10;N0uTm5Ck7davN4Lg4zAzZ5j5cnBWnCmm3rOCh3EFgrj1uudOwX63vn8BkTKyRuuZFFwpwXIxuplj&#10;rf2Fv+jc5E4UCKcaFZicQy1lag05TGMfiIt38NFhLjJ2Uke8FLizclJVT9Jhz2XBYKBXQ+2xOTkF&#10;myqYFLcf39etbD53b8FucrRK3d0OqxmITEP+D/+137WCx8l0+gy/d8oVkI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BTjwcYAAADeAAAADwAAAAAAAAAAAAAAAACYAgAAZHJz&#10;L2Rvd25yZXYueG1sUEsFBgAAAAAEAAQA9QAAAIsDAAAAAA==&#10;" fillcolor="#272727 [2749]" stroked="f" strokeweight="1pt">
                      <v:stroke joinstyle="miter"/>
                      <v:shadow on="t" color="black" opacity="26214f" origin=",-.5" offset="0,3pt"/>
                    </v:oval>
                  </v:group>
                  <v:rect id="Rectangle 1124" o:spid="_x0000_s2562"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wPLsUA&#10;AADdAAAADwAAAGRycy9kb3ducmV2LnhtbERPz2vCMBS+D/Y/hCd4GZpOhkhtFB1s7rA5rCI9Pppn&#10;29m8lCTT+t+bw2DHj+93tuxNKy7kfGNZwfM4AUFcWt1wpeCwfxvNQPiArLG1TApu5GG5eHzIMNX2&#10;yju65KESMYR9igrqELpUSl/WZNCPbUccuZN1BkOErpLa4TWGm1ZOkmQqDTYcG2rs6LWm8pz/GgXF&#10;Yf/1snbfP8Xp/fM4tVva+OpJqeGgX81BBOrDv/jP/aEVTJJZ3B/fxCc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7A8uxQAAAN0AAAAPAAAAAAAAAAAAAAAAAJgCAABkcnMv&#10;ZG93bnJldi54bWxQSwUGAAAAAAQABAD1AAAAigMAAAAA&#10;" fillcolor="#0070c0" stroked="f" strokeweight="1pt"/>
                </v:group>
                <v:group id="Google Shape;200;p17" o:spid="_x0000_s2563"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RvsrPFAAAA3QAA&#10;AA8AAAAAAAAAAAAAAAAAqgIAAGRycy9kb3ducmV2LnhtbFBLBQYAAAAABAAEAPoAAACcAwAAAAA=&#10;">
                  <v:shape id="Google Shape;201;p17" o:spid="_x0000_s2564"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n+gMYA&#10;AADdAAAADwAAAGRycy9kb3ducmV2LnhtbESPzWrDMBCE74W8g9hAb40cH1zHiRJKoGB6CNQJyXWx&#10;trZba+Va8k/evioUehxm5htmd5hNK0bqXWNZwXoVgSAurW64UnA5vz6lIJxH1thaJgV3cnDYLx52&#10;mGk78TuNha9EgLDLUEHtfZdJ6cqaDLqV7YiD92F7gz7IvpK6xynATSvjKEqkwYbDQo0dHWsqv4rB&#10;KDgNqc/19Tt9e75dk8/NVFzOZaPU43J+2YLwNPv/8F871wriKI3h9014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n+gMYAAADdAAAADwAAAAAAAAAAAAAAAACYAgAAZHJz&#10;L2Rvd25yZXYueG1sUEsFBgAAAAAEAAQA9QAAAIsD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2565"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sU7MYA&#10;AADdAAAADwAAAGRycy9kb3ducmV2LnhtbESPQWvCQBSE7wX/w/IEL1I3RhQbXUVKC0UpxVjo9ZF9&#10;ZoPZtyG7avz3riD0OMzMN8xy3dlaXKj1lWMF41ECgrhwuuJSwe/h83UOwgdkjbVjUnAjD+tV72WJ&#10;mXZX3tMlD6WIEPYZKjAhNJmUvjBk0Y9cQxy9o2sthijbUuoWrxFua5kmyUxarDguGGzo3VBxys9W&#10;QX34+d59DKf53xDzdOLN9rQrt0oN+t1mASJQF/7Dz/aXVpAm8zd4vIlPQK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fsU7MYAAADdAAAADwAAAAAAAAAAAAAAAACYAgAAZHJz&#10;L2Rvd25yZXYueG1sUEsFBgAAAAAEAAQA9QAAAIsDAAAAAA==&#10;" path="m2643,1l417,1c191,1,,143,,370,,608,191,751,417,751r2214,c2870,751,3060,608,3060,370,3060,143,2870,1,2643,1xe" filled="f" strokecolor="white [3212]">
                    <v:path arrowok="t" o:extrusionok="f"/>
                  </v:shape>
                  <v:shape id="Google Shape;203;p17" o:spid="_x0000_s2566"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QKN8MA&#10;AADdAAAADwAAAGRycy9kb3ducmV2LnhtbERPz2vCMBS+D/wfwhN2m6ntEK1GEZljsJNVQW/P5tkU&#10;m5fSZNr998th4PHj+71Y9bYRd+p87VjBeJSAIC6drrlScNhv36YgfEDW2DgmBb/kYbUcvCww1+7B&#10;O7oXoRIxhH2OCkwIbS6lLw1Z9CPXEkfu6jqLIcKukrrDRwy3jUyTZCIt1hwbDLa0MVTeih+rIPMn&#10;c84+txddpXz6/jgcs+J9rNTrsF/PQQTqw1P87/7SCtJkFvfHN/EJy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eQKN8MAAADdAAAADwAAAAAAAAAAAAAAAACYAgAAZHJzL2Rv&#10;d25yZXYueG1sUEsFBgAAAAAEAAQA9QAAAIgDAAAAAA==&#10;" path="m1976,l417,c191,,,131,,369,,596,191,739,417,739r1559,c2203,739,2393,596,2393,369,2393,131,2203,,1976,xe" filled="f" strokecolor="white [3212]">
                    <v:path arrowok="t" o:extrusionok="f"/>
                  </v:shape>
                  <v:group id="Google Shape;204;p17" o:spid="_x0000_s2567"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YkbsUAAADdAAAADwAAAGRycy9kb3ducmV2LnhtbESPQYvCMBSE78L+h/AW&#10;vGlaF2WtRhHZFQ8iqAvi7dE822LzUppsW/+9EQSPw8x8w8yXnSlFQ7UrLCuIhxEI4tTqgjMFf6ff&#10;wTcI55E1lpZJwZ0cLBcfvTkm2rZ8oOboMxEg7BJUkHtfJVK6NCeDbmgr4uBdbW3QB1lnUtfYBrgp&#10;5SiKJtJgwWEhx4rWOaW3479RsGmxXX3FP83udl3fL6fx/ryLSan+Z7eagfDU+Xf41d5qBaNoGsP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G2JG7FAAAA3QAA&#10;AA8AAAAAAAAAAAAAAAAAqgIAAGRycy9kb3ducmV2LnhtbFBLBQYAAAAABAAEAPoAAACcAwAAAAA=&#10;">
                    <v:shape id="Google Shape;205;p17" o:spid="_x0000_s2568"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0vLMUA&#10;AADdAAAADwAAAGRycy9kb3ducmV2LnhtbESPQWvCQBSE7wX/w/KEXopuTIvG6CoiFHqsqd6f2WcS&#10;zb4Nu2tM/323UOhxmJlvmPV2MK3oyfnGsoLZNAFBXFrdcKXg+PU+yUD4gKyxtUwKvsnDdjN6WmOu&#10;7YMP1BehEhHCPkcFdQhdLqUvazLop7Yjjt7FOoMhSldJ7fAR4aaVaZLMpcGG40KNHe1rKm/F3Si4&#10;LobMvRw+l+fXIju9Vce+C/Ki1PN42K1ABBrCf/iv/aEVpMkyhd838Qn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bS8sxQAAAN0AAAAPAAAAAAAAAAAAAAAAAJgCAABkcnMv&#10;ZG93bnJldi54bWxQSwUGAAAAAAQABAD1AAAAigMAAAAA&#10;" path="m227,1501v107,,226,-72,226,-167l453,167c453,84,322,1,227,1,144,1,1,84,1,167r,1167c1,1429,144,1501,227,1501xe" filled="f" stroked="f">
                      <v:path arrowok="t" o:extrusionok="f"/>
                    </v:shape>
                    <v:shape id="Google Shape;206;p17" o:spid="_x0000_s2569"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tF+8QA&#10;AADdAAAADwAAAGRycy9kb3ducmV2LnhtbESPQUvDQBSE74L/YXlCb3bTFERjN8EolfZo9ODxmX0m&#10;0ezbsPvaxn/vCkKPw8x8w2yq2Y3qSCEOng2slhko4tbbgTsDb6/b61tQUZAtjp7JwA9FqMrLiw0W&#10;1p/4hY6NdCpBOBZooBeZCq1j25PDuPQTcfI+fXAoSYZO24CnBHejzrPsRjscOC30ONFjT+13c3AG&#10;6iav9++4XwX5ik87V4t7/rDGLK7mh3tQQrOcw//tnTWQZ3dr+HuTnoA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FrRfvEAAAA3QAAAA8AAAAAAAAAAAAAAAAAmAIAAGRycy9k&#10;b3ducmV2LnhtbFBLBQYAAAAABAAEAPUAAACJAwAAAAA=&#10;" path="m929,60c846,,750,36,703,108l60,1060c,1143,24,1251,95,1310v36,12,60,24,96,24c250,1334,298,1310,334,1251l976,298v60,-71,36,-178,-47,-238xe" filled="f" stroked="f">
                      <v:path arrowok="t" o:extrusionok="f"/>
                    </v:shape>
                    <v:shape id="Google Shape;207;p17" o:spid="_x0000_s2570"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PM+sUA&#10;AADdAAAADwAAAGRycy9kb3ducmV2LnhtbESP0WrCQBRE3wX/YbkF3+qmKtKmriJqQeqDmPgBt9lr&#10;Eszejdmtrn/fFQo+DjNzhpktgmnElTpXW1bwNkxAEBdW11wqOOZfr+8gnEfW2FgmBXdysJj3ezNM&#10;tb3xga6ZL0WEsEtRQeV9m0rpiooMuqFtiaN3sp1BH2VXSt3hLcJNI0dJMpUGa44LFba0qqg4Z79G&#10;Ae3s5qcJ2WTN01XI9+tvOz5elBq8hOUnCE/BP8P/7a1WMEo+JvB4E5+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I8z6xQAAAN0AAAAPAAAAAAAAAAAAAAAAAJgCAABkcnMv&#10;ZG93bnJldi54bWxQSwUGAAAAAAQABAD1AAAAigMAAAAA&#10;" path="m822,1346v24,,60,-12,83,-35c989,1263,1013,1156,953,1072l334,108c286,25,179,1,96,48,12,108,1,215,48,298r619,965c703,1322,763,1346,822,1346xe" filled="f" stroked="f">
                      <v:path arrowok="t" o:extrusionok="f"/>
                    </v:shape>
                    <v:shape id="Google Shape;208;p17" o:spid="_x0000_s2571"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tprcQA&#10;AADdAAAADwAAAGRycy9kb3ducmV2LnhtbESPwW7CMBBE70j8g7WVeqmKDQhKAwahRkVwJPAB23hJ&#10;QuN1FLsQ/h4jVeI4mpk3msWqs7W4UOsrxxqGAwWCOHem4kLD8fD9PgPhA7LB2jFpuJGH1bLfW2Bi&#10;3JX3dMlCISKEfYIayhCaREqfl2TRD1xDHL2Tay2GKNtCmhavEW5rOVJqKi1WHBdKbOirpPw3+7Ma&#10;fkiOA+WnVH1s61TthunbYXPW+vWlW89BBOrCM/zf3hoNI/U5gceb+ATk8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baa3EAAAA3QAAAA8AAAAAAAAAAAAAAAAAmAIAAGRycy9k&#10;b3ducmV2LnhtbFBLBQYAAAAABAAEAPUAAACJAwAAAAA=&#10;" path="m1287,596l275,48c191,1,84,36,48,120,1,191,25,310,120,346l1132,894v24,11,48,23,71,23c1263,917,1322,882,1358,822v36,-71,12,-190,-71,-226xe" filled="f" stroked="f">
                      <v:path arrowok="t" o:extrusionok="f"/>
                    </v:shape>
                    <v:shape id="Google Shape;209;p17" o:spid="_x0000_s2572"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VZsMcA&#10;AADdAAAADwAAAGRycy9kb3ducmV2LnhtbESPQWvCQBSE70L/w/IKXkQ38SAxukpbKEgpiLFUj8/s&#10;Mwlm34bs1sT++m5B8DjMzDfMct2bWlypdZVlBfEkAkGcW11xoeBr/z5OQDiPrLG2TApu5GC9ehos&#10;MdW24x1dM1+IAGGXooLS+yaV0uUlGXQT2xAH72xbgz7ItpC6xS7ATS2nUTSTBisOCyU29FZSfsl+&#10;jIItyd9u60+vx4/vW/KZJfHhOIqVGj73LwsQnnr/CN/bG61gGs1n8P8mPAG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u1WbDHAAAA3QAAAA8AAAAAAAAAAAAAAAAAmAIAAGRy&#10;cy9kb3ducmV2LnhtbFBLBQYAAAAABAAEAPUAAACMAwAAAAA=&#10;" path="m1370,120c1322,36,1215,1,1132,48l120,596c36,632,1,751,48,822v24,60,83,95,143,95c227,917,251,905,274,894l1298,346v84,-36,107,-155,72,-226xe" filled="f" stroked="f">
                      <v:path arrowok="t" o:extrusionok="f"/>
                    </v:shape>
                  </v:group>
                </v:group>
                <w10:wrap anchorx="page"/>
                <w10:anchorlock/>
              </v:group>
            </w:pict>
          </mc:Fallback>
        </mc:AlternateContent>
      </w:r>
      <w:r w:rsidRPr="00C31A41">
        <w:rPr>
          <w:rtl/>
        </w:rPr>
        <w:t xml:space="preserve"> </w:t>
      </w:r>
    </w:p>
    <w:p w:rsidR="00A5444F" w:rsidRPr="00C31A41" w:rsidRDefault="00A5444F" w:rsidP="00A5444F">
      <w:pPr>
        <w:rPr>
          <w:rtl/>
        </w:rPr>
      </w:pPr>
      <w:r w:rsidRPr="00C31A41">
        <w:rPr>
          <w:rFonts w:hint="cs"/>
          <w:rtl/>
        </w:rPr>
        <w:t>تقدم</w:t>
      </w:r>
      <w:r w:rsidRPr="00C31A41">
        <w:rPr>
          <w:rtl/>
        </w:rPr>
        <w:t xml:space="preserve"> </w:t>
      </w:r>
      <w:r w:rsidRPr="00C31A41">
        <w:rPr>
          <w:rFonts w:hint="cs"/>
          <w:rtl/>
        </w:rPr>
        <w:t>هذه</w:t>
      </w:r>
      <w:r w:rsidRPr="00C31A41">
        <w:rPr>
          <w:rtl/>
        </w:rPr>
        <w:t xml:space="preserve"> </w:t>
      </w:r>
      <w:r w:rsidRPr="00C31A41">
        <w:rPr>
          <w:rFonts w:hint="cs"/>
          <w:rtl/>
        </w:rPr>
        <w:t>الأداة</w:t>
      </w:r>
      <w:r w:rsidRPr="00C31A41">
        <w:rPr>
          <w:rtl/>
        </w:rPr>
        <w:t xml:space="preserve"> </w:t>
      </w:r>
      <w:r w:rsidRPr="00C31A41">
        <w:rPr>
          <w:rFonts w:hint="cs"/>
          <w:rtl/>
        </w:rPr>
        <w:t>اقتراحات</w:t>
      </w:r>
      <w:r w:rsidRPr="00C31A41">
        <w:rPr>
          <w:rtl/>
        </w:rPr>
        <w:t xml:space="preserve"> </w:t>
      </w:r>
      <w:r w:rsidRPr="00C31A41">
        <w:rPr>
          <w:rFonts w:hint="cs"/>
          <w:rtl/>
        </w:rPr>
        <w:t>حول</w:t>
      </w:r>
      <w:r w:rsidRPr="00C31A41">
        <w:rPr>
          <w:rtl/>
        </w:rPr>
        <w:t xml:space="preserve"> </w:t>
      </w:r>
      <w:r w:rsidRPr="00C31A41">
        <w:rPr>
          <w:rFonts w:hint="cs"/>
          <w:rtl/>
        </w:rPr>
        <w:t>كيفية</w:t>
      </w:r>
      <w:r w:rsidRPr="00C31A41">
        <w:rPr>
          <w:rtl/>
        </w:rPr>
        <w:t xml:space="preserve"> </w:t>
      </w:r>
      <w:r w:rsidRPr="00C31A41">
        <w:rPr>
          <w:rFonts w:hint="cs"/>
          <w:rtl/>
        </w:rPr>
        <w:t>إدارة</w:t>
      </w:r>
      <w:r w:rsidRPr="00C31A41">
        <w:rPr>
          <w:rtl/>
        </w:rPr>
        <w:t xml:space="preserve"> </w:t>
      </w:r>
      <w:r w:rsidRPr="00C31A41">
        <w:rPr>
          <w:rFonts w:hint="cs"/>
          <w:rtl/>
        </w:rPr>
        <w:t>الشكاوى،</w:t>
      </w:r>
      <w:r w:rsidRPr="00C31A41">
        <w:rPr>
          <w:rtl/>
        </w:rPr>
        <w:t xml:space="preserve"> </w:t>
      </w:r>
      <w:r w:rsidRPr="00C31A41">
        <w:rPr>
          <w:rFonts w:hint="cs"/>
          <w:rtl/>
        </w:rPr>
        <w:t>على</w:t>
      </w:r>
      <w:r w:rsidRPr="00C31A41">
        <w:rPr>
          <w:rtl/>
        </w:rPr>
        <w:t xml:space="preserve"> </w:t>
      </w:r>
      <w:r w:rsidRPr="00C31A41">
        <w:rPr>
          <w:rFonts w:hint="cs"/>
          <w:rtl/>
        </w:rPr>
        <w:t>أن</w:t>
      </w:r>
      <w:r w:rsidRPr="00C31A41">
        <w:rPr>
          <w:rtl/>
        </w:rPr>
        <w:t xml:space="preserve"> </w:t>
      </w:r>
      <w:r w:rsidRPr="00C31A41">
        <w:rPr>
          <w:rFonts w:hint="cs"/>
          <w:rtl/>
        </w:rPr>
        <w:t>يتم</w:t>
      </w:r>
      <w:r w:rsidRPr="00C31A41">
        <w:rPr>
          <w:rtl/>
        </w:rPr>
        <w:t xml:space="preserve"> </w:t>
      </w:r>
      <w:r w:rsidRPr="00C31A41">
        <w:rPr>
          <w:rFonts w:hint="cs"/>
          <w:rtl/>
        </w:rPr>
        <w:t>تكييفها</w:t>
      </w:r>
      <w:r w:rsidRPr="00C31A41">
        <w:rPr>
          <w:rtl/>
        </w:rPr>
        <w:t xml:space="preserve"> </w:t>
      </w:r>
      <w:r w:rsidRPr="00C31A41">
        <w:rPr>
          <w:rFonts w:hint="cs"/>
          <w:rtl/>
        </w:rPr>
        <w:t>مع</w:t>
      </w:r>
      <w:r w:rsidRPr="00C31A41">
        <w:rPr>
          <w:rtl/>
        </w:rPr>
        <w:t xml:space="preserve"> </w:t>
      </w:r>
      <w:r w:rsidRPr="00C31A41">
        <w:rPr>
          <w:rFonts w:hint="cs"/>
          <w:rtl/>
        </w:rPr>
        <w:t>السياق</w:t>
      </w:r>
      <w:r w:rsidRPr="00C31A41">
        <w:rPr>
          <w:rtl/>
        </w:rPr>
        <w:t xml:space="preserve"> </w:t>
      </w:r>
      <w:r w:rsidRPr="00C31A41">
        <w:rPr>
          <w:rFonts w:hint="cs"/>
          <w:rtl/>
        </w:rPr>
        <w:t>المطروح</w:t>
      </w:r>
      <w:r w:rsidRPr="00C31A41">
        <w:rPr>
          <w:rtl/>
        </w:rPr>
        <w:t xml:space="preserve"> </w:t>
      </w:r>
      <w:r w:rsidRPr="00C31A41">
        <w:rPr>
          <w:rFonts w:hint="cs"/>
          <w:rtl/>
        </w:rPr>
        <w:t>والحاجات،</w:t>
      </w:r>
      <w:r w:rsidRPr="00C31A41">
        <w:rPr>
          <w:rtl/>
        </w:rPr>
        <w:t xml:space="preserve"> </w:t>
      </w:r>
      <w:r w:rsidRPr="00C31A41">
        <w:rPr>
          <w:rFonts w:hint="cs"/>
          <w:rtl/>
        </w:rPr>
        <w:t>بما</w:t>
      </w:r>
      <w:r w:rsidRPr="00C31A41">
        <w:rPr>
          <w:rtl/>
        </w:rPr>
        <w:t xml:space="preserve"> </w:t>
      </w:r>
      <w:r w:rsidRPr="00C31A41">
        <w:rPr>
          <w:rFonts w:hint="cs"/>
          <w:rtl/>
        </w:rPr>
        <w:t>يتوافق</w:t>
      </w:r>
      <w:r w:rsidRPr="00C31A41">
        <w:rPr>
          <w:rtl/>
        </w:rPr>
        <w:t xml:space="preserve"> </w:t>
      </w:r>
      <w:r w:rsidRPr="00C31A41">
        <w:rPr>
          <w:rFonts w:hint="cs"/>
          <w:rtl/>
        </w:rPr>
        <w:t>مع</w:t>
      </w:r>
      <w:r w:rsidRPr="00C31A41">
        <w:rPr>
          <w:rtl/>
        </w:rPr>
        <w:t xml:space="preserve"> </w:t>
      </w:r>
      <w:r w:rsidRPr="00C31A41">
        <w:rPr>
          <w:rFonts w:hint="cs"/>
          <w:rtl/>
        </w:rPr>
        <w:t>التدابير</w:t>
      </w:r>
      <w:r w:rsidRPr="00C31A41">
        <w:rPr>
          <w:rtl/>
        </w:rPr>
        <w:t xml:space="preserve"> </w:t>
      </w:r>
      <w:r w:rsidRPr="00C31A41">
        <w:rPr>
          <w:rFonts w:hint="cs"/>
          <w:rtl/>
        </w:rPr>
        <w:t>التشغيلية</w:t>
      </w:r>
      <w:r w:rsidRPr="00C31A41">
        <w:rPr>
          <w:rtl/>
        </w:rPr>
        <w:t xml:space="preserve"> </w:t>
      </w:r>
      <w:r w:rsidRPr="00C31A41">
        <w:rPr>
          <w:rFonts w:hint="cs"/>
          <w:rtl/>
        </w:rPr>
        <w:t>المعيارية،</w:t>
      </w:r>
      <w:r w:rsidRPr="00C31A41">
        <w:rPr>
          <w:rtl/>
        </w:rPr>
        <w:t xml:space="preserve"> </w:t>
      </w:r>
      <w:r w:rsidRPr="00C31A41">
        <w:rPr>
          <w:rFonts w:hint="cs"/>
          <w:rtl/>
        </w:rPr>
        <w:t>وقواعد</w:t>
      </w:r>
      <w:r w:rsidRPr="00C31A41">
        <w:rPr>
          <w:rtl/>
        </w:rPr>
        <w:t xml:space="preserve"> </w:t>
      </w:r>
      <w:r w:rsidRPr="00C31A41">
        <w:rPr>
          <w:rFonts w:hint="cs"/>
          <w:rtl/>
        </w:rPr>
        <w:t>السلوك</w:t>
      </w:r>
      <w:r w:rsidRPr="00C31A41">
        <w:rPr>
          <w:rtl/>
        </w:rPr>
        <w:t xml:space="preserve"> </w:t>
      </w:r>
      <w:r w:rsidRPr="00C31A41">
        <w:rPr>
          <w:rFonts w:hint="cs"/>
          <w:rtl/>
        </w:rPr>
        <w:t>وغيرها</w:t>
      </w:r>
      <w:r w:rsidRPr="00C31A41">
        <w:rPr>
          <w:rtl/>
        </w:rPr>
        <w:t xml:space="preserve"> </w:t>
      </w:r>
      <w:r w:rsidRPr="00C31A41">
        <w:rPr>
          <w:rFonts w:hint="cs"/>
          <w:rtl/>
        </w:rPr>
        <w:t>من</w:t>
      </w:r>
      <w:r w:rsidRPr="00C31A41">
        <w:rPr>
          <w:rtl/>
        </w:rPr>
        <w:t xml:space="preserve"> </w:t>
      </w:r>
      <w:r w:rsidRPr="00C31A41">
        <w:rPr>
          <w:rFonts w:hint="cs"/>
          <w:rtl/>
        </w:rPr>
        <w:t>الوثائق</w:t>
      </w:r>
      <w:r w:rsidRPr="00C31A41">
        <w:rPr>
          <w:rtl/>
        </w:rPr>
        <w:t xml:space="preserve"> </w:t>
      </w:r>
      <w:r w:rsidRPr="00C31A41">
        <w:rPr>
          <w:rFonts w:hint="cs"/>
          <w:rtl/>
        </w:rPr>
        <w:t>ذات</w:t>
      </w:r>
      <w:r w:rsidRPr="00C31A41">
        <w:rPr>
          <w:rtl/>
        </w:rPr>
        <w:t xml:space="preserve"> </w:t>
      </w:r>
      <w:r w:rsidRPr="00C31A41">
        <w:rPr>
          <w:rFonts w:hint="cs"/>
          <w:rtl/>
        </w:rPr>
        <w:t>الصلة</w:t>
      </w:r>
      <w:r w:rsidRPr="00C31A41">
        <w:rPr>
          <w:rtl/>
        </w:rPr>
        <w:t>.</w:t>
      </w:r>
    </w:p>
    <w:p w:rsidR="00A5444F" w:rsidRDefault="00A5444F" w:rsidP="00A5444F">
      <w:pPr>
        <w:rPr>
          <w:b/>
          <w:bCs/>
          <w:color w:val="C00000"/>
          <w:sz w:val="34"/>
          <w:rtl/>
        </w:rPr>
      </w:pPr>
      <w:r w:rsidRPr="00B04056">
        <w:rPr>
          <w:noProof/>
          <w:rtl/>
        </w:rPr>
        <mc:AlternateContent>
          <mc:Choice Requires="wps">
            <w:drawing>
              <wp:anchor distT="0" distB="0" distL="114300" distR="114300" simplePos="0" relativeHeight="252326912" behindDoc="0" locked="0" layoutInCell="1" allowOverlap="1" wp14:anchorId="4DC0BBF1" wp14:editId="75F6EEEE">
                <wp:simplePos x="0" y="0"/>
                <wp:positionH relativeFrom="column">
                  <wp:posOffset>3496836</wp:posOffset>
                </wp:positionH>
                <wp:positionV relativeFrom="paragraph">
                  <wp:posOffset>108585</wp:posOffset>
                </wp:positionV>
                <wp:extent cx="1969160" cy="464024"/>
                <wp:effectExtent l="0" t="0" r="0" b="0"/>
                <wp:wrapNone/>
                <wp:docPr id="32118" name="Rectangle 1030"/>
                <wp:cNvGraphicFramePr/>
                <a:graphic xmlns:a="http://schemas.openxmlformats.org/drawingml/2006/main">
                  <a:graphicData uri="http://schemas.microsoft.com/office/word/2010/wordprocessingShape">
                    <wps:wsp>
                      <wps:cNvSpPr/>
                      <wps:spPr>
                        <a:xfrm>
                          <a:off x="0" y="0"/>
                          <a:ext cx="1969160" cy="464024"/>
                        </a:xfrm>
                        <a:prstGeom prst="rect">
                          <a:avLst/>
                        </a:prstGeom>
                      </wps:spPr>
                      <wps:txbx>
                        <w:txbxContent>
                          <w:p w:rsidR="00FC7E58" w:rsidRPr="00B04056" w:rsidRDefault="00FC7E58" w:rsidP="00A5444F">
                            <w:pPr>
                              <w:rPr>
                                <w:rFonts w:ascii="Adobe Arabic" w:hAnsi="Adobe Arabic" w:cs="Adobe Arabic"/>
                                <w:color w:val="FFFFFF" w:themeColor="background1"/>
                                <w:sz w:val="40"/>
                                <w:szCs w:val="40"/>
                                <w:rtl/>
                              </w:rPr>
                            </w:pPr>
                            <w:r w:rsidRPr="00B04056">
                              <w:rPr>
                                <w:rFonts w:ascii="Adobe Arabic" w:hAnsi="Adobe Arabic" w:cs="Adobe Arabic"/>
                                <w:color w:val="FFFFFF" w:themeColor="background1"/>
                                <w:sz w:val="40"/>
                                <w:szCs w:val="40"/>
                                <w:rtl/>
                              </w:rPr>
                              <w:t>الموارد البشرية المعنية:</w:t>
                            </w:r>
                          </w:p>
                          <w:p w:rsidR="00FC7E58" w:rsidRPr="00B04056" w:rsidRDefault="00FC7E58" w:rsidP="00A5444F">
                            <w:pPr>
                              <w:jc w:val="center"/>
                              <w:rPr>
                                <w:rFonts w:ascii="Adobe Arabic" w:eastAsia="Calibri" w:hAnsi="Adobe Arabic" w:cs="Adobe Arabic"/>
                                <w:color w:val="FFFFFF" w:themeColor="background1"/>
                                <w:kern w:val="24"/>
                                <w:sz w:val="60"/>
                                <w:szCs w:val="60"/>
                                <w:lang w:bidi="ar-EG"/>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id="_x0000_s2573" style="position:absolute;left:0;text-align:left;margin-left:275.35pt;margin-top:8.55pt;width:155.05pt;height:36.55pt;z-index:25232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" filled="f" stroked="f">
                <v:textbox>
                  <w:txbxContent>
                    <w:p w:rsidR="00FC7E58" w:rsidRPr="00B04056" w:rsidRDefault="00FC7E58" w:rsidP="00A5444F">
                      <w:pPr>
                        <w:rPr>
                          <w:rFonts w:ascii="Adobe Arabic" w:hAnsi="Adobe Arabic" w:cs="Adobe Arabic"/>
                          <w:color w:val="FFFFFF" w:themeColor="background1"/>
                          <w:sz w:val="40"/>
                          <w:szCs w:val="40"/>
                          <w:rtl/>
                        </w:rPr>
                      </w:pPr>
                      <w:r w:rsidRPr="00B04056">
                        <w:rPr>
                          <w:rFonts w:ascii="Adobe Arabic" w:hAnsi="Adobe Arabic" w:cs="Adobe Arabic"/>
                          <w:color w:val="FFFFFF" w:themeColor="background1"/>
                          <w:sz w:val="40"/>
                          <w:szCs w:val="40"/>
                          <w:rtl/>
                        </w:rPr>
                        <w:t>الموارد البشرية المعنية:</w:t>
                      </w:r>
                    </w:p>
                    <w:p w:rsidR="00FC7E58" w:rsidRPr="00B04056" w:rsidRDefault="00FC7E58" w:rsidP="00A5444F">
                      <w:pPr>
                        <w:jc w:val="center"/>
                        <w:rPr>
                          <w:rFonts w:ascii="Adobe Arabic" w:eastAsia="Calibri" w:hAnsi="Adobe Arabic" w:cs="Adobe Arabic"/>
                          <w:color w:val="FFFFFF" w:themeColor="background1"/>
                          <w:kern w:val="24"/>
                          <w:sz w:val="60"/>
                          <w:szCs w:val="60"/>
                          <w:lang w:bidi="ar-EG"/>
                        </w:rPr>
                      </w:pPr>
                    </w:p>
                  </w:txbxContent>
                </v:textbox>
              </v:rect>
            </w:pict>
          </mc:Fallback>
        </mc:AlternateContent>
      </w:r>
      <w:r w:rsidRPr="00B04056">
        <w:rPr>
          <w:noProof/>
          <w:rtl/>
        </w:rPr>
        <w:drawing>
          <wp:inline distT="0" distB="0" distL="0" distR="0" wp14:anchorId="1D390D42" wp14:editId="30BE6CED">
            <wp:extent cx="2305295" cy="655092"/>
            <wp:effectExtent l="0" t="0" r="0" b="0"/>
            <wp:docPr id="3211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25" name="Picture 1029"/>
                    <pic:cNvPicPr>
                      <a:picLocks noChangeAspect="1"/>
                    </pic:cNvPicPr>
                  </pic:nvPicPr>
                  <pic:blipFill>
                    <a:blip r:embed="rId62" cstate="print">
                      <a:duotone>
                        <a:prstClr val="black"/>
                        <a:schemeClr val="accent6">
                          <a:tint val="45000"/>
                          <a:satMod val="400000"/>
                        </a:schemeClr>
                      </a:duotone>
                      <a:extLst>
                        <a:ext uri="{28A0092B-C50C-407E-A947-70E740481C1C}">
                          <a14:useLocalDpi xmlns:a14="http://schemas.microsoft.com/office/drawing/2010/main" val="0"/>
                        </a:ext>
                      </a:extLst>
                    </a:blip>
                    <a:stretch>
                      <a:fillRect/>
                    </a:stretch>
                  </pic:blipFill>
                  <pic:spPr>
                    <a:xfrm>
                      <a:off x="0" y="0"/>
                      <a:ext cx="2319000" cy="658986"/>
                    </a:xfrm>
                    <a:prstGeom prst="rect">
                      <a:avLst/>
                    </a:prstGeom>
                  </pic:spPr>
                </pic:pic>
              </a:graphicData>
            </a:graphic>
          </wp:inline>
        </w:drawing>
      </w:r>
    </w:p>
    <w:p w:rsidR="00A5444F" w:rsidRPr="00B04056" w:rsidRDefault="00A5444F">
      <w:pPr>
        <w:pStyle w:val="ListParagraph"/>
        <w:numPr>
          <w:ilvl w:val="0"/>
          <w:numId w:val="55"/>
        </w:numPr>
        <w:jc w:val="both"/>
        <w:rPr>
          <w:rFonts w:ascii="Sakkal Majalla" w:hAnsi="Sakkal Majalla" w:cs="Sakkal Majalla"/>
          <w:sz w:val="34"/>
          <w:szCs w:val="34"/>
          <w:rtl/>
        </w:rPr>
      </w:pPr>
      <w:r w:rsidRPr="00B04056">
        <w:rPr>
          <w:rFonts w:ascii="Sakkal Majalla" w:hAnsi="Sakkal Majalla" w:cs="Sakkal Majalla"/>
          <w:sz w:val="34"/>
          <w:szCs w:val="34"/>
          <w:rtl/>
        </w:rPr>
        <w:t xml:space="preserve">مسؤول عن آلية تقديم الشكاوى </w:t>
      </w:r>
      <w:r w:rsidRPr="00B04056">
        <w:rPr>
          <w:rFonts w:ascii="Sakkal Majalla" w:hAnsi="Sakkal Majalla" w:cs="Sakkal Majalla" w:hint="cs"/>
          <w:sz w:val="34"/>
          <w:szCs w:val="34"/>
          <w:rtl/>
        </w:rPr>
        <w:t>والملاحظات-يعيّن</w:t>
      </w:r>
      <w:r w:rsidRPr="00B04056">
        <w:rPr>
          <w:rFonts w:ascii="Sakkal Majalla" w:hAnsi="Sakkal Majalla" w:cs="Sakkal Majalla"/>
          <w:sz w:val="34"/>
          <w:szCs w:val="34"/>
          <w:rtl/>
        </w:rPr>
        <w:t xml:space="preserve"> على مستوى المقرً الرئيسي</w:t>
      </w:r>
    </w:p>
    <w:p w:rsidR="00A5444F" w:rsidRPr="00B04056" w:rsidRDefault="00A5444F">
      <w:pPr>
        <w:pStyle w:val="ListParagraph"/>
        <w:numPr>
          <w:ilvl w:val="0"/>
          <w:numId w:val="55"/>
        </w:numPr>
        <w:jc w:val="both"/>
        <w:rPr>
          <w:rFonts w:ascii="Sakkal Majalla" w:hAnsi="Sakkal Majalla" w:cs="Sakkal Majalla"/>
          <w:sz w:val="34"/>
          <w:szCs w:val="34"/>
          <w:rtl/>
        </w:rPr>
      </w:pPr>
      <w:r w:rsidRPr="00B04056">
        <w:rPr>
          <w:rFonts w:ascii="Sakkal Majalla" w:hAnsi="Sakkal Majalla" w:cs="Sakkal Majalla"/>
          <w:sz w:val="34"/>
          <w:szCs w:val="34"/>
          <w:rtl/>
        </w:rPr>
        <w:t xml:space="preserve">بديل للمسؤول عن آلية تقديم الشكاوى </w:t>
      </w:r>
      <w:r w:rsidRPr="00B04056">
        <w:rPr>
          <w:rFonts w:ascii="Sakkal Majalla" w:hAnsi="Sakkal Majalla" w:cs="Sakkal Majalla" w:hint="cs"/>
          <w:sz w:val="34"/>
          <w:szCs w:val="34"/>
          <w:rtl/>
        </w:rPr>
        <w:t>والملاحظات-يعيّن</w:t>
      </w:r>
      <w:r w:rsidRPr="00B04056">
        <w:rPr>
          <w:rFonts w:ascii="Sakkal Majalla" w:hAnsi="Sakkal Majalla" w:cs="Sakkal Majalla"/>
          <w:sz w:val="34"/>
          <w:szCs w:val="34"/>
          <w:rtl/>
        </w:rPr>
        <w:t xml:space="preserve"> على مستوى المقرً الرئيسي</w:t>
      </w:r>
    </w:p>
    <w:p w:rsidR="00A5444F" w:rsidRPr="00B04056" w:rsidRDefault="00A5444F">
      <w:pPr>
        <w:pStyle w:val="ListParagraph"/>
        <w:numPr>
          <w:ilvl w:val="0"/>
          <w:numId w:val="55"/>
        </w:numPr>
        <w:jc w:val="both"/>
        <w:rPr>
          <w:rFonts w:ascii="Sakkal Majalla" w:hAnsi="Sakkal Majalla" w:cs="Sakkal Majalla"/>
          <w:sz w:val="34"/>
          <w:szCs w:val="34"/>
          <w:rtl/>
        </w:rPr>
      </w:pPr>
      <w:r w:rsidRPr="00B04056">
        <w:rPr>
          <w:rFonts w:ascii="Sakkal Majalla" w:hAnsi="Sakkal Majalla" w:cs="Sakkal Majalla"/>
          <w:sz w:val="34"/>
          <w:szCs w:val="34"/>
          <w:rtl/>
        </w:rPr>
        <w:t xml:space="preserve">ضابط برنامج التحويل </w:t>
      </w:r>
      <w:r w:rsidRPr="00B04056">
        <w:rPr>
          <w:rFonts w:ascii="Sakkal Majalla" w:hAnsi="Sakkal Majalla" w:cs="Sakkal Majalla" w:hint="cs"/>
          <w:sz w:val="34"/>
          <w:szCs w:val="34"/>
          <w:rtl/>
        </w:rPr>
        <w:t>النقدي-على</w:t>
      </w:r>
      <w:r w:rsidRPr="00B04056">
        <w:rPr>
          <w:rFonts w:ascii="Sakkal Majalla" w:hAnsi="Sakkal Majalla" w:cs="Sakkal Majalla"/>
          <w:sz w:val="34"/>
          <w:szCs w:val="34"/>
          <w:rtl/>
        </w:rPr>
        <w:t xml:space="preserve"> المستوى الميداني</w:t>
      </w:r>
    </w:p>
    <w:p w:rsidR="00A5444F" w:rsidRPr="00B04056" w:rsidRDefault="00A5444F">
      <w:pPr>
        <w:pStyle w:val="ListParagraph"/>
        <w:numPr>
          <w:ilvl w:val="0"/>
          <w:numId w:val="55"/>
        </w:numPr>
        <w:jc w:val="both"/>
        <w:rPr>
          <w:rFonts w:ascii="Sakkal Majalla" w:hAnsi="Sakkal Majalla" w:cs="Sakkal Majalla"/>
          <w:sz w:val="34"/>
          <w:szCs w:val="34"/>
          <w:rtl/>
        </w:rPr>
      </w:pPr>
      <w:r w:rsidRPr="00B04056">
        <w:rPr>
          <w:rFonts w:ascii="Sakkal Majalla" w:hAnsi="Sakkal Majalla" w:cs="Sakkal Majalla"/>
          <w:sz w:val="34"/>
          <w:szCs w:val="34"/>
          <w:rtl/>
        </w:rPr>
        <w:t xml:space="preserve">مدير </w:t>
      </w:r>
      <w:r w:rsidRPr="00B04056">
        <w:rPr>
          <w:rFonts w:ascii="Sakkal Majalla" w:hAnsi="Sakkal Majalla" w:cs="Sakkal Majalla" w:hint="cs"/>
          <w:sz w:val="34"/>
          <w:szCs w:val="34"/>
          <w:rtl/>
        </w:rPr>
        <w:t>الموظفين-يعين</w:t>
      </w:r>
      <w:r w:rsidRPr="00B04056">
        <w:rPr>
          <w:rFonts w:ascii="Sakkal Majalla" w:hAnsi="Sakkal Majalla" w:cs="Sakkal Majalla"/>
          <w:sz w:val="34"/>
          <w:szCs w:val="34"/>
          <w:rtl/>
        </w:rPr>
        <w:t xml:space="preserve"> بحسب القطاع المعني</w:t>
      </w:r>
    </w:p>
    <w:p w:rsidR="00A5444F" w:rsidRPr="00B04056" w:rsidRDefault="00A5444F">
      <w:pPr>
        <w:pStyle w:val="ListParagraph"/>
        <w:numPr>
          <w:ilvl w:val="0"/>
          <w:numId w:val="55"/>
        </w:numPr>
        <w:jc w:val="both"/>
        <w:rPr>
          <w:rFonts w:ascii="Sakkal Majalla" w:hAnsi="Sakkal Majalla" w:cs="Sakkal Majalla"/>
          <w:sz w:val="34"/>
          <w:szCs w:val="34"/>
          <w:rtl/>
        </w:rPr>
      </w:pPr>
      <w:r w:rsidRPr="00B04056">
        <w:rPr>
          <w:rFonts w:ascii="Sakkal Majalla" w:hAnsi="Sakkal Majalla" w:cs="Sakkal Majalla"/>
          <w:sz w:val="34"/>
          <w:szCs w:val="34"/>
          <w:rtl/>
        </w:rPr>
        <w:t xml:space="preserve">لجنة تعنى بآلية تقديم الشكاوى </w:t>
      </w:r>
      <w:r w:rsidRPr="00B04056">
        <w:rPr>
          <w:rFonts w:ascii="Sakkal Majalla" w:hAnsi="Sakkal Majalla" w:cs="Sakkal Majalla" w:hint="cs"/>
          <w:sz w:val="34"/>
          <w:szCs w:val="34"/>
          <w:rtl/>
        </w:rPr>
        <w:t>والملاحظات-تشمل</w:t>
      </w:r>
      <w:r w:rsidRPr="00B04056">
        <w:rPr>
          <w:rFonts w:ascii="Sakkal Majalla" w:hAnsi="Sakkal Majalla" w:cs="Sakkal Majalla"/>
          <w:sz w:val="34"/>
          <w:szCs w:val="34"/>
          <w:rtl/>
        </w:rPr>
        <w:t xml:space="preserve"> الموظفين الأربعة المذكورين أعلاه.</w:t>
      </w:r>
    </w:p>
    <w:p w:rsidR="00A5444F" w:rsidRPr="00FC7E58" w:rsidRDefault="00A5444F" w:rsidP="00FC7E58">
      <w:pPr>
        <w:spacing w:line="240" w:lineRule="auto"/>
        <w:rPr>
          <w:rFonts w:hint="cs"/>
          <w:b/>
          <w:bCs/>
          <w:color w:val="C00000"/>
          <w:sz w:val="22"/>
          <w:szCs w:val="22"/>
          <w:rtl/>
          <w:lang w:bidi="ar-JO"/>
        </w:rPr>
      </w:pPr>
    </w:p>
    <w:p w:rsidR="00A5444F" w:rsidRPr="00FC7E58" w:rsidRDefault="00A5444F" w:rsidP="00FC7E58">
      <w:pPr>
        <w:spacing w:line="240" w:lineRule="auto"/>
        <w:rPr>
          <w:rFonts w:ascii="Sakkal Majalla" w:hAnsi="Sakkal Majalla"/>
          <w:b/>
          <w:bCs/>
          <w:sz w:val="18"/>
          <w:szCs w:val="22"/>
          <w:rtl/>
        </w:rPr>
      </w:pPr>
    </w:p>
    <w:p w:rsidR="00A5444F" w:rsidRDefault="00A5444F" w:rsidP="00A5444F">
      <w:pPr>
        <w:rPr>
          <w:rFonts w:ascii="Sakkal Majalla" w:hAnsi="Sakkal Majalla"/>
          <w:rtl/>
        </w:rPr>
      </w:pPr>
      <w:r>
        <w:rPr>
          <w:noProof/>
          <w:rtl/>
        </w:rPr>
        <mc:AlternateContent>
          <mc:Choice Requires="wpg">
            <w:drawing>
              <wp:inline distT="0" distB="0" distL="0" distR="0" wp14:anchorId="146592AC" wp14:editId="77CCC550">
                <wp:extent cx="5728970" cy="471805"/>
                <wp:effectExtent l="0" t="0" r="5080" b="61595"/>
                <wp:docPr id="32120" name="Group 1119"/>
                <wp:cNvGraphicFramePr/>
                <a:graphic xmlns:a="http://schemas.openxmlformats.org/drawingml/2006/main">
                  <a:graphicData uri="http://schemas.microsoft.com/office/word/2010/wordprocessingGroup">
                    <wpg:wgp>
                      <wpg:cNvGrpSpPr/>
                      <wpg:grpSpPr>
                        <a:xfrm>
                          <a:off x="0" y="0"/>
                          <a:ext cx="5728970" cy="471805"/>
                          <a:chOff x="0" y="0"/>
                          <a:chExt cx="6131341" cy="505460"/>
                        </a:xfrm>
                      </wpg:grpSpPr>
                      <wpg:grpSp>
                        <wpg:cNvPr id="32122" name="Group 1120"/>
                        <wpg:cNvGrpSpPr/>
                        <wpg:grpSpPr>
                          <a:xfrm>
                            <a:off x="0" y="0"/>
                            <a:ext cx="6131341" cy="505460"/>
                            <a:chOff x="0" y="0"/>
                            <a:chExt cx="6131974" cy="505879"/>
                          </a:xfrm>
                        </wpg:grpSpPr>
                        <wpg:grpSp>
                          <wpg:cNvPr id="32123" name="Group 1121"/>
                          <wpg:cNvGrpSpPr/>
                          <wpg:grpSpPr>
                            <a:xfrm>
                              <a:off x="1393322" y="0"/>
                              <a:ext cx="4738652" cy="505839"/>
                              <a:chOff x="-819316" y="0"/>
                              <a:chExt cx="6913195" cy="711023"/>
                            </a:xfrm>
                          </wpg:grpSpPr>
                          <wps:wsp>
                            <wps:cNvPr id="32124"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819316" y="0"/>
                                <a:ext cx="6913195"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C7E58" w:rsidRPr="00B04056" w:rsidRDefault="00FC7E58" w:rsidP="00A5444F">
                                  <w:pPr>
                                    <w:jc w:val="center"/>
                                    <w:rPr>
                                      <w:rFonts w:ascii="Adobe Arabic" w:hAnsi="Adobe Arabic" w:cs="Adobe Arabic"/>
                                      <w:b/>
                                      <w:bCs/>
                                      <w:color w:val="FFFFFF" w:themeColor="background1"/>
                                    </w:rPr>
                                  </w:pPr>
                                  <w:r>
                                    <w:rPr>
                                      <w:rFonts w:ascii="Adobe Arabic" w:hAnsi="Adobe Arabic" w:cs="Adobe Arabic" w:hint="cs"/>
                                      <w:color w:val="FFFFFF" w:themeColor="background1"/>
                                      <w:sz w:val="36"/>
                                      <w:szCs w:val="36"/>
                                      <w:rtl/>
                                    </w:rPr>
                                    <w:t xml:space="preserve">       </w:t>
                                  </w:r>
                                  <w:r w:rsidRPr="00B04056">
                                    <w:rPr>
                                      <w:rFonts w:ascii="Adobe Arabic" w:hAnsi="Adobe Arabic" w:cs="Adobe Arabic"/>
                                      <w:b/>
                                      <w:bCs/>
                                      <w:color w:val="FFFFFF" w:themeColor="background1"/>
                                      <w:sz w:val="36"/>
                                      <w:szCs w:val="36"/>
                                      <w:rtl/>
                                    </w:rPr>
                                    <w:t>أدوار ومسؤوليات المسؤول عن آلية تقديم الشكاوى والملاحظات</w:t>
                                  </w:r>
                                  <w:r w:rsidRPr="00B04056">
                                    <w:rPr>
                                      <w:rFonts w:ascii="Adobe Arabic" w:hAnsi="Adobe Arabic" w:cs="Adobe Arabic" w:hint="cs"/>
                                      <w:b/>
                                      <w:bCs/>
                                      <w:color w:val="FFFFFF" w:themeColor="background1"/>
                                      <w:rtl/>
                                    </w:rPr>
                                    <w:t>:</w:t>
                                  </w:r>
                                </w:p>
                              </w:txbxContent>
                            </wps:txbx>
                            <wps:bodyPr tIns="36000" bIns="36000" rtlCol="0" anchor="ctr"/>
                          </wps:wsp>
                          <wps:wsp>
                            <wps:cNvPr id="32125"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2126" name="Rectangle 112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32127" name="Google Shape;200;p17"/>
                        <wpg:cNvGrpSpPr/>
                        <wpg:grpSpPr>
                          <a:xfrm>
                            <a:off x="5716078" y="117534"/>
                            <a:ext cx="224378" cy="267181"/>
                            <a:chOff x="0" y="0"/>
                            <a:chExt cx="273780" cy="327013"/>
                          </a:xfrm>
                          <a:solidFill>
                            <a:schemeClr val="bg1"/>
                          </a:solidFill>
                        </wpg:grpSpPr>
                        <wps:wsp>
                          <wps:cNvPr id="1760"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1761"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1762"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1763" name="Google Shape;204;p17"/>
                          <wpg:cNvGrpSpPr/>
                          <wpg:grpSpPr>
                            <a:xfrm>
                              <a:off x="0" y="0"/>
                              <a:ext cx="273780" cy="105078"/>
                              <a:chOff x="0" y="0"/>
                              <a:chExt cx="273780" cy="105078"/>
                            </a:xfrm>
                            <a:grpFill/>
                          </wpg:grpSpPr>
                          <wps:wsp>
                            <wps:cNvPr id="1764"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1765"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1766"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1767"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1768"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2574" style="width:451.1pt;height:37.15pt;mso-position-horizontal-relative:char;mso-position-vertical-relative:line" coordsize="61313,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">
                <v:group id="Group 1120" o:spid="_x0000_s2575" style="position:absolute;width:61313;height:5054" coordsize="61319,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0xthxgAAAN4A&#10;AAAPAAAAAAAAAAAAAAAAAKoCAABkcnMvZG93bnJldi54bWxQSwUGAAAAAAQABAD6AAAAnQMAAAAA&#10;">
                  <v:group id="Group 1121" o:spid="_x0000_s2576" style="position:absolute;left:13933;width:47386;height:5058" coordorigin="-8193" coordsize="69131,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n776xgAAAN4A&#10;AAAPAAAAAAAAAAAAAAAAAKoCAABkcnMvZG93bnJldi54bWxQSwUGAAAAAAQABAD6AAAAnQMAAAAA&#10;">
                    <v:roundrect id="Rectangle: Rounded Corners 55" o:spid="_x0000_s2577" style="position:absolute;left:-8193;width:69131;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u5IMQA&#10;AADeAAAADwAAAGRycy9kb3ducmV2LnhtbESPT4vCMBTE74LfITxhb5pa/1C6RpHVBY/auoe9PZq3&#10;bbF5KU1W67c3guBxmJnfMKtNbxpxpc7VlhVMJxEI4sLqmksF5/x7nIBwHlljY5kU3MnBZj0crDDV&#10;9sYnuma+FAHCLkUFlfdtKqUrKjLoJrYlDt6f7Qz6ILtS6g5vAW4aGUfRUhqsOSxU2NJXRcUl+zcK&#10;osNun/NvTD868SdaYH5MdrlSH6N++wnCU+/f4Vf7oBXM4mk8h+edcAXk+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buSDEAAAA3gAAAA8AAAAAAAAAAAAAAAAAmAIAAGRycy9k&#10;b3ducmV2LnhtbFBLBQYAAAAABAAEAPUAAACJAwAAAAA=&#10;" fillcolor="#0070c0" stroked="f" strokeweight="1pt">
                      <v:stroke joinstyle="miter"/>
                      <v:textbox inset=",1mm,,1mm">
                        <w:txbxContent>
                          <w:p w:rsidR="00FC7E58" w:rsidRPr="00B04056" w:rsidRDefault="00FC7E58" w:rsidP="00A5444F">
                            <w:pPr>
                              <w:jc w:val="center"/>
                              <w:rPr>
                                <w:rFonts w:ascii="Adobe Arabic" w:hAnsi="Adobe Arabic" w:cs="Adobe Arabic"/>
                                <w:b/>
                                <w:bCs/>
                                <w:color w:val="FFFFFF" w:themeColor="background1"/>
                              </w:rPr>
                            </w:pPr>
                            <w:r>
                              <w:rPr>
                                <w:rFonts w:ascii="Adobe Arabic" w:hAnsi="Adobe Arabic" w:cs="Adobe Arabic" w:hint="cs"/>
                                <w:color w:val="FFFFFF" w:themeColor="background1"/>
                                <w:sz w:val="36"/>
                                <w:szCs w:val="36"/>
                                <w:rtl/>
                              </w:rPr>
                              <w:t xml:space="preserve">       </w:t>
                            </w:r>
                            <w:r w:rsidRPr="00B04056">
                              <w:rPr>
                                <w:rFonts w:ascii="Adobe Arabic" w:hAnsi="Adobe Arabic" w:cs="Adobe Arabic"/>
                                <w:b/>
                                <w:bCs/>
                                <w:color w:val="FFFFFF" w:themeColor="background1"/>
                                <w:sz w:val="36"/>
                                <w:szCs w:val="36"/>
                                <w:rtl/>
                              </w:rPr>
                              <w:t>أدوار ومسؤوليات المسؤول عن آلية تقديم الشكاوى والملاحظات</w:t>
                            </w:r>
                            <w:r w:rsidRPr="00B04056">
                              <w:rPr>
                                <w:rFonts w:ascii="Adobe Arabic" w:hAnsi="Adobe Arabic" w:cs="Adobe Arabic" w:hint="cs"/>
                                <w:b/>
                                <w:bCs/>
                                <w:color w:val="FFFFFF" w:themeColor="background1"/>
                                <w:rtl/>
                              </w:rPr>
                              <w:t>:</w:t>
                            </w:r>
                          </w:p>
                        </w:txbxContent>
                      </v:textbox>
                    </v:roundrect>
                    <v:oval id="Oval 61" o:spid="_x0000_s2578"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ueCcUA&#10;AADeAAAADwAAAGRycy9kb3ducmV2LnhtbESP0UoDMRRE3wX/IVzBN5vtSkXWpqW0CFIL0q0fcNlc&#10;N0uTm5DEduvXm4Lg4zAzZ5j5cnRWnCimwbOC6aQCQdx5PXCv4PPw+vAMImVkjdYzKbhQguXi9maO&#10;jfZn3tOpzb0oEE4NKjA5h0bK1BlymCY+EBfvy0eHucjYSx3xXODOyrqqnqTDgcuCwUBrQ92x/XYK&#10;tlUwKe7efy472X4cNsFuc7RK3d+NqxcQmcb8H/5rv2kFj/W0nsH1Trk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O54JxQAAAN4AAAAPAAAAAAAAAAAAAAAAAJgCAABkcnMv&#10;ZG93bnJldi54bWxQSwUGAAAAAAQABAD1AAAAigMAAAAA&#10;" fillcolor="#272727 [2749]" stroked="f" strokeweight="1pt">
                      <v:stroke joinstyle="miter"/>
                      <v:shadow on="t" color="black" opacity="26214f" origin=",-.5" offset="0,3pt"/>
                    </v:oval>
                  </v:group>
                  <v:rect id="Rectangle 1124" o:spid="_x0000_s2579"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qoPskA&#10;AADeAAAADwAAAGRycy9kb3ducmV2LnhtbESPQWvCQBSE74X+h+UVeil1Y1pCSV1FC60e1FKV4vGR&#10;fSbR7Nuwu2r8911B6HGYmW+YwagzjTiR87VlBf1eAoK4sLrmUsFm/fn8BsIHZI2NZVJwIQ+j4f3d&#10;AHNtz/xDp1UoRYSwz1FBFUKbS+mLigz6nm2Jo7ezzmCI0pVSOzxHuGlkmiSZNFhzXKiwpY+KisPq&#10;aBRsN+vF68R977e7r/lvZpc09eWTUo8P3fgdRKAu/Idv7ZlW8JL20wyud+IVkMM/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JqoPskAAADeAAAADwAAAAAAAAAAAAAAAACYAgAA&#10;ZHJzL2Rvd25yZXYueG1sUEsFBgAAAAAEAAQA9QAAAI4DAAAAAA==&#10;" fillcolor="#0070c0" stroked="f" strokeweight="1pt"/>
                </v:group>
                <v:group id="Google Shape;200;p17" o:spid="_x0000_s2580"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KS4+ccAAADe&#10;AAAADwAAAAAAAAAAAAAAAACqAgAAZHJzL2Rvd25yZXYueG1sUEsFBgAAAAAEAAQA+gAAAJ4DAAAA&#10;AA==&#10;">
                  <v:shape id="Google Shape;201;p17" o:spid="_x0000_s2581"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uT4sYA&#10;AADdAAAADwAAAGRycy9kb3ducmV2LnhtbESPQWvCQBCF70L/wzIFb7ppDzFNXaUUCuJBMIq9Dtlp&#10;Es3OptnVxH/vHAq9zfDevPfNcj26Vt2oD41nAy/zBBRx6W3DlYHj4WuWgQoR2WLrmQzcKcB69TRZ&#10;Ym79wHu6FbFSEsIhRwN1jF2udShrchjmviMW7cf3DqOsfaVtj4OEu1a/JkmqHTYsDTV29FlTeSmu&#10;zsDumsWNPf1m28X3KT2/DcXxUDbGTJ/Hj3dQkcb4b/673ljBX6TCL9/ICHr1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KuT4sYAAADdAAAADwAAAAAAAAAAAAAAAACYAgAAZHJz&#10;L2Rvd25yZXYueG1sUEsFBgAAAAAEAAQA9QAAAIsD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2582"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FOZMQA&#10;AADdAAAADwAAAGRycy9kb3ducmV2LnhtbERP32vCMBB+F/Y/hBP2IjNVsRvVKEMcDEXG6sDXozmb&#10;YnMpTab1vzeC4Nt9fD9vvuxsLc7U+sqxgtEwAUFcOF1xqeBv//X2AcIHZI21Y1JwJQ/LxUtvjpl2&#10;F/6lcx5KEUPYZ6jAhNBkUvrCkEU/dA1x5I6utRgibEupW7zEcFvLcZKk0mLFscFgQytDxSn/twrq&#10;/c9uux5M88MA8/HEm81pW26Ueu13nzMQgbrwFD/c3zrOf09HcP8mniA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5BTmTEAAAA3QAAAA8AAAAAAAAAAAAAAAAAmAIAAGRycy9k&#10;b3ducmV2LnhtbFBLBQYAAAAABAAEAPUAAACJAwAAAAA=&#10;" path="m2643,1l417,1c191,1,,143,,370,,608,191,751,417,751r2214,c2870,751,3060,608,3060,370,3060,143,2870,1,2643,1xe" filled="f" strokecolor="white [3212]">
                    <v:path arrowok="t" o:extrusionok="f"/>
                  </v:shape>
                  <v:shape id="Google Shape;203;p17" o:spid="_x0000_s2583"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xiMQA&#10;AADdAAAADwAAAGRycy9kb3ducmV2LnhtbERPTWvCQBC9C/0PyxS86cakaImuIqKl4Kmpgr2N2Wk2&#10;NDsbsluN/94VCr3N433OYtXbRlyo87VjBZNxAoK4dLrmSsHhczd6BeEDssbGMSm4kYfV8mmwwFy7&#10;K3/QpQiViCHsc1RgQmhzKX1pyKIfu5Y4ct+usxgi7CqpO7zGcNvINEmm0mLNscFgSxtD5U/xaxVk&#10;/mS+srfdWVcpn/bbwzErXiZKDZ/79RxEoD78i//c7zrOn01TeHwTT5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v8YjEAAAA3QAAAA8AAAAAAAAAAAAAAAAAmAIAAGRycy9k&#10;b3ducmV2LnhtbFBLBQYAAAAABAAEAPUAAACJAwAAAAA=&#10;" path="m1976,l417,c191,,,131,,369,,596,191,739,417,739r1559,c2203,739,2393,596,2393,369,2393,131,2203,,1976,xe" filled="f" strokecolor="white [3212]">
                    <v:path arrowok="t" o:extrusionok="f"/>
                  </v:shape>
                  <v:group id="Google Shape;204;p17" o:spid="_x0000_s2584"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3f0cUAAADdAAAADwAAAGRycy9kb3ducmV2LnhtbERPTWvCQBC9F/wPyxS8&#10;NZsoTSXNKiJVPIRCVSi9DdkxCWZnQ3abxH/fLRR6m8f7nHwzmVYM1LvGsoIkikEQl1Y3XCm4nPdP&#10;KxDOI2tsLZOCOznYrGcPOWbajvxBw8lXIoSwy1BB7X2XSenKmgy6yHbEgbva3qAPsK+k7nEM4aaV&#10;izhOpcGGQ0ONHe1qKm+nb6PgMOK4XSZvQ3G77u5f5+f3zyIhpeaP0/YVhKfJ/4v/3Ecd5r+k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I939HFAAAA3QAA&#10;AA8AAAAAAAAAAAAAAAAAqgIAAGRycy9kb3ducmV2LnhtbFBLBQYAAAAABAAEAPoAAACcAwAAAAA=&#10;">
                    <v:shape id="Google Shape;205;p17" o:spid="_x0000_s2585"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3SkMMA&#10;AADdAAAADwAAAGRycy9kb3ducmV2LnhtbERPS2vCQBC+F/wPywheSt3UisaYVUpB6LFGvU+zk0eb&#10;nQ272xj/fbdQ8DYf33Py/Wg6MZDzrWUFz/MEBHFpdcu1gvPp8JSC8AFZY2eZFNzIw343ecgx0/bK&#10;RxqKUIsYwj5DBU0IfSalLxsy6Oe2J45cZZ3BEKGrpXZ4jeGmk4skWUmDLceGBnt6a6j8Ln6Mgq/1&#10;mLrH48fm86VIL8v6PPRBVkrNpuPrFkSgMdzF/+53HeevV0v4+yae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t3SkMMAAADdAAAADwAAAAAAAAAAAAAAAACYAgAAZHJzL2Rv&#10;d25yZXYueG1sUEsFBgAAAAAEAAQA9QAAAIgDAAAAAA==&#10;" path="m227,1501v107,,226,-72,226,-167l453,167c453,84,322,1,227,1,144,1,1,84,1,167r,1167c1,1429,144,1501,227,1501xe" filled="f" stroked="f">
                      <v:path arrowok="t" o:extrusionok="f"/>
                    </v:shape>
                    <v:shape id="Google Shape;206;p17" o:spid="_x0000_s2586"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u4R8IA&#10;AADdAAAADwAAAGRycy9kb3ducmV2LnhtbERPTU/CQBC9m/gfNmPiTbaQiKawEKvRwNHigePQHdpC&#10;d7bZHaH+e5eEhNu8vM+ZLwfXqROF2Ho2MB5loIgrb1uuDfxsPp9eQUVBtth5JgN/FGG5uL+bY279&#10;mb/pVEqtUgjHHA00In2udawachhHvidO3N4Hh5JgqLUNeE7hrtOTLJtqhy2nhgZ7em+oOpa/zkBR&#10;Tor1FtfjIIf4sXKFuK+dNebxYXibgRIa5Ca+ulc2zX+ZPsPlm3SCXv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27hHwgAAAN0AAAAPAAAAAAAAAAAAAAAAAJgCAABkcnMvZG93&#10;bnJldi54bWxQSwUGAAAAAAQABAD1AAAAhwMAAAAA&#10;" path="m929,60c846,,750,36,703,108l60,1060c,1143,24,1251,95,1310v36,12,60,24,96,24c250,1334,298,1310,334,1251l976,298v60,-71,36,-178,-47,-238xe" filled="f" stroked="f">
                      <v:path arrowok="t" o:extrusionok="f"/>
                    </v:shape>
                    <v:shape id="Google Shape;207;p17" o:spid="_x0000_s2587"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g3RcMA&#10;AADdAAAADwAAAGRycy9kb3ducmV2LnhtbERPzWrCQBC+C32HZQre6qa2pCV1E4pWkHoQow8wzY5J&#10;MDsbs6tu374rFLzNx/c7syKYTlxocK1lBc+TBARxZXXLtYL9bvn0DsJ5ZI2dZVLwSw6K/GE0w0zb&#10;K2/pUvpaxBB2GSpovO8zKV3VkEE3sT1x5A52MOgjHGqpB7zGcNPJaZKk0mDLsaHBnuYNVcfybBTQ&#10;2n79dKF8XXA6D7vN4tu+7E9KjR/D5wcIT8Hfxf/ulY7z39IUbt/EE2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Kg3RcMAAADdAAAADwAAAAAAAAAAAAAAAACYAgAAZHJzL2Rv&#10;d25yZXYueG1sUEsFBgAAAAAEAAQA9QAAAIgDAAAAAA==&#10;" path="m822,1346v24,,60,-12,83,-35c989,1263,1013,1156,953,1072l334,108c286,25,179,1,96,48,12,108,1,215,48,298r619,965c703,1322,763,1346,822,1346xe" filled="f" stroked="f">
                      <v:path arrowok="t" o:extrusionok="f"/>
                    </v:shape>
                    <v:shape id="Google Shape;208;p17" o:spid="_x0000_s2588"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CSEsMA&#10;AADdAAAADwAAAGRycy9kb3ducmV2LnhtbERPzWrCQBC+F3yHZYReiu7GQlKia5AGS3qs9gHG7JhE&#10;s7Mhu9X07buFQm/z8f3OpphsL240+s6xhmSpQBDXznTcaPg87hcvIHxANtg7Jg3f5KHYzh42mBt3&#10;5w+6HUIjYgj7HDW0IQy5lL5uyaJfuoE4cmc3WgwRjo00I95juO3lSqlUWuw4NrQ40GtL9fXwZTWc&#10;SD4Hqs+lyqq+VO9J+XR8u2j9OJ92axCBpvAv/nNXJs7P0gx+v4knyO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xCSEsMAAADdAAAADwAAAAAAAAAAAAAAAACYAgAAZHJzL2Rv&#10;d25yZXYueG1sUEsFBgAAAAAEAAQA9QAAAIgDAAAAAA==&#10;" path="m1287,596l275,48c191,1,84,36,48,120,1,191,25,310,120,346l1132,894v24,11,48,23,71,23c1263,917,1322,882,1358,822v36,-71,12,-190,-71,-226xe" filled="f" stroked="f">
                      <v:path arrowok="t" o:extrusionok="f"/>
                    </v:shape>
                    <v:shape id="Google Shape;209;p17" o:spid="_x0000_s2589"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OoCsgA&#10;AADdAAAADwAAAGRycy9kb3ducmV2LnhtbESPQUvDQBCF74L/YRmhF7Gb9FBD7LbYgiBFKI2iPY7Z&#10;MQlmZ0N226T++s5B6G2G9+a9bxar0bXqRH1oPBtIpwko4tLbhisDH+8vDxmoEJEttp7JwJkCrJa3&#10;NwvMrR94T6ciVkpCOORooI6xy7UOZU0Ow9R3xKL9+N5hlLWvtO1xkHDX6lmSzLXDhqWhxo42NZW/&#10;xdEZ2JH+G3bxe33Yfp6ztyJLvw73qTGTu/H5CVSkMV7N/9evVvAf54Ir38gIenk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pc6gKyAAAAN0AAAAPAAAAAAAAAAAAAAAAAJgCAABk&#10;cnMvZG93bnJldi54bWxQSwUGAAAAAAQABAD1AAAAjQM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A5444F" w:rsidRPr="00341768" w:rsidRDefault="00A5444F">
      <w:pPr>
        <w:pStyle w:val="ListParagraph"/>
        <w:numPr>
          <w:ilvl w:val="0"/>
          <w:numId w:val="56"/>
        </w:numPr>
        <w:jc w:val="both"/>
        <w:rPr>
          <w:rFonts w:ascii="Sakkal Majalla" w:hAnsi="Sakkal Majalla" w:cs="Sakkal Majalla"/>
          <w:sz w:val="34"/>
          <w:szCs w:val="34"/>
        </w:rPr>
      </w:pPr>
      <w:r w:rsidRPr="00B04056">
        <w:rPr>
          <w:rFonts w:ascii="Sakkal Majalla" w:hAnsi="Sakkal Majalla" w:cs="Sakkal Majalla"/>
          <w:sz w:val="34"/>
          <w:szCs w:val="34"/>
          <w:rtl/>
        </w:rPr>
        <w:t>الرد على الشكاوى والأسئلة التي بقدرته الاجابة عليها تلقائياً</w:t>
      </w:r>
    </w:p>
    <w:p w:rsidR="00A5444F" w:rsidRPr="00B04056" w:rsidRDefault="00A5444F">
      <w:pPr>
        <w:pStyle w:val="ListParagraph"/>
        <w:numPr>
          <w:ilvl w:val="0"/>
          <w:numId w:val="56"/>
        </w:numPr>
        <w:jc w:val="both"/>
        <w:rPr>
          <w:rFonts w:ascii="Sakkal Majalla" w:hAnsi="Sakkal Majalla" w:cs="Sakkal Majalla"/>
          <w:sz w:val="34"/>
          <w:szCs w:val="34"/>
          <w:rtl/>
        </w:rPr>
      </w:pPr>
      <w:r>
        <w:rPr>
          <w:rFonts w:ascii="Sakkal Majalla" w:hAnsi="Sakkal Majalla"/>
          <w:noProof/>
          <w:sz w:val="34"/>
        </w:rPr>
        <w:drawing>
          <wp:anchor distT="0" distB="0" distL="114300" distR="114300" simplePos="0" relativeHeight="252327936" behindDoc="0" locked="0" layoutInCell="1" allowOverlap="1" wp14:anchorId="1DA27AEB" wp14:editId="7D52599E">
            <wp:simplePos x="0" y="0"/>
            <wp:positionH relativeFrom="margin">
              <wp:align>left</wp:align>
            </wp:positionH>
            <wp:positionV relativeFrom="paragraph">
              <wp:posOffset>47730</wp:posOffset>
            </wp:positionV>
            <wp:extent cx="2628265" cy="2456180"/>
            <wp:effectExtent l="0" t="0" r="0" b="1270"/>
            <wp:wrapSquare wrapText="bothSides"/>
            <wp:docPr id="1821" name="صورة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 name="Office management-bro.png"/>
                    <pic:cNvPicPr/>
                  </pic:nvPicPr>
                  <pic:blipFill rotWithShape="1">
                    <a:blip r:embed="rId63" cstate="print">
                      <a:extLst>
                        <a:ext uri="{28A0092B-C50C-407E-A947-70E740481C1C}">
                          <a14:useLocalDpi xmlns:a14="http://schemas.microsoft.com/office/drawing/2010/main" val="0"/>
                        </a:ext>
                      </a:extLst>
                    </a:blip>
                    <a:srcRect b="6532"/>
                    <a:stretch/>
                  </pic:blipFill>
                  <pic:spPr bwMode="auto">
                    <a:xfrm>
                      <a:off x="0" y="0"/>
                      <a:ext cx="2629352" cy="245752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04056">
        <w:rPr>
          <w:rFonts w:ascii="Sakkal Majalla" w:hAnsi="Sakkal Majalla" w:cs="Sakkal Majalla"/>
          <w:sz w:val="34"/>
          <w:szCs w:val="34"/>
          <w:rtl/>
        </w:rPr>
        <w:t>اللجوء إلى المدير المعني تلقائياً في حال كانت الشكوى حساسة.</w:t>
      </w:r>
    </w:p>
    <w:p w:rsidR="00A5444F" w:rsidRPr="00B04056" w:rsidRDefault="00A5444F">
      <w:pPr>
        <w:pStyle w:val="ListParagraph"/>
        <w:numPr>
          <w:ilvl w:val="0"/>
          <w:numId w:val="56"/>
        </w:numPr>
        <w:jc w:val="both"/>
        <w:rPr>
          <w:rFonts w:ascii="Sakkal Majalla" w:hAnsi="Sakkal Majalla" w:cs="Sakkal Majalla"/>
          <w:sz w:val="34"/>
          <w:szCs w:val="34"/>
          <w:rtl/>
        </w:rPr>
      </w:pPr>
      <w:r w:rsidRPr="00B04056">
        <w:rPr>
          <w:rFonts w:ascii="Sakkal Majalla" w:hAnsi="Sakkal Majalla" w:cs="Sakkal Majalla"/>
          <w:sz w:val="34"/>
          <w:szCs w:val="34"/>
          <w:rtl/>
        </w:rPr>
        <w:t>إحالة الشكاوى التي ليس مخول للتعامل معها إلى ضابط برنامج التحويل النقدي. يمكن الاضطلاع بهذه الخطوة عبر الهاتف، على أن يرافق المكالمة إرسال بريد الكتروني إلى الضابط ونسخة إلى مدير الموظفين المعني.</w:t>
      </w:r>
    </w:p>
    <w:p w:rsidR="00A5444F" w:rsidRPr="00B04056" w:rsidRDefault="00A5444F">
      <w:pPr>
        <w:pStyle w:val="ListParagraph"/>
        <w:numPr>
          <w:ilvl w:val="0"/>
          <w:numId w:val="56"/>
        </w:numPr>
        <w:jc w:val="both"/>
        <w:rPr>
          <w:rFonts w:ascii="Sakkal Majalla" w:hAnsi="Sakkal Majalla" w:cs="Sakkal Majalla"/>
          <w:sz w:val="34"/>
          <w:szCs w:val="34"/>
          <w:rtl/>
        </w:rPr>
      </w:pPr>
      <w:r w:rsidRPr="00B04056">
        <w:rPr>
          <w:rFonts w:ascii="Sakkal Majalla" w:hAnsi="Sakkal Majalla" w:cs="Sakkal Majalla"/>
          <w:sz w:val="34"/>
          <w:szCs w:val="34"/>
          <w:rtl/>
        </w:rPr>
        <w:t>التواصل مع اللجنة لمناقشة المسائل الطارئة الناشئة في الفترات التي تفصل الاجتماعات.</w:t>
      </w:r>
    </w:p>
    <w:p w:rsidR="00A5444F" w:rsidRDefault="00A5444F">
      <w:pPr>
        <w:pStyle w:val="ListParagraph"/>
        <w:numPr>
          <w:ilvl w:val="0"/>
          <w:numId w:val="56"/>
        </w:numPr>
        <w:jc w:val="both"/>
        <w:rPr>
          <w:rFonts w:ascii="Sakkal Majalla" w:hAnsi="Sakkal Majalla" w:cs="Sakkal Majalla"/>
          <w:sz w:val="34"/>
          <w:szCs w:val="34"/>
        </w:rPr>
      </w:pPr>
      <w:r w:rsidRPr="00B04056">
        <w:rPr>
          <w:rFonts w:ascii="Sakkal Majalla" w:hAnsi="Sakkal Majalla" w:cs="Sakkal Majalla"/>
          <w:sz w:val="34"/>
          <w:szCs w:val="34"/>
          <w:rtl/>
        </w:rPr>
        <w:t>إدارة قاعدة بيانات الشكاوى والملاحظات.</w:t>
      </w:r>
    </w:p>
    <w:p w:rsidR="00A5444F" w:rsidRDefault="00A5444F" w:rsidP="00A5444F">
      <w:pPr>
        <w:rPr>
          <w:rFonts w:ascii="Sakkal Majalla" w:hAnsi="Sakkal Majalla"/>
          <w:rtl/>
        </w:rPr>
      </w:pPr>
      <w:r>
        <w:rPr>
          <w:noProof/>
          <w:rtl/>
        </w:rPr>
        <mc:AlternateContent>
          <mc:Choice Requires="wpg">
            <w:drawing>
              <wp:inline distT="0" distB="0" distL="0" distR="0" wp14:anchorId="5B44F0D7" wp14:editId="48D0F2AD">
                <wp:extent cx="5728970" cy="471805"/>
                <wp:effectExtent l="0" t="0" r="5080" b="61595"/>
                <wp:docPr id="1769" name="Group 1119"/>
                <wp:cNvGraphicFramePr/>
                <a:graphic xmlns:a="http://schemas.openxmlformats.org/drawingml/2006/main">
                  <a:graphicData uri="http://schemas.microsoft.com/office/word/2010/wordprocessingGroup">
                    <wpg:wgp>
                      <wpg:cNvGrpSpPr/>
                      <wpg:grpSpPr>
                        <a:xfrm>
                          <a:off x="0" y="0"/>
                          <a:ext cx="5728970" cy="471805"/>
                          <a:chOff x="0" y="0"/>
                          <a:chExt cx="6131341" cy="505460"/>
                        </a:xfrm>
                      </wpg:grpSpPr>
                      <wpg:grpSp>
                        <wpg:cNvPr id="1770" name="Group 1120"/>
                        <wpg:cNvGrpSpPr/>
                        <wpg:grpSpPr>
                          <a:xfrm>
                            <a:off x="0" y="0"/>
                            <a:ext cx="6131341" cy="505460"/>
                            <a:chOff x="0" y="0"/>
                            <a:chExt cx="6131974" cy="505879"/>
                          </a:xfrm>
                        </wpg:grpSpPr>
                        <wpg:grpSp>
                          <wpg:cNvPr id="1771" name="Group 1121"/>
                          <wpg:cNvGrpSpPr/>
                          <wpg:grpSpPr>
                            <a:xfrm>
                              <a:off x="3126478" y="0"/>
                              <a:ext cx="3005496" cy="505839"/>
                              <a:chOff x="1709176" y="0"/>
                              <a:chExt cx="4384702" cy="711023"/>
                            </a:xfrm>
                          </wpg:grpSpPr>
                          <wps:wsp>
                            <wps:cNvPr id="1772"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1709176" y="0"/>
                                <a:ext cx="4384702"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C7E58" w:rsidRPr="00B04056" w:rsidRDefault="00FC7E58" w:rsidP="00A5444F">
                                  <w:pPr>
                                    <w:rPr>
                                      <w:rFonts w:ascii="Adobe Arabic" w:hAnsi="Adobe Arabic" w:cs="Adobe Arabic"/>
                                      <w:b/>
                                      <w:bCs/>
                                      <w:color w:val="FFFFFF" w:themeColor="background1"/>
                                      <w:sz w:val="36"/>
                                      <w:szCs w:val="36"/>
                                      <w:rtl/>
                                    </w:rPr>
                                  </w:pPr>
                                  <w:r>
                                    <w:rPr>
                                      <w:rFonts w:ascii="Adobe Arabic" w:hAnsi="Adobe Arabic" w:cs="Adobe Arabic" w:hint="cs"/>
                                      <w:b/>
                                      <w:bCs/>
                                      <w:color w:val="FFFFFF" w:themeColor="background1"/>
                                      <w:sz w:val="36"/>
                                      <w:szCs w:val="36"/>
                                      <w:rtl/>
                                    </w:rPr>
                                    <w:t xml:space="preserve">        </w:t>
                                  </w:r>
                                  <w:r w:rsidRPr="00B04056">
                                    <w:rPr>
                                      <w:rFonts w:ascii="Adobe Arabic" w:hAnsi="Adobe Arabic" w:cs="Adobe Arabic"/>
                                      <w:b/>
                                      <w:bCs/>
                                      <w:color w:val="FFFFFF" w:themeColor="background1"/>
                                      <w:sz w:val="36"/>
                                      <w:szCs w:val="36"/>
                                      <w:rtl/>
                                    </w:rPr>
                                    <w:t>قاعدة بيانات الشكاوى والملاحظات</w:t>
                                  </w:r>
                                  <w:r>
                                    <w:rPr>
                                      <w:rFonts w:ascii="Adobe Arabic" w:hAnsi="Adobe Arabic" w:cs="Adobe Arabic" w:hint="cs"/>
                                      <w:b/>
                                      <w:bCs/>
                                      <w:color w:val="FFFFFF" w:themeColor="background1"/>
                                      <w:sz w:val="36"/>
                                      <w:szCs w:val="36"/>
                                      <w:rtl/>
                                    </w:rPr>
                                    <w:t>:</w:t>
                                  </w:r>
                                </w:p>
                                <w:p w:rsidR="00FC7E58" w:rsidRPr="00B04056" w:rsidRDefault="00FC7E58" w:rsidP="00A5444F">
                                  <w:pPr>
                                    <w:jc w:val="center"/>
                                    <w:rPr>
                                      <w:rFonts w:ascii="Adobe Arabic" w:hAnsi="Adobe Arabic" w:cs="Adobe Arabic"/>
                                      <w:b/>
                                      <w:bCs/>
                                      <w:color w:val="FFFFFF" w:themeColor="background1"/>
                                    </w:rPr>
                                  </w:pPr>
                                </w:p>
                              </w:txbxContent>
                            </wps:txbx>
                            <wps:bodyPr tIns="36000" bIns="36000" rtlCol="0" anchor="ctr"/>
                          </wps:wsp>
                          <wps:wsp>
                            <wps:cNvPr id="1773"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774" name="Rectangle 112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775" name="Google Shape;200;p17"/>
                        <wpg:cNvGrpSpPr/>
                        <wpg:grpSpPr>
                          <a:xfrm>
                            <a:off x="5716078" y="117534"/>
                            <a:ext cx="224378" cy="267181"/>
                            <a:chOff x="0" y="0"/>
                            <a:chExt cx="273780" cy="327013"/>
                          </a:xfrm>
                          <a:solidFill>
                            <a:schemeClr val="bg1"/>
                          </a:solidFill>
                        </wpg:grpSpPr>
                        <wps:wsp>
                          <wps:cNvPr id="1776"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1777"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1778"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1779" name="Google Shape;204;p17"/>
                          <wpg:cNvGrpSpPr/>
                          <wpg:grpSpPr>
                            <a:xfrm>
                              <a:off x="0" y="0"/>
                              <a:ext cx="273780" cy="105078"/>
                              <a:chOff x="0" y="0"/>
                              <a:chExt cx="273780" cy="105078"/>
                            </a:xfrm>
                            <a:grpFill/>
                          </wpg:grpSpPr>
                          <wps:wsp>
                            <wps:cNvPr id="1780"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1781"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1782"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1783"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1784"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2590" style="width:451.1pt;height:37.15pt;mso-position-horizontal-relative:char;mso-position-vertical-relative:line" coordsize="61313,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">
                <v:group id="Group 1120" o:spid="_x0000_s2591" style="position:absolute;width:61313;height:5054" coordsize="61319,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c213vIAAAA&#10;3QAAAA8AAAAAAAAAAAAAAAAAqgIAAGRycy9kb3ducmV2LnhtbFBLBQYAAAAABAAEAPoAAACfAwAA&#10;AAA=&#10;">
                  <v:group id="Group 1121" o:spid="_x0000_s2592" style="position:absolute;left:31264;width:30055;height:5058" coordorigin="17091" coordsize="43847,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Hpy4MMAAADdAAAADwAAAGRycy9kb3ducmV2LnhtbERPS4vCMBC+C/6HMII3&#10;TavsunSNIqLiQRZ8wLK3oRnbYjMpTWzrv98Igrf5+J4zX3amFA3VrrCsIB5HIIhTqwvOFFzO29EX&#10;COeRNZaWScGDHCwX/d4cE21bPlJz8pkIIewSVJB7XyVSujQng25sK+LAXW1t0AdYZ1LX2IZwU8pJ&#10;FH1KgwWHhhwrWueU3k53o2DXYruaxpvmcLuuH3/nj5/fQ0xKDQfd6huEp86/xS/3Xof5s1k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YenLgwwAAAN0AAAAP&#10;AAAAAAAAAAAAAAAAAKoCAABkcnMvZG93bnJldi54bWxQSwUGAAAAAAQABAD6AAAAmgMAAAAA&#10;">
                    <v:roundrect id="Rectangle: Rounded Corners 55" o:spid="_x0000_s2593" style="position:absolute;left:17091;width:43847;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7r2cIA&#10;AADdAAAADwAAAGRycy9kb3ducmV2LnhtbERPTWvCQBC9F/wPywje6saANaSuUkyFHKvRg7chO01C&#10;s7Mhu03iv+8WBG/zeJ+z3U+mFQP1rrGsYLWMQBCXVjdcKbgUx9cEhPPIGlvLpOBODva72csWU21H&#10;PtFw9pUIIexSVFB736VSurImg25pO+LAfdveoA+wr6TucQzhppVxFL1Jgw2Hhho7OtRU/px/jYIo&#10;zz4LvsV01Yk/0RqLryQrlFrMp493EJ4m/xQ/3LkO8zebGP6/CSfI3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zuvZwgAAAN0AAAAPAAAAAAAAAAAAAAAAAJgCAABkcnMvZG93&#10;bnJldi54bWxQSwUGAAAAAAQABAD1AAAAhwMAAAAA&#10;" fillcolor="#0070c0" stroked="f" strokeweight="1pt">
                      <v:stroke joinstyle="miter"/>
                      <v:textbox inset=",1mm,,1mm">
                        <w:txbxContent>
                          <w:p w:rsidR="00FC7E58" w:rsidRPr="00B04056" w:rsidRDefault="00FC7E58" w:rsidP="00A5444F">
                            <w:pPr>
                              <w:rPr>
                                <w:rFonts w:ascii="Adobe Arabic" w:hAnsi="Adobe Arabic" w:cs="Adobe Arabic"/>
                                <w:b/>
                                <w:bCs/>
                                <w:color w:val="FFFFFF" w:themeColor="background1"/>
                                <w:sz w:val="36"/>
                                <w:szCs w:val="36"/>
                                <w:rtl/>
                              </w:rPr>
                            </w:pPr>
                            <w:r>
                              <w:rPr>
                                <w:rFonts w:ascii="Adobe Arabic" w:hAnsi="Adobe Arabic" w:cs="Adobe Arabic" w:hint="cs"/>
                                <w:b/>
                                <w:bCs/>
                                <w:color w:val="FFFFFF" w:themeColor="background1"/>
                                <w:sz w:val="36"/>
                                <w:szCs w:val="36"/>
                                <w:rtl/>
                              </w:rPr>
                              <w:t xml:space="preserve">        </w:t>
                            </w:r>
                            <w:r w:rsidRPr="00B04056">
                              <w:rPr>
                                <w:rFonts w:ascii="Adobe Arabic" w:hAnsi="Adobe Arabic" w:cs="Adobe Arabic"/>
                                <w:b/>
                                <w:bCs/>
                                <w:color w:val="FFFFFF" w:themeColor="background1"/>
                                <w:sz w:val="36"/>
                                <w:szCs w:val="36"/>
                                <w:rtl/>
                              </w:rPr>
                              <w:t>قاعدة بيانات الشكاوى والملاحظات</w:t>
                            </w:r>
                            <w:r>
                              <w:rPr>
                                <w:rFonts w:ascii="Adobe Arabic" w:hAnsi="Adobe Arabic" w:cs="Adobe Arabic" w:hint="cs"/>
                                <w:b/>
                                <w:bCs/>
                                <w:color w:val="FFFFFF" w:themeColor="background1"/>
                                <w:sz w:val="36"/>
                                <w:szCs w:val="36"/>
                                <w:rtl/>
                              </w:rPr>
                              <w:t>:</w:t>
                            </w:r>
                          </w:p>
                          <w:p w:rsidR="00FC7E58" w:rsidRPr="00B04056" w:rsidRDefault="00FC7E58" w:rsidP="00A5444F">
                            <w:pPr>
                              <w:jc w:val="center"/>
                              <w:rPr>
                                <w:rFonts w:ascii="Adobe Arabic" w:hAnsi="Adobe Arabic" w:cs="Adobe Arabic"/>
                                <w:b/>
                                <w:bCs/>
                                <w:color w:val="FFFFFF" w:themeColor="background1"/>
                              </w:rPr>
                            </w:pPr>
                          </w:p>
                        </w:txbxContent>
                      </v:textbox>
                    </v:roundrect>
                    <v:oval id="Oval 61" o:spid="_x0000_s2594"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4pfcIA&#10;AADdAAAADwAAAGRycy9kb3ducmV2LnhtbERP3UrDMBS+F3yHcATvXKqCk7q0iCLIHAxbH+DQnDVl&#10;yUlI4tb59EYQdnc+vt+zamdnxYFimjwruF1UIIgHryceFXz1bzePIFJG1mg9k4ITJWiby4sV1tof&#10;+ZMOXR5FCeFUowKTc6ilTIMhh2nhA3Hhdj46zAXGUeqIxxLurLyrqgfpcOLSYDDQi6Fh3307Besq&#10;mBQ3Hz+njey2/Wuw6xytUtdX8/MTiExzPov/3e+6zF8u7+Hvm3KCbH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3il9wgAAAN0AAAAPAAAAAAAAAAAAAAAAAJgCAABkcnMvZG93&#10;bnJldi54bWxQSwUGAAAAAAQABAD1AAAAhwMAAAAA&#10;" fillcolor="#272727 [2749]" stroked="f" strokeweight="1pt">
                      <v:stroke joinstyle="miter"/>
                      <v:shadow on="t" color="black" opacity="26214f" origin=",-.5" offset="0,3pt"/>
                    </v:oval>
                  </v:group>
                  <v:rect id="Rectangle 1124" o:spid="_x0000_s2595"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LJfsUA&#10;AADdAAAADwAAAGRycy9kb3ducmV2LnhtbERPS2sCMRC+F/ofwhS8lJqtiJbVKFrQ9lAVH4jHYTPu&#10;rm4mSxJ1++9NQehtPr7nDMeNqcSVnC8tK3hvJyCIM6tLzhXstrO3DxA+IGusLJOCX/IwHj0/DTHV&#10;9sZrum5CLmII+xQVFCHUqZQ+K8igb9uaOHJH6wyGCF0utcNbDDeV7CRJTxosOTYUWNNnQdl5czEK&#10;Drvtojt1q9PhOP/Z9+ySvnz+qlTrpZkMQARqwr/44f7WcX6/34W/b+IJcnQ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wsl+xQAAAN0AAAAPAAAAAAAAAAAAAAAAAJgCAABkcnMv&#10;ZG93bnJldi54bWxQSwUGAAAAAAQABAD1AAAAigMAAAAA&#10;" fillcolor="#0070c0" stroked="f" strokeweight="1pt"/>
                </v:group>
                <v:group id="Google Shape;200;p17" o:spid="_x0000_s2596"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0F048UAAADdAAAADwAAAGRycy9kb3ducmV2LnhtbERPS2vCQBC+F/wPyxS8&#10;1U2UVEldRaRKD1JoIpTehuyYBLOzIbvN4993C4Xe5uN7znY/mkb01LnasoJ4EYEgLqyuuVRwzU9P&#10;GxDOI2tsLJOCiRzsd7OHLabaDvxBfeZLEULYpaig8r5NpXRFRQbdwrbEgbvZzqAPsCul7nAI4aaR&#10;yyh6lgZrDg0VtnSsqLhn30bBecDhsIpf+8v9dpy+8uT98xKTUvPH8fACwtPo/8V/7jcd5q/XC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BdOPFAAAA3QAA&#10;AA8AAAAAAAAAAAAAAAAAqgIAAGRycy9kb3ducmV2LnhtbFBLBQYAAAAABAAEAPoAAACcAwAAAAA=&#10;">
                  <v:shape id="Google Shape;201;p17" o:spid="_x0000_s2597"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c40MMA&#10;AADdAAAADwAAAGRycy9kb3ducmV2LnhtbERPTWvCQBC9C/0PywjedKOHJKauIoWCeBCMYq9Ddkyi&#10;2dk0u5r033eFQm/zeJ+z2gymEU/qXG1ZwXwWgSAurK65VHA+fU5TEM4ja2wsk4IfcrBZv41WmGnb&#10;85GeuS9FCGGXoYLK+zaT0hUVGXQz2xIH7mo7gz7ArpS6wz6Em0YuoiiWBmsODRW29FFRcc8fRsHh&#10;kfqdvnyn++TrEt+WfX4+FbVSk/GwfQfhafD/4j/3Tof5SRLD65twgl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dc40MMAAADdAAAADwAAAAAAAAAAAAAAAACYAgAAZHJzL2Rv&#10;d25yZXYueG1sUEsFBgAAAAAEAAQA9QAAAIgD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2598"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3lVsQA&#10;AADdAAAADwAAAGRycy9kb3ducmV2LnhtbERP32vCMBB+H/g/hBN8EU11bJXaKDI2GMoYq4KvR3M2&#10;pc2lNFG7/34ZDPZ2H9/Py7eDbcWNel87VrCYJyCIS6drrhScjm+zFQgfkDW2jknBN3nYbkYPOWba&#10;3fmLbkWoRAxhn6ECE0KXSelLQxb93HXEkbu43mKIsK+k7vEew20rl0nyLC3WHBsMdvRiqGyKq1XQ&#10;Hj8/Dq/Tp+I8xWL56M2+OVR7pSbjYbcGEWgI/+I/97uO89M0hd9v4gl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95VbEAAAA3QAAAA8AAAAAAAAAAAAAAAAAmAIAAGRycy9k&#10;b3ducmV2LnhtbFBLBQYAAAAABAAEAPUAAACJAwAAAAA=&#10;" path="m2643,1l417,1c191,1,,143,,370,,608,191,751,417,751r2214,c2870,751,3060,608,3060,370,3060,143,2870,1,2643,1xe" filled="f" strokecolor="white [3212]">
                    <v:path arrowok="t" o:extrusionok="f"/>
                  </v:shape>
                  <v:shape id="Google Shape;203;p17" o:spid="_x0000_s2599"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5Qv8cA&#10;AADdAAAADwAAAGRycy9kb3ducmV2LnhtbESPQWvCQBCF74X+h2UKvdWNRqpEVymlFsFTUwt6G7PT&#10;bGh2NmS3mv77zkHwNsN78943y/XgW3WmPjaBDYxHGSjiKtiGawP7z83THFRMyBbbwGTgjyKsV/d3&#10;SyxsuPAHnctUKwnhWKABl1JXaB0rRx7jKHTEon2H3mOSta+17fEi4b7Vkyx71h4blgaHHb06qn7K&#10;X28gjwd3zN83J1tP+LB723/l5XRszOPD8LIAlWhIN/P1emsFfzYTXPlGRtC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JeUL/HAAAA3QAAAA8AAAAAAAAAAAAAAAAAmAIAAGRy&#10;cy9kb3ducmV2LnhtbFBLBQYAAAAABAAEAPUAAACMAwAAAAA=&#10;" path="m1976,l417,c191,,,131,,369,,596,191,739,417,739r1559,c2203,739,2393,596,2393,369,2393,131,2203,,1976,xe" filled="f" strokecolor="white [3212]">
                    <v:path arrowok="t" o:extrusionok="f"/>
                  </v:shape>
                  <v:group id="Google Shape;204;p17" o:spid="_x0000_s2600"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gx+5sQAAADdAAAADwAAAGRycy9kb3ducmV2LnhtbERPS2vCQBC+F/oflil4&#10;000qNZq6ikhbPIjgA6S3ITsmwexsyG6T+O9dQehtPr7nzJe9qURLjSstK4hHEQjizOqScwWn4/dw&#10;CsJ5ZI2VZVJwIwfLxevLHFNtO95Te/C5CCHsUlRQeF+nUrqsIINuZGviwF1sY9AH2ORSN9iFcFPJ&#10;9yiaSIMlh4YCa1oXlF0Pf0bBT4fdahx/tdvrZX37PX7sztuYlBq89atPEJ56/y9+ujc6zE+SG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gx+5sQAAADdAAAA&#10;DwAAAAAAAAAAAAAAAACqAgAAZHJzL2Rvd25yZXYueG1sUEsFBgAAAAAEAAQA+gAAAJsDAAAAAA==&#10;">
                    <v:shape id="Google Shape;205;p17" o:spid="_x0000_s2601"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oyacUA&#10;AADdAAAADwAAAGRycy9kb3ducmV2LnhtbESPQW/CMAyF75P2HyJP2mUa6cY0SkdAaNIkjtCxu2lM&#10;261xqiSU8u/xAWk3W+/5vc+L1eg6NVCIrWcDL5MMFHHlbcu1gf3313MOKiZki51nMnChCKvl/d0C&#10;C+vPvKOhTLWSEI4FGmhS6gutY9WQwzjxPbFoRx8cJllDrW3As4S7Tr9m2bt22LI0NNjTZ0PVX3ly&#10;Bn5nYx6edtv5YVrmP2/1fuiTPhrz+DCuP0AlGtO/+Xa9sYI/y4VfvpER9P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6jJpxQAAAN0AAAAPAAAAAAAAAAAAAAAAAJgCAABkcnMv&#10;ZG93bnJldi54bWxQSwUGAAAAAAQABAD1AAAAigMAAAAA&#10;" path="m227,1501v107,,226,-72,226,-167l453,167c453,84,322,1,227,1,144,1,1,84,1,167r,1167c1,1429,144,1501,227,1501xe" filled="f" stroked="f">
                      <v:path arrowok="t" o:extrusionok="f"/>
                    </v:shape>
                    <v:shape id="Google Shape;206;p17" o:spid="_x0000_s2602"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xYvsIA&#10;AADdAAAADwAAAGRycy9kb3ducmV2LnhtbERPPU/DMBDdkfgP1iF1o04yQBXqRgQEakdSBsYjPpJA&#10;fI7so03/PUaq1O2e3uetq9mN6kAhDp4N5MsMFHHr7cCdgff9y+0KVBRki6NnMnCiCNXm+mqNpfVH&#10;fqNDI51KIRxLNNCLTKXWse3JYVz6iThxXz44lARDp23AYwp3oy6y7E47HDg19DjRU0/tT/PrDNRN&#10;Ue8+cJcH+Y7PW1eLe/20xixu5scHUEKzXMRn99am+ferHP6/SSfoz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7Fi+wgAAAN0AAAAPAAAAAAAAAAAAAAAAAJgCAABkcnMvZG93&#10;bnJldi54bWxQSwUGAAAAAAQABAD1AAAAhwMAAAAA&#10;" path="m929,60c846,,750,36,703,108l60,1060c,1143,24,1251,95,1310v36,12,60,24,96,24c250,1334,298,1310,334,1251l976,298v60,-71,36,-178,-47,-238xe" filled="f" stroked="f">
                      <v:path arrowok="t" o:extrusionok="f"/>
                    </v:shape>
                    <v:shape id="Google Shape;207;p17" o:spid="_x0000_s2603"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XvMMA&#10;AADdAAAADwAAAGRycy9kb3ducmV2LnhtbERP24rCMBB9X/Afwgi+ram6qFSjiBcQ92HZ6geMzdgW&#10;m0ltomb/3iws7NscznXmy2Bq8aDWVZYVDPoJCOLc6ooLBafj7n0KwnlkjbVlUvBDDpaLztscU22f&#10;/E2PzBcihrBLUUHpfZNK6fKSDLq+bYgjd7GtQR9hW0jd4jOGm1oOk2QsDVYcG0psaF1Sfs3uRgF9&#10;2u25DtnHhsfrcPzaHOzodFOq1w2rGQhPwf+L/9x7HedPpkP4/SaeIB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5/XvMMAAADdAAAADwAAAAAAAAAAAAAAAACYAgAAZHJzL2Rv&#10;d25yZXYueG1sUEsFBgAAAAAEAAQA9QAAAIgDAAAAAA==&#10;" path="m822,1346v24,,60,-12,83,-35c989,1263,1013,1156,953,1072l334,108c286,25,179,1,96,48,12,108,1,215,48,298r619,965c703,1322,763,1346,822,1346xe" filled="f" stroked="f">
                      <v:path arrowok="t" o:extrusionok="f"/>
                    </v:shape>
                    <v:shape id="Google Shape;208;p17" o:spid="_x0000_s2604"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dy68IA&#10;AADdAAAADwAAAGRycy9kb3ducmV2LnhtbERPzWrCQBC+F3yHZYReiu6mgSrRVaShxR6rPsCYHZNo&#10;djZkt0l8e7dQ6G0+vt9Zb0fbiJ46XzvWkMwVCOLCmZpLDafjx2wJwgdkg41j0nAnD9vN5GmNmXED&#10;f1N/CKWIIewz1FCF0GZS+qIii37uWuLIXVxnMUTYldJ0OMRw28hXpd6kxZpjQ4UtvVdU3A4/VsOZ&#10;ZBqouORqsW9y9ZXkL8fPq9bP03G3AhFoDP/iP/fexPmLZQq/38QT5OY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J3LrwgAAAN0AAAAPAAAAAAAAAAAAAAAAAJgCAABkcnMvZG93&#10;bnJldi54bWxQSwUGAAAAAAQABAD1AAAAhwMAAAAA&#10;" path="m1287,596l275,48c191,1,84,36,48,120,1,191,25,310,120,346l1132,894v24,11,48,23,71,23c1263,917,1322,882,1358,822v36,-71,12,-190,-71,-226xe" filled="f" stroked="f">
                      <v:path arrowok="t" o:extrusionok="f"/>
                    </v:shape>
                    <v:shape id="Google Shape;209;p17" o:spid="_x0000_s2605"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JE9cUA&#10;AADdAAAADwAAAGRycy9kb3ducmV2LnhtbERPTWvCQBC9C/0PyxR6Ed2kiA2pq2ihIFIQU1GP0+w0&#10;Cc3OhuxqYn99tyB4m8f7nNmiN7W4UOsqywricQSCOLe64kLB/vN9lIBwHlljbZkUXMnBYv4wmGGq&#10;bcc7umS+ECGEXYoKSu+bVEqXl2TQjW1DHLhv2xr0AbaF1C12IdzU8jmKptJgxaGhxIbeSsp/srNR&#10;sCX522391+q0OVyTjyyJj6dhrNTTY798BeGp93fxzb3WYf5LMoH/b8IJ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MkT1xQAAAN0AAAAPAAAAAAAAAAAAAAAAAJgCAABkcnMv&#10;ZG93bnJldi54bWxQSwUGAAAAAAQABAD1AAAAigM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A5444F" w:rsidRPr="00341768" w:rsidRDefault="00A5444F">
      <w:pPr>
        <w:pStyle w:val="ListParagraph"/>
        <w:numPr>
          <w:ilvl w:val="0"/>
          <w:numId w:val="57"/>
        </w:numPr>
        <w:jc w:val="both"/>
        <w:rPr>
          <w:rFonts w:ascii="Sakkal Majalla" w:hAnsi="Sakkal Majalla" w:cs="Sakkal Majalla"/>
          <w:sz w:val="34"/>
          <w:szCs w:val="34"/>
          <w:rtl/>
        </w:rPr>
      </w:pPr>
      <w:r w:rsidRPr="00341768">
        <w:rPr>
          <w:rFonts w:ascii="Sakkal Majalla" w:hAnsi="Sakkal Majalla" w:cs="Sakkal Majalla"/>
          <w:sz w:val="34"/>
          <w:szCs w:val="34"/>
          <w:rtl/>
        </w:rPr>
        <w:t xml:space="preserve">إنشاء قاعدة بيانات للشكاوى والملاحظات وحفظها على </w:t>
      </w:r>
      <w:r w:rsidR="0059540C" w:rsidRPr="00341768">
        <w:rPr>
          <w:rFonts w:ascii="Sakkal Majalla" w:hAnsi="Sakkal Majalla" w:cs="Sakkal Majalla" w:hint="cs"/>
          <w:sz w:val="34"/>
          <w:szCs w:val="34"/>
          <w:rtl/>
        </w:rPr>
        <w:t>حاسوب</w:t>
      </w:r>
      <w:r w:rsidRPr="00341768">
        <w:rPr>
          <w:rFonts w:ascii="Sakkal Majalla" w:hAnsi="Sakkal Majalla" w:cs="Sakkal Majalla"/>
          <w:sz w:val="34"/>
          <w:szCs w:val="34"/>
          <w:rtl/>
        </w:rPr>
        <w:t xml:space="preserve"> محمول يملكه المسؤول عن الآلية دون سواه.</w:t>
      </w:r>
    </w:p>
    <w:p w:rsidR="00A5444F" w:rsidRPr="00341768" w:rsidRDefault="00A5444F">
      <w:pPr>
        <w:pStyle w:val="ListParagraph"/>
        <w:numPr>
          <w:ilvl w:val="0"/>
          <w:numId w:val="57"/>
        </w:numPr>
        <w:jc w:val="both"/>
        <w:rPr>
          <w:rFonts w:ascii="Sakkal Majalla" w:hAnsi="Sakkal Majalla" w:cs="Sakkal Majalla"/>
          <w:sz w:val="34"/>
          <w:szCs w:val="34"/>
          <w:rtl/>
        </w:rPr>
      </w:pPr>
      <w:r w:rsidRPr="00341768">
        <w:rPr>
          <w:rFonts w:ascii="Sakkal Majalla" w:hAnsi="Sakkal Majalla" w:cs="Sakkal Majalla"/>
          <w:sz w:val="34"/>
          <w:szCs w:val="34"/>
          <w:rtl/>
        </w:rPr>
        <w:t>إنشاء كلمة مرور سرية لقاعدة البيانات</w:t>
      </w:r>
    </w:p>
    <w:p w:rsidR="00A5444F" w:rsidRPr="00341768" w:rsidRDefault="00A5444F">
      <w:pPr>
        <w:pStyle w:val="ListParagraph"/>
        <w:numPr>
          <w:ilvl w:val="0"/>
          <w:numId w:val="57"/>
        </w:numPr>
        <w:jc w:val="both"/>
        <w:rPr>
          <w:rFonts w:ascii="Sakkal Majalla" w:hAnsi="Sakkal Majalla" w:cs="Sakkal Majalla"/>
          <w:sz w:val="34"/>
          <w:szCs w:val="34"/>
          <w:rtl/>
        </w:rPr>
      </w:pPr>
      <w:r w:rsidRPr="00341768">
        <w:rPr>
          <w:rFonts w:ascii="Sakkal Majalla" w:hAnsi="Sakkal Majalla" w:cs="Sakkal Majalla"/>
          <w:sz w:val="34"/>
          <w:szCs w:val="34"/>
          <w:rtl/>
        </w:rPr>
        <w:t>لا يجوز أن يعدل قاعدة البيانات سوى المسؤول عن آلية تقديم الشكاوى والملاحظات أو بديله.</w:t>
      </w:r>
    </w:p>
    <w:p w:rsidR="00A5444F" w:rsidRPr="00341768" w:rsidRDefault="00A5444F">
      <w:pPr>
        <w:pStyle w:val="ListParagraph"/>
        <w:numPr>
          <w:ilvl w:val="0"/>
          <w:numId w:val="57"/>
        </w:numPr>
        <w:jc w:val="both"/>
        <w:rPr>
          <w:rFonts w:ascii="Sakkal Majalla" w:hAnsi="Sakkal Majalla" w:cs="Sakkal Majalla"/>
          <w:sz w:val="34"/>
          <w:szCs w:val="34"/>
          <w:rtl/>
        </w:rPr>
      </w:pPr>
      <w:r w:rsidRPr="00341768">
        <w:rPr>
          <w:rFonts w:ascii="Sakkal Majalla" w:hAnsi="Sakkal Majalla" w:cs="Sakkal Majalla"/>
          <w:sz w:val="34"/>
          <w:szCs w:val="34"/>
          <w:rtl/>
        </w:rPr>
        <w:t xml:space="preserve">يحق للمسؤول عن آلية تقديم الشكاوى والملاحظات إحضار </w:t>
      </w:r>
      <w:r w:rsidR="0059540C" w:rsidRPr="00341768">
        <w:rPr>
          <w:rFonts w:ascii="Sakkal Majalla" w:hAnsi="Sakkal Majalla" w:cs="Sakkal Majalla" w:hint="cs"/>
          <w:sz w:val="34"/>
          <w:szCs w:val="34"/>
          <w:rtl/>
        </w:rPr>
        <w:t>الحاسوب</w:t>
      </w:r>
      <w:r w:rsidRPr="00341768">
        <w:rPr>
          <w:rFonts w:ascii="Sakkal Majalla" w:hAnsi="Sakkal Majalla" w:cs="Sakkal Majalla"/>
          <w:sz w:val="34"/>
          <w:szCs w:val="34"/>
          <w:rtl/>
        </w:rPr>
        <w:t xml:space="preserve"> المحمول الذي حفظت فيه قاعد البيانات إلى الاجتماعات، من أجل أن يتمكن من تعديل المعلومات مباشرة.</w:t>
      </w:r>
    </w:p>
    <w:p w:rsidR="00A5444F" w:rsidRPr="00AC74DC" w:rsidRDefault="00A5444F">
      <w:pPr>
        <w:pStyle w:val="ListParagraph"/>
        <w:numPr>
          <w:ilvl w:val="0"/>
          <w:numId w:val="58"/>
        </w:numPr>
        <w:rPr>
          <w:rFonts w:ascii="Sakkal Majalla" w:hAnsi="Sakkal Majalla" w:cs="Sakkal Majalla"/>
          <w:sz w:val="34"/>
          <w:szCs w:val="34"/>
          <w:rtl/>
        </w:rPr>
      </w:pPr>
      <w:r w:rsidRPr="00AC74DC">
        <w:rPr>
          <w:rFonts w:ascii="Sakkal Majalla" w:hAnsi="Sakkal Majalla" w:cs="Sakkal Majalla"/>
          <w:sz w:val="46"/>
          <w:szCs w:val="34"/>
          <w:rtl/>
        </w:rPr>
        <w:t>يجب إنشاء نظام احتياطي، يحرص المسؤول أو بديله على تحديثه في نهاية كل يوم عمل</w:t>
      </w:r>
    </w:p>
    <w:p w:rsidR="00A5444F" w:rsidRDefault="00A5444F" w:rsidP="00A5444F">
      <w:pPr>
        <w:pageBreakBefore/>
        <w:rPr>
          <w:rtl/>
        </w:rPr>
      </w:pPr>
      <w:r>
        <w:rPr>
          <w:noProof/>
          <w:rtl/>
        </w:rPr>
        <w:lastRenderedPageBreak/>
        <mc:AlternateContent>
          <mc:Choice Requires="wpg">
            <w:drawing>
              <wp:inline distT="0" distB="0" distL="0" distR="0" wp14:anchorId="4DAB0171" wp14:editId="10E5A687">
                <wp:extent cx="5963920" cy="471805"/>
                <wp:effectExtent l="0" t="0" r="0" b="61595"/>
                <wp:docPr id="54" name="Group 1119"/>
                <wp:cNvGraphicFramePr/>
                <a:graphic xmlns:a="http://schemas.openxmlformats.org/drawingml/2006/main">
                  <a:graphicData uri="http://schemas.microsoft.com/office/word/2010/wordprocessingGroup">
                    <wpg:wgp>
                      <wpg:cNvGrpSpPr/>
                      <wpg:grpSpPr>
                        <a:xfrm>
                          <a:off x="0" y="0"/>
                          <a:ext cx="5963920" cy="471805"/>
                          <a:chOff x="0" y="0"/>
                          <a:chExt cx="6129766" cy="505460"/>
                        </a:xfrm>
                      </wpg:grpSpPr>
                      <wpg:grpSp>
                        <wpg:cNvPr id="7621" name="Group 1120"/>
                        <wpg:cNvGrpSpPr/>
                        <wpg:grpSpPr>
                          <a:xfrm>
                            <a:off x="0" y="0"/>
                            <a:ext cx="6129766" cy="505460"/>
                            <a:chOff x="0" y="0"/>
                            <a:chExt cx="6130399" cy="505879"/>
                          </a:xfrm>
                        </wpg:grpSpPr>
                        <wpg:grpSp>
                          <wpg:cNvPr id="7622" name="Group 1121"/>
                          <wpg:cNvGrpSpPr/>
                          <wpg:grpSpPr>
                            <a:xfrm>
                              <a:off x="1396833" y="0"/>
                              <a:ext cx="4733566" cy="505839"/>
                              <a:chOff x="-814190" y="0"/>
                              <a:chExt cx="6905773" cy="711023"/>
                            </a:xfrm>
                          </wpg:grpSpPr>
                          <wps:wsp>
                            <wps:cNvPr id="224"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814190" y="0"/>
                                <a:ext cx="6905773"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C7E58" w:rsidRPr="00B04056" w:rsidRDefault="00FC7E58" w:rsidP="00A5444F">
                                  <w:pPr>
                                    <w:jc w:val="center"/>
                                    <w:rPr>
                                      <w:rFonts w:ascii="Adobe Arabic" w:hAnsi="Adobe Arabic" w:cs="Adobe Arabic"/>
                                      <w:b/>
                                      <w:bCs/>
                                      <w:color w:val="FFFFFF" w:themeColor="background1"/>
                                    </w:rPr>
                                  </w:pPr>
                                  <w:r>
                                    <w:rPr>
                                      <w:rFonts w:ascii="Adobe Arabic" w:hAnsi="Adobe Arabic" w:cs="Adobe Arabic" w:hint="cs"/>
                                      <w:color w:val="FFFFFF" w:themeColor="background1"/>
                                      <w:sz w:val="36"/>
                                      <w:szCs w:val="36"/>
                                      <w:rtl/>
                                    </w:rPr>
                                    <w:t xml:space="preserve">        </w:t>
                                  </w:r>
                                  <w:r w:rsidRPr="00B04056">
                                    <w:rPr>
                                      <w:rFonts w:ascii="Adobe Arabic" w:hAnsi="Adobe Arabic" w:cs="Adobe Arabic"/>
                                      <w:b/>
                                      <w:bCs/>
                                      <w:color w:val="FFFFFF" w:themeColor="background1"/>
                                      <w:sz w:val="36"/>
                                      <w:szCs w:val="36"/>
                                      <w:rtl/>
                                    </w:rPr>
                                    <w:t xml:space="preserve">أدوار ومسؤوليات </w:t>
                                  </w:r>
                                  <w:r>
                                    <w:rPr>
                                      <w:rFonts w:ascii="Adobe Arabic" w:hAnsi="Adobe Arabic" w:cs="Adobe Arabic" w:hint="cs"/>
                                      <w:b/>
                                      <w:bCs/>
                                      <w:color w:val="FFFFFF" w:themeColor="background1"/>
                                      <w:sz w:val="36"/>
                                      <w:szCs w:val="36"/>
                                      <w:rtl/>
                                    </w:rPr>
                                    <w:t>اللجنة المعنية ب</w:t>
                                  </w:r>
                                  <w:r w:rsidRPr="00B04056">
                                    <w:rPr>
                                      <w:rFonts w:ascii="Adobe Arabic" w:hAnsi="Adobe Arabic" w:cs="Adobe Arabic"/>
                                      <w:b/>
                                      <w:bCs/>
                                      <w:color w:val="FFFFFF" w:themeColor="background1"/>
                                      <w:sz w:val="36"/>
                                      <w:szCs w:val="36"/>
                                      <w:rtl/>
                                    </w:rPr>
                                    <w:t>آلية تقديم الشكاوى والملاحظات</w:t>
                                  </w:r>
                                  <w:r w:rsidRPr="00B04056">
                                    <w:rPr>
                                      <w:rFonts w:ascii="Adobe Arabic" w:hAnsi="Adobe Arabic" w:cs="Adobe Arabic" w:hint="cs"/>
                                      <w:b/>
                                      <w:bCs/>
                                      <w:color w:val="FFFFFF" w:themeColor="background1"/>
                                      <w:rtl/>
                                    </w:rPr>
                                    <w:t>:</w:t>
                                  </w:r>
                                </w:p>
                              </w:txbxContent>
                            </wps:txbx>
                            <wps:bodyPr tIns="36000" bIns="36000" rtlCol="0" anchor="ctr"/>
                          </wps:wsp>
                          <wps:wsp>
                            <wps:cNvPr id="225"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2066" name="Rectangle 112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32071" name="Google Shape;200;p17"/>
                        <wpg:cNvGrpSpPr/>
                        <wpg:grpSpPr>
                          <a:xfrm>
                            <a:off x="5716078" y="117534"/>
                            <a:ext cx="224378" cy="267181"/>
                            <a:chOff x="0" y="0"/>
                            <a:chExt cx="273780" cy="327013"/>
                          </a:xfrm>
                          <a:solidFill>
                            <a:schemeClr val="bg1"/>
                          </a:solidFill>
                        </wpg:grpSpPr>
                        <wps:wsp>
                          <wps:cNvPr id="32072"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32073"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32074"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32075" name="Google Shape;204;p17"/>
                          <wpg:cNvGrpSpPr/>
                          <wpg:grpSpPr>
                            <a:xfrm>
                              <a:off x="0" y="0"/>
                              <a:ext cx="273780" cy="105078"/>
                              <a:chOff x="0" y="0"/>
                              <a:chExt cx="273780" cy="105078"/>
                            </a:xfrm>
                            <a:grpFill/>
                          </wpg:grpSpPr>
                          <wps:wsp>
                            <wps:cNvPr id="32076"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32077"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32078"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32079"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32080"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2606" style="width:469.6pt;height:37.15pt;mso-position-horizontal-relative:char;mso-position-vertical-relative:line" coordsize="61297,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">
                <v:group id="Group 1120" o:spid="_x0000_s2607" style="position:absolute;width:61297;height:5054" coordsize="61303,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yoQscAAADdAAAADwAAAGRycy9kb3ducmV2LnhtbESPQWvCQBSE7wX/w/KE&#10;3ppNLE0lZhURKx5CoSqU3h7ZZxLMvg3ZbRL/fbdQ6HGYmW+YfDOZVgzUu8aygiSKQRCXVjdcKbic&#10;356WIJxH1thaJgV3crBZzx5yzLQd+YOGk69EgLDLUEHtfZdJ6cqaDLrIdsTBu9reoA+yr6TucQxw&#10;08pFHKfSYMNhocaOdjWVt9O3UXAYcdw+J/uhuF1396/zy/tnkZBSj/NpuwLhafL/4b/2USt4TRc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yoQscAAADd&#10;AAAADwAAAAAAAAAAAAAAAACqAgAAZHJzL2Rvd25yZXYueG1sUEsFBgAAAAAEAAQA+gAAAJ4DAAAA&#10;AA==&#10;">
                  <v:group id="Group 1121" o:spid="_x0000_s2608" style="position:absolute;left:13968;width:47335;height:5058" coordorigin="-8141" coordsize="69057,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42NcYAAADdAAAADwAAAGRycy9kb3ducmV2LnhtbESPQWvCQBSE74L/YXmC&#10;t7pJpFaiq4hY8SCFqiDeHtlnEsy+DdltEv99t1DwOMzMN8xy3ZtKtNS40rKCeBKBIM6sLjlXcDl/&#10;vs1BOI+ssbJMCp7kYL0aDpaYatvxN7Unn4sAYZeigsL7OpXSZQUZdBNbEwfvbhuDPsgml7rBLsBN&#10;JZMomkmDJYeFAmvaFpQ9Tj9Gwb7DbjONd+3xcd8+b+f3r+sxJqXGo36zAOGp96/wf/ugFXzMkgT+&#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LjY1xgAAAN0A&#10;AAAPAAAAAAAAAAAAAAAAAKoCAABkcnMvZG93bnJldi54bWxQSwUGAAAAAAQABAD6AAAAnQMAAAAA&#10;">
                    <v:roundrect id="Rectangle: Rounded Corners 55" o:spid="_x0000_s2609" style="position:absolute;left:-8141;width:69056;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NEQMMA&#10;AADcAAAADwAAAGRycy9kb3ducmV2LnhtbESPQWuDQBSE74X8h+UFemvWSlvEZpUSE/DYxPbQ28N9&#10;UYn7VtyN2n/fDQR6HGbmG2abL6YXE42us6zgeROBIK6t7rhR8FUdnhIQziNr7C2Tgl9ykGerhy2m&#10;2s58pOnkGxEg7FJU0Ho/pFK6uiWDbmMH4uCd7WjQBzk2Uo84B7jpZRxFb9Jgx2GhxYF2LdWX09Uo&#10;iMpiX/FPTN868Ud6xeozKSqlHtfLxzsIT4v/D9/bpVYQxy9wOxOOgM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tNEQMMAAADcAAAADwAAAAAAAAAAAAAAAACYAgAAZHJzL2Rv&#10;d25yZXYueG1sUEsFBgAAAAAEAAQA9QAAAIgDAAAAAA==&#10;" fillcolor="#0070c0" stroked="f" strokeweight="1pt">
                      <v:stroke joinstyle="miter"/>
                      <v:textbox inset=",1mm,,1mm">
                        <w:txbxContent>
                          <w:p w:rsidR="00FC7E58" w:rsidRPr="00B04056" w:rsidRDefault="00FC7E58" w:rsidP="00A5444F">
                            <w:pPr>
                              <w:jc w:val="center"/>
                              <w:rPr>
                                <w:rFonts w:ascii="Adobe Arabic" w:hAnsi="Adobe Arabic" w:cs="Adobe Arabic"/>
                                <w:b/>
                                <w:bCs/>
                                <w:color w:val="FFFFFF" w:themeColor="background1"/>
                              </w:rPr>
                            </w:pPr>
                            <w:r>
                              <w:rPr>
                                <w:rFonts w:ascii="Adobe Arabic" w:hAnsi="Adobe Arabic" w:cs="Adobe Arabic" w:hint="cs"/>
                                <w:color w:val="FFFFFF" w:themeColor="background1"/>
                                <w:sz w:val="36"/>
                                <w:szCs w:val="36"/>
                                <w:rtl/>
                              </w:rPr>
                              <w:t xml:space="preserve">        </w:t>
                            </w:r>
                            <w:r w:rsidRPr="00B04056">
                              <w:rPr>
                                <w:rFonts w:ascii="Adobe Arabic" w:hAnsi="Adobe Arabic" w:cs="Adobe Arabic"/>
                                <w:b/>
                                <w:bCs/>
                                <w:color w:val="FFFFFF" w:themeColor="background1"/>
                                <w:sz w:val="36"/>
                                <w:szCs w:val="36"/>
                                <w:rtl/>
                              </w:rPr>
                              <w:t xml:space="preserve">أدوار ومسؤوليات </w:t>
                            </w:r>
                            <w:r>
                              <w:rPr>
                                <w:rFonts w:ascii="Adobe Arabic" w:hAnsi="Adobe Arabic" w:cs="Adobe Arabic" w:hint="cs"/>
                                <w:b/>
                                <w:bCs/>
                                <w:color w:val="FFFFFF" w:themeColor="background1"/>
                                <w:sz w:val="36"/>
                                <w:szCs w:val="36"/>
                                <w:rtl/>
                              </w:rPr>
                              <w:t>اللجنة المعنية ب</w:t>
                            </w:r>
                            <w:r w:rsidRPr="00B04056">
                              <w:rPr>
                                <w:rFonts w:ascii="Adobe Arabic" w:hAnsi="Adobe Arabic" w:cs="Adobe Arabic"/>
                                <w:b/>
                                <w:bCs/>
                                <w:color w:val="FFFFFF" w:themeColor="background1"/>
                                <w:sz w:val="36"/>
                                <w:szCs w:val="36"/>
                                <w:rtl/>
                              </w:rPr>
                              <w:t>آلية تقديم الشكاوى والملاحظات</w:t>
                            </w:r>
                            <w:r w:rsidRPr="00B04056">
                              <w:rPr>
                                <w:rFonts w:ascii="Adobe Arabic" w:hAnsi="Adobe Arabic" w:cs="Adobe Arabic" w:hint="cs"/>
                                <w:b/>
                                <w:bCs/>
                                <w:color w:val="FFFFFF" w:themeColor="background1"/>
                                <w:rtl/>
                              </w:rPr>
                              <w:t>:</w:t>
                            </w:r>
                          </w:p>
                        </w:txbxContent>
                      </v:textbox>
                    </v:roundrect>
                    <v:oval id="Oval 61" o:spid="_x0000_s2610"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7CcMA&#10;AADcAAAADwAAAGRycy9kb3ducmV2LnhtbESP0UoDMRRE3wv+Q7iCb222C4qsTUupCFIL4m4/4LK5&#10;bpYmNyGJ7davN4Lg4zAzZ5jVZnJWnCmm0bOC5aICQdx7PfKg4Ni9zB9BpIys0XomBVdKsFnfzFbY&#10;aH/hDzq3eRAFwqlBBSbn0EiZekMO08IH4uJ9+ugwFxkHqSNeCtxZWVfVg3Q4clkwGGhnqD+1X07B&#10;vgomxcPb9/Ug2/fuOdh9jlapu9tp+wQi05T/w3/tV62gru/h90w5An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u7CcMAAADcAAAADwAAAAAAAAAAAAAAAACYAgAAZHJzL2Rv&#10;d25yZXYueG1sUEsFBgAAAAAEAAQA9QAAAIgDAAAAAA==&#10;" fillcolor="#272727 [2749]" stroked="f" strokeweight="1pt">
                      <v:stroke joinstyle="miter"/>
                      <v:shadow on="t" color="black" opacity="26214f" origin=",-.5" offset="0,3pt"/>
                    </v:oval>
                  </v:group>
                  <v:rect id="Rectangle 1124" o:spid="_x0000_s2611"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EeY8gA&#10;AADeAAAADwAAAGRycy9kb3ducmV2LnhtbESPQWsCMRSE74X+h/AKXkrNqmUpW6NooepBW6pSPD42&#10;z92tm5clibr+eyMIPQ4z8w0zHLemFidyvrKsoNdNQBDnVldcKNhuPl/eQPiArLG2TAou5GE8enwY&#10;YqbtmX/otA6FiBD2GSooQ2gyKX1ekkHftQ1x9PbWGQxRukJqh+cIN7XsJ0kqDVYcF0ps6KOk/LA+&#10;GgW77Wb1OnXff7v9bPmb2i+a++JZqc5TO3kHEagN/+F7e6EVDPpJmsLtTrwCcnQ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kER5jyAAAAN4AAAAPAAAAAAAAAAAAAAAAAJgCAABk&#10;cnMvZG93bnJldi54bWxQSwUGAAAAAAQABAD1AAAAjQMAAAAA&#10;" fillcolor="#0070c0" stroked="f" strokeweight="1pt"/>
                </v:group>
                <v:group id="Google Shape;200;p17" o:spid="_x0000_s2612"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lU6WWxgAAAN4A&#10;AAAPAAAAAAAAAAAAAAAAAKoCAABkcnMvZG93bnJldi54bWxQSwUGAAAAAAQABAD6AAAAnQMAAAAA&#10;">
                  <v:shape id="Google Shape;201;p17" o:spid="_x0000_s2613"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2d8YA&#10;AADeAAAADwAAAGRycy9kb3ducmV2LnhtbESPQWvCQBSE7wX/w/KE3urGFDRGVxGhID0UjKLXR/aZ&#10;RLNvY3Y16b93CwWPw8x8wyxWvanFg1pXWVYwHkUgiHOrKy4UHPZfHwkI55E11pZJwS85WC0HbwtM&#10;te14R4/MFyJA2KWooPS+SaV0eUkG3cg2xME729agD7ItpG6xC3BTyziKJtJgxWGhxIY2JeXX7G4U&#10;/NwTv9XHW/I9PR0nl1mXHfZ5pdT7sF/PQXjq/Sv8395qBZ9xNI3h7064AnL5B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t2d8YAAADeAAAADwAAAAAAAAAAAAAAAACYAgAAZHJz&#10;L2Rvd25yZXYueG1sUEsFBgAAAAAEAAQA9QAAAIsD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2614"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ag2McA&#10;AADeAAAADwAAAGRycy9kb3ducmV2LnhtbESPQWvCQBSE7wX/w/IKvYhuTLBKdBWRFkQppVHw+si+&#10;ZoPZtyG71fjvuwWhx2FmvmGW69424kqdrx0rmIwTEMSl0zVXCk7H99EchA/IGhvHpOBOHtarwdMS&#10;c+1u/EXXIlQiQtjnqMCE0OZS+tKQRT92LXH0vl1nMUTZVVJ3eItw28g0SV6lxZrjgsGWtobKS/Fj&#10;FTTHz4/D23BanIdYpJk3+8uh2iv18txvFiAC9eE//GjvtIIsTWYZ/N2JV0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oWoNjHAAAA3gAAAA8AAAAAAAAAAAAAAAAAmAIAAGRy&#10;cy9kb3ducmV2LnhtbFBLBQYAAAAABAAEAPUAAACMAwAAAAA=&#10;" path="m2643,1l417,1c191,1,,143,,370,,608,191,751,417,751r2214,c2870,751,3060,608,3060,370,3060,143,2870,1,2643,1xe" filled="f" strokecolor="white [3212]">
                    <v:path arrowok="t" o:extrusionok="f"/>
                  </v:shape>
                  <v:shape id="Google Shape;203;p17" o:spid="_x0000_s2615"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ZacYA&#10;AADeAAAADwAAAGRycy9kb3ducmV2LnhtbESPQWvCQBSE74X+h+UVeqsbE6kluopILYIn0wj29sy+&#10;ZkOzb0N2q/Hfu0Khx2Hmm2Hmy8G24ky9bxwrGI8SEMSV0w3XCsrPzcsbCB+QNbaOScGVPCwXjw9z&#10;zLW78J7ORahFLGGfowITQpdL6StDFv3IdcTR+3a9xRBlX0vd4yWW21amSfIqLTYcFwx2tDZU/RS/&#10;VkHmj+Yr+9icdJ3ycfdeHrJiMlbq+WlYzUAEGsJ/+I/e6silyXQC9zvxCs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UZacYAAADeAAAADwAAAAAAAAAAAAAAAACYAgAAZHJz&#10;L2Rvd25yZXYueG1sUEsFBgAAAAAEAAQA9QAAAIsDAAAAAA==&#10;" path="m1976,l417,c191,,,131,,369,,596,191,739,417,739r1559,c2203,739,2393,596,2393,369,2393,131,2203,,1976,xe" filled="f" strokecolor="white [3212]">
                    <v:path arrowok="t" o:extrusionok="f"/>
                  </v:shape>
                  <v:group id="Google Shape;204;p17" o:spid="_x0000_s2616"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mijlccAAADe&#10;AAAADwAAAAAAAAAAAAAAAACqAgAAZHJzL2Rvd25yZXYueG1sUEsFBgAAAAAEAAQA+gAAAJ4DAAAA&#10;AA==&#10;">
                    <v:shape id="Google Shape;205;p17" o:spid="_x0000_s2617"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zNsYA&#10;AADeAAAADwAAAGRycy9kb3ducmV2LnhtbESPS2vDMBCE74X8B7GFXkoj50HiuFZCKRRyTNz0vrHW&#10;j9ZaGUl13H8fBQI9DjPzDZPvRtOJgZxvLSuYTRMQxKXVLdcKTp8fLykIH5A1dpZJwR952G0nDzlm&#10;2l74SEMRahEh7DNU0ITQZ1L6siGDfmp74uhV1hkMUbpaaoeXCDednCfJShpsOS402NN7Q+VP8WsU&#10;fK/H1D0fD5vzoki/lvVp6IOslHp6HN9eQQQaw3/43t5rBYt5sl7B7U68AnJ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R+zNsYAAADeAAAADwAAAAAAAAAAAAAAAACYAgAAZHJz&#10;L2Rvd25yZXYueG1sUEsFBgAAAAAEAAQA9QAAAIsDAAAAAA==&#10;" path="m227,1501v107,,226,-72,226,-167l453,167c453,84,322,1,227,1,144,1,1,84,1,167r,1167c1,1429,144,1501,227,1501xe" filled="f" stroked="f">
                      <v:path arrowok="t" o:extrusionok="f"/>
                    </v:shape>
                    <v:shape id="Google Shape;206;p17" o:spid="_x0000_s2618"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Cn8UA&#10;AADeAAAADwAAAGRycy9kb3ducmV2LnhtbESPQUvDQBSE74L/YXlCb3bTFFqJ3RajtLTHRg8en9ln&#10;Es2+DbvPNv33rlDwOMzMN8xqM7penSjEzrOB2TQDRVx723Fj4O11e/8AKgqyxd4zGbhQhM369maF&#10;hfVnPtKpkkYlCMcCDbQiQ6F1rFtyGKd+IE7epw8OJcnQaBvwnOCu13mWLbTDjtNCiwM9t1R/Vz/O&#10;QFnl5eEdD7MgX/Fl70pxuw9rzORufHoEJTTKf/ja3lsD8zxbLuHvTroCe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8IKfxQAAAN4AAAAPAAAAAAAAAAAAAAAAAJgCAABkcnMv&#10;ZG93bnJldi54bWxQSwUGAAAAAAQABAD1AAAAigMAAAAA&#10;" path="m929,60c846,,750,36,703,108l60,1060c,1143,24,1251,95,1310v36,12,60,24,96,24c250,1334,298,1310,334,1251l976,298v60,-71,36,-178,-47,-238xe" filled="f" stroked="f">
                      <v:path arrowok="t" o:extrusionok="f"/>
                    </v:shape>
                    <v:shape id="Google Shape;207;p17" o:spid="_x0000_s2619"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gDPcQA&#10;AADeAAAADwAAAGRycy9kb3ducmV2LnhtbERP3WrCMBS+H/gO4Qi7m6l1OKlGkbrB2C5k1Qc4Nse2&#10;2JzUJmuzt18uBrv8+P43u2BaMVDvGssK5rMEBHFpdcOVgvPp7WkFwnlkja1lUvBDDnbbycMGM21H&#10;/qKh8JWIIewyVFB732VSurImg25mO+LIXW1v0EfYV1L3OMZw08o0SZbSYMOxocaO8prKW/FtFNCn&#10;fb20oXg+8DIPp+Phwy7Od6Uep2G/BuEp+H/xn/tdK1ikyUvcG+/EKy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oAz3EAAAA3gAAAA8AAAAAAAAAAAAAAAAAmAIAAGRycy9k&#10;b3ducmV2LnhtbFBLBQYAAAAABAAEAPUAAACJAwAAAAA=&#10;" path="m822,1346v24,,60,-12,83,-35c989,1263,1013,1156,953,1072l334,108c286,25,179,1,96,48,12,108,1,215,48,298r619,965c703,1322,763,1346,822,1346xe" filled="f" stroked="f">
                      <v:path arrowok="t" o:extrusionok="f"/>
                    </v:shape>
                    <v:shape id="Google Shape;208;p17" o:spid="_x0000_s2620"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zfk8QA&#10;AADeAAAADwAAAGRycy9kb3ducmV2LnhtbESP0YrCMBRE34X9h3AXfBFNVNC1GmXZouijuh9wba5t&#10;tbkpTdT692ZhwcdhZs4wi1VrK3GnxpeONQwHCgRx5kzJuYbf47r/BcIHZIOVY9LwJA+r5UdngYlx&#10;D97T/RByESHsE9RQhFAnUvqsIIt+4Gri6J1dYzFE2eTSNPiIcFvJkVITabHkuFBgTT8FZdfDzWo4&#10;kRwHys6pmm6rVO2Gae+4uWjd/Wy/5yACteEd/m9vjYbxSE1n8HcnXgG5f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M35PEAAAA3gAAAA8AAAAAAAAAAAAAAAAAmAIAAGRycy9k&#10;b3ducmV2LnhtbFBLBQYAAAAABAAEAPUAAACJAwAAAAA=&#10;" path="m1287,596l275,48c191,1,84,36,48,120,1,191,25,310,120,346l1132,894v24,11,48,23,71,23c1263,917,1322,882,1358,822v36,-71,12,-190,-71,-226xe" filled="f" stroked="f">
                      <v:path arrowok="t" o:extrusionok="f"/>
                    </v:shape>
                    <v:shape id="Google Shape;209;p17" o:spid="_x0000_s2621"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veYcYA&#10;AADeAAAADwAAAGRycy9kb3ducmV2LnhtbESPzWrCQBSF94LvMFyhG9FJFCSkjmILgpSCNIp1eZu5&#10;TYKZOyEzNdGn7ywEl4fzx7dc96YWV2pdZVlBPI1AEOdWV1woOB62kwSE88gaa8uk4EYO1qvhYImp&#10;th1/0TXzhQgj7FJUUHrfpFK6vCSDbmob4uD92tagD7ItpG6xC+OmlrMoWkiDFYeHEht6Lym/ZH9G&#10;wZ7kvdv7n7fzx+mWfGZJ/H0ex0q9jPrNKwhPvX+GH+2dVjCfRUkACDgBBeTq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vveYcYAAADeAAAADwAAAAAAAAAAAAAAAACYAgAAZHJz&#10;L2Rvd25yZXYueG1sUEsFBgAAAAAEAAQA9QAAAIsDA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A5444F" w:rsidRPr="00341768" w:rsidRDefault="00A5444F" w:rsidP="0059540C">
      <w:pPr>
        <w:pStyle w:val="ListParagraph"/>
        <w:numPr>
          <w:ilvl w:val="0"/>
          <w:numId w:val="59"/>
        </w:numPr>
        <w:ind w:left="386"/>
        <w:rPr>
          <w:rFonts w:ascii="Sakkal Majalla" w:hAnsi="Sakkal Majalla" w:cs="Sakkal Majalla"/>
          <w:sz w:val="34"/>
          <w:szCs w:val="34"/>
          <w:rtl/>
        </w:rPr>
      </w:pPr>
      <w:r w:rsidRPr="00341768">
        <w:rPr>
          <w:rFonts w:ascii="Sakkal Majalla" w:hAnsi="Sakkal Majalla" w:cs="Sakkal Majalla"/>
          <w:sz w:val="34"/>
          <w:szCs w:val="34"/>
          <w:rtl/>
        </w:rPr>
        <w:t>عقد اجتماع أو أكثر اسبوعياً لمناقشة التقدم المحرز، والاتفاق على اجراءات التتبع والمهام المعنية بالأعضاء الخارجيين.</w:t>
      </w:r>
    </w:p>
    <w:p w:rsidR="00A5444F" w:rsidRPr="00341768" w:rsidRDefault="00A5444F" w:rsidP="0059540C">
      <w:pPr>
        <w:pStyle w:val="ListParagraph"/>
        <w:numPr>
          <w:ilvl w:val="0"/>
          <w:numId w:val="59"/>
        </w:numPr>
        <w:ind w:left="386"/>
        <w:rPr>
          <w:rFonts w:ascii="Sakkal Majalla" w:hAnsi="Sakkal Majalla" w:cs="Sakkal Majalla"/>
          <w:sz w:val="34"/>
          <w:szCs w:val="34"/>
          <w:rtl/>
        </w:rPr>
      </w:pPr>
      <w:r w:rsidRPr="00341768">
        <w:rPr>
          <w:rFonts w:ascii="Sakkal Majalla" w:hAnsi="Sakkal Majalla" w:cs="Sakkal Majalla"/>
          <w:sz w:val="34"/>
          <w:szCs w:val="34"/>
          <w:rtl/>
        </w:rPr>
        <w:t>دعوة المدراء المعيين لحضور الاجتماعات عند الاقتضاء.</w:t>
      </w:r>
    </w:p>
    <w:p w:rsidR="00A5444F" w:rsidRPr="00341768" w:rsidRDefault="00A5444F" w:rsidP="0059540C">
      <w:pPr>
        <w:pStyle w:val="ListParagraph"/>
        <w:numPr>
          <w:ilvl w:val="0"/>
          <w:numId w:val="59"/>
        </w:numPr>
        <w:ind w:left="386"/>
        <w:rPr>
          <w:rFonts w:ascii="Sakkal Majalla" w:hAnsi="Sakkal Majalla" w:cs="Sakkal Majalla"/>
          <w:sz w:val="34"/>
          <w:szCs w:val="34"/>
          <w:rtl/>
        </w:rPr>
      </w:pPr>
      <w:r w:rsidRPr="00341768">
        <w:rPr>
          <w:rFonts w:ascii="Sakkal Majalla" w:hAnsi="Sakkal Majalla" w:cs="Sakkal Majalla"/>
          <w:sz w:val="34"/>
          <w:szCs w:val="34"/>
          <w:rtl/>
        </w:rPr>
        <w:t xml:space="preserve">إحالة الشكاوى غير الحساسة التي تتطلب التحقيق على المستوى المحلي إلى الأعضاء الرئيسيين في المكاتب المعنية. ولا يدرج اسم مقدم الشكوى والمعلومات المتعلقة به إلا عند الضرورة التي تقضي بجمع المزيد من المعلومات حول الشكوى. </w:t>
      </w:r>
    </w:p>
    <w:p w:rsidR="00A5444F" w:rsidRPr="00341768" w:rsidRDefault="00A5444F" w:rsidP="0059540C">
      <w:pPr>
        <w:pStyle w:val="ListParagraph"/>
        <w:numPr>
          <w:ilvl w:val="0"/>
          <w:numId w:val="59"/>
        </w:numPr>
        <w:ind w:left="386"/>
        <w:rPr>
          <w:rFonts w:ascii="Sakkal Majalla" w:hAnsi="Sakkal Majalla" w:cs="Sakkal Majalla"/>
          <w:sz w:val="34"/>
          <w:szCs w:val="34"/>
          <w:rtl/>
        </w:rPr>
      </w:pPr>
      <w:r w:rsidRPr="00341768">
        <w:rPr>
          <w:rFonts w:ascii="Sakkal Majalla" w:hAnsi="Sakkal Majalla" w:cs="Sakkal Majalla"/>
          <w:sz w:val="34"/>
          <w:szCs w:val="34"/>
          <w:rtl/>
        </w:rPr>
        <w:t xml:space="preserve">يسأل مقدم الشكوى عبر الهاتف عن امكانية تقديم المعلومات الخاصة به لغرض البحث في الشكوى. </w:t>
      </w:r>
    </w:p>
    <w:p w:rsidR="00A5444F" w:rsidRPr="00341768" w:rsidRDefault="00A5444F" w:rsidP="0059540C">
      <w:pPr>
        <w:pStyle w:val="ListParagraph"/>
        <w:numPr>
          <w:ilvl w:val="0"/>
          <w:numId w:val="59"/>
        </w:numPr>
        <w:ind w:left="386"/>
        <w:rPr>
          <w:rFonts w:ascii="Sakkal Majalla" w:hAnsi="Sakkal Majalla" w:cs="Sakkal Majalla"/>
          <w:sz w:val="34"/>
          <w:szCs w:val="34"/>
          <w:rtl/>
        </w:rPr>
      </w:pPr>
      <w:r w:rsidRPr="00341768">
        <w:rPr>
          <w:rFonts w:ascii="Sakkal Majalla" w:hAnsi="Sakkal Majalla" w:cs="Sakkal Majalla"/>
          <w:sz w:val="34"/>
          <w:szCs w:val="34"/>
          <w:rtl/>
        </w:rPr>
        <w:t>إحالة الشكاوى الحساسة إلى المدير المعني.</w:t>
      </w:r>
    </w:p>
    <w:p w:rsidR="00A5444F" w:rsidRDefault="00A5444F" w:rsidP="0059540C">
      <w:pPr>
        <w:pStyle w:val="ListParagraph"/>
        <w:numPr>
          <w:ilvl w:val="0"/>
          <w:numId w:val="59"/>
        </w:numPr>
        <w:ind w:left="386"/>
        <w:rPr>
          <w:rFonts w:ascii="Sakkal Majalla" w:hAnsi="Sakkal Majalla" w:cs="Sakkal Majalla"/>
          <w:sz w:val="34"/>
          <w:szCs w:val="34"/>
        </w:rPr>
      </w:pPr>
      <w:r w:rsidRPr="00341768">
        <w:rPr>
          <w:rFonts w:ascii="Sakkal Majalla" w:hAnsi="Sakkal Majalla" w:cs="Sakkal Majalla"/>
          <w:sz w:val="34"/>
          <w:szCs w:val="34"/>
          <w:rtl/>
        </w:rPr>
        <w:t>بذل الجهود لإحالة الشكاوى المتعلقة بالمنظمات غير الحكومية الأخرى إلى الجهات المعنية.</w:t>
      </w:r>
    </w:p>
    <w:p w:rsidR="00A5444F" w:rsidRPr="002E470F" w:rsidRDefault="00A5444F" w:rsidP="00A5444F">
      <w:pPr>
        <w:shd w:val="clear" w:color="auto" w:fill="F2F2F2" w:themeFill="background1" w:themeFillShade="F2"/>
        <w:rPr>
          <w:rFonts w:ascii="Adobe Arabic" w:hAnsi="Adobe Arabic" w:cs="Adobe Arabic"/>
          <w:b/>
          <w:bCs/>
          <w:sz w:val="30"/>
          <w:szCs w:val="36"/>
          <w:rtl/>
        </w:rPr>
      </w:pPr>
      <w:r w:rsidRPr="002E470F">
        <w:rPr>
          <w:rFonts w:ascii="Adobe Arabic" w:hAnsi="Adobe Arabic" w:cs="Adobe Arabic"/>
          <w:b/>
          <w:bCs/>
          <w:sz w:val="30"/>
          <w:szCs w:val="36"/>
          <w:rtl/>
        </w:rPr>
        <w:t>مهام المسؤول عن آلية تقديم الشكاوى والملاحظات في مجال تحسين الآلية والاستفادة من ردود الفعل:</w:t>
      </w:r>
    </w:p>
    <w:p w:rsidR="00A5444F" w:rsidRPr="00341768" w:rsidRDefault="00A5444F">
      <w:pPr>
        <w:pStyle w:val="ListParagraph"/>
        <w:numPr>
          <w:ilvl w:val="0"/>
          <w:numId w:val="60"/>
        </w:numPr>
        <w:rPr>
          <w:rFonts w:ascii="Sakkal Majalla" w:hAnsi="Sakkal Majalla" w:cs="Sakkal Majalla"/>
          <w:color w:val="002060"/>
          <w:sz w:val="46"/>
          <w:szCs w:val="34"/>
          <w:rtl/>
        </w:rPr>
      </w:pPr>
      <w:r w:rsidRPr="00341768">
        <w:rPr>
          <w:rFonts w:ascii="Sakkal Majalla" w:hAnsi="Sakkal Majalla" w:cs="Sakkal Majalla"/>
          <w:color w:val="002060"/>
          <w:sz w:val="46"/>
          <w:szCs w:val="34"/>
          <w:rtl/>
        </w:rPr>
        <w:t xml:space="preserve">التحقق من تتبع نماذج الشكاوى والصناديق مختومة </w:t>
      </w:r>
    </w:p>
    <w:p w:rsidR="00A5444F" w:rsidRPr="00341768" w:rsidRDefault="00A5444F">
      <w:pPr>
        <w:pStyle w:val="ListParagraph"/>
        <w:numPr>
          <w:ilvl w:val="0"/>
          <w:numId w:val="60"/>
        </w:numPr>
        <w:rPr>
          <w:rFonts w:ascii="Sakkal Majalla" w:hAnsi="Sakkal Majalla" w:cs="Sakkal Majalla"/>
          <w:color w:val="002060"/>
          <w:sz w:val="46"/>
          <w:szCs w:val="34"/>
          <w:rtl/>
        </w:rPr>
      </w:pPr>
      <w:r w:rsidRPr="00341768">
        <w:rPr>
          <w:rFonts w:ascii="Sakkal Majalla" w:hAnsi="Sakkal Majalla" w:cs="Sakkal Majalla"/>
          <w:color w:val="002060"/>
          <w:sz w:val="46"/>
          <w:szCs w:val="34"/>
          <w:rtl/>
        </w:rPr>
        <w:t>ت</w:t>
      </w:r>
      <w:r>
        <w:rPr>
          <w:rFonts w:ascii="Sakkal Majalla" w:hAnsi="Sakkal Majalla" w:cs="Sakkal Majalla"/>
          <w:color w:val="002060"/>
          <w:sz w:val="46"/>
          <w:szCs w:val="34"/>
          <w:rtl/>
        </w:rPr>
        <w:t>شجيع الموظفين والمتطوعين على دم</w:t>
      </w:r>
      <w:r>
        <w:rPr>
          <w:rFonts w:ascii="Sakkal Majalla" w:hAnsi="Sakkal Majalla" w:cs="Sakkal Majalla" w:hint="cs"/>
          <w:color w:val="002060"/>
          <w:sz w:val="46"/>
          <w:szCs w:val="34"/>
          <w:rtl/>
        </w:rPr>
        <w:t>ج</w:t>
      </w:r>
      <w:r w:rsidRPr="00341768">
        <w:rPr>
          <w:rFonts w:ascii="Sakkal Majalla" w:hAnsi="Sakkal Majalla" w:cs="Sakkal Majalla"/>
          <w:color w:val="002060"/>
          <w:sz w:val="46"/>
          <w:szCs w:val="34"/>
          <w:rtl/>
        </w:rPr>
        <w:t xml:space="preserve"> معلومات حول آلية تقديم الشكاوى والملاحظات في الاجتماعات والمناقشات مع المجتمع المحلي.</w:t>
      </w:r>
    </w:p>
    <w:p w:rsidR="00A5444F" w:rsidRPr="00341768" w:rsidRDefault="00A5444F">
      <w:pPr>
        <w:pStyle w:val="ListParagraph"/>
        <w:numPr>
          <w:ilvl w:val="0"/>
          <w:numId w:val="60"/>
        </w:numPr>
        <w:rPr>
          <w:rFonts w:ascii="Sakkal Majalla" w:hAnsi="Sakkal Majalla" w:cs="Sakkal Majalla"/>
          <w:color w:val="002060"/>
          <w:sz w:val="46"/>
          <w:szCs w:val="34"/>
          <w:rtl/>
        </w:rPr>
      </w:pPr>
      <w:r w:rsidRPr="00341768">
        <w:rPr>
          <w:rFonts w:ascii="Sakkal Majalla" w:hAnsi="Sakkal Majalla" w:cs="Sakkal Majalla"/>
          <w:color w:val="002060"/>
          <w:sz w:val="46"/>
          <w:szCs w:val="34"/>
          <w:rtl/>
        </w:rPr>
        <w:t xml:space="preserve">تشجيع الموظفين والمتطوعين على تقديم ملاحظاتهم حول سير الآلية والتدابير التي يجب اتخاذها لتحسينها، والاجابة على أسئلتهم. </w:t>
      </w:r>
    </w:p>
    <w:p w:rsidR="00A5444F" w:rsidRPr="00341768" w:rsidRDefault="00A5444F">
      <w:pPr>
        <w:pStyle w:val="ListParagraph"/>
        <w:numPr>
          <w:ilvl w:val="0"/>
          <w:numId w:val="60"/>
        </w:numPr>
        <w:rPr>
          <w:rFonts w:ascii="Sakkal Majalla" w:hAnsi="Sakkal Majalla" w:cs="Sakkal Majalla"/>
          <w:color w:val="002060"/>
          <w:sz w:val="46"/>
          <w:szCs w:val="34"/>
          <w:rtl/>
        </w:rPr>
      </w:pPr>
      <w:r w:rsidRPr="00341768">
        <w:rPr>
          <w:rFonts w:ascii="Sakkal Majalla" w:hAnsi="Sakkal Majalla" w:cs="Sakkal Majalla"/>
          <w:color w:val="002060"/>
          <w:sz w:val="46"/>
          <w:szCs w:val="34"/>
          <w:rtl/>
        </w:rPr>
        <w:t>إصدار تقرير شهري يتضمن موجز بأنواع الشكاوى (الأسئلة) المقدمة، والإجابات، والتحديات، والتوصيات المقترحة لتحسين الآلية والبرنامج، إلخ.</w:t>
      </w:r>
    </w:p>
    <w:p w:rsidR="00A5444F" w:rsidRPr="00341768" w:rsidRDefault="00A5444F">
      <w:pPr>
        <w:pStyle w:val="ListParagraph"/>
        <w:numPr>
          <w:ilvl w:val="0"/>
          <w:numId w:val="60"/>
        </w:numPr>
        <w:rPr>
          <w:rFonts w:ascii="Sakkal Majalla" w:hAnsi="Sakkal Majalla" w:cs="Sakkal Majalla"/>
          <w:color w:val="002060"/>
          <w:sz w:val="46"/>
          <w:szCs w:val="34"/>
          <w:rtl/>
        </w:rPr>
      </w:pPr>
      <w:r w:rsidRPr="00341768">
        <w:rPr>
          <w:rFonts w:ascii="Sakkal Majalla" w:hAnsi="Sakkal Majalla" w:cs="Sakkal Majalla"/>
          <w:color w:val="002060"/>
          <w:sz w:val="46"/>
          <w:szCs w:val="34"/>
          <w:rtl/>
        </w:rPr>
        <w:t>إضافة بعض النقاط على الأسئلة الأكثر شيوعاً من أجل زيادة معلومات الموظفين والمتطوعين.</w:t>
      </w:r>
    </w:p>
    <w:p w:rsidR="00A5444F" w:rsidRPr="00341768" w:rsidRDefault="00A5444F">
      <w:pPr>
        <w:pStyle w:val="ListParagraph"/>
        <w:numPr>
          <w:ilvl w:val="0"/>
          <w:numId w:val="60"/>
        </w:numPr>
        <w:rPr>
          <w:rFonts w:ascii="Sakkal Majalla" w:hAnsi="Sakkal Majalla" w:cs="Sakkal Majalla"/>
          <w:color w:val="002060"/>
          <w:sz w:val="46"/>
          <w:szCs w:val="34"/>
        </w:rPr>
      </w:pPr>
      <w:r w:rsidRPr="00341768">
        <w:rPr>
          <w:rFonts w:ascii="Sakkal Majalla" w:hAnsi="Sakkal Majalla" w:cs="Sakkal Majalla"/>
          <w:color w:val="002060"/>
          <w:sz w:val="46"/>
          <w:szCs w:val="34"/>
          <w:rtl/>
        </w:rPr>
        <w:t>تبادل ردود الفعل الخاصة بالمنظمات الأخرى مع مدير البرنامج.</w:t>
      </w:r>
    </w:p>
    <w:p w:rsidR="00A5444F" w:rsidRDefault="00A5444F" w:rsidP="00A5444F">
      <w:pPr>
        <w:pStyle w:val="ListParagraph"/>
        <w:rPr>
          <w:sz w:val="36"/>
          <w:szCs w:val="36"/>
          <w:rtl/>
        </w:rPr>
      </w:pPr>
    </w:p>
    <w:p w:rsidR="00A5444F" w:rsidRDefault="00A5444F" w:rsidP="00A5444F">
      <w:pPr>
        <w:pageBreakBefore/>
        <w:rPr>
          <w:rtl/>
        </w:rPr>
      </w:pPr>
      <w:r>
        <w:rPr>
          <w:noProof/>
        </w:rPr>
        <w:lastRenderedPageBreak/>
        <mc:AlternateContent>
          <mc:Choice Requires="wpg">
            <w:drawing>
              <wp:inline distT="0" distB="0" distL="0" distR="0" wp14:anchorId="5BAE621E" wp14:editId="4BF70744">
                <wp:extent cx="5731510" cy="474980"/>
                <wp:effectExtent l="0" t="0" r="2540" b="1270"/>
                <wp:docPr id="32081" name="Group 32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474980"/>
                          <a:chOff x="0" y="0"/>
                          <a:chExt cx="60883" cy="5050"/>
                        </a:xfrm>
                      </wpg:grpSpPr>
                      <wpg:grpSp>
                        <wpg:cNvPr id="32082" name="Group 256587"/>
                        <wpg:cNvGrpSpPr>
                          <a:grpSpLocks/>
                        </wpg:cNvGrpSpPr>
                        <wpg:grpSpPr bwMode="auto">
                          <a:xfrm>
                            <a:off x="0" y="0"/>
                            <a:ext cx="60883" cy="5050"/>
                            <a:chOff x="0" y="159"/>
                            <a:chExt cx="60891" cy="5058"/>
                          </a:xfrm>
                        </wpg:grpSpPr>
                        <wpg:grpSp>
                          <wpg:cNvPr id="32083" name="Group 256588"/>
                          <wpg:cNvGrpSpPr>
                            <a:grpSpLocks/>
                          </wpg:cNvGrpSpPr>
                          <wpg:grpSpPr bwMode="auto">
                            <a:xfrm>
                              <a:off x="48488" y="159"/>
                              <a:ext cx="12403" cy="5058"/>
                              <a:chOff x="42218" y="223"/>
                              <a:chExt cx="18094" cy="7110"/>
                            </a:xfrm>
                          </wpg:grpSpPr>
                          <wps:wsp>
                            <wps:cNvPr id="32084"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42218" y="223"/>
                                <a:ext cx="18095" cy="7110"/>
                              </a:xfrm>
                              <a:prstGeom prst="roundRect">
                                <a:avLst>
                                  <a:gd name="adj" fmla="val 50000"/>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FC7E58" w:rsidRPr="00BB0D09" w:rsidRDefault="00FC7E58" w:rsidP="00A5444F">
                                  <w:pPr>
                                    <w:pStyle w:val="NoSpacing"/>
                                    <w:keepNext/>
                                    <w:rPr>
                                      <w:color w:val="FFFFFF" w:themeColor="background1"/>
                                      <w:rtl/>
                                      <w:lang w:bidi="ar-SY"/>
                                    </w:rPr>
                                  </w:pPr>
                                  <w:r>
                                    <w:rPr>
                                      <w:rFonts w:hint="cs"/>
                                      <w:rtl/>
                                      <w:lang w:bidi="ar-SY"/>
                                    </w:rPr>
                                    <w:t xml:space="preserve">       </w:t>
                                  </w:r>
                                  <w:r w:rsidRPr="00BB0D09">
                                    <w:rPr>
                                      <w:rFonts w:hint="cs"/>
                                      <w:color w:val="FFFFFF" w:themeColor="background1"/>
                                      <w:rtl/>
                                      <w:lang w:bidi="ar-SY"/>
                                    </w:rPr>
                                    <w:t>تمرين:</w:t>
                                  </w:r>
                                </w:p>
                                <w:p w:rsidR="00FC7E58" w:rsidRDefault="00FC7E58" w:rsidP="00A5444F">
                                  <w:pPr>
                                    <w:pStyle w:val="NoSpacing"/>
                                    <w:keepNext/>
                                    <w:rPr>
                                      <w:rtl/>
                                      <w:lang w:bidi="ar-SY"/>
                                    </w:rPr>
                                  </w:pPr>
                                </w:p>
                                <w:p w:rsidR="00FC7E58" w:rsidRDefault="00FC7E58" w:rsidP="00A5444F">
                                  <w:pPr>
                                    <w:jc w:val="left"/>
                                    <w:rPr>
                                      <w:b/>
                                      <w:bCs/>
                                      <w:rtl/>
                                    </w:rPr>
                                  </w:pPr>
                                </w:p>
                              </w:txbxContent>
                            </wps:txbx>
                            <wps:bodyPr rot="0" vert="horz" wrap="square" lIns="91440" tIns="45720" rIns="91440" bIns="45720" anchor="ctr" anchorCtr="0" upright="1">
                              <a:noAutofit/>
                            </wps:bodyPr>
                          </wps:wsp>
                          <wps:wsp>
                            <wps:cNvPr id="32085"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53438" y="734"/>
                                <a:ext cx="5715" cy="5715"/>
                              </a:xfrm>
                              <a:prstGeom prst="ellipse">
                                <a:avLst/>
                              </a:prstGeom>
                              <a:solidFill>
                                <a:schemeClr val="tx1">
                                  <a:lumMod val="85000"/>
                                  <a:lumOff val="15000"/>
                                </a:schemeClr>
                              </a:solidFill>
                              <a:ln>
                                <a:noFill/>
                              </a:ln>
                              <a:effectLst>
                                <a:outerShdw dist="38100" dir="5400000" algn="t"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32086" name="Rectangle 256591"/>
                          <wps:cNvSpPr>
                            <a:spLocks noChangeArrowheads="1"/>
                          </wps:cNvSpPr>
                          <wps:spPr bwMode="auto">
                            <a:xfrm>
                              <a:off x="0" y="4929"/>
                              <a:ext cx="52002" cy="288"/>
                            </a:xfrm>
                            <a:prstGeom prst="rect">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32087" name="Group 227"/>
                        <wpg:cNvGrpSpPr>
                          <a:grpSpLocks/>
                        </wpg:cNvGrpSpPr>
                        <wpg:grpSpPr bwMode="auto">
                          <a:xfrm>
                            <a:off x="56772" y="1605"/>
                            <a:ext cx="2465" cy="1976"/>
                            <a:chOff x="15206" y="34439"/>
                            <a:chExt cx="10267" cy="8230"/>
                          </a:xfrm>
                        </wpg:grpSpPr>
                        <wps:wsp>
                          <wps:cNvPr id="32088" name="Freeform: Shape 256593"/>
                          <wps:cNvSpPr>
                            <a:spLocks/>
                          </wps:cNvSpPr>
                          <wps:spPr bwMode="auto">
                            <a:xfrm>
                              <a:off x="15206" y="34439"/>
                              <a:ext cx="10267" cy="8231"/>
                            </a:xfrm>
                            <a:custGeom>
                              <a:avLst/>
                              <a:gdLst>
                                <a:gd name="T0" fmla="*/ 120289 w 896698"/>
                                <a:gd name="T1" fmla="*/ 40017 h 718843"/>
                                <a:gd name="T2" fmla="*/ 38358 w 896698"/>
                                <a:gd name="T3" fmla="*/ 121947 h 718843"/>
                                <a:gd name="T4" fmla="*/ 38358 w 896698"/>
                                <a:gd name="T5" fmla="*/ 479501 h 718843"/>
                                <a:gd name="T6" fmla="*/ 120289 w 896698"/>
                                <a:gd name="T7" fmla="*/ 561432 h 718843"/>
                                <a:gd name="T8" fmla="*/ 635075 w 896698"/>
                                <a:gd name="T9" fmla="*/ 561432 h 718843"/>
                                <a:gd name="T10" fmla="*/ 633552 w 896698"/>
                                <a:gd name="T11" fmla="*/ 559909 h 718843"/>
                                <a:gd name="T12" fmla="*/ 701008 w 896698"/>
                                <a:gd name="T13" fmla="*/ 559909 h 718843"/>
                                <a:gd name="T14" fmla="*/ 741193 w 896698"/>
                                <a:gd name="T15" fmla="*/ 601028 h 718843"/>
                                <a:gd name="T16" fmla="*/ 740463 w 896698"/>
                                <a:gd name="T17" fmla="*/ 601028 h 718843"/>
                                <a:gd name="T18" fmla="*/ 772564 w 896698"/>
                                <a:gd name="T19" fmla="*/ 633128 h 718843"/>
                                <a:gd name="T20" fmla="*/ 788929 w 896698"/>
                                <a:gd name="T21" fmla="*/ 649874 h 718843"/>
                                <a:gd name="T22" fmla="*/ 789121 w 896698"/>
                                <a:gd name="T23" fmla="*/ 649686 h 718843"/>
                                <a:gd name="T24" fmla="*/ 852611 w 896698"/>
                                <a:gd name="T25" fmla="*/ 713175 h 718843"/>
                                <a:gd name="T26" fmla="*/ 852611 w 896698"/>
                                <a:gd name="T27" fmla="*/ 616016 h 718843"/>
                                <a:gd name="T28" fmla="*/ 852635 w 896698"/>
                                <a:gd name="T29" fmla="*/ 616016 h 718843"/>
                                <a:gd name="T30" fmla="*/ 852635 w 896698"/>
                                <a:gd name="T31" fmla="*/ 559909 h 718843"/>
                                <a:gd name="T32" fmla="*/ 896721 w 896698"/>
                                <a:gd name="T33" fmla="*/ 559909 h 718843"/>
                                <a:gd name="T34" fmla="*/ 896721 w 896698"/>
                                <a:gd name="T35" fmla="*/ 561432 h 718843"/>
                                <a:gd name="T36" fmla="*/ 906434 w 896698"/>
                                <a:gd name="T37" fmla="*/ 561432 h 718843"/>
                                <a:gd name="T38" fmla="*/ 988364 w 896698"/>
                                <a:gd name="T39" fmla="*/ 479501 h 718843"/>
                                <a:gd name="T40" fmla="*/ 988364 w 896698"/>
                                <a:gd name="T41" fmla="*/ 121947 h 718843"/>
                                <a:gd name="T42" fmla="*/ 906434 w 896698"/>
                                <a:gd name="T43" fmla="*/ 40017 h 718843"/>
                                <a:gd name="T44" fmla="*/ 100245 w 896698"/>
                                <a:gd name="T45" fmla="*/ 0 h 718843"/>
                                <a:gd name="T46" fmla="*/ 926476 w 896698"/>
                                <a:gd name="T47" fmla="*/ 0 h 718843"/>
                                <a:gd name="T48" fmla="*/ 1026720 w 896698"/>
                                <a:gd name="T49" fmla="*/ 100244 h 718843"/>
                                <a:gd name="T50" fmla="*/ 1026720 w 896698"/>
                                <a:gd name="T51" fmla="*/ 501205 h 718843"/>
                                <a:gd name="T52" fmla="*/ 926476 w 896698"/>
                                <a:gd name="T53" fmla="*/ 601447 h 718843"/>
                                <a:gd name="T54" fmla="*/ 896721 w 896698"/>
                                <a:gd name="T55" fmla="*/ 601447 h 718843"/>
                                <a:gd name="T56" fmla="*/ 896721 w 896698"/>
                                <a:gd name="T57" fmla="*/ 823076 h 718843"/>
                                <a:gd name="T58" fmla="*/ 675091 w 896698"/>
                                <a:gd name="T59" fmla="*/ 601447 h 718843"/>
                                <a:gd name="T60" fmla="*/ 100245 w 896698"/>
                                <a:gd name="T61" fmla="*/ 601447 h 718843"/>
                                <a:gd name="T62" fmla="*/ 0 w 896698"/>
                                <a:gd name="T63" fmla="*/ 501205 h 718843"/>
                                <a:gd name="T64" fmla="*/ 0 w 896698"/>
                                <a:gd name="T65" fmla="*/ 100244 h 718843"/>
                                <a:gd name="T66" fmla="*/ 100245 w 896698"/>
                                <a:gd name="T67" fmla="*/ 0 h 718843"/>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Lst>
                              <a:ahLst/>
                              <a:cxnLst>
                                <a:cxn ang="T68">
                                  <a:pos x="T0" y="T1"/>
                                </a:cxn>
                                <a:cxn ang="T69">
                                  <a:pos x="T2" y="T3"/>
                                </a:cxn>
                                <a:cxn ang="T70">
                                  <a:pos x="T4" y="T5"/>
                                </a:cxn>
                                <a:cxn ang="T71">
                                  <a:pos x="T6" y="T7"/>
                                </a:cxn>
                                <a:cxn ang="T72">
                                  <a:pos x="T8" y="T9"/>
                                </a:cxn>
                                <a:cxn ang="T73">
                                  <a:pos x="T10" y="T11"/>
                                </a:cxn>
                                <a:cxn ang="T74">
                                  <a:pos x="T12" y="T13"/>
                                </a:cxn>
                                <a:cxn ang="T75">
                                  <a:pos x="T14" y="T15"/>
                                </a:cxn>
                                <a:cxn ang="T76">
                                  <a:pos x="T16" y="T17"/>
                                </a:cxn>
                                <a:cxn ang="T77">
                                  <a:pos x="T18" y="T19"/>
                                </a:cxn>
                                <a:cxn ang="T78">
                                  <a:pos x="T20" y="T21"/>
                                </a:cxn>
                                <a:cxn ang="T79">
                                  <a:pos x="T22" y="T23"/>
                                </a:cxn>
                                <a:cxn ang="T80">
                                  <a:pos x="T24" y="T25"/>
                                </a:cxn>
                                <a:cxn ang="T81">
                                  <a:pos x="T26" y="T27"/>
                                </a:cxn>
                                <a:cxn ang="T82">
                                  <a:pos x="T28" y="T29"/>
                                </a:cxn>
                                <a:cxn ang="T83">
                                  <a:pos x="T30" y="T31"/>
                                </a:cxn>
                                <a:cxn ang="T84">
                                  <a:pos x="T32" y="T33"/>
                                </a:cxn>
                                <a:cxn ang="T85">
                                  <a:pos x="T34" y="T35"/>
                                </a:cxn>
                                <a:cxn ang="T86">
                                  <a:pos x="T36" y="T37"/>
                                </a:cxn>
                                <a:cxn ang="T87">
                                  <a:pos x="T38" y="T39"/>
                                </a:cxn>
                                <a:cxn ang="T88">
                                  <a:pos x="T40" y="T41"/>
                                </a:cxn>
                                <a:cxn ang="T89">
                                  <a:pos x="T42" y="T43"/>
                                </a:cxn>
                                <a:cxn ang="T90">
                                  <a:pos x="T44" y="T45"/>
                                </a:cxn>
                                <a:cxn ang="T91">
                                  <a:pos x="T46" y="T47"/>
                                </a:cxn>
                                <a:cxn ang="T92">
                                  <a:pos x="T48" y="T49"/>
                                </a:cxn>
                                <a:cxn ang="T93">
                                  <a:pos x="T50" y="T51"/>
                                </a:cxn>
                                <a:cxn ang="T94">
                                  <a:pos x="T52" y="T53"/>
                                </a:cxn>
                                <a:cxn ang="T95">
                                  <a:pos x="T54" y="T55"/>
                                </a:cxn>
                                <a:cxn ang="T96">
                                  <a:pos x="T56" y="T57"/>
                                </a:cxn>
                                <a:cxn ang="T97">
                                  <a:pos x="T58" y="T59"/>
                                </a:cxn>
                                <a:cxn ang="T98">
                                  <a:pos x="T60" y="T61"/>
                                </a:cxn>
                                <a:cxn ang="T99">
                                  <a:pos x="T62" y="T63"/>
                                </a:cxn>
                                <a:cxn ang="T100">
                                  <a:pos x="T64" y="T65"/>
                                </a:cxn>
                                <a:cxn ang="T101">
                                  <a:pos x="T66" y="T67"/>
                                </a:cxn>
                              </a:cxnLst>
                              <a:rect l="0" t="0" r="r" b="b"/>
                              <a:pathLst>
                                <a:path w="896698" h="718843">
                                  <a:moveTo>
                                    <a:pt x="105056" y="34949"/>
                                  </a:moveTo>
                                  <a:cubicBezTo>
                                    <a:pt x="65536" y="34949"/>
                                    <a:pt x="33500" y="66985"/>
                                    <a:pt x="33500" y="106504"/>
                                  </a:cubicBezTo>
                                  <a:lnTo>
                                    <a:pt x="33500" y="418778"/>
                                  </a:lnTo>
                                  <a:cubicBezTo>
                                    <a:pt x="33500" y="458296"/>
                                    <a:pt x="65536" y="490333"/>
                                    <a:pt x="105056" y="490333"/>
                                  </a:cubicBezTo>
                                  <a:lnTo>
                                    <a:pt x="554650" y="490333"/>
                                  </a:lnTo>
                                  <a:lnTo>
                                    <a:pt x="553320" y="489003"/>
                                  </a:lnTo>
                                  <a:lnTo>
                                    <a:pt x="612234" y="489003"/>
                                  </a:lnTo>
                                  <a:lnTo>
                                    <a:pt x="647330" y="524915"/>
                                  </a:lnTo>
                                  <a:lnTo>
                                    <a:pt x="646692" y="524915"/>
                                  </a:lnTo>
                                  <a:lnTo>
                                    <a:pt x="674728" y="552950"/>
                                  </a:lnTo>
                                  <a:lnTo>
                                    <a:pt x="689020" y="567575"/>
                                  </a:lnTo>
                                  <a:lnTo>
                                    <a:pt x="689188" y="567411"/>
                                  </a:lnTo>
                                  <a:lnTo>
                                    <a:pt x="744638" y="622860"/>
                                  </a:lnTo>
                                  <a:lnTo>
                                    <a:pt x="744638" y="538005"/>
                                  </a:lnTo>
                                  <a:lnTo>
                                    <a:pt x="744659" y="538005"/>
                                  </a:lnTo>
                                  <a:lnTo>
                                    <a:pt x="744659" y="489003"/>
                                  </a:lnTo>
                                  <a:lnTo>
                                    <a:pt x="783162" y="489003"/>
                                  </a:lnTo>
                                  <a:lnTo>
                                    <a:pt x="783162" y="490333"/>
                                  </a:lnTo>
                                  <a:lnTo>
                                    <a:pt x="791645" y="490333"/>
                                  </a:lnTo>
                                  <a:cubicBezTo>
                                    <a:pt x="831163" y="490333"/>
                                    <a:pt x="863199" y="458296"/>
                                    <a:pt x="863199" y="418778"/>
                                  </a:cubicBezTo>
                                  <a:lnTo>
                                    <a:pt x="863199" y="106504"/>
                                  </a:lnTo>
                                  <a:cubicBezTo>
                                    <a:pt x="863199" y="66985"/>
                                    <a:pt x="831163" y="34949"/>
                                    <a:pt x="791645" y="34949"/>
                                  </a:cubicBezTo>
                                  <a:lnTo>
                                    <a:pt x="105056" y="34949"/>
                                  </a:lnTo>
                                  <a:close/>
                                  <a:moveTo>
                                    <a:pt x="87550" y="0"/>
                                  </a:moveTo>
                                  <a:lnTo>
                                    <a:pt x="809149" y="0"/>
                                  </a:lnTo>
                                  <a:cubicBezTo>
                                    <a:pt x="857502" y="0"/>
                                    <a:pt x="896698" y="39197"/>
                                    <a:pt x="896698" y="87549"/>
                                  </a:cubicBezTo>
                                  <a:lnTo>
                                    <a:pt x="896698" y="437733"/>
                                  </a:lnTo>
                                  <a:cubicBezTo>
                                    <a:pt x="896698" y="486085"/>
                                    <a:pt x="857502" y="525281"/>
                                    <a:pt x="809149" y="525281"/>
                                  </a:cubicBezTo>
                                  <a:lnTo>
                                    <a:pt x="783162" y="525281"/>
                                  </a:lnTo>
                                  <a:lnTo>
                                    <a:pt x="783162" y="718843"/>
                                  </a:lnTo>
                                  <a:lnTo>
                                    <a:pt x="589599" y="525281"/>
                                  </a:lnTo>
                                  <a:lnTo>
                                    <a:pt x="87550" y="525281"/>
                                  </a:lnTo>
                                  <a:cubicBezTo>
                                    <a:pt x="39198" y="525281"/>
                                    <a:pt x="0" y="486085"/>
                                    <a:pt x="0" y="437733"/>
                                  </a:cubicBezTo>
                                  <a:lnTo>
                                    <a:pt x="0" y="87549"/>
                                  </a:lnTo>
                                  <a:cubicBezTo>
                                    <a:pt x="0" y="39197"/>
                                    <a:pt x="39198" y="0"/>
                                    <a:pt x="87550" y="0"/>
                                  </a:cubicBezTo>
                                  <a:close/>
                                </a:path>
                              </a:pathLst>
                            </a:cu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089" name="Rectangle: Rounded Corners 256594"/>
                          <wps:cNvSpPr>
                            <a:spLocks noChangeArrowheads="1"/>
                          </wps:cNvSpPr>
                          <wps:spPr bwMode="auto">
                            <a:xfrm rot="5400000">
                              <a:off x="18939" y="33239"/>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090" name="Rectangle: Rounded Corners 256595"/>
                          <wps:cNvSpPr>
                            <a:spLocks noChangeArrowheads="1"/>
                          </wps:cNvSpPr>
                          <wps:spPr bwMode="auto">
                            <a:xfrm rot="5400000">
                              <a:off x="23239" y="35143"/>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091" name="Rectangle: Rounded Corners 256596"/>
                          <wps:cNvSpPr>
                            <a:spLocks noChangeArrowheads="1"/>
                          </wps:cNvSpPr>
                          <wps:spPr bwMode="auto">
                            <a:xfrm rot="5400000">
                              <a:off x="17034" y="36042"/>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092" name="Rectangle: Rounded Corners 256597"/>
                          <wps:cNvSpPr>
                            <a:spLocks noChangeArrowheads="1"/>
                          </wps:cNvSpPr>
                          <wps:spPr bwMode="auto">
                            <a:xfrm rot="5400000">
                              <a:off x="18938" y="36518"/>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093" name="Rectangle: Rounded Corners 256598"/>
                          <wps:cNvSpPr>
                            <a:spLocks noChangeArrowheads="1"/>
                          </wps:cNvSpPr>
                          <wps:spPr bwMode="auto">
                            <a:xfrm rot="5400000">
                              <a:off x="22038" y="34847"/>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094" name="Rectangle: Rounded Corners 256599"/>
                          <wps:cNvSpPr>
                            <a:spLocks noChangeArrowheads="1"/>
                          </wps:cNvSpPr>
                          <wps:spPr bwMode="auto">
                            <a:xfrm rot="5400000">
                              <a:off x="18939" y="34991"/>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095" name="Rectangle: Rounded Corners 256600"/>
                          <wps:cNvSpPr>
                            <a:spLocks noChangeArrowheads="1"/>
                          </wps:cNvSpPr>
                          <wps:spPr bwMode="auto">
                            <a:xfrm rot="5400000">
                              <a:off x="23239" y="36895"/>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11" name="Rectangle: Rounded Corners 256601"/>
                          <wps:cNvSpPr>
                            <a:spLocks noChangeArrowheads="1"/>
                          </wps:cNvSpPr>
                          <wps:spPr bwMode="auto">
                            <a:xfrm rot="5400000">
                              <a:off x="17034" y="37771"/>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12" name="Rectangle: Rounded Corners 256602"/>
                          <wps:cNvSpPr>
                            <a:spLocks noChangeArrowheads="1"/>
                          </wps:cNvSpPr>
                          <wps:spPr bwMode="auto">
                            <a:xfrm rot="5400000">
                              <a:off x="18938" y="38247"/>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13" name="Rectangle: Rounded Corners 256603"/>
                          <wps:cNvSpPr>
                            <a:spLocks noChangeArrowheads="1"/>
                          </wps:cNvSpPr>
                          <wps:spPr bwMode="auto">
                            <a:xfrm rot="5400000">
                              <a:off x="22038" y="36576"/>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wgp>
                  </a:graphicData>
                </a:graphic>
              </wp:inline>
            </w:drawing>
          </mc:Choice>
          <mc:Fallback>
            <w:pict>
              <v:group id="_x0000_s2622" style="width:451.3pt;height:37.4pt;mso-position-horizontal-relative:char;mso-position-vertical-relative:line" coordsize="60883,5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">
                <v:group id="Group 256587" o:spid="_x0000_s2623" style="position:absolute;width:60883;height:5050" coordorigin=",159" coordsize="60891,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VEvGxgAAAN4A&#10;AAAPAAAAAAAAAAAAAAAAAKoCAABkcnMvZG93bnJldi54bWxQSwUGAAAAAAQABAD6AAAAnQMAAAAA&#10;">
                  <v:group id="Group 256588" o:spid="_x0000_s2624" style="position:absolute;left:48488;top:159;width:12403;height:5058" coordorigin="42218,223" coordsize="18094,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GO5dxgAAAN4A&#10;AAAPAAAAAAAAAAAAAAAAAKoCAABkcnMvZG93bnJldi54bWxQSwUGAAAAAAQABAD6AAAAnQMAAAAA&#10;">
                    <v:roundrect id="Rectangle: Rounded Corners 55" o:spid="_x0000_s2625" style="position:absolute;left:42218;top:223;width:18095;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Oxh8gA&#10;AADeAAAADwAAAGRycy9kb3ducmV2LnhtbESPQWvCQBSE74X+h+UVequbqohNXUUUpZeiJi30+Mg+&#10;k2D2bdjdxrS/3hUEj8PMfMPMFr1pREfO15YVvA4SEMSF1TWXCr7yzcsUhA/IGhvLpOCPPCzmjw8z&#10;TLU984G6LJQiQtinqKAKoU2l9EVFBv3AtsTRO1pnMETpSqkdniPcNHKYJBNpsOa4UGFLq4qKU/Zr&#10;FLhT/jPa77b9tvzOuvX4//PIuzelnp/65TuIQH24h2/tD61gNEymY7jeiVdAzi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dU7GHyAAAAN4AAAAPAAAAAAAAAAAAAAAAAJgCAABk&#10;cnMvZG93bnJldi54bWxQSwUGAAAAAAQABAD1AAAAjQMAAAAA&#10;" fillcolor="#00b050" stroked="f" strokeweight="1pt">
                      <v:stroke joinstyle="miter"/>
                      <v:textbox>
                        <w:txbxContent>
                          <w:p w:rsidR="00FC7E58" w:rsidRPr="00BB0D09" w:rsidRDefault="00FC7E58" w:rsidP="00A5444F">
                            <w:pPr>
                              <w:pStyle w:val="NoSpacing"/>
                              <w:keepNext/>
                              <w:rPr>
                                <w:color w:val="FFFFFF" w:themeColor="background1"/>
                                <w:rtl/>
                                <w:lang w:bidi="ar-SY"/>
                              </w:rPr>
                            </w:pPr>
                            <w:r>
                              <w:rPr>
                                <w:rFonts w:hint="cs"/>
                                <w:rtl/>
                                <w:lang w:bidi="ar-SY"/>
                              </w:rPr>
                              <w:t xml:space="preserve">       </w:t>
                            </w:r>
                            <w:r w:rsidRPr="00BB0D09">
                              <w:rPr>
                                <w:rFonts w:hint="cs"/>
                                <w:color w:val="FFFFFF" w:themeColor="background1"/>
                                <w:rtl/>
                                <w:lang w:bidi="ar-SY"/>
                              </w:rPr>
                              <w:t>تمرين:</w:t>
                            </w:r>
                          </w:p>
                          <w:p w:rsidR="00FC7E58" w:rsidRDefault="00FC7E58" w:rsidP="00A5444F">
                            <w:pPr>
                              <w:pStyle w:val="NoSpacing"/>
                              <w:keepNext/>
                              <w:rPr>
                                <w:rtl/>
                                <w:lang w:bidi="ar-SY"/>
                              </w:rPr>
                            </w:pPr>
                          </w:p>
                          <w:p w:rsidR="00FC7E58" w:rsidRDefault="00FC7E58" w:rsidP="00A5444F">
                            <w:pPr>
                              <w:jc w:val="left"/>
                              <w:rPr>
                                <w:b/>
                                <w:bCs/>
                                <w:rtl/>
                              </w:rPr>
                            </w:pPr>
                          </w:p>
                        </w:txbxContent>
                      </v:textbox>
                    </v:roundrect>
                    <v:oval id="Oval 61" o:spid="_x0000_s2626" style="position:absolute;left:53438;top:734;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23cYA&#10;AADeAAAADwAAAGRycy9kb3ducmV2LnhtbESPQWvCQBSE7wX/w/KE3uqullSNriJSoZccqvHg7ZF9&#10;JsHs25Ddmvjv3UKhx2FmvmHW28E24k6drx1rmE4UCOLCmZpLDfnp8LYA4QOywcYxaXiQh+1m9LLG&#10;1Liev+l+DKWIEPYpaqhCaFMpfVGRRT9xLXH0rq6zGKLsSmk67CPcNnKm1Ie0WHNcqLClfUXF7fhj&#10;NRg1rxOTJ9k13/XZI7ks5ec50/p1POxWIAIN4T/81/4yGt5napHA7514BeTm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A23cYAAADeAAAADwAAAAAAAAAAAAAAAACYAgAAZHJz&#10;L2Rvd25yZXYueG1sUEsFBgAAAAAEAAQA9QAAAIsDAAAAAA==&#10;" fillcolor="#272727 [2749]" stroked="f" strokeweight="1pt">
                      <v:stroke joinstyle="miter"/>
                      <v:shadow on="t" color="black" opacity="26213f" origin=",-.5" offset="0,3pt"/>
                    </v:oval>
                  </v:group>
                  <v:rect id="Rectangle 256591" o:spid="_x0000_s2627" style="position:absolute;top:4929;width:52002;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G8GsUA&#10;AADeAAAADwAAAGRycy9kb3ducmV2LnhtbESP0WrCQBRE3wX/YbmCb7oxFgnRVdRS0IeCRj/gkr1N&#10;QrN3w+5q4t93C4U+DjNzhtnsBtOKJznfWFawmCcgiEurG64U3G8fswyED8gaW8uk4EUedtvxaIO5&#10;tj1f6VmESkQI+xwV1CF0uZS+rMmgn9uOOHpf1hkMUbpKaod9hJtWpkmykgYbjgs1dnSsqfwuHkZB&#10;mjXVwfWHtwt99tdz9v5ani+FUtPJsF+DCDSE//Bf+6QVLNMkW8HvnXgF5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MbwaxQAAAN4AAAAPAAAAAAAAAAAAAAAAAJgCAABkcnMv&#10;ZG93bnJldi54bWxQSwUGAAAAAAQABAD1AAAAigMAAAAA&#10;" fillcolor="#00b050" stroked="f" strokeweight="1pt"/>
                </v:group>
                <v:group id="Group 227" o:spid="_x0000_s2628" style="position:absolute;left:56772;top:1605;width:2465;height:1976" coordorigin="15206,34439" coordsize="10267,8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CPoXscAAADe&#10;AAAADwAAAAAAAAAAAAAAAACqAgAAZHJzL2Rvd25yZXYueG1sUEsFBgAAAAAEAAQA+gAAAJ4DAAAA&#10;AA==&#10;">
                  <v:shape id="Freeform: Shape 256593" o:spid="_x0000_s2629" style="position:absolute;left:15206;top:34439;width:10267;height:8231;visibility:visible;mso-wrap-style:square;v-text-anchor:middle" coordsize="896698,7188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JLw8IA&#10;AADeAAAADwAAAGRycy9kb3ducmV2LnhtbERPTYvCMBC9C/6HMMLeNF0FkWoUWRH2UlirlN3b0Ixt&#10;sJmUJtb67zcHwePjfW92g21ET503jhV8zhIQxKXThisFl/NxugLhA7LGxjEpeJKH3XY82mCq3YNP&#10;1OehEjGEfYoK6hDaVEpf1mTRz1xLHLmr6yyGCLtK6g4fMdw2cp4kS2nRcGyosaWvmspbfrcK8v63&#10;OGdZ+Fn8GVs9TZENx4NW6mMy7NcgAg3hLX65v7WCxTxZxb3xTrwCcvs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IkvDwgAAAN4AAAAPAAAAAAAAAAAAAAAAAJgCAABkcnMvZG93&#10;bnJldi54bWxQSwUGAAAAAAQABAD1AAAAhwMAAAAA&#10;" path="m105056,34949v-39520,,-71556,32036,-71556,71555l33500,418778v,39518,32036,71555,71556,71555l554650,490333r-1330,-1330l612234,489003r35096,35912l646692,524915r28036,28035l689020,567575r168,-164l744638,622860r,-84855l744659,538005r,-49002l783162,489003r,1330l791645,490333v39518,,71554,-32037,71554,-71555l863199,106504v,-39519,-32036,-71555,-71554,-71555l105056,34949xm87550,l809149,v48353,,87549,39197,87549,87549l896698,437733v,48352,-39196,87548,-87549,87548l783162,525281r,193562l589599,525281r-502049,c39198,525281,,486085,,437733l,87549c,39197,39198,,87550,xe" fillcolor="white [3212]" stroked="f" strokeweight="1pt">
                    <v:stroke joinstyle="miter"/>
                    <v:path arrowok="t" o:connecttype="custom" o:connectlocs="1377,458;439,1396;439,5490;1377,6429;7271,6429;7254,6411;8026,6411;8487,6882;8478,6882;8846,7250;9033,7441;9035,7439;9762,8166;9762,7054;9762,7054;9762,6411;10267,6411;10267,6429;10378,6429;11317,5490;11317,1396;10378,458;1148,0;10608,0;11756,1148;11756,5739;10608,6887;10267,6887;10267,9425;7730,6887;1148,6887;0,5739;0,1148;1148,0" o:connectangles="0,0,0,0,0,0,0,0,0,0,0,0,0,0,0,0,0,0,0,0,0,0,0,0,0,0,0,0,0,0,0,0,0,0"/>
                  </v:shape>
                  <v:roundrect id="Rectangle: Rounded Corners 256594" o:spid="_x0000_s2630" style="position:absolute;left:18939;top:33239;width:375;height:5713;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GUmsQA&#10;AADeAAAADwAAAGRycy9kb3ducmV2LnhtbESP0WrCQBRE3wv+w3IF3+rGCCWNriKCIvTJ6AfcZq+b&#10;YPZuyK5J7Nd3CwUfh5k5w6y3o21ET52vHStYzBMQxKXTNRsF18vhPQPhA7LGxjEpeJKH7WbytsZc&#10;u4HP1BfBiAhhn6OCKoQ2l9KXFVn0c9cSR+/mOoshys5I3eEQ4baRaZJ8SIs1x4UKW9pXVN6Lh1Xg&#10;r2eTHYb0aIYdpcXp56tv/LdSs+m4W4EINIZX+L990gqWaZJ9wt+deAXk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RlJrEAAAA3gAAAA8AAAAAAAAAAAAAAAAAmAIAAGRycy9k&#10;b3ducmV2LnhtbFBLBQYAAAAABAAEAPUAAACJAwAAAAA=&#10;" fillcolor="white [3212]" stroked="f" strokeweight="1pt">
                    <v:stroke joinstyle="miter"/>
                  </v:roundrect>
                  <v:roundrect id="Rectangle: Rounded Corners 256595" o:spid="_x0000_s2631" style="position:absolute;left:23239;top:35143;width:375;height:1905;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Kr2sMA&#10;AADeAAAADwAAAGRycy9kb3ducmV2LnhtbESPzYrCMBSF9wO+Q7iCuzG1A4NWo4igCLOy9gGuzTUt&#10;NjeliW3Hp58sBlwezh/fZjfaRvTU+dqxgsU8AUFcOl2zUVBcj59LED4ga2wck4Jf8rDbTj42mGk3&#10;8IX6PBgRR9hnqKAKoc2k9GVFFv3ctcTRu7vOYoiyM1J3OMRx28g0Sb6lxZrjQ4UtHSoqH/nTKvDF&#10;xSyPQ3oyw57S/Pz66Rt/U2o2HfdrEIHG8A7/t89awVearCJAxIkoIL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bKr2sMAAADeAAAADwAAAAAAAAAAAAAAAACYAgAAZHJzL2Rv&#10;d25yZXYueG1sUEsFBgAAAAAEAAQA9QAAAIgDAAAAAA==&#10;" fillcolor="white [3212]" stroked="f" strokeweight="1pt">
                    <v:stroke joinstyle="miter"/>
                  </v:roundrect>
                  <v:roundrect id="Rectangle: Rounded Corners 256596" o:spid="_x0000_s2632" style="position:absolute;left:17034;top:36042;width:375;height:1904;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4OQcQA&#10;AADeAAAADwAAAGRycy9kb3ducmV2LnhtbESP0YrCMBRE3xf8h3AF39bUCqLVKCIowj7Z9QOuzTUt&#10;NjeliW3dr98sCPs4zMwZZrMbbC06an3lWMFsmoAgLpyu2Ci4fh8/lyB8QNZYOyYFL/Kw244+Nphp&#10;1/OFujwYESHsM1RQhtBkUvqiJIt+6hri6N1dazFE2RqpW+wj3NYyTZKFtFhxXCixoUNJxSN/WgX+&#10;ejHLY5+eTL+nND//fHW1vyk1GQ/7NYhAQ/gPv9tnrWCeJqsZ/N2JV0B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DkHEAAAA3gAAAA8AAAAAAAAAAAAAAAAAmAIAAGRycy9k&#10;b3ducmV2LnhtbFBLBQYAAAAABAAEAPUAAACJAwAAAAA=&#10;" fillcolor="white [3212]" stroked="f" strokeweight="1pt">
                    <v:stroke joinstyle="miter"/>
                  </v:roundrect>
                  <v:roundrect id="Rectangle: Rounded Corners 256597" o:spid="_x0000_s2633" style="position:absolute;left:18938;top:36518;width:375;height:952;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QNsQA&#10;AADeAAAADwAAAGRycy9kb3ducmV2LnhtbESPUWvCMBSF3wf+h3CFvc10GQztjCKCIvhk9Qdcm7u0&#10;rLkpTWzrfv0iDHw8nHO+w1muR9eInrpQe9bwPstAEJfe1Gw1XM67tzmIEJENNp5Jw50CrFeTlyXm&#10;xg98or6IViQIhxw1VDG2uZShrMhhmPmWOHnfvnMYk+ysNB0OCe4aqbLsUzqsOS1U2NK2ovKnuDkN&#10;4XKy892g9nbYkCoOv8e+CVetX6fj5gtEpDE+w//tg9HwobKFgseddAX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skDbEAAAA3gAAAA8AAAAAAAAAAAAAAAAAmAIAAGRycy9k&#10;b3ducmV2LnhtbFBLBQYAAAAABAAEAPUAAACJAwAAAAA=&#10;" fillcolor="white [3212]" stroked="f" strokeweight="1pt">
                    <v:stroke joinstyle="miter"/>
                  </v:roundrect>
                  <v:roundrect id="Rectangle: Rounded Corners 256598" o:spid="_x0000_s2634" style="position:absolute;left:22038;top:34847;width:381;height:4300;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A1rcQA&#10;AADeAAAADwAAAGRycy9kb3ducmV2LnhtbESP0YrCMBRE3xf8h3AF39bUCqLVKCIowj7Z9QOuzTUt&#10;NjeliW3dr98sCPs4zMwZZrMbbC06an3lWMFsmoAgLpyu2Ci4fh8/lyB8QNZYOyYFL/Kw244+Nphp&#10;1/OFujwYESHsM1RQhtBkUvqiJIt+6hri6N1dazFE2RqpW+wj3NYyTZKFtFhxXCixoUNJxSN/WgX+&#10;ejHLY5+eTL+nND//fHW1vyk1GQ/7NYhAQ/gPv9tnrWCeJqs5/N2JV0B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gNa3EAAAA3gAAAA8AAAAAAAAAAAAAAAAAmAIAAGRycy9k&#10;b3ducmV2LnhtbFBLBQYAAAAABAAEAPUAAACJAwAAAAA=&#10;" fillcolor="white [3212]" stroked="f" strokeweight="1pt">
                    <v:stroke joinstyle="miter"/>
                  </v:roundrect>
                  <v:roundrect id="Rectangle: Rounded Corners 256599" o:spid="_x0000_s2635" style="position:absolute;left:18939;top:34991;width:375;height:5713;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mt2cUA&#10;AADeAAAADwAAAGRycy9kb3ducmV2LnhtbESP0WrCQBRE3wv+w3IF3+rGtBSNriKCReiT0Q+4Zq+b&#10;YPZuyK5J7Nd3BaGPw8ycYVabwdaio9ZXjhXMpgkI4sLpio2C82n/PgfhA7LG2jEpeJCHzXr0tsJM&#10;u56P1OXBiAhhn6GCMoQmk9IXJVn0U9cQR+/qWoshytZI3WIf4baWaZJ8SYsVx4USG9qVVNzyu1Xg&#10;z0cz3/fpt+m3lOaH35+u9helJuNhuwQRaAj/4Vf7oBV8pMniE5534hWQ6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ia3ZxQAAAN4AAAAPAAAAAAAAAAAAAAAAAJgCAABkcnMv&#10;ZG93bnJldi54bWxQSwUGAAAAAAQABAD1AAAAigMAAAAA&#10;" fillcolor="white [3212]" stroked="f" strokeweight="1pt">
                    <v:stroke joinstyle="miter"/>
                  </v:roundrect>
                  <v:roundrect id="Rectangle: Rounded Corners 256600" o:spid="_x0000_s2636" style="position:absolute;left:23239;top:36895;width:375;height:1905;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UIQsUA&#10;AADeAAAADwAAAGRycy9kb3ducmV2LnhtbESP0WrCQBRE3wv+w3IF3+rGlBaNriKCReiT0Q+4Zq+b&#10;YPZuyK5J7Nd3BaGPw8ycYVabwdaio9ZXjhXMpgkI4sLpio2C82n/PgfhA7LG2jEpeJCHzXr0tsJM&#10;u56P1OXBiAhhn6GCMoQmk9IXJVn0U9cQR+/qWoshytZI3WIf4baWaZJ8SYsVx4USG9qVVNzyu1Xg&#10;z0cz3/fpt+m3lOaH35+u9helJuNhuwQRaAj/4Vf7oBV8pMniE5534hWQ6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xQhCxQAAAN4AAAAPAAAAAAAAAAAAAAAAAJgCAABkcnMv&#10;ZG93bnJldi54bWxQSwUGAAAAAAQABAD1AAAAigMAAAAA&#10;" fillcolor="white [3212]" stroked="f" strokeweight="1pt">
                    <v:stroke joinstyle="miter"/>
                  </v:roundrect>
                  <v:roundrect id="Rectangle: Rounded Corners 256601" o:spid="_x0000_s2637" style="position:absolute;left:17034;top:37771;width:375;height:1904;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JCxMEA&#10;AADdAAAADwAAAGRycy9kb3ducmV2LnhtbERPzYrCMBC+L/gOYQRva9oeRLtGEcFF8GT1AWabMS02&#10;k9LEtuvTG2Fhb/Px/c56O9pG9NT52rGCdJ6AIC6drtkouF4On0sQPiBrbByTgl/ysN1MPtaYazfw&#10;mfoiGBFD2OeooAqhzaX0ZUUW/dy1xJG7uc5iiLAzUnc4xHDbyCxJFtJizbGhwpb2FZX34mEV+OvZ&#10;LA9D9m2GHWXF8XnqG/+j1Gw67r5ABBrDv/jPfdRx/ipN4f1NPEF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riQsTBAAAA3QAAAA8AAAAAAAAAAAAAAAAAmAIAAGRycy9kb3du&#10;cmV2LnhtbFBLBQYAAAAABAAEAPUAAACGAwAAAAA=&#10;" fillcolor="white [3212]" stroked="f" strokeweight="1pt">
                    <v:stroke joinstyle="miter"/>
                  </v:roundrect>
                  <v:roundrect id="Rectangle: Rounded Corners 256602" o:spid="_x0000_s2638" style="position:absolute;left:18938;top:38247;width:375;height:952;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Dcs8EA&#10;AADdAAAADwAAAGRycy9kb3ducmV2LnhtbERPzYrCMBC+C/sOYRa82dQeRKtRZEER9mT1AcZmNi3b&#10;TEqTbes+vREEb/Px/c5mN9pG9NT52rGCeZKCIC6drtkouF4OsyUIH5A1No5JwZ087LYfkw3m2g18&#10;pr4IRsQQ9jkqqEJocyl9WZFFn7iWOHI/rrMYIuyM1B0OMdw2MkvThbRYc2yosKWvisrf4s8q8Nez&#10;WR6G7GiGPWXF6f+7b/xNqennuF+DCDSGt/jlPuk4fzXP4PlNPEFu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ow3LPBAAAA3QAAAA8AAAAAAAAAAAAAAAAAmAIAAGRycy9kb3du&#10;cmV2LnhtbFBLBQYAAAAABAAEAPUAAACGAwAAAAA=&#10;" fillcolor="white [3212]" stroked="f" strokeweight="1pt">
                    <v:stroke joinstyle="miter"/>
                  </v:roundrect>
                  <v:roundrect id="Rectangle: Rounded Corners 256603" o:spid="_x0000_s2639" style="position:absolute;left:22038;top:36576;width:381;height:4300;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x5KMEA&#10;AADdAAAADwAAAGRycy9kb3ducmV2LnhtbERPzYrCMBC+L/gOYQRva2oF0WoUERRhT3Z9gLEZ02Iz&#10;KU1s6z79ZkHY23x8v7PZDbYWHbW+cqxgNk1AEBdOV2wUXL+Pn0sQPiBrrB2Tghd52G1HHxvMtOv5&#10;Ql0ejIgh7DNUUIbQZFL6oiSLfuoa4sjdXWsxRNgaqVvsY7itZZokC2mx4thQYkOHkopH/rQK/PVi&#10;lsc+PZl+T2l+/vnqan9TajIe9msQgYbwL367zzrOX83m8PdNPEF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V8eSjBAAAA3QAAAA8AAAAAAAAAAAAAAAAAmAIAAGRycy9kb3du&#10;cmV2LnhtbFBLBQYAAAAABAAEAPUAAACGAwAAAAA=&#10;" fillcolor="white [3212]" stroked="f" strokeweight="1pt">
                    <v:stroke joinstyle="miter"/>
                  </v:roundrect>
                </v:group>
                <w10:wrap anchorx="page"/>
                <w10:anchorlock/>
              </v:group>
            </w:pict>
          </mc:Fallback>
        </mc:AlternateContent>
      </w:r>
    </w:p>
    <w:p w:rsidR="00A5444F" w:rsidRDefault="00A5444F" w:rsidP="00A5444F">
      <w:pPr>
        <w:rPr>
          <w:rFonts w:cstheme="minorBidi"/>
          <w:color w:val="auto"/>
          <w:rtl/>
        </w:rPr>
      </w:pPr>
      <w:r>
        <w:rPr>
          <w:rtl/>
        </w:rPr>
        <w:t>عزيزي المتدرب صنف المهام والأدوار التالية إلى الأشخاص الموكلة إليهم</w:t>
      </w:r>
    </w:p>
    <w:p w:rsidR="00A5444F" w:rsidRDefault="00A5444F" w:rsidP="00A5444F">
      <w:pPr>
        <w:rPr>
          <w:rFonts w:cstheme="minorBidi"/>
          <w:color w:val="auto"/>
          <w:rtl/>
        </w:rPr>
      </w:pPr>
      <w:r>
        <w:rPr>
          <w:noProof/>
        </w:rPr>
        <mc:AlternateContent>
          <mc:Choice Requires="wpg">
            <w:drawing>
              <wp:inline distT="0" distB="0" distL="0" distR="0" wp14:anchorId="5EDEAAE5" wp14:editId="1F4F0250">
                <wp:extent cx="5731510" cy="462280"/>
                <wp:effectExtent l="0" t="0" r="2540" b="0"/>
                <wp:docPr id="1914" name="Group 32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462280"/>
                          <a:chOff x="-1619" y="0"/>
                          <a:chExt cx="61055" cy="4927"/>
                        </a:xfrm>
                      </wpg:grpSpPr>
                      <wpg:grpSp>
                        <wpg:cNvPr id="1915" name="Group 256605"/>
                        <wpg:cNvGrpSpPr>
                          <a:grpSpLocks/>
                        </wpg:cNvGrpSpPr>
                        <wpg:grpSpPr bwMode="auto">
                          <a:xfrm>
                            <a:off x="-1619" y="0"/>
                            <a:ext cx="61055" cy="4927"/>
                            <a:chOff x="-1658" y="159"/>
                            <a:chExt cx="62550" cy="5058"/>
                          </a:xfrm>
                        </wpg:grpSpPr>
                        <wpg:grpSp>
                          <wpg:cNvPr id="1916" name="Group 256606"/>
                          <wpg:cNvGrpSpPr>
                            <a:grpSpLocks/>
                          </wpg:cNvGrpSpPr>
                          <wpg:grpSpPr bwMode="auto">
                            <a:xfrm>
                              <a:off x="44009" y="159"/>
                              <a:ext cx="16882" cy="5058"/>
                              <a:chOff x="35684" y="223"/>
                              <a:chExt cx="24628" cy="7110"/>
                            </a:xfrm>
                          </wpg:grpSpPr>
                          <wps:wsp>
                            <wps:cNvPr id="1917"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35684" y="223"/>
                                <a:ext cx="24629" cy="7110"/>
                              </a:xfrm>
                              <a:prstGeom prst="roundRect">
                                <a:avLst>
                                  <a:gd name="adj" fmla="val 50000"/>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FC7E58" w:rsidRPr="00BB0D09" w:rsidRDefault="00FC7E58" w:rsidP="00A5444F">
                                  <w:pPr>
                                    <w:pStyle w:val="NoSpacing"/>
                                    <w:rPr>
                                      <w:b/>
                                      <w:color w:val="FFFFFF" w:themeColor="background1"/>
                                    </w:rPr>
                                  </w:pPr>
                                  <w:r>
                                    <w:rPr>
                                      <w:rFonts w:hint="cs"/>
                                      <w:rtl/>
                                      <w:lang w:bidi="ar-SY"/>
                                    </w:rPr>
                                    <w:t xml:space="preserve">       </w:t>
                                  </w:r>
                                  <w:r w:rsidRPr="00BB0D09">
                                    <w:rPr>
                                      <w:rFonts w:hint="cs"/>
                                      <w:color w:val="FFFFFF" w:themeColor="background1"/>
                                      <w:rtl/>
                                      <w:lang w:bidi="ar-SY"/>
                                    </w:rPr>
                                    <w:t>عزيزي المدرّب:</w:t>
                                  </w:r>
                                </w:p>
                              </w:txbxContent>
                            </wps:txbx>
                            <wps:bodyPr rot="0" vert="horz" wrap="square" lIns="91440" tIns="0" rIns="91440" bIns="45720" anchor="ctr" anchorCtr="0" upright="1">
                              <a:noAutofit/>
                            </wps:bodyPr>
                          </wps:wsp>
                          <wps:wsp>
                            <wps:cNvPr id="1918"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53438" y="734"/>
                                <a:ext cx="5715" cy="5715"/>
                              </a:xfrm>
                              <a:prstGeom prst="ellipse">
                                <a:avLst/>
                              </a:prstGeom>
                              <a:solidFill>
                                <a:schemeClr val="tx1">
                                  <a:lumMod val="85000"/>
                                  <a:lumOff val="15000"/>
                                </a:schemeClr>
                              </a:solidFill>
                              <a:ln>
                                <a:noFill/>
                              </a:ln>
                              <a:effectLst>
                                <a:outerShdw dist="38100" dir="5400000" algn="t"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919" name="Rectangle 256609"/>
                          <wps:cNvSpPr>
                            <a:spLocks noChangeArrowheads="1"/>
                          </wps:cNvSpPr>
                          <wps:spPr bwMode="auto">
                            <a:xfrm>
                              <a:off x="-1658" y="4929"/>
                              <a:ext cx="50526" cy="288"/>
                            </a:xfrm>
                            <a:prstGeom prst="rect">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32257" name="Google Shape;333;p20"/>
                        <wpg:cNvGrpSpPr>
                          <a:grpSpLocks/>
                        </wpg:cNvGrpSpPr>
                        <wpg:grpSpPr bwMode="auto">
                          <a:xfrm>
                            <a:off x="55626" y="1238"/>
                            <a:ext cx="2443" cy="2444"/>
                            <a:chOff x="0" y="0"/>
                            <a:chExt cx="354364" cy="354745"/>
                          </a:xfrm>
                        </wpg:grpSpPr>
                        <wps:wsp>
                          <wps:cNvPr id="32258" name="Google Shape;334;p20"/>
                          <wps:cNvSpPr>
                            <a:spLocks/>
                          </wps:cNvSpPr>
                          <wps:spPr bwMode="auto">
                            <a:xfrm>
                              <a:off x="0" y="155108"/>
                              <a:ext cx="132667" cy="199288"/>
                            </a:xfrm>
                            <a:custGeom>
                              <a:avLst/>
                              <a:gdLst>
                                <a:gd name="T0" fmla="*/ 2239 w 4168"/>
                                <a:gd name="T1" fmla="*/ 343 h 6261"/>
                                <a:gd name="T2" fmla="*/ 3811 w 4168"/>
                                <a:gd name="T3" fmla="*/ 3414 h 6261"/>
                                <a:gd name="T4" fmla="*/ 2775 w 4168"/>
                                <a:gd name="T5" fmla="*/ 3831 h 6261"/>
                                <a:gd name="T6" fmla="*/ 2775 w 4168"/>
                                <a:gd name="T7" fmla="*/ 3462 h 6261"/>
                                <a:gd name="T8" fmla="*/ 3096 w 4168"/>
                                <a:gd name="T9" fmla="*/ 1712 h 6261"/>
                                <a:gd name="T10" fmla="*/ 1632 w 4168"/>
                                <a:gd name="T11" fmla="*/ 1271 h 6261"/>
                                <a:gd name="T12" fmla="*/ 1286 w 4168"/>
                                <a:gd name="T13" fmla="*/ 1843 h 6261"/>
                                <a:gd name="T14" fmla="*/ 1513 w 4168"/>
                                <a:gd name="T15" fmla="*/ 1843 h 6261"/>
                                <a:gd name="T16" fmla="*/ 2882 w 4168"/>
                                <a:gd name="T17" fmla="*/ 1950 h 6261"/>
                                <a:gd name="T18" fmla="*/ 2084 w 4168"/>
                                <a:gd name="T19" fmla="*/ 3319 h 6261"/>
                                <a:gd name="T20" fmla="*/ 870 w 4168"/>
                                <a:gd name="T21" fmla="*/ 2093 h 6261"/>
                                <a:gd name="T22" fmla="*/ 1405 w 4168"/>
                                <a:gd name="T23" fmla="*/ 3462 h 6261"/>
                                <a:gd name="T24" fmla="*/ 1405 w 4168"/>
                                <a:gd name="T25" fmla="*/ 3831 h 6261"/>
                                <a:gd name="T26" fmla="*/ 393 w 4168"/>
                                <a:gd name="T27" fmla="*/ 3414 h 6261"/>
                                <a:gd name="T28" fmla="*/ 1965 w 4168"/>
                                <a:gd name="T29" fmla="*/ 343 h 6261"/>
                                <a:gd name="T30" fmla="*/ 2429 w 4168"/>
                                <a:gd name="T31" fmla="*/ 3581 h 6261"/>
                                <a:gd name="T32" fmla="*/ 2715 w 4168"/>
                                <a:gd name="T33" fmla="*/ 4236 h 6261"/>
                                <a:gd name="T34" fmla="*/ 2072 w 4168"/>
                                <a:gd name="T35" fmla="*/ 4712 h 6261"/>
                                <a:gd name="T36" fmla="*/ 1429 w 4168"/>
                                <a:gd name="T37" fmla="*/ 4236 h 6261"/>
                                <a:gd name="T38" fmla="*/ 1715 w 4168"/>
                                <a:gd name="T39" fmla="*/ 3581 h 6261"/>
                                <a:gd name="T40" fmla="*/ 2429 w 4168"/>
                                <a:gd name="T41" fmla="*/ 3581 h 6261"/>
                                <a:gd name="T42" fmla="*/ 1906 w 4168"/>
                                <a:gd name="T43" fmla="*/ 9 h 6261"/>
                                <a:gd name="T44" fmla="*/ 60 w 4168"/>
                                <a:gd name="T45" fmla="*/ 3295 h 6261"/>
                                <a:gd name="T46" fmla="*/ 1036 w 4168"/>
                                <a:gd name="T47" fmla="*/ 4093 h 6261"/>
                                <a:gd name="T48" fmla="*/ 1 w 4168"/>
                                <a:gd name="T49" fmla="*/ 5022 h 6261"/>
                                <a:gd name="T50" fmla="*/ 167 w 4168"/>
                                <a:gd name="T51" fmla="*/ 6260 h 6261"/>
                                <a:gd name="T52" fmla="*/ 334 w 4168"/>
                                <a:gd name="T53" fmla="*/ 5022 h 6261"/>
                                <a:gd name="T54" fmla="*/ 1048 w 4168"/>
                                <a:gd name="T55" fmla="*/ 4450 h 6261"/>
                                <a:gd name="T56" fmla="*/ 3132 w 4168"/>
                                <a:gd name="T57" fmla="*/ 4450 h 6261"/>
                                <a:gd name="T58" fmla="*/ 3846 w 4168"/>
                                <a:gd name="T59" fmla="*/ 5022 h 6261"/>
                                <a:gd name="T60" fmla="*/ 4013 w 4168"/>
                                <a:gd name="T61" fmla="*/ 6260 h 6261"/>
                                <a:gd name="T62" fmla="*/ 4168 w 4168"/>
                                <a:gd name="T63" fmla="*/ 5022 h 6261"/>
                                <a:gd name="T64" fmla="*/ 3120 w 4168"/>
                                <a:gd name="T65" fmla="*/ 4093 h 6261"/>
                                <a:gd name="T66" fmla="*/ 4084 w 4168"/>
                                <a:gd name="T67" fmla="*/ 3295 h 6261"/>
                                <a:gd name="T68" fmla="*/ 2239 w 4168"/>
                                <a:gd name="T69" fmla="*/ 9 h 62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4168" h="6261" extrusionOk="0">
                                  <a:moveTo>
                                    <a:pt x="2102" y="325"/>
                                  </a:moveTo>
                                  <a:cubicBezTo>
                                    <a:pt x="2147" y="325"/>
                                    <a:pt x="2191" y="331"/>
                                    <a:pt x="2239" y="343"/>
                                  </a:cubicBezTo>
                                  <a:cubicBezTo>
                                    <a:pt x="2953" y="402"/>
                                    <a:pt x="3501" y="1021"/>
                                    <a:pt x="3501" y="1748"/>
                                  </a:cubicBezTo>
                                  <a:cubicBezTo>
                                    <a:pt x="3501" y="2438"/>
                                    <a:pt x="3668" y="3081"/>
                                    <a:pt x="3811" y="3414"/>
                                  </a:cubicBezTo>
                                  <a:lnTo>
                                    <a:pt x="3811" y="3438"/>
                                  </a:lnTo>
                                  <a:cubicBezTo>
                                    <a:pt x="3632" y="3534"/>
                                    <a:pt x="3310" y="3736"/>
                                    <a:pt x="2775" y="3831"/>
                                  </a:cubicBezTo>
                                  <a:lnTo>
                                    <a:pt x="2775" y="3795"/>
                                  </a:lnTo>
                                  <a:lnTo>
                                    <a:pt x="2775" y="3462"/>
                                  </a:lnTo>
                                  <a:cubicBezTo>
                                    <a:pt x="2977" y="3343"/>
                                    <a:pt x="3156" y="3164"/>
                                    <a:pt x="3299" y="2938"/>
                                  </a:cubicBezTo>
                                  <a:cubicBezTo>
                                    <a:pt x="3513" y="2545"/>
                                    <a:pt x="3441" y="2021"/>
                                    <a:pt x="3096" y="1712"/>
                                  </a:cubicBezTo>
                                  <a:cubicBezTo>
                                    <a:pt x="2858" y="1486"/>
                                    <a:pt x="2429" y="1236"/>
                                    <a:pt x="1751" y="1236"/>
                                  </a:cubicBezTo>
                                  <a:cubicBezTo>
                                    <a:pt x="1703" y="1236"/>
                                    <a:pt x="1656" y="1248"/>
                                    <a:pt x="1632" y="1271"/>
                                  </a:cubicBezTo>
                                  <a:lnTo>
                                    <a:pt x="1286" y="1617"/>
                                  </a:lnTo>
                                  <a:cubicBezTo>
                                    <a:pt x="1227" y="1676"/>
                                    <a:pt x="1227" y="1783"/>
                                    <a:pt x="1286" y="1843"/>
                                  </a:cubicBezTo>
                                  <a:cubicBezTo>
                                    <a:pt x="1316" y="1873"/>
                                    <a:pt x="1358" y="1887"/>
                                    <a:pt x="1400" y="1887"/>
                                  </a:cubicBezTo>
                                  <a:cubicBezTo>
                                    <a:pt x="1441" y="1887"/>
                                    <a:pt x="1483" y="1873"/>
                                    <a:pt x="1513" y="1843"/>
                                  </a:cubicBezTo>
                                  <a:lnTo>
                                    <a:pt x="1810" y="1545"/>
                                  </a:lnTo>
                                  <a:cubicBezTo>
                                    <a:pt x="2239" y="1557"/>
                                    <a:pt x="2596" y="1688"/>
                                    <a:pt x="2882" y="1950"/>
                                  </a:cubicBezTo>
                                  <a:cubicBezTo>
                                    <a:pt x="3120" y="2152"/>
                                    <a:pt x="3156" y="2510"/>
                                    <a:pt x="3013" y="2783"/>
                                  </a:cubicBezTo>
                                  <a:cubicBezTo>
                                    <a:pt x="2822" y="3105"/>
                                    <a:pt x="2477" y="3319"/>
                                    <a:pt x="2084" y="3319"/>
                                  </a:cubicBezTo>
                                  <a:cubicBezTo>
                                    <a:pt x="1513" y="3319"/>
                                    <a:pt x="1036" y="2843"/>
                                    <a:pt x="1036" y="2260"/>
                                  </a:cubicBezTo>
                                  <a:cubicBezTo>
                                    <a:pt x="1036" y="2164"/>
                                    <a:pt x="953" y="2093"/>
                                    <a:pt x="870" y="2093"/>
                                  </a:cubicBezTo>
                                  <a:cubicBezTo>
                                    <a:pt x="774" y="2093"/>
                                    <a:pt x="703" y="2164"/>
                                    <a:pt x="703" y="2260"/>
                                  </a:cubicBezTo>
                                  <a:cubicBezTo>
                                    <a:pt x="703" y="2760"/>
                                    <a:pt x="989" y="3224"/>
                                    <a:pt x="1405" y="3462"/>
                                  </a:cubicBezTo>
                                  <a:lnTo>
                                    <a:pt x="1405" y="3795"/>
                                  </a:lnTo>
                                  <a:lnTo>
                                    <a:pt x="1405" y="3831"/>
                                  </a:lnTo>
                                  <a:cubicBezTo>
                                    <a:pt x="858" y="3712"/>
                                    <a:pt x="524" y="3534"/>
                                    <a:pt x="393" y="3438"/>
                                  </a:cubicBezTo>
                                  <a:cubicBezTo>
                                    <a:pt x="393" y="3438"/>
                                    <a:pt x="382" y="3438"/>
                                    <a:pt x="393" y="3414"/>
                                  </a:cubicBezTo>
                                  <a:cubicBezTo>
                                    <a:pt x="524" y="3081"/>
                                    <a:pt x="691" y="2438"/>
                                    <a:pt x="703" y="1748"/>
                                  </a:cubicBezTo>
                                  <a:cubicBezTo>
                                    <a:pt x="703" y="1021"/>
                                    <a:pt x="1275" y="402"/>
                                    <a:pt x="1965" y="343"/>
                                  </a:cubicBezTo>
                                  <a:cubicBezTo>
                                    <a:pt x="2013" y="331"/>
                                    <a:pt x="2057" y="325"/>
                                    <a:pt x="2102" y="325"/>
                                  </a:cubicBezTo>
                                  <a:close/>
                                  <a:moveTo>
                                    <a:pt x="2429" y="3581"/>
                                  </a:moveTo>
                                  <a:lnTo>
                                    <a:pt x="2429" y="3772"/>
                                  </a:lnTo>
                                  <a:cubicBezTo>
                                    <a:pt x="2429" y="3974"/>
                                    <a:pt x="2537" y="4153"/>
                                    <a:pt x="2715" y="4236"/>
                                  </a:cubicBezTo>
                                  <a:lnTo>
                                    <a:pt x="2822" y="4296"/>
                                  </a:lnTo>
                                  <a:cubicBezTo>
                                    <a:pt x="2668" y="4546"/>
                                    <a:pt x="2382" y="4712"/>
                                    <a:pt x="2072" y="4712"/>
                                  </a:cubicBezTo>
                                  <a:cubicBezTo>
                                    <a:pt x="1775" y="4712"/>
                                    <a:pt x="1489" y="4546"/>
                                    <a:pt x="1334" y="4296"/>
                                  </a:cubicBezTo>
                                  <a:lnTo>
                                    <a:pt x="1429" y="4236"/>
                                  </a:lnTo>
                                  <a:cubicBezTo>
                                    <a:pt x="1608" y="4153"/>
                                    <a:pt x="1715" y="3974"/>
                                    <a:pt x="1715" y="3772"/>
                                  </a:cubicBezTo>
                                  <a:lnTo>
                                    <a:pt x="1715" y="3581"/>
                                  </a:lnTo>
                                  <a:cubicBezTo>
                                    <a:pt x="1834" y="3617"/>
                                    <a:pt x="1953" y="3629"/>
                                    <a:pt x="2072" y="3629"/>
                                  </a:cubicBezTo>
                                  <a:cubicBezTo>
                                    <a:pt x="2191" y="3629"/>
                                    <a:pt x="2310" y="3617"/>
                                    <a:pt x="2429" y="3581"/>
                                  </a:cubicBezTo>
                                  <a:close/>
                                  <a:moveTo>
                                    <a:pt x="2072" y="0"/>
                                  </a:moveTo>
                                  <a:cubicBezTo>
                                    <a:pt x="2016" y="0"/>
                                    <a:pt x="1959" y="3"/>
                                    <a:pt x="1906" y="9"/>
                                  </a:cubicBezTo>
                                  <a:cubicBezTo>
                                    <a:pt x="1036" y="81"/>
                                    <a:pt x="346" y="855"/>
                                    <a:pt x="346" y="1748"/>
                                  </a:cubicBezTo>
                                  <a:cubicBezTo>
                                    <a:pt x="346" y="2391"/>
                                    <a:pt x="203" y="2986"/>
                                    <a:pt x="60" y="3295"/>
                                  </a:cubicBezTo>
                                  <a:cubicBezTo>
                                    <a:pt x="1" y="3450"/>
                                    <a:pt x="48" y="3617"/>
                                    <a:pt x="179" y="3700"/>
                                  </a:cubicBezTo>
                                  <a:cubicBezTo>
                                    <a:pt x="322" y="3795"/>
                                    <a:pt x="584" y="3950"/>
                                    <a:pt x="1036" y="4093"/>
                                  </a:cubicBezTo>
                                  <a:lnTo>
                                    <a:pt x="382" y="4415"/>
                                  </a:lnTo>
                                  <a:cubicBezTo>
                                    <a:pt x="143" y="4534"/>
                                    <a:pt x="1" y="4772"/>
                                    <a:pt x="1" y="5022"/>
                                  </a:cubicBezTo>
                                  <a:lnTo>
                                    <a:pt x="1" y="6093"/>
                                  </a:lnTo>
                                  <a:cubicBezTo>
                                    <a:pt x="1" y="6189"/>
                                    <a:pt x="84" y="6260"/>
                                    <a:pt x="167" y="6260"/>
                                  </a:cubicBezTo>
                                  <a:cubicBezTo>
                                    <a:pt x="262" y="6260"/>
                                    <a:pt x="334" y="6189"/>
                                    <a:pt x="334" y="6093"/>
                                  </a:cubicBezTo>
                                  <a:lnTo>
                                    <a:pt x="334" y="5022"/>
                                  </a:lnTo>
                                  <a:cubicBezTo>
                                    <a:pt x="334" y="4891"/>
                                    <a:pt x="405" y="4772"/>
                                    <a:pt x="524" y="4700"/>
                                  </a:cubicBezTo>
                                  <a:lnTo>
                                    <a:pt x="1048" y="4450"/>
                                  </a:lnTo>
                                  <a:cubicBezTo>
                                    <a:pt x="1275" y="4807"/>
                                    <a:pt x="1656" y="5046"/>
                                    <a:pt x="2084" y="5046"/>
                                  </a:cubicBezTo>
                                  <a:cubicBezTo>
                                    <a:pt x="2525" y="5046"/>
                                    <a:pt x="2906" y="4819"/>
                                    <a:pt x="3132" y="4450"/>
                                  </a:cubicBezTo>
                                  <a:lnTo>
                                    <a:pt x="3656" y="4700"/>
                                  </a:lnTo>
                                  <a:cubicBezTo>
                                    <a:pt x="3775" y="4760"/>
                                    <a:pt x="3846" y="4879"/>
                                    <a:pt x="3846" y="5022"/>
                                  </a:cubicBezTo>
                                  <a:lnTo>
                                    <a:pt x="3846" y="6093"/>
                                  </a:lnTo>
                                  <a:cubicBezTo>
                                    <a:pt x="3846" y="6189"/>
                                    <a:pt x="3918" y="6260"/>
                                    <a:pt x="4013" y="6260"/>
                                  </a:cubicBezTo>
                                  <a:cubicBezTo>
                                    <a:pt x="4096" y="6260"/>
                                    <a:pt x="4168" y="6189"/>
                                    <a:pt x="4168" y="6093"/>
                                  </a:cubicBezTo>
                                  <a:lnTo>
                                    <a:pt x="4168" y="5022"/>
                                  </a:lnTo>
                                  <a:cubicBezTo>
                                    <a:pt x="4156" y="4772"/>
                                    <a:pt x="4013" y="4534"/>
                                    <a:pt x="3775" y="4415"/>
                                  </a:cubicBezTo>
                                  <a:lnTo>
                                    <a:pt x="3120" y="4093"/>
                                  </a:lnTo>
                                  <a:cubicBezTo>
                                    <a:pt x="3549" y="3974"/>
                                    <a:pt x="3834" y="3807"/>
                                    <a:pt x="3965" y="3700"/>
                                  </a:cubicBezTo>
                                  <a:cubicBezTo>
                                    <a:pt x="4096" y="3617"/>
                                    <a:pt x="4144" y="3450"/>
                                    <a:pt x="4084" y="3295"/>
                                  </a:cubicBezTo>
                                  <a:cubicBezTo>
                                    <a:pt x="3953" y="2986"/>
                                    <a:pt x="3799" y="2391"/>
                                    <a:pt x="3799" y="1748"/>
                                  </a:cubicBezTo>
                                  <a:cubicBezTo>
                                    <a:pt x="3799" y="855"/>
                                    <a:pt x="3096" y="81"/>
                                    <a:pt x="2239" y="9"/>
                                  </a:cubicBezTo>
                                  <a:cubicBezTo>
                                    <a:pt x="2185" y="3"/>
                                    <a:pt x="2129" y="0"/>
                                    <a:pt x="2072"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2259" name="Google Shape;335;p20"/>
                          <wps:cNvSpPr>
                            <a:spLocks/>
                          </wps:cNvSpPr>
                          <wps:spPr bwMode="auto">
                            <a:xfrm>
                              <a:off x="21995" y="321769"/>
                              <a:ext cx="10249" cy="32626"/>
                            </a:xfrm>
                            <a:custGeom>
                              <a:avLst/>
                              <a:gdLst>
                                <a:gd name="T0" fmla="*/ 167 w 322"/>
                                <a:gd name="T1" fmla="*/ 0 h 1025"/>
                                <a:gd name="T2" fmla="*/ 0 w 322"/>
                                <a:gd name="T3" fmla="*/ 167 h 1025"/>
                                <a:gd name="T4" fmla="*/ 0 w 322"/>
                                <a:gd name="T5" fmla="*/ 857 h 1025"/>
                                <a:gd name="T6" fmla="*/ 167 w 322"/>
                                <a:gd name="T7" fmla="*/ 1024 h 1025"/>
                                <a:gd name="T8" fmla="*/ 322 w 322"/>
                                <a:gd name="T9" fmla="*/ 857 h 1025"/>
                                <a:gd name="T10" fmla="*/ 322 w 322"/>
                                <a:gd name="T11" fmla="*/ 167 h 1025"/>
                                <a:gd name="T12" fmla="*/ 167 w 322"/>
                                <a:gd name="T13" fmla="*/ 0 h 1025"/>
                              </a:gdLst>
                              <a:ahLst/>
                              <a:cxnLst>
                                <a:cxn ang="0">
                                  <a:pos x="T0" y="T1"/>
                                </a:cxn>
                                <a:cxn ang="0">
                                  <a:pos x="T2" y="T3"/>
                                </a:cxn>
                                <a:cxn ang="0">
                                  <a:pos x="T4" y="T5"/>
                                </a:cxn>
                                <a:cxn ang="0">
                                  <a:pos x="T6" y="T7"/>
                                </a:cxn>
                                <a:cxn ang="0">
                                  <a:pos x="T8" y="T9"/>
                                </a:cxn>
                                <a:cxn ang="0">
                                  <a:pos x="T10" y="T11"/>
                                </a:cxn>
                                <a:cxn ang="0">
                                  <a:pos x="T12" y="T13"/>
                                </a:cxn>
                              </a:cxnLst>
                              <a:rect l="0" t="0" r="r" b="b"/>
                              <a:pathLst>
                                <a:path w="322" h="1025" extrusionOk="0">
                                  <a:moveTo>
                                    <a:pt x="167" y="0"/>
                                  </a:moveTo>
                                  <a:cubicBezTo>
                                    <a:pt x="72" y="0"/>
                                    <a:pt x="0" y="72"/>
                                    <a:pt x="0" y="167"/>
                                  </a:cubicBezTo>
                                  <a:lnTo>
                                    <a:pt x="0" y="857"/>
                                  </a:lnTo>
                                  <a:cubicBezTo>
                                    <a:pt x="0" y="953"/>
                                    <a:pt x="72" y="1024"/>
                                    <a:pt x="167" y="1024"/>
                                  </a:cubicBezTo>
                                  <a:cubicBezTo>
                                    <a:pt x="250" y="1024"/>
                                    <a:pt x="322" y="953"/>
                                    <a:pt x="322" y="857"/>
                                  </a:cubicBezTo>
                                  <a:lnTo>
                                    <a:pt x="322" y="167"/>
                                  </a:lnTo>
                                  <a:cubicBezTo>
                                    <a:pt x="322" y="72"/>
                                    <a:pt x="250" y="0"/>
                                    <a:pt x="167"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2260" name="Google Shape;336;p20"/>
                          <wps:cNvSpPr>
                            <a:spLocks/>
                          </wps:cNvSpPr>
                          <wps:spPr bwMode="auto">
                            <a:xfrm>
                              <a:off x="99660" y="321769"/>
                              <a:ext cx="10281" cy="32626"/>
                            </a:xfrm>
                            <a:custGeom>
                              <a:avLst/>
                              <a:gdLst>
                                <a:gd name="T0" fmla="*/ 168 w 323"/>
                                <a:gd name="T1" fmla="*/ 0 h 1025"/>
                                <a:gd name="T2" fmla="*/ 1 w 323"/>
                                <a:gd name="T3" fmla="*/ 167 h 1025"/>
                                <a:gd name="T4" fmla="*/ 1 w 323"/>
                                <a:gd name="T5" fmla="*/ 857 h 1025"/>
                                <a:gd name="T6" fmla="*/ 168 w 323"/>
                                <a:gd name="T7" fmla="*/ 1024 h 1025"/>
                                <a:gd name="T8" fmla="*/ 322 w 323"/>
                                <a:gd name="T9" fmla="*/ 857 h 1025"/>
                                <a:gd name="T10" fmla="*/ 322 w 323"/>
                                <a:gd name="T11" fmla="*/ 167 h 1025"/>
                                <a:gd name="T12" fmla="*/ 168 w 323"/>
                                <a:gd name="T13" fmla="*/ 0 h 1025"/>
                              </a:gdLst>
                              <a:ahLst/>
                              <a:cxnLst>
                                <a:cxn ang="0">
                                  <a:pos x="T0" y="T1"/>
                                </a:cxn>
                                <a:cxn ang="0">
                                  <a:pos x="T2" y="T3"/>
                                </a:cxn>
                                <a:cxn ang="0">
                                  <a:pos x="T4" y="T5"/>
                                </a:cxn>
                                <a:cxn ang="0">
                                  <a:pos x="T6" y="T7"/>
                                </a:cxn>
                                <a:cxn ang="0">
                                  <a:pos x="T8" y="T9"/>
                                </a:cxn>
                                <a:cxn ang="0">
                                  <a:pos x="T10" y="T11"/>
                                </a:cxn>
                                <a:cxn ang="0">
                                  <a:pos x="T12" y="T13"/>
                                </a:cxn>
                              </a:cxnLst>
                              <a:rect l="0" t="0" r="r" b="b"/>
                              <a:pathLst>
                                <a:path w="323" h="1025" extrusionOk="0">
                                  <a:moveTo>
                                    <a:pt x="168" y="0"/>
                                  </a:moveTo>
                                  <a:cubicBezTo>
                                    <a:pt x="72" y="0"/>
                                    <a:pt x="1" y="72"/>
                                    <a:pt x="1" y="167"/>
                                  </a:cubicBezTo>
                                  <a:lnTo>
                                    <a:pt x="1" y="857"/>
                                  </a:lnTo>
                                  <a:cubicBezTo>
                                    <a:pt x="1" y="953"/>
                                    <a:pt x="72" y="1024"/>
                                    <a:pt x="168" y="1024"/>
                                  </a:cubicBezTo>
                                  <a:cubicBezTo>
                                    <a:pt x="251" y="1024"/>
                                    <a:pt x="322" y="953"/>
                                    <a:pt x="322" y="857"/>
                                  </a:cubicBezTo>
                                  <a:lnTo>
                                    <a:pt x="322" y="167"/>
                                  </a:lnTo>
                                  <a:cubicBezTo>
                                    <a:pt x="322" y="72"/>
                                    <a:pt x="251" y="0"/>
                                    <a:pt x="168"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2261" name="Google Shape;337;p20"/>
                          <wps:cNvSpPr>
                            <a:spLocks/>
                          </wps:cNvSpPr>
                          <wps:spPr bwMode="auto">
                            <a:xfrm>
                              <a:off x="254672" y="193081"/>
                              <a:ext cx="55734" cy="18430"/>
                            </a:xfrm>
                            <a:custGeom>
                              <a:avLst/>
                              <a:gdLst>
                                <a:gd name="T0" fmla="*/ 649 w 1751"/>
                                <a:gd name="T1" fmla="*/ 0 h 579"/>
                                <a:gd name="T2" fmla="*/ 132 w 1751"/>
                                <a:gd name="T3" fmla="*/ 55 h 579"/>
                                <a:gd name="T4" fmla="*/ 1 w 1751"/>
                                <a:gd name="T5" fmla="*/ 221 h 579"/>
                                <a:gd name="T6" fmla="*/ 1 w 1751"/>
                                <a:gd name="T7" fmla="*/ 400 h 579"/>
                                <a:gd name="T8" fmla="*/ 155 w 1751"/>
                                <a:gd name="T9" fmla="*/ 555 h 579"/>
                                <a:gd name="T10" fmla="*/ 322 w 1751"/>
                                <a:gd name="T11" fmla="*/ 400 h 579"/>
                                <a:gd name="T12" fmla="*/ 322 w 1751"/>
                                <a:gd name="T13" fmla="*/ 364 h 579"/>
                                <a:gd name="T14" fmla="*/ 636 w 1751"/>
                                <a:gd name="T15" fmla="*/ 342 h 579"/>
                                <a:gd name="T16" fmla="*/ 1132 w 1751"/>
                                <a:gd name="T17" fmla="*/ 412 h 579"/>
                                <a:gd name="T18" fmla="*/ 1465 w 1751"/>
                                <a:gd name="T19" fmla="*/ 543 h 579"/>
                                <a:gd name="T20" fmla="*/ 1560 w 1751"/>
                                <a:gd name="T21" fmla="*/ 578 h 579"/>
                                <a:gd name="T22" fmla="*/ 1691 w 1751"/>
                                <a:gd name="T23" fmla="*/ 495 h 579"/>
                                <a:gd name="T24" fmla="*/ 1644 w 1751"/>
                                <a:gd name="T25" fmla="*/ 245 h 579"/>
                                <a:gd name="T26" fmla="*/ 649 w 1751"/>
                                <a:gd name="T27" fmla="*/ 0 h 5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751" h="579" extrusionOk="0">
                                  <a:moveTo>
                                    <a:pt x="649" y="0"/>
                                  </a:moveTo>
                                  <a:cubicBezTo>
                                    <a:pt x="492" y="0"/>
                                    <a:pt x="319" y="16"/>
                                    <a:pt x="132" y="55"/>
                                  </a:cubicBezTo>
                                  <a:cubicBezTo>
                                    <a:pt x="60" y="66"/>
                                    <a:pt x="1" y="138"/>
                                    <a:pt x="1" y="221"/>
                                  </a:cubicBezTo>
                                  <a:lnTo>
                                    <a:pt x="1" y="400"/>
                                  </a:lnTo>
                                  <a:cubicBezTo>
                                    <a:pt x="1" y="483"/>
                                    <a:pt x="72" y="555"/>
                                    <a:pt x="155" y="555"/>
                                  </a:cubicBezTo>
                                  <a:cubicBezTo>
                                    <a:pt x="251" y="555"/>
                                    <a:pt x="322" y="483"/>
                                    <a:pt x="322" y="400"/>
                                  </a:cubicBezTo>
                                  <a:lnTo>
                                    <a:pt x="322" y="364"/>
                                  </a:lnTo>
                                  <a:cubicBezTo>
                                    <a:pt x="434" y="349"/>
                                    <a:pt x="539" y="342"/>
                                    <a:pt x="636" y="342"/>
                                  </a:cubicBezTo>
                                  <a:cubicBezTo>
                                    <a:pt x="841" y="342"/>
                                    <a:pt x="1011" y="371"/>
                                    <a:pt x="1132" y="412"/>
                                  </a:cubicBezTo>
                                  <a:cubicBezTo>
                                    <a:pt x="1334" y="471"/>
                                    <a:pt x="1453" y="543"/>
                                    <a:pt x="1465" y="543"/>
                                  </a:cubicBezTo>
                                  <a:cubicBezTo>
                                    <a:pt x="1501" y="555"/>
                                    <a:pt x="1525" y="578"/>
                                    <a:pt x="1560" y="578"/>
                                  </a:cubicBezTo>
                                  <a:cubicBezTo>
                                    <a:pt x="1620" y="578"/>
                                    <a:pt x="1667" y="543"/>
                                    <a:pt x="1691" y="495"/>
                                  </a:cubicBezTo>
                                  <a:cubicBezTo>
                                    <a:pt x="1751" y="400"/>
                                    <a:pt x="1727" y="293"/>
                                    <a:pt x="1644" y="245"/>
                                  </a:cubicBezTo>
                                  <a:cubicBezTo>
                                    <a:pt x="1625" y="236"/>
                                    <a:pt x="1259" y="0"/>
                                    <a:pt x="649"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2262" name="Google Shape;338;p20"/>
                          <wps:cNvSpPr>
                            <a:spLocks/>
                          </wps:cNvSpPr>
                          <wps:spPr bwMode="auto">
                            <a:xfrm>
                              <a:off x="210333" y="161060"/>
                              <a:ext cx="144031" cy="192953"/>
                            </a:xfrm>
                            <a:custGeom>
                              <a:avLst/>
                              <a:gdLst>
                                <a:gd name="T0" fmla="*/ 3489 w 4525"/>
                                <a:gd name="T1" fmla="*/ 1120 h 6062"/>
                                <a:gd name="T2" fmla="*/ 3334 w 4525"/>
                                <a:gd name="T3" fmla="*/ 1656 h 6062"/>
                                <a:gd name="T4" fmla="*/ 3322 w 4525"/>
                                <a:gd name="T5" fmla="*/ 2073 h 6062"/>
                                <a:gd name="T6" fmla="*/ 2268 w 4525"/>
                                <a:gd name="T7" fmla="*/ 3133 h 6062"/>
                                <a:gd name="T8" fmla="*/ 1191 w 4525"/>
                                <a:gd name="T9" fmla="*/ 2025 h 6062"/>
                                <a:gd name="T10" fmla="*/ 1179 w 4525"/>
                                <a:gd name="T11" fmla="*/ 1656 h 6062"/>
                                <a:gd name="T12" fmla="*/ 1036 w 4525"/>
                                <a:gd name="T13" fmla="*/ 1120 h 6062"/>
                                <a:gd name="T14" fmla="*/ 3489 w 4525"/>
                                <a:gd name="T15" fmla="*/ 310 h 6062"/>
                                <a:gd name="T16" fmla="*/ 2215 w 4525"/>
                                <a:gd name="T17" fmla="*/ 3454 h 6062"/>
                                <a:gd name="T18" fmla="*/ 2798 w 4525"/>
                                <a:gd name="T19" fmla="*/ 3347 h 6062"/>
                                <a:gd name="T20" fmla="*/ 2810 w 4525"/>
                                <a:gd name="T21" fmla="*/ 3728 h 6062"/>
                                <a:gd name="T22" fmla="*/ 1715 w 4525"/>
                                <a:gd name="T23" fmla="*/ 3728 h 6062"/>
                                <a:gd name="T24" fmla="*/ 1727 w 4525"/>
                                <a:gd name="T25" fmla="*/ 3335 h 6062"/>
                                <a:gd name="T26" fmla="*/ 703 w 4525"/>
                                <a:gd name="T27" fmla="*/ 1132 h 6062"/>
                                <a:gd name="T28" fmla="*/ 882 w 4525"/>
                                <a:gd name="T29" fmla="*/ 1751 h 6062"/>
                                <a:gd name="T30" fmla="*/ 1405 w 4525"/>
                                <a:gd name="T31" fmla="*/ 3120 h 6062"/>
                                <a:gd name="T32" fmla="*/ 1286 w 4525"/>
                                <a:gd name="T33" fmla="*/ 3739 h 6062"/>
                                <a:gd name="T34" fmla="*/ 1 w 4525"/>
                                <a:gd name="T35" fmla="*/ 4692 h 6062"/>
                                <a:gd name="T36" fmla="*/ 167 w 4525"/>
                                <a:gd name="T37" fmla="*/ 6061 h 6062"/>
                                <a:gd name="T38" fmla="*/ 334 w 4525"/>
                                <a:gd name="T39" fmla="*/ 4692 h 6062"/>
                                <a:gd name="T40" fmla="*/ 1405 w 4525"/>
                                <a:gd name="T41" fmla="*/ 4037 h 6062"/>
                                <a:gd name="T42" fmla="*/ 2096 w 4525"/>
                                <a:gd name="T43" fmla="*/ 4394 h 6062"/>
                                <a:gd name="T44" fmla="*/ 2263 w 4525"/>
                                <a:gd name="T45" fmla="*/ 6037 h 6062"/>
                                <a:gd name="T46" fmla="*/ 2429 w 4525"/>
                                <a:gd name="T47" fmla="*/ 4394 h 6062"/>
                                <a:gd name="T48" fmla="*/ 3132 w 4525"/>
                                <a:gd name="T49" fmla="*/ 4037 h 6062"/>
                                <a:gd name="T50" fmla="*/ 4203 w 4525"/>
                                <a:gd name="T51" fmla="*/ 4692 h 6062"/>
                                <a:gd name="T52" fmla="*/ 4358 w 4525"/>
                                <a:gd name="T53" fmla="*/ 6061 h 6062"/>
                                <a:gd name="T54" fmla="*/ 4525 w 4525"/>
                                <a:gd name="T55" fmla="*/ 4692 h 6062"/>
                                <a:gd name="T56" fmla="*/ 3239 w 4525"/>
                                <a:gd name="T57" fmla="*/ 3751 h 6062"/>
                                <a:gd name="T58" fmla="*/ 3120 w 4525"/>
                                <a:gd name="T59" fmla="*/ 3156 h 6062"/>
                                <a:gd name="T60" fmla="*/ 3632 w 4525"/>
                                <a:gd name="T61" fmla="*/ 2073 h 6062"/>
                                <a:gd name="T62" fmla="*/ 3680 w 4525"/>
                                <a:gd name="T63" fmla="*/ 1668 h 6062"/>
                                <a:gd name="T64" fmla="*/ 3811 w 4525"/>
                                <a:gd name="T65" fmla="*/ 168 h 6062"/>
                                <a:gd name="T66" fmla="*/ 1834 w 4525"/>
                                <a:gd name="T67" fmla="*/ 1 h 60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4525" h="6062" extrusionOk="0">
                                  <a:moveTo>
                                    <a:pt x="3489" y="310"/>
                                  </a:moveTo>
                                  <a:lnTo>
                                    <a:pt x="3489" y="1120"/>
                                  </a:lnTo>
                                  <a:cubicBezTo>
                                    <a:pt x="3489" y="1251"/>
                                    <a:pt x="3453" y="1382"/>
                                    <a:pt x="3394" y="1525"/>
                                  </a:cubicBezTo>
                                  <a:lnTo>
                                    <a:pt x="3334" y="1656"/>
                                  </a:lnTo>
                                  <a:cubicBezTo>
                                    <a:pt x="3322" y="1680"/>
                                    <a:pt x="3322" y="1703"/>
                                    <a:pt x="3322" y="1727"/>
                                  </a:cubicBezTo>
                                  <a:lnTo>
                                    <a:pt x="3322" y="2073"/>
                                  </a:lnTo>
                                  <a:cubicBezTo>
                                    <a:pt x="3322" y="2370"/>
                                    <a:pt x="3203" y="2632"/>
                                    <a:pt x="3001" y="2835"/>
                                  </a:cubicBezTo>
                                  <a:cubicBezTo>
                                    <a:pt x="2796" y="3016"/>
                                    <a:pt x="2549" y="3133"/>
                                    <a:pt x="2268" y="3133"/>
                                  </a:cubicBezTo>
                                  <a:cubicBezTo>
                                    <a:pt x="2254" y="3133"/>
                                    <a:pt x="2241" y="3133"/>
                                    <a:pt x="2227" y="3132"/>
                                  </a:cubicBezTo>
                                  <a:cubicBezTo>
                                    <a:pt x="1655" y="3108"/>
                                    <a:pt x="1191" y="2608"/>
                                    <a:pt x="1191" y="2025"/>
                                  </a:cubicBezTo>
                                  <a:lnTo>
                                    <a:pt x="1191" y="1727"/>
                                  </a:lnTo>
                                  <a:cubicBezTo>
                                    <a:pt x="1191" y="1703"/>
                                    <a:pt x="1191" y="1680"/>
                                    <a:pt x="1179" y="1656"/>
                                  </a:cubicBezTo>
                                  <a:lnTo>
                                    <a:pt x="1120" y="1525"/>
                                  </a:lnTo>
                                  <a:cubicBezTo>
                                    <a:pt x="1060" y="1406"/>
                                    <a:pt x="1036" y="1263"/>
                                    <a:pt x="1036" y="1120"/>
                                  </a:cubicBezTo>
                                  <a:cubicBezTo>
                                    <a:pt x="1036" y="668"/>
                                    <a:pt x="1394" y="310"/>
                                    <a:pt x="1834" y="310"/>
                                  </a:cubicBezTo>
                                  <a:lnTo>
                                    <a:pt x="3489" y="310"/>
                                  </a:lnTo>
                                  <a:close/>
                                  <a:moveTo>
                                    <a:pt x="1727" y="3335"/>
                                  </a:moveTo>
                                  <a:cubicBezTo>
                                    <a:pt x="1882" y="3406"/>
                                    <a:pt x="2048" y="3442"/>
                                    <a:pt x="2215" y="3454"/>
                                  </a:cubicBezTo>
                                  <a:lnTo>
                                    <a:pt x="2263" y="3454"/>
                                  </a:lnTo>
                                  <a:cubicBezTo>
                                    <a:pt x="2453" y="3454"/>
                                    <a:pt x="2632" y="3430"/>
                                    <a:pt x="2798" y="3347"/>
                                  </a:cubicBezTo>
                                  <a:lnTo>
                                    <a:pt x="2798" y="3573"/>
                                  </a:lnTo>
                                  <a:cubicBezTo>
                                    <a:pt x="2798" y="3620"/>
                                    <a:pt x="2810" y="3680"/>
                                    <a:pt x="2810" y="3728"/>
                                  </a:cubicBezTo>
                                  <a:lnTo>
                                    <a:pt x="2263" y="4144"/>
                                  </a:lnTo>
                                  <a:lnTo>
                                    <a:pt x="1715" y="3728"/>
                                  </a:lnTo>
                                  <a:cubicBezTo>
                                    <a:pt x="1727" y="3680"/>
                                    <a:pt x="1727" y="3632"/>
                                    <a:pt x="1727" y="3573"/>
                                  </a:cubicBezTo>
                                  <a:lnTo>
                                    <a:pt x="1727" y="3335"/>
                                  </a:lnTo>
                                  <a:close/>
                                  <a:moveTo>
                                    <a:pt x="1834" y="1"/>
                                  </a:moveTo>
                                  <a:cubicBezTo>
                                    <a:pt x="1203" y="1"/>
                                    <a:pt x="703" y="501"/>
                                    <a:pt x="703" y="1132"/>
                                  </a:cubicBezTo>
                                  <a:cubicBezTo>
                                    <a:pt x="703" y="1322"/>
                                    <a:pt x="751" y="1501"/>
                                    <a:pt x="834" y="1668"/>
                                  </a:cubicBezTo>
                                  <a:lnTo>
                                    <a:pt x="882" y="1751"/>
                                  </a:lnTo>
                                  <a:lnTo>
                                    <a:pt x="882" y="2013"/>
                                  </a:lnTo>
                                  <a:cubicBezTo>
                                    <a:pt x="882" y="2454"/>
                                    <a:pt x="1084" y="2858"/>
                                    <a:pt x="1405" y="3120"/>
                                  </a:cubicBezTo>
                                  <a:lnTo>
                                    <a:pt x="1405" y="3561"/>
                                  </a:lnTo>
                                  <a:cubicBezTo>
                                    <a:pt x="1405" y="3632"/>
                                    <a:pt x="1358" y="3704"/>
                                    <a:pt x="1286" y="3739"/>
                                  </a:cubicBezTo>
                                  <a:lnTo>
                                    <a:pt x="453" y="4049"/>
                                  </a:lnTo>
                                  <a:cubicBezTo>
                                    <a:pt x="179" y="4156"/>
                                    <a:pt x="1" y="4406"/>
                                    <a:pt x="1" y="4692"/>
                                  </a:cubicBezTo>
                                  <a:lnTo>
                                    <a:pt x="1" y="5894"/>
                                  </a:lnTo>
                                  <a:cubicBezTo>
                                    <a:pt x="1" y="5990"/>
                                    <a:pt x="72" y="6061"/>
                                    <a:pt x="167" y="6061"/>
                                  </a:cubicBezTo>
                                  <a:cubicBezTo>
                                    <a:pt x="251" y="6061"/>
                                    <a:pt x="334" y="5990"/>
                                    <a:pt x="334" y="5894"/>
                                  </a:cubicBezTo>
                                  <a:lnTo>
                                    <a:pt x="334" y="4692"/>
                                  </a:lnTo>
                                  <a:cubicBezTo>
                                    <a:pt x="334" y="4537"/>
                                    <a:pt x="417" y="4406"/>
                                    <a:pt x="572" y="4347"/>
                                  </a:cubicBezTo>
                                  <a:lnTo>
                                    <a:pt x="1405" y="4037"/>
                                  </a:lnTo>
                                  <a:cubicBezTo>
                                    <a:pt x="1441" y="4013"/>
                                    <a:pt x="1489" y="3989"/>
                                    <a:pt x="1525" y="3954"/>
                                  </a:cubicBezTo>
                                  <a:lnTo>
                                    <a:pt x="2096" y="4394"/>
                                  </a:lnTo>
                                  <a:lnTo>
                                    <a:pt x="2096" y="5883"/>
                                  </a:lnTo>
                                  <a:cubicBezTo>
                                    <a:pt x="2096" y="5966"/>
                                    <a:pt x="2179" y="6037"/>
                                    <a:pt x="2263" y="6037"/>
                                  </a:cubicBezTo>
                                  <a:cubicBezTo>
                                    <a:pt x="2358" y="6037"/>
                                    <a:pt x="2429" y="5966"/>
                                    <a:pt x="2429" y="5883"/>
                                  </a:cubicBezTo>
                                  <a:lnTo>
                                    <a:pt x="2429" y="4394"/>
                                  </a:lnTo>
                                  <a:lnTo>
                                    <a:pt x="3013" y="3954"/>
                                  </a:lnTo>
                                  <a:cubicBezTo>
                                    <a:pt x="3049" y="3989"/>
                                    <a:pt x="3084" y="4001"/>
                                    <a:pt x="3132" y="4037"/>
                                  </a:cubicBezTo>
                                  <a:lnTo>
                                    <a:pt x="3965" y="4347"/>
                                  </a:lnTo>
                                  <a:cubicBezTo>
                                    <a:pt x="4096" y="4406"/>
                                    <a:pt x="4203" y="4537"/>
                                    <a:pt x="4203" y="4692"/>
                                  </a:cubicBezTo>
                                  <a:lnTo>
                                    <a:pt x="4203" y="5894"/>
                                  </a:lnTo>
                                  <a:cubicBezTo>
                                    <a:pt x="4203" y="5990"/>
                                    <a:pt x="4275" y="6061"/>
                                    <a:pt x="4358" y="6061"/>
                                  </a:cubicBezTo>
                                  <a:cubicBezTo>
                                    <a:pt x="4453" y="6061"/>
                                    <a:pt x="4525" y="5990"/>
                                    <a:pt x="4525" y="5894"/>
                                  </a:cubicBezTo>
                                  <a:lnTo>
                                    <a:pt x="4525" y="4692"/>
                                  </a:lnTo>
                                  <a:cubicBezTo>
                                    <a:pt x="4513" y="4418"/>
                                    <a:pt x="4334" y="4168"/>
                                    <a:pt x="4072" y="4061"/>
                                  </a:cubicBezTo>
                                  <a:lnTo>
                                    <a:pt x="3239" y="3751"/>
                                  </a:lnTo>
                                  <a:cubicBezTo>
                                    <a:pt x="3156" y="3728"/>
                                    <a:pt x="3120" y="3644"/>
                                    <a:pt x="3120" y="3573"/>
                                  </a:cubicBezTo>
                                  <a:lnTo>
                                    <a:pt x="3120" y="3156"/>
                                  </a:lnTo>
                                  <a:cubicBezTo>
                                    <a:pt x="3144" y="3132"/>
                                    <a:pt x="3191" y="3096"/>
                                    <a:pt x="3215" y="3061"/>
                                  </a:cubicBezTo>
                                  <a:cubicBezTo>
                                    <a:pt x="3489" y="2799"/>
                                    <a:pt x="3632" y="2454"/>
                                    <a:pt x="3632" y="2073"/>
                                  </a:cubicBezTo>
                                  <a:lnTo>
                                    <a:pt x="3632" y="1751"/>
                                  </a:lnTo>
                                  <a:lnTo>
                                    <a:pt x="3680" y="1668"/>
                                  </a:lnTo>
                                  <a:cubicBezTo>
                                    <a:pt x="3775" y="1501"/>
                                    <a:pt x="3811" y="1311"/>
                                    <a:pt x="3811" y="1132"/>
                                  </a:cubicBezTo>
                                  <a:lnTo>
                                    <a:pt x="3811" y="168"/>
                                  </a:lnTo>
                                  <a:cubicBezTo>
                                    <a:pt x="3811" y="72"/>
                                    <a:pt x="3739" y="1"/>
                                    <a:pt x="3644" y="1"/>
                                  </a:cubicBezTo>
                                  <a:lnTo>
                                    <a:pt x="1834"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2263" name="Google Shape;339;p20"/>
                          <wps:cNvSpPr>
                            <a:spLocks/>
                          </wps:cNvSpPr>
                          <wps:spPr bwMode="auto">
                            <a:xfrm>
                              <a:off x="238375" y="316454"/>
                              <a:ext cx="10631" cy="38291"/>
                            </a:xfrm>
                            <a:custGeom>
                              <a:avLst/>
                              <a:gdLst>
                                <a:gd name="T0" fmla="*/ 167 w 334"/>
                                <a:gd name="T1" fmla="*/ 0 h 1203"/>
                                <a:gd name="T2" fmla="*/ 1 w 334"/>
                                <a:gd name="T3" fmla="*/ 167 h 1203"/>
                                <a:gd name="T4" fmla="*/ 1 w 334"/>
                                <a:gd name="T5" fmla="*/ 1048 h 1203"/>
                                <a:gd name="T6" fmla="*/ 167 w 334"/>
                                <a:gd name="T7" fmla="*/ 1203 h 1203"/>
                                <a:gd name="T8" fmla="*/ 334 w 334"/>
                                <a:gd name="T9" fmla="*/ 1048 h 1203"/>
                                <a:gd name="T10" fmla="*/ 334 w 334"/>
                                <a:gd name="T11" fmla="*/ 155 h 1203"/>
                                <a:gd name="T12" fmla="*/ 167 w 334"/>
                                <a:gd name="T13" fmla="*/ 0 h 1203"/>
                              </a:gdLst>
                              <a:ahLst/>
                              <a:cxnLst>
                                <a:cxn ang="0">
                                  <a:pos x="T0" y="T1"/>
                                </a:cxn>
                                <a:cxn ang="0">
                                  <a:pos x="T2" y="T3"/>
                                </a:cxn>
                                <a:cxn ang="0">
                                  <a:pos x="T4" y="T5"/>
                                </a:cxn>
                                <a:cxn ang="0">
                                  <a:pos x="T6" y="T7"/>
                                </a:cxn>
                                <a:cxn ang="0">
                                  <a:pos x="T8" y="T9"/>
                                </a:cxn>
                                <a:cxn ang="0">
                                  <a:pos x="T10" y="T11"/>
                                </a:cxn>
                                <a:cxn ang="0">
                                  <a:pos x="T12" y="T13"/>
                                </a:cxn>
                              </a:cxnLst>
                              <a:rect l="0" t="0" r="r" b="b"/>
                              <a:pathLst>
                                <a:path w="334" h="1203" extrusionOk="0">
                                  <a:moveTo>
                                    <a:pt x="167" y="0"/>
                                  </a:moveTo>
                                  <a:cubicBezTo>
                                    <a:pt x="72" y="0"/>
                                    <a:pt x="1" y="72"/>
                                    <a:pt x="1" y="167"/>
                                  </a:cubicBezTo>
                                  <a:lnTo>
                                    <a:pt x="1" y="1048"/>
                                  </a:lnTo>
                                  <a:cubicBezTo>
                                    <a:pt x="1" y="1131"/>
                                    <a:pt x="72" y="1203"/>
                                    <a:pt x="167" y="1203"/>
                                  </a:cubicBezTo>
                                  <a:cubicBezTo>
                                    <a:pt x="251" y="1203"/>
                                    <a:pt x="334" y="1131"/>
                                    <a:pt x="334" y="1048"/>
                                  </a:cubicBezTo>
                                  <a:lnTo>
                                    <a:pt x="334" y="155"/>
                                  </a:lnTo>
                                  <a:cubicBezTo>
                                    <a:pt x="334" y="60"/>
                                    <a:pt x="251" y="0"/>
                                    <a:pt x="167"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2270" name="Google Shape;340;p20"/>
                          <wps:cNvSpPr>
                            <a:spLocks/>
                          </wps:cNvSpPr>
                          <wps:spPr bwMode="auto">
                            <a:xfrm>
                              <a:off x="315690" y="316454"/>
                              <a:ext cx="10249" cy="38291"/>
                            </a:xfrm>
                            <a:custGeom>
                              <a:avLst/>
                              <a:gdLst>
                                <a:gd name="T0" fmla="*/ 167 w 322"/>
                                <a:gd name="T1" fmla="*/ 0 h 1203"/>
                                <a:gd name="T2" fmla="*/ 0 w 322"/>
                                <a:gd name="T3" fmla="*/ 167 h 1203"/>
                                <a:gd name="T4" fmla="*/ 0 w 322"/>
                                <a:gd name="T5" fmla="*/ 1048 h 1203"/>
                                <a:gd name="T6" fmla="*/ 167 w 322"/>
                                <a:gd name="T7" fmla="*/ 1203 h 1203"/>
                                <a:gd name="T8" fmla="*/ 322 w 322"/>
                                <a:gd name="T9" fmla="*/ 1048 h 1203"/>
                                <a:gd name="T10" fmla="*/ 322 w 322"/>
                                <a:gd name="T11" fmla="*/ 155 h 1203"/>
                                <a:gd name="T12" fmla="*/ 167 w 322"/>
                                <a:gd name="T13" fmla="*/ 0 h 1203"/>
                              </a:gdLst>
                              <a:ahLst/>
                              <a:cxnLst>
                                <a:cxn ang="0">
                                  <a:pos x="T0" y="T1"/>
                                </a:cxn>
                                <a:cxn ang="0">
                                  <a:pos x="T2" y="T3"/>
                                </a:cxn>
                                <a:cxn ang="0">
                                  <a:pos x="T4" y="T5"/>
                                </a:cxn>
                                <a:cxn ang="0">
                                  <a:pos x="T6" y="T7"/>
                                </a:cxn>
                                <a:cxn ang="0">
                                  <a:pos x="T8" y="T9"/>
                                </a:cxn>
                                <a:cxn ang="0">
                                  <a:pos x="T10" y="T11"/>
                                </a:cxn>
                                <a:cxn ang="0">
                                  <a:pos x="T12" y="T13"/>
                                </a:cxn>
                              </a:cxnLst>
                              <a:rect l="0" t="0" r="r" b="b"/>
                              <a:pathLst>
                                <a:path w="322" h="1203" extrusionOk="0">
                                  <a:moveTo>
                                    <a:pt x="167" y="0"/>
                                  </a:moveTo>
                                  <a:cubicBezTo>
                                    <a:pt x="72" y="0"/>
                                    <a:pt x="0" y="72"/>
                                    <a:pt x="0" y="167"/>
                                  </a:cubicBezTo>
                                  <a:lnTo>
                                    <a:pt x="0" y="1048"/>
                                  </a:lnTo>
                                  <a:cubicBezTo>
                                    <a:pt x="0" y="1131"/>
                                    <a:pt x="72" y="1203"/>
                                    <a:pt x="167" y="1203"/>
                                  </a:cubicBezTo>
                                  <a:cubicBezTo>
                                    <a:pt x="250" y="1203"/>
                                    <a:pt x="322" y="1131"/>
                                    <a:pt x="322" y="1048"/>
                                  </a:cubicBezTo>
                                  <a:lnTo>
                                    <a:pt x="322" y="155"/>
                                  </a:lnTo>
                                  <a:cubicBezTo>
                                    <a:pt x="322" y="60"/>
                                    <a:pt x="262" y="0"/>
                                    <a:pt x="167"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2271" name="Google Shape;341;p20"/>
                          <wps:cNvSpPr>
                            <a:spLocks/>
                          </wps:cNvSpPr>
                          <wps:spPr bwMode="auto">
                            <a:xfrm>
                              <a:off x="54939" y="0"/>
                              <a:ext cx="221378" cy="185346"/>
                            </a:xfrm>
                            <a:custGeom>
                              <a:avLst/>
                              <a:gdLst>
                                <a:gd name="T0" fmla="*/ 2406 w 6955"/>
                                <a:gd name="T1" fmla="*/ 4168 h 5823"/>
                                <a:gd name="T2" fmla="*/ 2311 w 6955"/>
                                <a:gd name="T3" fmla="*/ 4537 h 5823"/>
                                <a:gd name="T4" fmla="*/ 2085 w 6955"/>
                                <a:gd name="T5" fmla="*/ 4537 h 5823"/>
                                <a:gd name="T6" fmla="*/ 1727 w 6955"/>
                                <a:gd name="T7" fmla="*/ 4180 h 5823"/>
                                <a:gd name="T8" fmla="*/ 1727 w 6955"/>
                                <a:gd name="T9" fmla="*/ 4168 h 5823"/>
                                <a:gd name="T10" fmla="*/ 2406 w 6955"/>
                                <a:gd name="T11" fmla="*/ 4168 h 5823"/>
                                <a:gd name="T12" fmla="*/ 5573 w 6955"/>
                                <a:gd name="T13" fmla="*/ 358 h 5823"/>
                                <a:gd name="T14" fmla="*/ 5930 w 6955"/>
                                <a:gd name="T15" fmla="*/ 715 h 5823"/>
                                <a:gd name="T16" fmla="*/ 5930 w 6955"/>
                                <a:gd name="T17" fmla="*/ 3501 h 5823"/>
                                <a:gd name="T18" fmla="*/ 5573 w 6955"/>
                                <a:gd name="T19" fmla="*/ 3858 h 5823"/>
                                <a:gd name="T20" fmla="*/ 4168 w 6955"/>
                                <a:gd name="T21" fmla="*/ 3858 h 5823"/>
                                <a:gd name="T22" fmla="*/ 4085 w 6955"/>
                                <a:gd name="T23" fmla="*/ 3882 h 5823"/>
                                <a:gd name="T24" fmla="*/ 2537 w 6955"/>
                                <a:gd name="T25" fmla="*/ 5001 h 5823"/>
                                <a:gd name="T26" fmla="*/ 2537 w 6955"/>
                                <a:gd name="T27" fmla="*/ 5001 h 5823"/>
                                <a:gd name="T28" fmla="*/ 2775 w 6955"/>
                                <a:gd name="T29" fmla="*/ 4049 h 5823"/>
                                <a:gd name="T30" fmla="*/ 2739 w 6955"/>
                                <a:gd name="T31" fmla="*/ 3918 h 5823"/>
                                <a:gd name="T32" fmla="*/ 2608 w 6955"/>
                                <a:gd name="T33" fmla="*/ 3858 h 5823"/>
                                <a:gd name="T34" fmla="*/ 692 w 6955"/>
                                <a:gd name="T35" fmla="*/ 3858 h 5823"/>
                                <a:gd name="T36" fmla="*/ 334 w 6955"/>
                                <a:gd name="T37" fmla="*/ 3501 h 5823"/>
                                <a:gd name="T38" fmla="*/ 334 w 6955"/>
                                <a:gd name="T39" fmla="*/ 715 h 5823"/>
                                <a:gd name="T40" fmla="*/ 692 w 6955"/>
                                <a:gd name="T41" fmla="*/ 358 h 5823"/>
                                <a:gd name="T42" fmla="*/ 5573 w 6955"/>
                                <a:gd name="T43" fmla="*/ 358 h 5823"/>
                                <a:gd name="T44" fmla="*/ 6287 w 6955"/>
                                <a:gd name="T45" fmla="*/ 1025 h 5823"/>
                                <a:gd name="T46" fmla="*/ 6645 w 6955"/>
                                <a:gd name="T47" fmla="*/ 1382 h 5823"/>
                                <a:gd name="T48" fmla="*/ 6645 w 6955"/>
                                <a:gd name="T49" fmla="*/ 4180 h 5823"/>
                                <a:gd name="T50" fmla="*/ 6633 w 6955"/>
                                <a:gd name="T51" fmla="*/ 4180 h 5823"/>
                                <a:gd name="T52" fmla="*/ 6276 w 6955"/>
                                <a:gd name="T53" fmla="*/ 4537 h 5823"/>
                                <a:gd name="T54" fmla="*/ 4871 w 6955"/>
                                <a:gd name="T55" fmla="*/ 4537 h 5823"/>
                                <a:gd name="T56" fmla="*/ 4752 w 6955"/>
                                <a:gd name="T57" fmla="*/ 4597 h 5823"/>
                                <a:gd name="T58" fmla="*/ 4728 w 6955"/>
                                <a:gd name="T59" fmla="*/ 4727 h 5823"/>
                                <a:gd name="T60" fmla="*/ 4847 w 6955"/>
                                <a:gd name="T61" fmla="*/ 5406 h 5823"/>
                                <a:gd name="T62" fmla="*/ 4847 w 6955"/>
                                <a:gd name="T63" fmla="*/ 5406 h 5823"/>
                                <a:gd name="T64" fmla="*/ 3656 w 6955"/>
                                <a:gd name="T65" fmla="*/ 4597 h 5823"/>
                                <a:gd name="T66" fmla="*/ 4251 w 6955"/>
                                <a:gd name="T67" fmla="*/ 4168 h 5823"/>
                                <a:gd name="T68" fmla="*/ 5585 w 6955"/>
                                <a:gd name="T69" fmla="*/ 4168 h 5823"/>
                                <a:gd name="T70" fmla="*/ 6276 w 6955"/>
                                <a:gd name="T71" fmla="*/ 3489 h 5823"/>
                                <a:gd name="T72" fmla="*/ 6276 w 6955"/>
                                <a:gd name="T73" fmla="*/ 1025 h 5823"/>
                                <a:gd name="T74" fmla="*/ 6287 w 6955"/>
                                <a:gd name="T75" fmla="*/ 1025 h 5823"/>
                                <a:gd name="T76" fmla="*/ 692 w 6955"/>
                                <a:gd name="T77" fmla="*/ 1 h 5823"/>
                                <a:gd name="T78" fmla="*/ 1 w 6955"/>
                                <a:gd name="T79" fmla="*/ 691 h 5823"/>
                                <a:gd name="T80" fmla="*/ 1 w 6955"/>
                                <a:gd name="T81" fmla="*/ 3465 h 5823"/>
                                <a:gd name="T82" fmla="*/ 692 w 6955"/>
                                <a:gd name="T83" fmla="*/ 4156 h 5823"/>
                                <a:gd name="T84" fmla="*/ 1406 w 6955"/>
                                <a:gd name="T85" fmla="*/ 4156 h 5823"/>
                                <a:gd name="T86" fmla="*/ 1406 w 6955"/>
                                <a:gd name="T87" fmla="*/ 4168 h 5823"/>
                                <a:gd name="T88" fmla="*/ 2085 w 6955"/>
                                <a:gd name="T89" fmla="*/ 4858 h 5823"/>
                                <a:gd name="T90" fmla="*/ 2227 w 6955"/>
                                <a:gd name="T91" fmla="*/ 4858 h 5823"/>
                                <a:gd name="T92" fmla="*/ 2168 w 6955"/>
                                <a:gd name="T93" fmla="*/ 5120 h 5823"/>
                                <a:gd name="T94" fmla="*/ 2263 w 6955"/>
                                <a:gd name="T95" fmla="*/ 5394 h 5823"/>
                                <a:gd name="T96" fmla="*/ 2406 w 6955"/>
                                <a:gd name="T97" fmla="*/ 5430 h 5823"/>
                                <a:gd name="T98" fmla="*/ 2549 w 6955"/>
                                <a:gd name="T99" fmla="*/ 5394 h 5823"/>
                                <a:gd name="T100" fmla="*/ 3263 w 6955"/>
                                <a:gd name="T101" fmla="*/ 4870 h 5823"/>
                                <a:gd name="T102" fmla="*/ 3430 w 6955"/>
                                <a:gd name="T103" fmla="*/ 4870 h 5823"/>
                                <a:gd name="T104" fmla="*/ 4787 w 6955"/>
                                <a:gd name="T105" fmla="*/ 5775 h 5823"/>
                                <a:gd name="T106" fmla="*/ 4918 w 6955"/>
                                <a:gd name="T107" fmla="*/ 5823 h 5823"/>
                                <a:gd name="T108" fmla="*/ 5049 w 6955"/>
                                <a:gd name="T109" fmla="*/ 5775 h 5823"/>
                                <a:gd name="T110" fmla="*/ 5156 w 6955"/>
                                <a:gd name="T111" fmla="*/ 5525 h 5823"/>
                                <a:gd name="T112" fmla="*/ 5049 w 6955"/>
                                <a:gd name="T113" fmla="*/ 4870 h 5823"/>
                                <a:gd name="T114" fmla="*/ 6252 w 6955"/>
                                <a:gd name="T115" fmla="*/ 4870 h 5823"/>
                                <a:gd name="T116" fmla="*/ 6942 w 6955"/>
                                <a:gd name="T117" fmla="*/ 4180 h 5823"/>
                                <a:gd name="T118" fmla="*/ 6942 w 6955"/>
                                <a:gd name="T119" fmla="*/ 1406 h 5823"/>
                                <a:gd name="T120" fmla="*/ 6276 w 6955"/>
                                <a:gd name="T121" fmla="*/ 703 h 5823"/>
                                <a:gd name="T122" fmla="*/ 5573 w 6955"/>
                                <a:gd name="T123" fmla="*/ 1 h 5823"/>
                                <a:gd name="T124" fmla="*/ 692 w 6955"/>
                                <a:gd name="T125" fmla="*/ 1 h 58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6955" h="5823" extrusionOk="0">
                                  <a:moveTo>
                                    <a:pt x="2406" y="4168"/>
                                  </a:moveTo>
                                  <a:lnTo>
                                    <a:pt x="2311" y="4537"/>
                                  </a:lnTo>
                                  <a:lnTo>
                                    <a:pt x="2085" y="4537"/>
                                  </a:lnTo>
                                  <a:cubicBezTo>
                                    <a:pt x="1894" y="4537"/>
                                    <a:pt x="1727" y="4382"/>
                                    <a:pt x="1727" y="4180"/>
                                  </a:cubicBezTo>
                                  <a:lnTo>
                                    <a:pt x="1727" y="4168"/>
                                  </a:lnTo>
                                  <a:lnTo>
                                    <a:pt x="2406" y="4168"/>
                                  </a:lnTo>
                                  <a:close/>
                                  <a:moveTo>
                                    <a:pt x="5573" y="358"/>
                                  </a:moveTo>
                                  <a:cubicBezTo>
                                    <a:pt x="5764" y="358"/>
                                    <a:pt x="5930" y="525"/>
                                    <a:pt x="5930" y="715"/>
                                  </a:cubicBezTo>
                                  <a:lnTo>
                                    <a:pt x="5930" y="3501"/>
                                  </a:lnTo>
                                  <a:cubicBezTo>
                                    <a:pt x="5930" y="3692"/>
                                    <a:pt x="5764" y="3858"/>
                                    <a:pt x="5573" y="3858"/>
                                  </a:cubicBezTo>
                                  <a:lnTo>
                                    <a:pt x="4168" y="3858"/>
                                  </a:lnTo>
                                  <a:cubicBezTo>
                                    <a:pt x="4144" y="3858"/>
                                    <a:pt x="4097" y="3870"/>
                                    <a:pt x="4085" y="3882"/>
                                  </a:cubicBezTo>
                                  <a:lnTo>
                                    <a:pt x="2537" y="5001"/>
                                  </a:lnTo>
                                  <a:lnTo>
                                    <a:pt x="2775" y="4049"/>
                                  </a:lnTo>
                                  <a:cubicBezTo>
                                    <a:pt x="2787" y="4001"/>
                                    <a:pt x="2775" y="3942"/>
                                    <a:pt x="2739" y="3918"/>
                                  </a:cubicBezTo>
                                  <a:cubicBezTo>
                                    <a:pt x="2716" y="3870"/>
                                    <a:pt x="2668" y="3858"/>
                                    <a:pt x="2608" y="3858"/>
                                  </a:cubicBezTo>
                                  <a:lnTo>
                                    <a:pt x="692" y="3858"/>
                                  </a:lnTo>
                                  <a:cubicBezTo>
                                    <a:pt x="501" y="3858"/>
                                    <a:pt x="334" y="3692"/>
                                    <a:pt x="334" y="3501"/>
                                  </a:cubicBezTo>
                                  <a:lnTo>
                                    <a:pt x="334" y="715"/>
                                  </a:lnTo>
                                  <a:cubicBezTo>
                                    <a:pt x="334" y="525"/>
                                    <a:pt x="501" y="358"/>
                                    <a:pt x="692" y="358"/>
                                  </a:cubicBezTo>
                                  <a:lnTo>
                                    <a:pt x="5573" y="358"/>
                                  </a:lnTo>
                                  <a:close/>
                                  <a:moveTo>
                                    <a:pt x="6287" y="1025"/>
                                  </a:moveTo>
                                  <a:cubicBezTo>
                                    <a:pt x="6478" y="1025"/>
                                    <a:pt x="6645" y="1191"/>
                                    <a:pt x="6645" y="1382"/>
                                  </a:cubicBezTo>
                                  <a:lnTo>
                                    <a:pt x="6645" y="4180"/>
                                  </a:lnTo>
                                  <a:lnTo>
                                    <a:pt x="6633" y="4180"/>
                                  </a:lnTo>
                                  <a:cubicBezTo>
                                    <a:pt x="6633" y="4382"/>
                                    <a:pt x="6466" y="4537"/>
                                    <a:pt x="6276" y="4537"/>
                                  </a:cubicBezTo>
                                  <a:lnTo>
                                    <a:pt x="4871" y="4537"/>
                                  </a:lnTo>
                                  <a:cubicBezTo>
                                    <a:pt x="4823" y="4537"/>
                                    <a:pt x="4787" y="4561"/>
                                    <a:pt x="4752" y="4597"/>
                                  </a:cubicBezTo>
                                  <a:cubicBezTo>
                                    <a:pt x="4728" y="4632"/>
                                    <a:pt x="4704" y="4692"/>
                                    <a:pt x="4728" y="4727"/>
                                  </a:cubicBezTo>
                                  <a:lnTo>
                                    <a:pt x="4847" y="5406"/>
                                  </a:lnTo>
                                  <a:lnTo>
                                    <a:pt x="3656" y="4597"/>
                                  </a:lnTo>
                                  <a:lnTo>
                                    <a:pt x="4251" y="4168"/>
                                  </a:lnTo>
                                  <a:lnTo>
                                    <a:pt x="5585" y="4168"/>
                                  </a:lnTo>
                                  <a:cubicBezTo>
                                    <a:pt x="5954" y="4168"/>
                                    <a:pt x="6276" y="3858"/>
                                    <a:pt x="6276" y="3489"/>
                                  </a:cubicBezTo>
                                  <a:lnTo>
                                    <a:pt x="6276" y="1025"/>
                                  </a:lnTo>
                                  <a:lnTo>
                                    <a:pt x="6287" y="1025"/>
                                  </a:lnTo>
                                  <a:close/>
                                  <a:moveTo>
                                    <a:pt x="692" y="1"/>
                                  </a:moveTo>
                                  <a:cubicBezTo>
                                    <a:pt x="322" y="1"/>
                                    <a:pt x="1" y="310"/>
                                    <a:pt x="1" y="691"/>
                                  </a:cubicBezTo>
                                  <a:lnTo>
                                    <a:pt x="1" y="3465"/>
                                  </a:lnTo>
                                  <a:cubicBezTo>
                                    <a:pt x="1" y="3846"/>
                                    <a:pt x="322" y="4156"/>
                                    <a:pt x="692" y="4156"/>
                                  </a:cubicBezTo>
                                  <a:lnTo>
                                    <a:pt x="1406" y="4156"/>
                                  </a:lnTo>
                                  <a:lnTo>
                                    <a:pt x="1406" y="4168"/>
                                  </a:lnTo>
                                  <a:cubicBezTo>
                                    <a:pt x="1406" y="4537"/>
                                    <a:pt x="1715" y="4858"/>
                                    <a:pt x="2085" y="4858"/>
                                  </a:cubicBezTo>
                                  <a:lnTo>
                                    <a:pt x="2227" y="4858"/>
                                  </a:lnTo>
                                  <a:lnTo>
                                    <a:pt x="2168" y="5120"/>
                                  </a:lnTo>
                                  <a:cubicBezTo>
                                    <a:pt x="2132" y="5228"/>
                                    <a:pt x="2180" y="5335"/>
                                    <a:pt x="2263" y="5394"/>
                                  </a:cubicBezTo>
                                  <a:cubicBezTo>
                                    <a:pt x="2311" y="5418"/>
                                    <a:pt x="2358" y="5430"/>
                                    <a:pt x="2406" y="5430"/>
                                  </a:cubicBezTo>
                                  <a:cubicBezTo>
                                    <a:pt x="2442" y="5430"/>
                                    <a:pt x="2501" y="5418"/>
                                    <a:pt x="2549" y="5394"/>
                                  </a:cubicBezTo>
                                  <a:lnTo>
                                    <a:pt x="3263" y="4870"/>
                                  </a:lnTo>
                                  <a:lnTo>
                                    <a:pt x="3430" y="4870"/>
                                  </a:lnTo>
                                  <a:lnTo>
                                    <a:pt x="4787" y="5775"/>
                                  </a:lnTo>
                                  <a:cubicBezTo>
                                    <a:pt x="4823" y="5811"/>
                                    <a:pt x="4871" y="5823"/>
                                    <a:pt x="4918" y="5823"/>
                                  </a:cubicBezTo>
                                  <a:cubicBezTo>
                                    <a:pt x="4954" y="5823"/>
                                    <a:pt x="5002" y="5811"/>
                                    <a:pt x="5049" y="5775"/>
                                  </a:cubicBezTo>
                                  <a:cubicBezTo>
                                    <a:pt x="5144" y="5716"/>
                                    <a:pt x="5180" y="5632"/>
                                    <a:pt x="5156" y="5525"/>
                                  </a:cubicBezTo>
                                  <a:lnTo>
                                    <a:pt x="5049" y="4870"/>
                                  </a:lnTo>
                                  <a:lnTo>
                                    <a:pt x="6252" y="4870"/>
                                  </a:lnTo>
                                  <a:cubicBezTo>
                                    <a:pt x="6633" y="4870"/>
                                    <a:pt x="6942" y="4561"/>
                                    <a:pt x="6942" y="4180"/>
                                  </a:cubicBezTo>
                                  <a:lnTo>
                                    <a:pt x="6942" y="1406"/>
                                  </a:lnTo>
                                  <a:cubicBezTo>
                                    <a:pt x="6954" y="1013"/>
                                    <a:pt x="6645" y="703"/>
                                    <a:pt x="6276" y="703"/>
                                  </a:cubicBezTo>
                                  <a:cubicBezTo>
                                    <a:pt x="6252" y="310"/>
                                    <a:pt x="5954" y="1"/>
                                    <a:pt x="5573" y="1"/>
                                  </a:cubicBezTo>
                                  <a:lnTo>
                                    <a:pt x="692"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2272" name="Google Shape;342;p20"/>
                          <wps:cNvSpPr>
                            <a:spLocks/>
                          </wps:cNvSpPr>
                          <wps:spPr bwMode="auto">
                            <a:xfrm>
                              <a:off x="93994" y="33740"/>
                              <a:ext cx="26928" cy="10249"/>
                            </a:xfrm>
                            <a:custGeom>
                              <a:avLst/>
                              <a:gdLst>
                                <a:gd name="T0" fmla="*/ 167 w 846"/>
                                <a:gd name="T1" fmla="*/ 0 h 322"/>
                                <a:gd name="T2" fmla="*/ 0 w 846"/>
                                <a:gd name="T3" fmla="*/ 167 h 322"/>
                                <a:gd name="T4" fmla="*/ 167 w 846"/>
                                <a:gd name="T5" fmla="*/ 322 h 322"/>
                                <a:gd name="T6" fmla="*/ 679 w 846"/>
                                <a:gd name="T7" fmla="*/ 322 h 322"/>
                                <a:gd name="T8" fmla="*/ 846 w 846"/>
                                <a:gd name="T9" fmla="*/ 167 h 322"/>
                                <a:gd name="T10" fmla="*/ 679 w 846"/>
                                <a:gd name="T11" fmla="*/ 0 h 322"/>
                                <a:gd name="T12" fmla="*/ 167 w 846"/>
                                <a:gd name="T13" fmla="*/ 0 h 322"/>
                              </a:gdLst>
                              <a:ahLst/>
                              <a:cxnLst>
                                <a:cxn ang="0">
                                  <a:pos x="T0" y="T1"/>
                                </a:cxn>
                                <a:cxn ang="0">
                                  <a:pos x="T2" y="T3"/>
                                </a:cxn>
                                <a:cxn ang="0">
                                  <a:pos x="T4" y="T5"/>
                                </a:cxn>
                                <a:cxn ang="0">
                                  <a:pos x="T6" y="T7"/>
                                </a:cxn>
                                <a:cxn ang="0">
                                  <a:pos x="T8" y="T9"/>
                                </a:cxn>
                                <a:cxn ang="0">
                                  <a:pos x="T10" y="T11"/>
                                </a:cxn>
                                <a:cxn ang="0">
                                  <a:pos x="T12" y="T13"/>
                                </a:cxn>
                              </a:cxnLst>
                              <a:rect l="0" t="0" r="r" b="b"/>
                              <a:pathLst>
                                <a:path w="846" h="322" extrusionOk="0">
                                  <a:moveTo>
                                    <a:pt x="167" y="0"/>
                                  </a:moveTo>
                                  <a:cubicBezTo>
                                    <a:pt x="72" y="0"/>
                                    <a:pt x="0" y="72"/>
                                    <a:pt x="0" y="167"/>
                                  </a:cubicBezTo>
                                  <a:cubicBezTo>
                                    <a:pt x="0" y="250"/>
                                    <a:pt x="72" y="322"/>
                                    <a:pt x="167" y="322"/>
                                  </a:cubicBezTo>
                                  <a:lnTo>
                                    <a:pt x="679" y="322"/>
                                  </a:lnTo>
                                  <a:cubicBezTo>
                                    <a:pt x="774" y="322"/>
                                    <a:pt x="846" y="250"/>
                                    <a:pt x="846" y="167"/>
                                  </a:cubicBezTo>
                                  <a:cubicBezTo>
                                    <a:pt x="846" y="72"/>
                                    <a:pt x="774" y="0"/>
                                    <a:pt x="679" y="0"/>
                                  </a:cubicBezTo>
                                  <a:lnTo>
                                    <a:pt x="167" y="0"/>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2273" name="Google Shape;343;p20"/>
                          <wps:cNvSpPr>
                            <a:spLocks/>
                          </wps:cNvSpPr>
                          <wps:spPr bwMode="auto">
                            <a:xfrm>
                              <a:off x="132636" y="33740"/>
                              <a:ext cx="82663" cy="10249"/>
                            </a:xfrm>
                            <a:custGeom>
                              <a:avLst/>
                              <a:gdLst>
                                <a:gd name="T0" fmla="*/ 167 w 2597"/>
                                <a:gd name="T1" fmla="*/ 0 h 322"/>
                                <a:gd name="T2" fmla="*/ 1 w 2597"/>
                                <a:gd name="T3" fmla="*/ 167 h 322"/>
                                <a:gd name="T4" fmla="*/ 167 w 2597"/>
                                <a:gd name="T5" fmla="*/ 322 h 322"/>
                                <a:gd name="T6" fmla="*/ 2430 w 2597"/>
                                <a:gd name="T7" fmla="*/ 322 h 322"/>
                                <a:gd name="T8" fmla="*/ 2596 w 2597"/>
                                <a:gd name="T9" fmla="*/ 167 h 322"/>
                                <a:gd name="T10" fmla="*/ 2430 w 2597"/>
                                <a:gd name="T11" fmla="*/ 0 h 322"/>
                                <a:gd name="T12" fmla="*/ 167 w 2597"/>
                                <a:gd name="T13" fmla="*/ 0 h 322"/>
                              </a:gdLst>
                              <a:ahLst/>
                              <a:cxnLst>
                                <a:cxn ang="0">
                                  <a:pos x="T0" y="T1"/>
                                </a:cxn>
                                <a:cxn ang="0">
                                  <a:pos x="T2" y="T3"/>
                                </a:cxn>
                                <a:cxn ang="0">
                                  <a:pos x="T4" y="T5"/>
                                </a:cxn>
                                <a:cxn ang="0">
                                  <a:pos x="T6" y="T7"/>
                                </a:cxn>
                                <a:cxn ang="0">
                                  <a:pos x="T8" y="T9"/>
                                </a:cxn>
                                <a:cxn ang="0">
                                  <a:pos x="T10" y="T11"/>
                                </a:cxn>
                                <a:cxn ang="0">
                                  <a:pos x="T12" y="T13"/>
                                </a:cxn>
                              </a:cxnLst>
                              <a:rect l="0" t="0" r="r" b="b"/>
                              <a:pathLst>
                                <a:path w="2597" h="322" extrusionOk="0">
                                  <a:moveTo>
                                    <a:pt x="167" y="0"/>
                                  </a:moveTo>
                                  <a:cubicBezTo>
                                    <a:pt x="84" y="0"/>
                                    <a:pt x="1" y="72"/>
                                    <a:pt x="1" y="167"/>
                                  </a:cubicBezTo>
                                  <a:cubicBezTo>
                                    <a:pt x="1" y="250"/>
                                    <a:pt x="84" y="322"/>
                                    <a:pt x="167" y="322"/>
                                  </a:cubicBezTo>
                                  <a:lnTo>
                                    <a:pt x="2430" y="322"/>
                                  </a:lnTo>
                                  <a:cubicBezTo>
                                    <a:pt x="2525" y="322"/>
                                    <a:pt x="2596" y="250"/>
                                    <a:pt x="2596" y="167"/>
                                  </a:cubicBezTo>
                                  <a:cubicBezTo>
                                    <a:pt x="2596" y="72"/>
                                    <a:pt x="2525" y="0"/>
                                    <a:pt x="2430" y="0"/>
                                  </a:cubicBezTo>
                                  <a:lnTo>
                                    <a:pt x="167" y="0"/>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2274" name="Google Shape;344;p20"/>
                          <wps:cNvSpPr>
                            <a:spLocks/>
                          </wps:cNvSpPr>
                          <wps:spPr bwMode="auto">
                            <a:xfrm>
                              <a:off x="93994" y="61018"/>
                              <a:ext cx="121304" cy="10631"/>
                            </a:xfrm>
                            <a:custGeom>
                              <a:avLst/>
                              <a:gdLst>
                                <a:gd name="T0" fmla="*/ 167 w 3811"/>
                                <a:gd name="T1" fmla="*/ 1 h 334"/>
                                <a:gd name="T2" fmla="*/ 0 w 3811"/>
                                <a:gd name="T3" fmla="*/ 167 h 334"/>
                                <a:gd name="T4" fmla="*/ 167 w 3811"/>
                                <a:gd name="T5" fmla="*/ 334 h 334"/>
                                <a:gd name="T6" fmla="*/ 3644 w 3811"/>
                                <a:gd name="T7" fmla="*/ 334 h 334"/>
                                <a:gd name="T8" fmla="*/ 3810 w 3811"/>
                                <a:gd name="T9" fmla="*/ 167 h 334"/>
                                <a:gd name="T10" fmla="*/ 3644 w 3811"/>
                                <a:gd name="T11" fmla="*/ 1 h 334"/>
                                <a:gd name="T12" fmla="*/ 167 w 3811"/>
                                <a:gd name="T13" fmla="*/ 1 h 334"/>
                              </a:gdLst>
                              <a:ahLst/>
                              <a:cxnLst>
                                <a:cxn ang="0">
                                  <a:pos x="T0" y="T1"/>
                                </a:cxn>
                                <a:cxn ang="0">
                                  <a:pos x="T2" y="T3"/>
                                </a:cxn>
                                <a:cxn ang="0">
                                  <a:pos x="T4" y="T5"/>
                                </a:cxn>
                                <a:cxn ang="0">
                                  <a:pos x="T6" y="T7"/>
                                </a:cxn>
                                <a:cxn ang="0">
                                  <a:pos x="T8" y="T9"/>
                                </a:cxn>
                                <a:cxn ang="0">
                                  <a:pos x="T10" y="T11"/>
                                </a:cxn>
                                <a:cxn ang="0">
                                  <a:pos x="T12" y="T13"/>
                                </a:cxn>
                              </a:cxnLst>
                              <a:rect l="0" t="0" r="r" b="b"/>
                              <a:pathLst>
                                <a:path w="3811" h="334" extrusionOk="0">
                                  <a:moveTo>
                                    <a:pt x="167" y="1"/>
                                  </a:moveTo>
                                  <a:cubicBezTo>
                                    <a:pt x="72" y="1"/>
                                    <a:pt x="0" y="84"/>
                                    <a:pt x="0" y="167"/>
                                  </a:cubicBezTo>
                                  <a:cubicBezTo>
                                    <a:pt x="0" y="263"/>
                                    <a:pt x="72" y="334"/>
                                    <a:pt x="167" y="334"/>
                                  </a:cubicBezTo>
                                  <a:lnTo>
                                    <a:pt x="3644" y="334"/>
                                  </a:lnTo>
                                  <a:cubicBezTo>
                                    <a:pt x="3739" y="334"/>
                                    <a:pt x="3810" y="263"/>
                                    <a:pt x="3810" y="167"/>
                                  </a:cubicBezTo>
                                  <a:cubicBezTo>
                                    <a:pt x="3810" y="84"/>
                                    <a:pt x="3739" y="1"/>
                                    <a:pt x="3644" y="1"/>
                                  </a:cubicBezTo>
                                  <a:lnTo>
                                    <a:pt x="167"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2275" name="Google Shape;345;p20"/>
                          <wps:cNvSpPr>
                            <a:spLocks/>
                          </wps:cNvSpPr>
                          <wps:spPr bwMode="auto">
                            <a:xfrm>
                              <a:off x="93994" y="89060"/>
                              <a:ext cx="82249" cy="10663"/>
                            </a:xfrm>
                            <a:custGeom>
                              <a:avLst/>
                              <a:gdLst>
                                <a:gd name="T0" fmla="*/ 155 w 2584"/>
                                <a:gd name="T1" fmla="*/ 1 h 335"/>
                                <a:gd name="T2" fmla="*/ 0 w 2584"/>
                                <a:gd name="T3" fmla="*/ 167 h 335"/>
                                <a:gd name="T4" fmla="*/ 155 w 2584"/>
                                <a:gd name="T5" fmla="*/ 334 h 335"/>
                                <a:gd name="T6" fmla="*/ 2429 w 2584"/>
                                <a:gd name="T7" fmla="*/ 334 h 335"/>
                                <a:gd name="T8" fmla="*/ 2584 w 2584"/>
                                <a:gd name="T9" fmla="*/ 167 h 335"/>
                                <a:gd name="T10" fmla="*/ 2429 w 2584"/>
                                <a:gd name="T11" fmla="*/ 1 h 335"/>
                                <a:gd name="T12" fmla="*/ 155 w 2584"/>
                                <a:gd name="T13" fmla="*/ 1 h 335"/>
                              </a:gdLst>
                              <a:ahLst/>
                              <a:cxnLst>
                                <a:cxn ang="0">
                                  <a:pos x="T0" y="T1"/>
                                </a:cxn>
                                <a:cxn ang="0">
                                  <a:pos x="T2" y="T3"/>
                                </a:cxn>
                                <a:cxn ang="0">
                                  <a:pos x="T4" y="T5"/>
                                </a:cxn>
                                <a:cxn ang="0">
                                  <a:pos x="T6" y="T7"/>
                                </a:cxn>
                                <a:cxn ang="0">
                                  <a:pos x="T8" y="T9"/>
                                </a:cxn>
                                <a:cxn ang="0">
                                  <a:pos x="T10" y="T11"/>
                                </a:cxn>
                                <a:cxn ang="0">
                                  <a:pos x="T12" y="T13"/>
                                </a:cxn>
                              </a:cxnLst>
                              <a:rect l="0" t="0" r="r" b="b"/>
                              <a:pathLst>
                                <a:path w="2584" h="335" extrusionOk="0">
                                  <a:moveTo>
                                    <a:pt x="155" y="1"/>
                                  </a:moveTo>
                                  <a:cubicBezTo>
                                    <a:pt x="72" y="1"/>
                                    <a:pt x="0" y="72"/>
                                    <a:pt x="0" y="167"/>
                                  </a:cubicBezTo>
                                  <a:cubicBezTo>
                                    <a:pt x="0" y="251"/>
                                    <a:pt x="72" y="334"/>
                                    <a:pt x="155" y="334"/>
                                  </a:cubicBezTo>
                                  <a:lnTo>
                                    <a:pt x="2429" y="334"/>
                                  </a:lnTo>
                                  <a:cubicBezTo>
                                    <a:pt x="2513" y="334"/>
                                    <a:pt x="2584" y="251"/>
                                    <a:pt x="2584" y="167"/>
                                  </a:cubicBezTo>
                                  <a:cubicBezTo>
                                    <a:pt x="2584" y="72"/>
                                    <a:pt x="2513" y="1"/>
                                    <a:pt x="2429" y="1"/>
                                  </a:cubicBezTo>
                                  <a:lnTo>
                                    <a:pt x="155"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2276" name="Google Shape;346;p20"/>
                          <wps:cNvSpPr>
                            <a:spLocks/>
                          </wps:cNvSpPr>
                          <wps:spPr bwMode="auto">
                            <a:xfrm>
                              <a:off x="188339" y="89060"/>
                              <a:ext cx="26960" cy="10663"/>
                            </a:xfrm>
                            <a:custGeom>
                              <a:avLst/>
                              <a:gdLst>
                                <a:gd name="T0" fmla="*/ 156 w 847"/>
                                <a:gd name="T1" fmla="*/ 1 h 335"/>
                                <a:gd name="T2" fmla="*/ 1 w 847"/>
                                <a:gd name="T3" fmla="*/ 167 h 335"/>
                                <a:gd name="T4" fmla="*/ 156 w 847"/>
                                <a:gd name="T5" fmla="*/ 334 h 335"/>
                                <a:gd name="T6" fmla="*/ 680 w 847"/>
                                <a:gd name="T7" fmla="*/ 334 h 335"/>
                                <a:gd name="T8" fmla="*/ 846 w 847"/>
                                <a:gd name="T9" fmla="*/ 167 h 335"/>
                                <a:gd name="T10" fmla="*/ 680 w 847"/>
                                <a:gd name="T11" fmla="*/ 1 h 335"/>
                                <a:gd name="T12" fmla="*/ 156 w 847"/>
                                <a:gd name="T13" fmla="*/ 1 h 335"/>
                              </a:gdLst>
                              <a:ahLst/>
                              <a:cxnLst>
                                <a:cxn ang="0">
                                  <a:pos x="T0" y="T1"/>
                                </a:cxn>
                                <a:cxn ang="0">
                                  <a:pos x="T2" y="T3"/>
                                </a:cxn>
                                <a:cxn ang="0">
                                  <a:pos x="T4" y="T5"/>
                                </a:cxn>
                                <a:cxn ang="0">
                                  <a:pos x="T6" y="T7"/>
                                </a:cxn>
                                <a:cxn ang="0">
                                  <a:pos x="T8" y="T9"/>
                                </a:cxn>
                                <a:cxn ang="0">
                                  <a:pos x="T10" y="T11"/>
                                </a:cxn>
                                <a:cxn ang="0">
                                  <a:pos x="T12" y="T13"/>
                                </a:cxn>
                              </a:cxnLst>
                              <a:rect l="0" t="0" r="r" b="b"/>
                              <a:pathLst>
                                <a:path w="847" h="335" extrusionOk="0">
                                  <a:moveTo>
                                    <a:pt x="156" y="1"/>
                                  </a:moveTo>
                                  <a:cubicBezTo>
                                    <a:pt x="72" y="1"/>
                                    <a:pt x="1" y="72"/>
                                    <a:pt x="1" y="167"/>
                                  </a:cubicBezTo>
                                  <a:cubicBezTo>
                                    <a:pt x="1" y="251"/>
                                    <a:pt x="72" y="334"/>
                                    <a:pt x="156" y="334"/>
                                  </a:cubicBezTo>
                                  <a:lnTo>
                                    <a:pt x="680" y="334"/>
                                  </a:lnTo>
                                  <a:cubicBezTo>
                                    <a:pt x="775" y="334"/>
                                    <a:pt x="846" y="251"/>
                                    <a:pt x="846" y="167"/>
                                  </a:cubicBezTo>
                                  <a:cubicBezTo>
                                    <a:pt x="846" y="72"/>
                                    <a:pt x="775" y="1"/>
                                    <a:pt x="680" y="1"/>
                                  </a:cubicBezTo>
                                  <a:lnTo>
                                    <a:pt x="156"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g:wgp>
                  </a:graphicData>
                </a:graphic>
              </wp:inline>
            </w:drawing>
          </mc:Choice>
          <mc:Fallback>
            <w:pict>
              <v:group id="_x0000_s2640" style="width:451.3pt;height:36.4pt;mso-position-horizontal-relative:char;mso-position-vertical-relative:line" coordorigin="-1619" coordsize="61055,4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">
                <v:group id="Group 256605" o:spid="_x0000_s2641" style="position:absolute;left:-1619;width:61055;height:4927" coordorigin="-1658,159" coordsize="62550,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ssKiMMAAADdAAAADwAAAGRycy9kb3ducmV2LnhtbERPS4vCMBC+L/gfwgje&#10;NK2iuF2jiKh4EMEHLHsbmrEtNpPSxLb++82CsLf5+J6zWHWmFA3VrrCsIB5FIIhTqwvOFNyuu+Ec&#10;hPPIGkvLpOBFDlbL3scCE21bPlNz8ZkIIewSVJB7XyVSujQng25kK+LA3W1t0AdYZ1LX2IZwU8px&#10;FM2kwYJDQ44VbXJKH5enUbBvsV1P4m1zfNw3r5/r9PR9jEmpQb9bf4Hw1Pl/8dt90GH+Zzy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6ywqIwwAAAN0AAAAP&#10;AAAAAAAAAAAAAAAAAKoCAABkcnMvZG93bnJldi54bWxQSwUGAAAAAAQABAD6AAAAmgMAAAAA&#10;">
                  <v:group id="Group 256606" o:spid="_x0000_s2642" style="position:absolute;left:44009;top:159;width:16882;height:5058" coordorigin="35684,223" coordsize="24628,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mU/8MAAADdAAAADwAAAGRycy9kb3ducmV2LnhtbERPS4vCMBC+C/6HMIK3&#10;Na2y4naNIqLiQRZ8wLK3oRnbYjMpTWzrv98Igrf5+J4zX3amFA3VrrCsIB5FIIhTqwvOFFzO248Z&#10;COeRNZaWScGDHCwX/d4cE21bPlJz8pkIIewSVJB7XyVSujQng25kK+LAXW1t0AdYZ1LX2IZwU8px&#10;FE2lwYJDQ44VrXNKb6e7UbBrsV1N4k1zuF3Xj7/z58/vISalhoNu9Q3CU+ff4pd7r8P8r3g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KGZT/wwAAAN0AAAAP&#10;AAAAAAAAAAAAAAAAAKoCAABkcnMvZG93bnJldi54bWxQSwUGAAAAAAQABAD6AAAAmgMAAAAA&#10;">
                    <v:roundrect id="Rectangle: Rounded Corners 55" o:spid="_x0000_s2643" style="position:absolute;left:35684;top:223;width:24629;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uV4cMA&#10;AADdAAAADwAAAGRycy9kb3ducmV2LnhtbERPzWrCQBC+F3yHZQQvRTcKNjZ1E6QoeGzVBxiy0yQ1&#10;Oxt3tzH69N1Cwdt8fL+zLgbTip6cbywrmM8SEMSl1Q1XCk7H3XQFwgdkja1lUnAjD0U+elpjpu2V&#10;P6k/hErEEPYZKqhD6DIpfVmTQT+zHXHkvqwzGCJ0ldQOrzHctHKRJC/SYMOxocaO3msqz4cfo+A7&#10;PaYru8W7ST7uG3d5XvZNtVRqMh42byACDeEh/nfvdZz/Ok/h75t4gs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3uV4cMAAADdAAAADwAAAAAAAAAAAAAAAACYAgAAZHJzL2Rv&#10;d25yZXYueG1sUEsFBgAAAAAEAAQA9QAAAIgDAAAAAA==&#10;" fillcolor="#7030a0" stroked="f" strokeweight="1pt">
                      <v:stroke joinstyle="miter"/>
                      <v:textbox inset=",0">
                        <w:txbxContent>
                          <w:p w:rsidR="00FC7E58" w:rsidRPr="00BB0D09" w:rsidRDefault="00FC7E58" w:rsidP="00A5444F">
                            <w:pPr>
                              <w:pStyle w:val="NoSpacing"/>
                              <w:rPr>
                                <w:b/>
                                <w:color w:val="FFFFFF" w:themeColor="background1"/>
                              </w:rPr>
                            </w:pPr>
                            <w:r>
                              <w:rPr>
                                <w:rFonts w:hint="cs"/>
                                <w:rtl/>
                                <w:lang w:bidi="ar-SY"/>
                              </w:rPr>
                              <w:t xml:space="preserve">       </w:t>
                            </w:r>
                            <w:r w:rsidRPr="00BB0D09">
                              <w:rPr>
                                <w:rFonts w:hint="cs"/>
                                <w:color w:val="FFFFFF" w:themeColor="background1"/>
                                <w:rtl/>
                                <w:lang w:bidi="ar-SY"/>
                              </w:rPr>
                              <w:t>عزيزي المدرّب:</w:t>
                            </w:r>
                          </w:p>
                        </w:txbxContent>
                      </v:textbox>
                    </v:roundrect>
                    <v:oval id="Oval 61" o:spid="_x0000_s2644" style="position:absolute;left:53438;top:734;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PQ8YA&#10;AADdAAAADwAAAGRycy9kb3ducmV2LnhtbESPQWvCQBCF70L/wzJCb7pRSK2pq0hpoZcc1PTQ25Ad&#10;k2B2NmRXE/995yB4m+G9ee+bzW50rbpRHxrPBhbzBBRx6W3DlYHi9D17BxUissXWMxm4U4Dd9mWy&#10;wcz6gQ90O8ZKSQiHDA3UMXaZ1qGsyWGY+45YtLPvHUZZ+0rbHgcJd61eJsmbdtiwNNTY0WdN5eV4&#10;dQZssmpSW6T5udgP+T39W+uv39yY1+m4/wAVaYxP8+P6xwr+eiG48o2MoL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r/PQ8YAAADdAAAADwAAAAAAAAAAAAAAAACYAgAAZHJz&#10;L2Rvd25yZXYueG1sUEsFBgAAAAAEAAQA9QAAAIsDAAAAAA==&#10;" fillcolor="#272727 [2749]" stroked="f" strokeweight="1pt">
                      <v:stroke joinstyle="miter"/>
                      <v:shadow on="t" color="black" opacity="26213f" origin=",-.5" offset="0,3pt"/>
                    </v:oval>
                  </v:group>
                  <v:rect id="Rectangle 256609" o:spid="_x0000_s2645" style="position:absolute;left:-1658;top:4929;width:50526;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lEtsMA&#10;AADdAAAADwAAAGRycy9kb3ducmV2LnhtbERPS4vCMBC+C/6HMMLeNFVEttUourCyFwUfIN6GZmyr&#10;zaQkUbv/fiMseJuP7zmzRWtq8SDnK8sKhoMEBHFudcWFguPhu/8JwgdkjbVlUvBLHhbzbmeGmbZP&#10;3tFjHwoRQ9hnqKAMocmk9HlJBv3ANsSRu1hnMEToCqkdPmO4qeUoSSbSYMWxocSGvkrKb/u7UeDW&#10;p8l4nJv07EabZrXdbfT5GpT66LXLKYhAbXiL/90/Os5Phym8voknyP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dlEtsMAAADdAAAADwAAAAAAAAAAAAAAAACYAgAAZHJzL2Rv&#10;d25yZXYueG1sUEsFBgAAAAAEAAQA9QAAAIgDAAAAAA==&#10;" fillcolor="#7030a0" stroked="f" strokeweight="1pt"/>
                </v:group>
                <v:group id="Google Shape;333;p20" o:spid="_x0000_s2646" style="position:absolute;left:55626;top:1238;width:2443;height:2444" coordsize="354364,3547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4eq+McAAADe&#10;AAAADwAAAAAAAAAAAAAAAACqAgAAZHJzL2Rvd25yZXYueG1sUEsFBgAAAAAEAAQA+gAAAJ4DAAAA&#10;AA==&#10;">
                  <v:shape id="Google Shape;334;p20" o:spid="_x0000_s2647" style="position:absolute;top:155108;width:132667;height:199288;visibility:visible;mso-wrap-style:square;v-text-anchor:middle" coordsize="4168,6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rep8QA&#10;AADeAAAADwAAAGRycy9kb3ducmV2LnhtbERP3WrCMBS+F/YO4Qx2I5quUxnVKGNlsCEK6h7g2Jy1&#10;pc1JabK269MvF4KXH9//ZjeYWnTUutKygud5BII4s7rkXMH35WP2CsJ5ZI21ZVLwRw5224fJBhNt&#10;ez5Rd/a5CCHsElRQeN8kUrqsIINubhviwP3Y1qAPsM2lbrEP4aaWcRStpMGSQ0OBDb0XlFXnX6Pg&#10;uDDX6Gu6REkHW6X7Kh1NPir19Di8rUF4GvxdfHN/agUvcbwMe8OdcAXk9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q3qfEAAAA3gAAAA8AAAAAAAAAAAAAAAAAmAIAAGRycy9k&#10;b3ducmV2LnhtbFBLBQYAAAAABAAEAPUAAACJAwAAAAA=&#10;" path="m2102,325v45,,89,6,137,18c2953,402,3501,1021,3501,1748v,690,167,1333,310,1666l3811,3438v-179,96,-501,298,-1036,393l2775,3795r,-333c2977,3343,3156,3164,3299,2938v214,-393,142,-917,-203,-1226c2858,1486,2429,1236,1751,1236v-48,,-95,12,-119,35l1286,1617v-59,59,-59,166,,226c1316,1873,1358,1887,1400,1887v41,,83,-14,113,-44l1810,1545v429,12,786,143,1072,405c3120,2152,3156,2510,3013,2783v-191,322,-536,536,-929,536c1513,3319,1036,2843,1036,2260v,-96,-83,-167,-166,-167c774,2093,703,2164,703,2260v,500,286,964,702,1202l1405,3795r,36c858,3712,524,3534,393,3438v,,-11,,,-24c524,3081,691,2438,703,1748,703,1021,1275,402,1965,343v48,-12,92,-18,137,-18xm2429,3581r,191c2429,3974,2537,4153,2715,4236r107,60c2668,4546,2382,4712,2072,4712v-297,,-583,-166,-738,-416l1429,4236v179,-83,286,-262,286,-464l1715,3581v119,36,238,48,357,48c2191,3629,2310,3617,2429,3581xm2072,v-56,,-113,3,-166,9c1036,81,346,855,346,1748v,643,-143,1238,-286,1547c1,3450,48,3617,179,3700v143,95,405,250,857,393l382,4415c143,4534,1,4772,1,5022r,1071c1,6189,84,6260,167,6260v95,,167,-71,167,-167l334,5022v,-131,71,-250,190,-322l1048,4450v227,357,608,596,1036,596c2525,5046,2906,4819,3132,4450r524,250c3775,4760,3846,4879,3846,5022r,1071c3846,6189,3918,6260,4013,6260v83,,155,-71,155,-167l4168,5022v-12,-250,-155,-488,-393,-607l3120,4093v429,-119,714,-286,845,-393c4096,3617,4144,3450,4084,3295,3953,2986,3799,2391,3799,1748,3799,855,3096,81,2239,9,2185,3,2129,,2072,xe" fillcolor="white [3212]" stroked="f">
                    <v:path arrowok="t" o:extrusionok="f" o:connecttype="custom" o:connectlocs="71267,10918;121304,108668;88328,121941;88328,110196;98545,54493;51946,40456;40933,58663;48159,58663;91734,62069;66334,105644;27692,66620;44721,110196;44721,121941;12509,108668;62546,10918;77315,113983;86418,134832;65952,149983;45485,134832;54588,113983;77315,113983;60668,286;1910,104880;32976,130280;32,159851;5316,199256;10631,159851;33358,141644;99691,141644;122418,159851;127733,199256;132667,159851;99309,130280;129993,104880;71267,286" o:connectangles="0,0,0,0,0,0,0,0,0,0,0,0,0,0,0,0,0,0,0,0,0,0,0,0,0,0,0,0,0,0,0,0,0,0,0"/>
                  </v:shape>
                  <v:shape id="Google Shape;335;p20" o:spid="_x0000_s2648" style="position:absolute;left:21995;top:321769;width:10249;height:32626;visibility:visible;mso-wrap-style:square;v-text-anchor:middle" coordsize="322,1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JNpsQA&#10;AADeAAAADwAAAGRycy9kb3ducmV2LnhtbESPQWvCQBSE7wX/w/IEL0U3JtXW6CpFULwm6v2RfU1C&#10;s29Ddmviv3cFocdhZr5hNrvBNOJGnastK5jPIhDEhdU1lwou58P0C4TzyBoby6TgTg5229HbBlNt&#10;e87olvtSBAi7FBVU3replK6oyKCb2ZY4eD+2M+iD7EqpO+wD3DQyjqKlNFhzWKiwpX1FxW/+ZxT0&#10;n9csS8j2yco6vuTvp6U5fig1GQ/faxCeBv8ffrVPWkESx4sVPO+EKy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9STabEAAAA3gAAAA8AAAAAAAAAAAAAAAAAmAIAAGRycy9k&#10;b3ducmV2LnhtbFBLBQYAAAAABAAEAPUAAACJAwAAAAA=&#10;" path="m167,c72,,,72,,167l,857v,96,72,167,167,167c250,1024,322,953,322,857r,-690c322,72,250,,167,xe" fillcolor="white [3212]" stroked="f">
                    <v:path arrowok="t" o:extrusionok="f" o:connecttype="custom" o:connectlocs="5315,0;0,5316;0,27279;5315,32594;10249,27279;10249,5316;5315,0" o:connectangles="0,0,0,0,0,0,0"/>
                  </v:shape>
                  <v:shape id="Google Shape;336;p20" o:spid="_x0000_s2649" style="position:absolute;left:99660;top:321769;width:10281;height:32626;visibility:visible;mso-wrap-style:square;v-text-anchor:middle" coordsize="323,1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eVBMUA&#10;AADeAAAADwAAAGRycy9kb3ducmV2LnhtbESPzWqDQBSF94W8w3AD2TVjTEmLyUQk0NBdm+giy4tz&#10;o6JzR5yp2j59Z1HI8nD++A7pbDox0uAaywo26wgEcWl1w5WCIn9/fgPhPLLGzjIp+CEH6XHxdMBE&#10;24kvNF59JcIIuwQV1N73iZSurMmgW9ueOHh3Oxj0QQ6V1ANOYdx0Mo6inTTYcHiosadTTWV7/TYK&#10;9C37Ks6tzrL8d/sp2/IWvU4vSq2Wc7YH4Wn2j/B/+0Mr2MbxLgAEnIAC8v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15UExQAAAN4AAAAPAAAAAAAAAAAAAAAAAJgCAABkcnMv&#10;ZG93bnJldi54bWxQSwUGAAAAAAQABAD1AAAAigMAAAAA&#10;" path="m168,c72,,1,72,1,167r,690c1,953,72,1024,168,1024v83,,154,-71,154,-167l322,167c322,72,251,,168,xe" fillcolor="white [3212]" stroked="f">
                    <v:path arrowok="t" o:extrusionok="f" o:connecttype="custom" o:connectlocs="5347,0;32,5316;32,27279;5347,32594;10249,27279;10249,5316;5347,0" o:connectangles="0,0,0,0,0,0,0"/>
                  </v:shape>
                  <v:shape id="Google Shape;337;p20" o:spid="_x0000_s2650" style="position:absolute;left:254672;top:193081;width:55734;height:18430;visibility:visible;mso-wrap-style:square;v-text-anchor:middle" coordsize="1751,5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Ge8McA&#10;AADeAAAADwAAAGRycy9kb3ducmV2LnhtbESPT2vCQBTE7wW/w/KE3urGiBKiq4gieKiHqqDHZ/bl&#10;j2bfhuyqsZ++Wyj0OMzMb5jZojO1eFDrKssKhoMIBHFmdcWFguNh85GAcB5ZY22ZFLzIwWLee5th&#10;qu2Tv+ix94UIEHYpKii9b1IpXVaSQTewDXHwctsa9EG2hdQtPgPc1DKOook0WHFYKLGhVUnZbX83&#10;Cs7XfDT23/Iz31ySZL12r/i0Wyn13u+WUxCeOv8f/mtvtYJRHE+G8HsnXAE5/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6hnvDHAAAA3gAAAA8AAAAAAAAAAAAAAAAAmAIAAGRy&#10;cy9kb3ducmV2LnhtbFBLBQYAAAAABAAEAPUAAACMAwAAAAA=&#10;" path="m649,c492,,319,16,132,55,60,66,1,138,1,221r,179c1,483,72,555,155,555v96,,167,-72,167,-155l322,364c434,349,539,342,636,342v205,,375,29,496,70c1334,471,1453,543,1465,543v36,12,60,35,95,35c1620,578,1667,543,1691,495v60,-95,36,-202,-47,-250c1625,236,1259,,649,xe" fillcolor="white [3212]" stroked="f">
                    <v:path arrowok="t" o:extrusionok="f" o:connecttype="custom" o:connectlocs="20658,0;4202,1751;32,7035;32,12732;4934,17666;10249,12732;10249,11586;20244,10886;36031,13114;46631,17284;49655,18398;53824,15756;52328,7799;20658,0" o:connectangles="0,0,0,0,0,0,0,0,0,0,0,0,0,0"/>
                  </v:shape>
                  <v:shape id="Google Shape;338;p20" o:spid="_x0000_s2651" style="position:absolute;left:210333;top:161060;width:144031;height:192953;visibility:visible;mso-wrap-style:square;v-text-anchor:middle" coordsize="4525,60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4qXsYA&#10;AADeAAAADwAAAGRycy9kb3ducmV2LnhtbESPQWsCMRSE7wX/Q3iCt5q40sVujSKC6LW2BY/Pzevu&#10;1s3LksR1669vCoUeh5n5hlmuB9uKnnxoHGuYTRUI4tKZhisN72+7xwWIEJENto5JwzcFWK9GD0ss&#10;jLvxK/XHWIkE4VCghjrGrpAylDVZDFPXESfv03mLMUlfSePxluC2lZlSubTYcFqosaNtTeXleLUa&#10;1L76uPvhfv5S53x2avvr81MgrSfjYfMCItIQ/8N/7YPRMM+yPIPfO+kK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p4qXsYAAADeAAAADwAAAAAAAAAAAAAAAACYAgAAZHJz&#10;L2Rvd25yZXYueG1sUEsFBgAAAAAEAAQA9QAAAIsDAAAAAA==&#10;" path="m3489,310r,810c3489,1251,3453,1382,3394,1525r-60,131c3322,1680,3322,1703,3322,1727r,346c3322,2370,3203,2632,3001,2835v-205,181,-452,298,-733,298c2254,3133,2241,3133,2227,3132,1655,3108,1191,2608,1191,2025r,-298c1191,1703,1191,1680,1179,1656r-59,-131c1060,1406,1036,1263,1036,1120v,-452,358,-810,798,-810l3489,310xm1727,3335v155,71,321,107,488,119l2263,3454v190,,369,-24,535,-107l2798,3573v,47,12,107,12,155l2263,4144,1715,3728v12,-48,12,-96,12,-155l1727,3335xm1834,1c1203,1,703,501,703,1132v,190,48,369,131,536l882,1751r,262c882,2454,1084,2858,1405,3120r,441c1405,3632,1358,3704,1286,3739l453,4049c179,4156,1,4406,1,4692r,1202c1,5990,72,6061,167,6061v84,,167,-71,167,-167l334,4692v,-155,83,-286,238,-345l1405,4037v36,-24,84,-48,120,-83l2096,4394r,1489c2096,5966,2179,6037,2263,6037v95,,166,-71,166,-154l2429,4394r584,-440c3049,3989,3084,4001,3132,4037r833,310c4096,4406,4203,4537,4203,4692r,1202c4203,5990,4275,6061,4358,6061v95,,167,-71,167,-167l4525,4692v-12,-274,-191,-524,-453,-631l3239,3751v-83,-23,-119,-107,-119,-178l3120,3156v24,-24,71,-60,95,-95c3489,2799,3632,2454,3632,2073r,-322l3680,1668v95,-167,131,-357,131,-536l3811,168c3811,72,3739,1,3644,1l1834,1xe" fillcolor="white [3212]" stroked="f">
                    <v:path arrowok="t" o:extrusionok="f" o:connecttype="custom" o:connectlocs="111055,35650;106121,52710;105739,65983;72191,99723;37910,64456;37528,52710;32976,35650;111055,9867;70504,109941;89060,106535;89442,118662;54589,118662;54971,106153;22377,36031;28074,55734;44721,99309;40933,119012;32,149346;5316,192921;10631,149346;44721,128497;66716,139861;72031,192157;77315,139861;99692,128497;133782,149346;138715,192921;144031,149346;103098,119394;99310,100455;115607,65983;117135,53092;121304,5347;58376,32" o:connectangles="0,0,0,0,0,0,0,0,0,0,0,0,0,0,0,0,0,0,0,0,0,0,0,0,0,0,0,0,0,0,0,0,0,0"/>
                  </v:shape>
                  <v:shape id="Google Shape;339;p20" o:spid="_x0000_s2652" style="position:absolute;left:238375;top:316454;width:10631;height:38291;visibility:visible;mso-wrap-style:square;v-text-anchor:middle" coordsize="334,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BWAMYA&#10;AADeAAAADwAAAGRycy9kb3ducmV2LnhtbESPT4vCMBTE78J+h/CEvWlqxT9Uo7iuhZ4EXQ8e3zbP&#10;tti8lCZq/fZmYcHjMDO/YZbrztTiTq2rLCsYDSMQxLnVFRcKTj/pYA7CeWSNtWVS8CQH69VHb4mJ&#10;tg8+0P3oCxEg7BJUUHrfJFK6vCSDbmgb4uBdbGvQB9kWUrf4CHBTyziKptJgxWGhxIa2JeXX480o&#10;OM+yE9PkezfCuc82v/u0OX+lSn32u80ChKfOv8P/7UwrGMfxdAx/d8IVkKs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JBWAMYAAADeAAAADwAAAAAAAAAAAAAAAACYAgAAZHJz&#10;L2Rvd25yZXYueG1sUEsFBgAAAAAEAAQA9QAAAIsDAAAAAA==&#10;" path="m167,c72,,1,72,1,167r,881c1,1131,72,1203,167,1203v84,,167,-72,167,-155l334,155c334,60,251,,167,xe" fillcolor="white [3212]" stroked="f">
                    <v:path arrowok="t" o:extrusionok="f" o:connecttype="custom" o:connectlocs="5316,0;32,5316;32,33357;5316,38291;10631,33357;10631,4934;5316,0" o:connectangles="0,0,0,0,0,0,0"/>
                  </v:shape>
                  <v:shape id="Google Shape;340;p20" o:spid="_x0000_s2653" style="position:absolute;left:315690;top:316454;width:10249;height:38291;visibility:visible;mso-wrap-style:square;v-text-anchor:middle" coordsize="322,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OOqMUA&#10;AADeAAAADwAAAGRycy9kb3ducmV2LnhtbESPzYrCMBSF9wO+Q7jC7MbUzjCWahQRRGE2ThXB3aW5&#10;ttXkpjRR69ubxcAsD+ePb7borRF36nzjWMF4lIAgLp1uuFJw2K8/MhA+IGs0jknBkzws5oO3Geba&#10;PfiX7kWoRBxhn6OCOoQ2l9KXNVn0I9cSR+/sOoshyq6SusNHHLdGpknyLS02HB9qbGlVU3ktblaB&#10;8V/ZpbCHoy+v2Xjzky3Tk9kp9T7sl1MQgfrwH/5rb7WCzzSdRICIE1FAz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A46oxQAAAN4AAAAPAAAAAAAAAAAAAAAAAJgCAABkcnMv&#10;ZG93bnJldi54bWxQSwUGAAAAAAQABAD1AAAAigMAAAAA&#10;" path="m167,c72,,,72,,167r,881c,1131,72,1203,167,1203v83,,155,-72,155,-155l322,155c322,60,262,,167,xe" fillcolor="white [3212]" stroked="f">
                    <v:path arrowok="t" o:extrusionok="f" o:connecttype="custom" o:connectlocs="5315,0;0,5316;0,33357;5315,38291;10249,33357;10249,4934;5315,0" o:connectangles="0,0,0,0,0,0,0"/>
                  </v:shape>
                  <v:shape id="Google Shape;341;p20" o:spid="_x0000_s2654" style="position:absolute;left:54939;width:221378;height:185346;visibility:visible;mso-wrap-style:square;v-text-anchor:middle" coordsize="6955,58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9cyMkA&#10;AADeAAAADwAAAGRycy9kb3ducmV2LnhtbESP3WrCQBSE7wu+w3KE3tWNEaqNriIthaIV/KO9PWaP&#10;STB7Ns2uSfr2bkHo5TAz3zCzRWdK0VDtCssKhoMIBHFqdcGZguPh/WkCwnlkjaVlUvBLDhbz3sMM&#10;E21b3lGz95kIEHYJKsi9rxIpXZqTQTewFXHwzrY26IOsM6lrbAPclDKOomdpsOCwkGNFrzmll/3V&#10;KHhbt5+n42bdvpy/u83ua/vTjA4rpR773XIKwlPn/8P39odWMIrj8RD+7oQrIOc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b9cyMkAAADeAAAADwAAAAAAAAAAAAAAAACYAgAA&#10;ZHJzL2Rvd25yZXYueG1sUEsFBgAAAAAEAAQA9QAAAI4DAAAAAA==&#10;" path="m2406,4168r-95,369l2085,4537v-191,,-358,-155,-358,-357l1727,4168r679,xm5573,358v191,,357,167,357,357l5930,3501v,191,-166,357,-357,357l4168,3858v-24,,-71,12,-83,24l2537,5001r238,-952c2787,4001,2775,3942,2739,3918v-23,-48,-71,-60,-131,-60l692,3858v-191,,-358,-166,-358,-357l334,715c334,525,501,358,692,358r4881,xm6287,1025v191,,358,166,358,357l6645,4180r-12,c6633,4382,6466,4537,6276,4537r-1405,c4823,4537,4787,4561,4752,4597v-24,35,-48,95,-24,130l4847,5406,3656,4597r595,-429l5585,4168v369,,691,-310,691,-679l6276,1025r11,xm692,1c322,1,1,310,1,691r,2774c1,3846,322,4156,692,4156r714,l1406,4168v,369,309,690,679,690l2227,4858r-59,262c2132,5228,2180,5335,2263,5394v48,24,95,36,143,36c2442,5430,2501,5418,2549,5394r714,-524l3430,4870r1357,905c4823,5811,4871,5823,4918,5823v36,,84,-12,131,-48c5144,5716,5180,5632,5156,5525l5049,4870r1203,c6633,4870,6942,4561,6942,4180r,-2774c6954,1013,6645,703,6276,703,6252,310,5954,1,5573,1l692,1xe" fillcolor="white [3212]" stroked="f">
                    <v:path arrowok="t" o:extrusionok="f" o:connecttype="custom" o:connectlocs="76583,132667;73559,144413;66366,144413;54970,133049;54970,132667;76583,132667;177389,11395;188752,22758;188752,111437;177389,122800;132668,122800;130026,123564;80753,159182;80753,159182;88328,128880;87183,124710;83013,122800;22026,122800;10631,111437;10631,22758;22026,11395;177389,11395;200116,32626;211511,43989;211511,133049;211129,133049;199765,144413;155044,144413;151256,146322;150492,150460;154280,172073;154280,172073;116371,146322;135310,132667;177771,132667;199765,111055;199765,32626;200116,32626;22026,32;32,21995;32,110291;22026,132285;44753,132285;44753,132667;66366,154630;70886,154630;69008,162970;72031,171691;76583,172837;81135,171691;103861,155012;109177,155012;152370,183818;156540,185346;160710,183818;164116,175861;160710,155012;199001,155012;220964,133049;220964,44753;199765,22376;177389,32;22026,32" o:connectangles="0,0,0,0,0,0,0,0,0,0,0,0,0,0,0,0,0,0,0,0,0,0,0,0,0,0,0,0,0,0,0,0,0,0,0,0,0,0,0,0,0,0,0,0,0,0,0,0,0,0,0,0,0,0,0,0,0,0,0,0,0,0,0"/>
                  </v:shape>
                  <v:shape id="Google Shape;342;p20" o:spid="_x0000_s2655" style="position:absolute;left:93994;top:33740;width:26928;height:10249;visibility:visible;mso-wrap-style:square;v-text-anchor:middle" coordsize="846,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v5cUA&#10;AADeAAAADwAAAGRycy9kb3ducmV2LnhtbESPT2sCMRTE7wW/Q3iCl6LZplBlNYq0lnoq1D/3x+a5&#10;Wd28LJt03X57Iwg9DjPzG2ax6l0tOmpD5VnDyyQDQVx4U3Gp4bD/HM9AhIhssPZMGv4owGo5eFpg&#10;bvyVf6jbxVIkCIccNdgYm1zKUFhyGCa+IU7eybcOY5JtKU2L1wR3tVRZ9iYdVpwWLDb0bqm47H6d&#10;hs2+s+f4TOZ4+PqYfvdqhidXaD0a9us5iEh9/A8/2luj4VWpqYL7nXQF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6G/lxQAAAN4AAAAPAAAAAAAAAAAAAAAAAJgCAABkcnMv&#10;ZG93bnJldi54bWxQSwUGAAAAAAQABAD1AAAAigMAAAAA&#10;" path="m167,c72,,,72,,167v,83,72,155,167,155l679,322v95,,167,-72,167,-155c846,72,774,,679,l167,xe" fillcolor="white [3212]" stroked="f">
                    <v:path arrowok="t" o:extrusionok="f" o:connecttype="custom" o:connectlocs="5316,0;0,5315;5316,10249;21612,10249;26928,5315;21612,0;5316,0" o:connectangles="0,0,0,0,0,0,0"/>
                  </v:shape>
                  <v:shape id="Google Shape;343;p20" o:spid="_x0000_s2656" style="position:absolute;left:132636;top:33740;width:82663;height:10249;visibility:visible;mso-wrap-style:square;v-text-anchor:middle" coordsize="2597,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yYR8cA&#10;AADeAAAADwAAAGRycy9kb3ducmV2LnhtbESPT2vCQBTE74V+h+UVequbxr9EVymFgnopjV68PbPP&#10;JJh9m+6uMX57Vyj0OMzMb5jFqjeN6Mj52rKC90ECgriwuuZSwX739TYD4QOyxsYyKbiRh9Xy+WmB&#10;mbZX/qEuD6WIEPYZKqhCaDMpfVGRQT+wLXH0TtYZDFG6UmqH1wg3jUyTZCIN1hwXKmzps6LinF+M&#10;gu/msLmM5PFc/257N0ny8a1rx0q9vvQfcxCB+vAf/muvtYJhmk6H8LgTr4Bc3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lMmEfHAAAA3gAAAA8AAAAAAAAAAAAAAAAAmAIAAGRy&#10;cy9kb3ducmV2LnhtbFBLBQYAAAAABAAEAPUAAACMAwAAAAA=&#10;" path="m167,c84,,1,72,1,167v,83,83,155,166,155l2430,322v95,,166,-72,166,-155c2596,72,2525,,2430,l167,xe" fillcolor="white [3212]" stroked="f">
                    <v:path arrowok="t" o:extrusionok="f" o:connecttype="custom" o:connectlocs="5316,0;32,5315;5316,10249;77347,10249;82631,5315;77347,0;5316,0" o:connectangles="0,0,0,0,0,0,0"/>
                  </v:shape>
                  <v:shape id="Google Shape;344;p20" o:spid="_x0000_s2657" style="position:absolute;left:93994;top:61018;width:121304;height:10631;visibility:visible;mso-wrap-style:square;v-text-anchor:middle" coordsize="381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CxOsYA&#10;AADeAAAADwAAAGRycy9kb3ducmV2LnhtbESP3WoCMRSE7wu+QzhC72riVqpsjeLaCoXe+PcAh81x&#10;s3RzsiRRt2/fFAq9HGbmG2a5HlwnbhRi61nDdKJAENfetNxoOJ92TwsQMSEb7DyThm+KsF6NHpZY&#10;Gn/nA92OqREZwrFEDTalvpQy1pYcxonvibN38cFhyjI00gS8Z7jrZKHUi3TYcl6w2NPWUv11vDoN&#10;pze1b67Vwe/O9eclqFn1bjeV1o/jYfMKItGQ/sN/7Q+j4bko5jP4vZOvgF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6CxOsYAAADeAAAADwAAAAAAAAAAAAAAAACYAgAAZHJz&#10;L2Rvd25yZXYueG1sUEsFBgAAAAAEAAQA9QAAAIsDAAAAAA==&#10;" path="m167,1c72,1,,84,,167v,96,72,167,167,167l3644,334v95,,166,-71,166,-167c3810,84,3739,1,3644,1l167,1xe" fillcolor="white [3212]" stroked="f">
                    <v:path arrowok="t" o:extrusionok="f" o:connecttype="custom" o:connectlocs="5316,32;0,5316;5316,10631;115988,10631;121272,5316;115988,32;5316,32" o:connectangles="0,0,0,0,0,0,0"/>
                  </v:shape>
                  <v:shape id="Google Shape;345;p20" o:spid="_x0000_s2658" style="position:absolute;left:93994;top:89060;width:82249;height:10663;visibility:visible;mso-wrap-style:square;v-text-anchor:middle" coordsize="2584,3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y/rsgA&#10;AADeAAAADwAAAGRycy9kb3ducmV2LnhtbESPW2vCQBSE3wv+h+UIfRHdNMUL0VWKaPVBCl7A10P2&#10;mESzZ0N2o+m/d4VCH4eZ+YaZLVpTijvVrrCs4GMQgSBOrS44U3A6rvsTEM4jaywtk4JfcrCYd95m&#10;mGj74D3dDz4TAcIuQQW591UipUtzMugGtiIO3sXWBn2QdSZ1jY8AN6WMo2gkDRYcFnKsaJlTejs0&#10;RoH52djv4zqLVu1w56+7XrPdnxul3rvt1xSEp9b/h//aW63gM47HQ3jdCVdAzp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zvL+uyAAAAN4AAAAPAAAAAAAAAAAAAAAAAJgCAABk&#10;cnMvZG93bnJldi54bWxQSwUGAAAAAAQABAD1AAAAjQMAAAAA&#10;" path="m155,1c72,1,,72,,167v,84,72,167,155,167l2429,334v84,,155,-83,155,-167c2584,72,2513,1,2429,1l155,1xe" fillcolor="white [3212]" stroked="f">
                    <v:path arrowok="t" o:extrusionok="f" o:connecttype="custom" o:connectlocs="4934,32;0,5316;4934,10631;77315,10631;82249,5316;77315,32;4934,32" o:connectangles="0,0,0,0,0,0,0"/>
                  </v:shape>
                  <v:shape id="Google Shape;346;p20" o:spid="_x0000_s2659" style="position:absolute;left:188339;top:89060;width:26960;height:10663;visibility:visible;mso-wrap-style:square;v-text-anchor:middle" coordsize="847,3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SjYccA&#10;AADeAAAADwAAAGRycy9kb3ducmV2LnhtbESPzWrDMBCE74W+g9hCb41UB5zWjRJCIRAKOeTn0tti&#10;bWxTayUk1XHy9FGhkOMwM98w8+VoezFQiJ1jDa8TBYK4dqbjRsPxsH55AxETssHeMWm4UITl4vFh&#10;jpVxZ97RsE+NyBCOFWpoU/KVlLFuyWKcOE+cvZMLFlOWoZEm4DnDbS8LpUppseO80KKnz5bqn/2v&#10;1VCWPuyml6s6vV/9avtVD/itpNbPT+PqA0SiMd3D/+2N0TAtilkJf3fyFZC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iko2HHAAAA3gAAAA8AAAAAAAAAAAAAAAAAmAIAAGRy&#10;cy9kb3ducmV2LnhtbFBLBQYAAAAABAAEAPUAAACMAwAAAAA=&#10;" path="m156,1c72,1,1,72,1,167v,84,71,167,155,167l680,334v95,,166,-83,166,-167c846,72,775,1,680,1l156,1xe" fillcolor="white [3212]" stroked="f">
                    <v:path arrowok="t" o:extrusionok="f" o:connecttype="custom" o:connectlocs="4965,32;32,5316;4965,10631;21644,10631;26928,5316;21644,32;4965,32" o:connectangles="0,0,0,0,0,0,0"/>
                  </v:shape>
                </v:group>
                <w10:wrap anchorx="page"/>
                <w10:anchorlock/>
              </v:group>
            </w:pict>
          </mc:Fallback>
        </mc:AlternateContent>
      </w:r>
    </w:p>
    <w:p w:rsidR="00A5444F" w:rsidRDefault="00A5444F" w:rsidP="00A5444F">
      <w:pPr>
        <w:rPr>
          <w:rFonts w:cstheme="minorBidi"/>
          <w:color w:val="auto"/>
        </w:rPr>
      </w:pPr>
    </w:p>
    <w:tbl>
      <w:tblPr>
        <w:tblStyle w:val="TableGrid"/>
        <w:bidiVisual/>
        <w:tblW w:w="0" w:type="auto"/>
        <w:tblBorders>
          <w:top w:val="thinThickSmallGap" w:sz="24" w:space="0" w:color="00B050"/>
          <w:left w:val="thickThinSmallGap" w:sz="24" w:space="0" w:color="00B050"/>
          <w:bottom w:val="thickThinSmallGap" w:sz="24" w:space="0" w:color="00B050"/>
          <w:right w:val="thinThickSmallGap" w:sz="24" w:space="0" w:color="00B050"/>
          <w:insideH w:val="single" w:sz="8" w:space="0" w:color="00B050"/>
          <w:insideV w:val="single" w:sz="8" w:space="0" w:color="00B050"/>
        </w:tblBorders>
        <w:tblLook w:val="04A0" w:firstRow="1" w:lastRow="0" w:firstColumn="1" w:lastColumn="0" w:noHBand="0" w:noVBand="1"/>
      </w:tblPr>
      <w:tblGrid>
        <w:gridCol w:w="2249"/>
        <w:gridCol w:w="2249"/>
        <w:gridCol w:w="2249"/>
        <w:gridCol w:w="2249"/>
      </w:tblGrid>
      <w:tr w:rsidR="00A5444F" w:rsidTr="0059540C">
        <w:tc>
          <w:tcPr>
            <w:tcW w:w="2249" w:type="dxa"/>
            <w:shd w:val="clear" w:color="auto" w:fill="F2F2F2" w:themeFill="background1" w:themeFillShade="F2"/>
            <w:vAlign w:val="center"/>
          </w:tcPr>
          <w:p w:rsidR="00A5444F" w:rsidRPr="00610A05" w:rsidRDefault="00A5444F" w:rsidP="00FC7E58">
            <w:pPr>
              <w:jc w:val="center"/>
              <w:rPr>
                <w:rFonts w:ascii="Adobe Arabic" w:hAnsi="Adobe Arabic" w:cs="Adobe Arabic"/>
                <w:b/>
                <w:bCs/>
                <w:color w:val="C00000"/>
                <w:rtl/>
              </w:rPr>
            </w:pPr>
            <w:r w:rsidRPr="00610A05">
              <w:rPr>
                <w:rFonts w:ascii="Adobe Arabic" w:hAnsi="Adobe Arabic" w:cs="Adobe Arabic"/>
                <w:b/>
                <w:bCs/>
                <w:color w:val="C00000"/>
                <w:sz w:val="36"/>
                <w:szCs w:val="36"/>
                <w:rtl/>
              </w:rPr>
              <w:t>المهمة</w:t>
            </w:r>
          </w:p>
        </w:tc>
        <w:tc>
          <w:tcPr>
            <w:tcW w:w="2249" w:type="dxa"/>
            <w:shd w:val="clear" w:color="auto" w:fill="F2F2F2" w:themeFill="background1" w:themeFillShade="F2"/>
            <w:vAlign w:val="center"/>
          </w:tcPr>
          <w:p w:rsidR="00A5444F" w:rsidRPr="00610A05" w:rsidRDefault="00A5444F" w:rsidP="00FC7E58">
            <w:pPr>
              <w:jc w:val="center"/>
              <w:rPr>
                <w:rFonts w:ascii="Adobe Arabic" w:hAnsi="Adobe Arabic" w:cs="Adobe Arabic"/>
                <w:b/>
                <w:bCs/>
                <w:color w:val="C00000"/>
                <w:rtl/>
              </w:rPr>
            </w:pPr>
            <w:r w:rsidRPr="00610A05">
              <w:rPr>
                <w:rFonts w:ascii="Adobe Arabic" w:hAnsi="Adobe Arabic" w:cs="Adobe Arabic"/>
                <w:b/>
                <w:bCs/>
                <w:color w:val="C00000"/>
                <w:sz w:val="36"/>
                <w:szCs w:val="36"/>
                <w:rtl/>
              </w:rPr>
              <w:t>المسؤول عن آلية تقديم الشكاوى والملاحظات</w:t>
            </w:r>
          </w:p>
        </w:tc>
        <w:tc>
          <w:tcPr>
            <w:tcW w:w="2249" w:type="dxa"/>
            <w:shd w:val="clear" w:color="auto" w:fill="F2F2F2" w:themeFill="background1" w:themeFillShade="F2"/>
            <w:vAlign w:val="center"/>
          </w:tcPr>
          <w:p w:rsidR="00A5444F" w:rsidRPr="00610A05" w:rsidRDefault="00A5444F" w:rsidP="00FC7E58">
            <w:pPr>
              <w:jc w:val="center"/>
              <w:rPr>
                <w:rFonts w:ascii="Adobe Arabic" w:hAnsi="Adobe Arabic" w:cs="Adobe Arabic"/>
                <w:b/>
                <w:bCs/>
                <w:color w:val="C00000"/>
                <w:rtl/>
              </w:rPr>
            </w:pPr>
            <w:r w:rsidRPr="00610A05">
              <w:rPr>
                <w:rFonts w:ascii="Adobe Arabic" w:hAnsi="Adobe Arabic" w:cs="Adobe Arabic"/>
                <w:b/>
                <w:bCs/>
                <w:color w:val="C00000"/>
                <w:sz w:val="36"/>
                <w:szCs w:val="36"/>
                <w:rtl/>
              </w:rPr>
              <w:t>اللجنة المعنية بآلية تقديم الشكاوى والملاحظات</w:t>
            </w:r>
          </w:p>
        </w:tc>
        <w:tc>
          <w:tcPr>
            <w:tcW w:w="2249" w:type="dxa"/>
            <w:shd w:val="clear" w:color="auto" w:fill="F2F2F2" w:themeFill="background1" w:themeFillShade="F2"/>
            <w:vAlign w:val="center"/>
          </w:tcPr>
          <w:p w:rsidR="00A5444F" w:rsidRPr="00610A05" w:rsidRDefault="00A5444F" w:rsidP="00FC7E58">
            <w:pPr>
              <w:jc w:val="center"/>
              <w:rPr>
                <w:rFonts w:ascii="Adobe Arabic" w:hAnsi="Adobe Arabic" w:cs="Adobe Arabic"/>
                <w:b/>
                <w:bCs/>
                <w:color w:val="C00000"/>
                <w:rtl/>
              </w:rPr>
            </w:pPr>
            <w:r w:rsidRPr="00610A05">
              <w:rPr>
                <w:rFonts w:ascii="Adobe Arabic" w:hAnsi="Adobe Arabic" w:cs="Adobe Arabic"/>
                <w:b/>
                <w:bCs/>
                <w:color w:val="C00000"/>
                <w:sz w:val="36"/>
                <w:szCs w:val="36"/>
                <w:rtl/>
              </w:rPr>
              <w:t>المسؤول عن آلية تقديم الشكاوى والملاحظات في مجال تحسين الآلية والاستفادة من ردود الفعل</w:t>
            </w:r>
          </w:p>
        </w:tc>
      </w:tr>
      <w:tr w:rsidR="00A5444F" w:rsidTr="0059540C">
        <w:tc>
          <w:tcPr>
            <w:tcW w:w="2249" w:type="dxa"/>
          </w:tcPr>
          <w:p w:rsidR="00A5444F" w:rsidRPr="0059540C" w:rsidRDefault="00A5444F" w:rsidP="00FC7E58">
            <w:pPr>
              <w:jc w:val="left"/>
              <w:rPr>
                <w:rFonts w:ascii="Adobe Arabic" w:hAnsi="Adobe Arabic" w:cs="Adobe Arabic"/>
                <w:color w:val="002060"/>
                <w:sz w:val="36"/>
                <w:szCs w:val="36"/>
                <w:rtl/>
              </w:rPr>
            </w:pPr>
            <w:r w:rsidRPr="0059540C">
              <w:rPr>
                <w:rFonts w:ascii="Adobe Arabic" w:hAnsi="Adobe Arabic" w:cs="Adobe Arabic"/>
                <w:color w:val="002060"/>
                <w:sz w:val="36"/>
                <w:szCs w:val="36"/>
                <w:rtl/>
              </w:rPr>
              <w:t>عقد اجتماع أو أكثر اسبوعياً لمناقشة التقدم المحرز</w:t>
            </w:r>
          </w:p>
        </w:tc>
        <w:tc>
          <w:tcPr>
            <w:tcW w:w="2249" w:type="dxa"/>
          </w:tcPr>
          <w:p w:rsidR="00A5444F" w:rsidRDefault="00A5444F" w:rsidP="00FC7E58">
            <w:pPr>
              <w:rPr>
                <w:rFonts w:cs="Arial"/>
                <w:sz w:val="36"/>
                <w:szCs w:val="36"/>
                <w:rtl/>
              </w:rPr>
            </w:pPr>
          </w:p>
        </w:tc>
        <w:tc>
          <w:tcPr>
            <w:tcW w:w="2249" w:type="dxa"/>
          </w:tcPr>
          <w:p w:rsidR="00A5444F" w:rsidRDefault="00A5444F" w:rsidP="00FC7E58">
            <w:pPr>
              <w:rPr>
                <w:rFonts w:cs="Arial"/>
                <w:sz w:val="36"/>
                <w:szCs w:val="36"/>
                <w:rtl/>
              </w:rPr>
            </w:pPr>
          </w:p>
        </w:tc>
        <w:tc>
          <w:tcPr>
            <w:tcW w:w="2249" w:type="dxa"/>
          </w:tcPr>
          <w:p w:rsidR="00A5444F" w:rsidRDefault="00A5444F" w:rsidP="00FC7E58">
            <w:pPr>
              <w:rPr>
                <w:rFonts w:cs="Arial"/>
                <w:sz w:val="36"/>
                <w:szCs w:val="36"/>
                <w:rtl/>
              </w:rPr>
            </w:pPr>
          </w:p>
        </w:tc>
      </w:tr>
      <w:tr w:rsidR="00A5444F" w:rsidTr="0059540C">
        <w:tc>
          <w:tcPr>
            <w:tcW w:w="2249" w:type="dxa"/>
          </w:tcPr>
          <w:p w:rsidR="00A5444F" w:rsidRPr="0059540C" w:rsidRDefault="00A5444F" w:rsidP="00FC7E58">
            <w:pPr>
              <w:jc w:val="left"/>
              <w:rPr>
                <w:rFonts w:ascii="Adobe Arabic" w:hAnsi="Adobe Arabic" w:cs="Adobe Arabic"/>
                <w:color w:val="002060"/>
                <w:sz w:val="36"/>
                <w:szCs w:val="36"/>
                <w:rtl/>
              </w:rPr>
            </w:pPr>
            <w:r w:rsidRPr="0059540C">
              <w:rPr>
                <w:rFonts w:ascii="Adobe Arabic" w:hAnsi="Adobe Arabic" w:cs="Adobe Arabic"/>
                <w:color w:val="002060"/>
                <w:sz w:val="36"/>
                <w:szCs w:val="36"/>
                <w:rtl/>
              </w:rPr>
              <w:t>إحالة الشكاوى الحساسة إلى المدير المعني</w:t>
            </w:r>
          </w:p>
        </w:tc>
        <w:tc>
          <w:tcPr>
            <w:tcW w:w="2249" w:type="dxa"/>
          </w:tcPr>
          <w:p w:rsidR="00A5444F" w:rsidRDefault="00A5444F" w:rsidP="00FC7E58">
            <w:pPr>
              <w:rPr>
                <w:rFonts w:cs="Arial"/>
                <w:sz w:val="36"/>
                <w:szCs w:val="36"/>
                <w:rtl/>
              </w:rPr>
            </w:pPr>
          </w:p>
        </w:tc>
        <w:tc>
          <w:tcPr>
            <w:tcW w:w="2249" w:type="dxa"/>
          </w:tcPr>
          <w:p w:rsidR="00A5444F" w:rsidRDefault="00A5444F" w:rsidP="00FC7E58">
            <w:pPr>
              <w:rPr>
                <w:rFonts w:cs="Arial"/>
                <w:sz w:val="36"/>
                <w:szCs w:val="36"/>
                <w:rtl/>
              </w:rPr>
            </w:pPr>
          </w:p>
        </w:tc>
        <w:tc>
          <w:tcPr>
            <w:tcW w:w="2249" w:type="dxa"/>
          </w:tcPr>
          <w:p w:rsidR="00A5444F" w:rsidRDefault="00A5444F" w:rsidP="00FC7E58">
            <w:pPr>
              <w:rPr>
                <w:rFonts w:cs="Arial"/>
                <w:sz w:val="36"/>
                <w:szCs w:val="36"/>
                <w:rtl/>
              </w:rPr>
            </w:pPr>
          </w:p>
        </w:tc>
      </w:tr>
      <w:tr w:rsidR="00A5444F" w:rsidTr="0059540C">
        <w:tc>
          <w:tcPr>
            <w:tcW w:w="2249" w:type="dxa"/>
          </w:tcPr>
          <w:p w:rsidR="00A5444F" w:rsidRPr="0059540C" w:rsidRDefault="00A5444F" w:rsidP="00FC7E58">
            <w:pPr>
              <w:jc w:val="left"/>
              <w:rPr>
                <w:rFonts w:ascii="Adobe Arabic" w:hAnsi="Adobe Arabic" w:cs="Adobe Arabic"/>
                <w:color w:val="002060"/>
                <w:sz w:val="36"/>
                <w:szCs w:val="36"/>
              </w:rPr>
            </w:pPr>
            <w:r w:rsidRPr="0059540C">
              <w:rPr>
                <w:rFonts w:ascii="Adobe Arabic" w:hAnsi="Adobe Arabic" w:cs="Adobe Arabic"/>
                <w:color w:val="002060"/>
                <w:sz w:val="36"/>
                <w:szCs w:val="36"/>
                <w:rtl/>
              </w:rPr>
              <w:t>تبادل ردود الفعل الخاصة بالمنظمات الأخرى مع مدير البرنامج.</w:t>
            </w:r>
          </w:p>
          <w:p w:rsidR="00A5444F" w:rsidRPr="0059540C" w:rsidRDefault="00A5444F" w:rsidP="00FC7E58">
            <w:pPr>
              <w:jc w:val="left"/>
              <w:rPr>
                <w:rFonts w:ascii="Adobe Arabic" w:hAnsi="Adobe Arabic" w:cs="Adobe Arabic"/>
                <w:color w:val="002060"/>
                <w:sz w:val="36"/>
                <w:szCs w:val="36"/>
                <w:rtl/>
              </w:rPr>
            </w:pPr>
          </w:p>
        </w:tc>
        <w:tc>
          <w:tcPr>
            <w:tcW w:w="2249" w:type="dxa"/>
          </w:tcPr>
          <w:p w:rsidR="00A5444F" w:rsidRDefault="00A5444F" w:rsidP="00FC7E58">
            <w:pPr>
              <w:rPr>
                <w:rFonts w:cs="Arial"/>
                <w:sz w:val="36"/>
                <w:szCs w:val="36"/>
                <w:rtl/>
              </w:rPr>
            </w:pPr>
          </w:p>
        </w:tc>
        <w:tc>
          <w:tcPr>
            <w:tcW w:w="2249" w:type="dxa"/>
          </w:tcPr>
          <w:p w:rsidR="00A5444F" w:rsidRDefault="00A5444F" w:rsidP="00FC7E58">
            <w:pPr>
              <w:rPr>
                <w:rFonts w:cs="Arial"/>
                <w:sz w:val="36"/>
                <w:szCs w:val="36"/>
                <w:rtl/>
              </w:rPr>
            </w:pPr>
          </w:p>
        </w:tc>
        <w:tc>
          <w:tcPr>
            <w:tcW w:w="2249" w:type="dxa"/>
          </w:tcPr>
          <w:p w:rsidR="00A5444F" w:rsidRDefault="00A5444F" w:rsidP="00FC7E58">
            <w:pPr>
              <w:rPr>
                <w:rFonts w:cs="Arial"/>
                <w:sz w:val="36"/>
                <w:szCs w:val="36"/>
                <w:rtl/>
              </w:rPr>
            </w:pPr>
          </w:p>
        </w:tc>
      </w:tr>
      <w:tr w:rsidR="00A5444F" w:rsidTr="0059540C">
        <w:tc>
          <w:tcPr>
            <w:tcW w:w="2249" w:type="dxa"/>
          </w:tcPr>
          <w:p w:rsidR="00A5444F" w:rsidRPr="0059540C" w:rsidRDefault="00A5444F" w:rsidP="00FC7E58">
            <w:pPr>
              <w:jc w:val="left"/>
              <w:rPr>
                <w:rFonts w:ascii="Adobe Arabic" w:hAnsi="Adobe Arabic" w:cs="Adobe Arabic"/>
                <w:color w:val="002060"/>
                <w:sz w:val="36"/>
                <w:szCs w:val="36"/>
                <w:rtl/>
              </w:rPr>
            </w:pPr>
            <w:r w:rsidRPr="0059540C">
              <w:rPr>
                <w:rFonts w:ascii="Adobe Arabic" w:hAnsi="Adobe Arabic" w:cs="Adobe Arabic"/>
                <w:color w:val="002060"/>
                <w:sz w:val="36"/>
                <w:szCs w:val="36"/>
                <w:rtl/>
              </w:rPr>
              <w:t>إدارة قاعدة بيانات الشكاوى والملاحظات</w:t>
            </w:r>
          </w:p>
        </w:tc>
        <w:tc>
          <w:tcPr>
            <w:tcW w:w="2249" w:type="dxa"/>
          </w:tcPr>
          <w:p w:rsidR="00A5444F" w:rsidRDefault="00A5444F" w:rsidP="00FC7E58">
            <w:pPr>
              <w:rPr>
                <w:rFonts w:cs="Arial"/>
                <w:sz w:val="36"/>
                <w:szCs w:val="36"/>
                <w:rtl/>
              </w:rPr>
            </w:pPr>
          </w:p>
        </w:tc>
        <w:tc>
          <w:tcPr>
            <w:tcW w:w="2249" w:type="dxa"/>
          </w:tcPr>
          <w:p w:rsidR="00A5444F" w:rsidRDefault="00A5444F" w:rsidP="00FC7E58">
            <w:pPr>
              <w:rPr>
                <w:rFonts w:cs="Arial"/>
                <w:sz w:val="36"/>
                <w:szCs w:val="36"/>
                <w:rtl/>
              </w:rPr>
            </w:pPr>
          </w:p>
        </w:tc>
        <w:tc>
          <w:tcPr>
            <w:tcW w:w="2249" w:type="dxa"/>
          </w:tcPr>
          <w:p w:rsidR="00A5444F" w:rsidRDefault="00A5444F" w:rsidP="00FC7E58">
            <w:pPr>
              <w:rPr>
                <w:rFonts w:cs="Arial"/>
                <w:sz w:val="36"/>
                <w:szCs w:val="36"/>
                <w:rtl/>
              </w:rPr>
            </w:pPr>
          </w:p>
        </w:tc>
      </w:tr>
      <w:tr w:rsidR="00A5444F" w:rsidTr="0059540C">
        <w:tc>
          <w:tcPr>
            <w:tcW w:w="2249" w:type="dxa"/>
          </w:tcPr>
          <w:p w:rsidR="00A5444F" w:rsidRPr="0059540C" w:rsidRDefault="00A5444F" w:rsidP="00FC7E58">
            <w:pPr>
              <w:jc w:val="left"/>
              <w:rPr>
                <w:rFonts w:ascii="Adobe Arabic" w:hAnsi="Adobe Arabic" w:cs="Adobe Arabic"/>
                <w:color w:val="002060"/>
                <w:sz w:val="36"/>
                <w:szCs w:val="36"/>
                <w:rtl/>
              </w:rPr>
            </w:pPr>
            <w:r w:rsidRPr="0059540C">
              <w:rPr>
                <w:rFonts w:ascii="Adobe Arabic" w:hAnsi="Adobe Arabic" w:cs="Adobe Arabic"/>
                <w:color w:val="002060"/>
                <w:sz w:val="36"/>
                <w:szCs w:val="36"/>
                <w:rtl/>
              </w:rPr>
              <w:t>تشجيع الموظفين والمتطوعين على تقديم ملاحظاتهم</w:t>
            </w:r>
          </w:p>
        </w:tc>
        <w:tc>
          <w:tcPr>
            <w:tcW w:w="2249" w:type="dxa"/>
          </w:tcPr>
          <w:p w:rsidR="00A5444F" w:rsidRDefault="00A5444F" w:rsidP="00FC7E58">
            <w:pPr>
              <w:rPr>
                <w:rFonts w:cs="Arial"/>
                <w:sz w:val="36"/>
                <w:szCs w:val="36"/>
                <w:rtl/>
              </w:rPr>
            </w:pPr>
          </w:p>
        </w:tc>
        <w:tc>
          <w:tcPr>
            <w:tcW w:w="2249" w:type="dxa"/>
          </w:tcPr>
          <w:p w:rsidR="00A5444F" w:rsidRDefault="00A5444F" w:rsidP="00FC7E58">
            <w:pPr>
              <w:rPr>
                <w:rFonts w:cs="Arial"/>
                <w:sz w:val="36"/>
                <w:szCs w:val="36"/>
                <w:rtl/>
              </w:rPr>
            </w:pPr>
          </w:p>
        </w:tc>
        <w:tc>
          <w:tcPr>
            <w:tcW w:w="2249" w:type="dxa"/>
          </w:tcPr>
          <w:p w:rsidR="00A5444F" w:rsidRDefault="00A5444F" w:rsidP="00FC7E58">
            <w:pPr>
              <w:rPr>
                <w:rFonts w:cs="Arial"/>
                <w:sz w:val="36"/>
                <w:szCs w:val="36"/>
                <w:rtl/>
              </w:rPr>
            </w:pPr>
          </w:p>
        </w:tc>
      </w:tr>
      <w:tr w:rsidR="00A5444F" w:rsidTr="0059540C">
        <w:tc>
          <w:tcPr>
            <w:tcW w:w="2249" w:type="dxa"/>
          </w:tcPr>
          <w:p w:rsidR="00A5444F" w:rsidRPr="0059540C" w:rsidRDefault="00A5444F" w:rsidP="00FC7E58">
            <w:pPr>
              <w:jc w:val="left"/>
              <w:rPr>
                <w:rFonts w:ascii="Adobe Arabic" w:hAnsi="Adobe Arabic" w:cs="Adobe Arabic"/>
                <w:color w:val="002060"/>
                <w:sz w:val="36"/>
                <w:szCs w:val="36"/>
                <w:rtl/>
              </w:rPr>
            </w:pPr>
            <w:r w:rsidRPr="0059540C">
              <w:rPr>
                <w:rFonts w:ascii="Adobe Arabic" w:hAnsi="Adobe Arabic" w:cs="Adobe Arabic"/>
                <w:color w:val="002060"/>
                <w:sz w:val="36"/>
                <w:szCs w:val="36"/>
                <w:rtl/>
              </w:rPr>
              <w:t xml:space="preserve">الرد على الشكاوى والأسئلة التي بقدرته </w:t>
            </w:r>
            <w:r w:rsidRPr="0059540C">
              <w:rPr>
                <w:rFonts w:ascii="Adobe Arabic" w:hAnsi="Adobe Arabic" w:cs="Adobe Arabic"/>
                <w:color w:val="002060"/>
                <w:sz w:val="36"/>
                <w:szCs w:val="36"/>
                <w:rtl/>
              </w:rPr>
              <w:lastRenderedPageBreak/>
              <w:t>الاجابة عليها تلقائياً</w:t>
            </w:r>
          </w:p>
        </w:tc>
        <w:tc>
          <w:tcPr>
            <w:tcW w:w="2249" w:type="dxa"/>
          </w:tcPr>
          <w:p w:rsidR="00A5444F" w:rsidRDefault="00A5444F" w:rsidP="00FC7E58">
            <w:pPr>
              <w:rPr>
                <w:rFonts w:cs="Arial"/>
                <w:sz w:val="36"/>
                <w:szCs w:val="36"/>
                <w:rtl/>
              </w:rPr>
            </w:pPr>
          </w:p>
        </w:tc>
        <w:tc>
          <w:tcPr>
            <w:tcW w:w="2249" w:type="dxa"/>
          </w:tcPr>
          <w:p w:rsidR="00A5444F" w:rsidRDefault="00A5444F" w:rsidP="00FC7E58">
            <w:pPr>
              <w:rPr>
                <w:rFonts w:cs="Arial"/>
                <w:sz w:val="36"/>
                <w:szCs w:val="36"/>
                <w:rtl/>
              </w:rPr>
            </w:pPr>
          </w:p>
        </w:tc>
        <w:tc>
          <w:tcPr>
            <w:tcW w:w="2249" w:type="dxa"/>
          </w:tcPr>
          <w:p w:rsidR="00A5444F" w:rsidRDefault="00A5444F" w:rsidP="00FC7E58">
            <w:pPr>
              <w:rPr>
                <w:rFonts w:cs="Arial"/>
                <w:sz w:val="36"/>
                <w:szCs w:val="36"/>
                <w:rtl/>
              </w:rPr>
            </w:pPr>
          </w:p>
        </w:tc>
      </w:tr>
      <w:tr w:rsidR="00A5444F" w:rsidTr="0059540C">
        <w:tc>
          <w:tcPr>
            <w:tcW w:w="2249" w:type="dxa"/>
          </w:tcPr>
          <w:p w:rsidR="00A5444F" w:rsidRPr="0059540C" w:rsidRDefault="00A5444F" w:rsidP="00FC7E58">
            <w:pPr>
              <w:jc w:val="left"/>
              <w:rPr>
                <w:rFonts w:ascii="Adobe Arabic" w:hAnsi="Adobe Arabic" w:cs="Adobe Arabic"/>
                <w:color w:val="002060"/>
                <w:sz w:val="36"/>
                <w:szCs w:val="36"/>
                <w:rtl/>
              </w:rPr>
            </w:pPr>
            <w:r w:rsidRPr="0059540C">
              <w:rPr>
                <w:rFonts w:ascii="Adobe Arabic" w:hAnsi="Adobe Arabic" w:cs="Adobe Arabic"/>
                <w:color w:val="002060"/>
                <w:sz w:val="36"/>
                <w:szCs w:val="36"/>
                <w:rtl/>
              </w:rPr>
              <w:lastRenderedPageBreak/>
              <w:t>يسأل مقدم الشكوى عبر الهاتف عن امكانية تقديم المعلومات الخاصة به لغرض البحث في الشكوى.</w:t>
            </w:r>
          </w:p>
        </w:tc>
        <w:tc>
          <w:tcPr>
            <w:tcW w:w="2249" w:type="dxa"/>
          </w:tcPr>
          <w:p w:rsidR="00A5444F" w:rsidRDefault="00A5444F" w:rsidP="00FC7E58">
            <w:pPr>
              <w:rPr>
                <w:rFonts w:cs="Arial"/>
                <w:sz w:val="36"/>
                <w:szCs w:val="36"/>
                <w:rtl/>
              </w:rPr>
            </w:pPr>
          </w:p>
        </w:tc>
        <w:tc>
          <w:tcPr>
            <w:tcW w:w="2249" w:type="dxa"/>
          </w:tcPr>
          <w:p w:rsidR="00A5444F" w:rsidRDefault="00A5444F" w:rsidP="00FC7E58">
            <w:pPr>
              <w:rPr>
                <w:rFonts w:cs="Arial"/>
                <w:sz w:val="36"/>
                <w:szCs w:val="36"/>
                <w:rtl/>
              </w:rPr>
            </w:pPr>
          </w:p>
        </w:tc>
        <w:tc>
          <w:tcPr>
            <w:tcW w:w="2249" w:type="dxa"/>
          </w:tcPr>
          <w:p w:rsidR="00A5444F" w:rsidRDefault="00A5444F" w:rsidP="00FC7E58">
            <w:pPr>
              <w:rPr>
                <w:rFonts w:cs="Arial"/>
                <w:sz w:val="36"/>
                <w:szCs w:val="36"/>
                <w:rtl/>
              </w:rPr>
            </w:pPr>
          </w:p>
        </w:tc>
      </w:tr>
      <w:tr w:rsidR="00A5444F" w:rsidTr="0059540C">
        <w:tc>
          <w:tcPr>
            <w:tcW w:w="2249" w:type="dxa"/>
          </w:tcPr>
          <w:p w:rsidR="00A5444F" w:rsidRPr="0059540C" w:rsidRDefault="00A5444F" w:rsidP="00FC7E58">
            <w:pPr>
              <w:jc w:val="left"/>
              <w:rPr>
                <w:rFonts w:ascii="Adobe Arabic" w:hAnsi="Adobe Arabic" w:cs="Adobe Arabic"/>
                <w:color w:val="002060"/>
                <w:sz w:val="36"/>
                <w:szCs w:val="36"/>
                <w:rtl/>
              </w:rPr>
            </w:pPr>
            <w:r w:rsidRPr="0059540C">
              <w:rPr>
                <w:rFonts w:ascii="Adobe Arabic" w:hAnsi="Adobe Arabic" w:cs="Adobe Arabic"/>
                <w:color w:val="002060"/>
                <w:sz w:val="36"/>
                <w:szCs w:val="36"/>
                <w:rtl/>
              </w:rPr>
              <w:t>التحقق من تتبع نماذج الشكاوى والصناديق مختومة</w:t>
            </w:r>
          </w:p>
        </w:tc>
        <w:tc>
          <w:tcPr>
            <w:tcW w:w="2249" w:type="dxa"/>
          </w:tcPr>
          <w:p w:rsidR="00A5444F" w:rsidRDefault="00A5444F" w:rsidP="00FC7E58">
            <w:pPr>
              <w:rPr>
                <w:rFonts w:cs="Arial"/>
                <w:sz w:val="36"/>
                <w:szCs w:val="36"/>
                <w:rtl/>
              </w:rPr>
            </w:pPr>
          </w:p>
        </w:tc>
        <w:tc>
          <w:tcPr>
            <w:tcW w:w="2249" w:type="dxa"/>
          </w:tcPr>
          <w:p w:rsidR="00A5444F" w:rsidRDefault="00A5444F" w:rsidP="00FC7E58">
            <w:pPr>
              <w:rPr>
                <w:rFonts w:cs="Arial"/>
                <w:sz w:val="36"/>
                <w:szCs w:val="36"/>
                <w:rtl/>
              </w:rPr>
            </w:pPr>
          </w:p>
        </w:tc>
        <w:tc>
          <w:tcPr>
            <w:tcW w:w="2249" w:type="dxa"/>
          </w:tcPr>
          <w:p w:rsidR="00A5444F" w:rsidRDefault="00A5444F" w:rsidP="00FC7E58">
            <w:pPr>
              <w:rPr>
                <w:rFonts w:cs="Arial"/>
                <w:sz w:val="36"/>
                <w:szCs w:val="36"/>
                <w:rtl/>
              </w:rPr>
            </w:pPr>
          </w:p>
        </w:tc>
      </w:tr>
      <w:tr w:rsidR="00A5444F" w:rsidTr="0059540C">
        <w:tc>
          <w:tcPr>
            <w:tcW w:w="2249" w:type="dxa"/>
          </w:tcPr>
          <w:p w:rsidR="00A5444F" w:rsidRPr="0059540C" w:rsidRDefault="00A5444F" w:rsidP="00FC7E58">
            <w:pPr>
              <w:jc w:val="left"/>
              <w:rPr>
                <w:rFonts w:ascii="Adobe Arabic" w:hAnsi="Adobe Arabic" w:cs="Adobe Arabic"/>
                <w:color w:val="002060"/>
                <w:sz w:val="36"/>
                <w:szCs w:val="36"/>
                <w:rtl/>
              </w:rPr>
            </w:pPr>
            <w:r w:rsidRPr="0059540C">
              <w:rPr>
                <w:rFonts w:ascii="Adobe Arabic" w:hAnsi="Adobe Arabic" w:cs="Adobe Arabic"/>
                <w:color w:val="002060"/>
                <w:sz w:val="36"/>
                <w:szCs w:val="36"/>
                <w:rtl/>
              </w:rPr>
              <w:t>دعوة المدراء المعيين لحضور الاجتماعات عند الاقتضاء.</w:t>
            </w:r>
          </w:p>
        </w:tc>
        <w:tc>
          <w:tcPr>
            <w:tcW w:w="2249" w:type="dxa"/>
          </w:tcPr>
          <w:p w:rsidR="00A5444F" w:rsidRDefault="00A5444F" w:rsidP="00FC7E58">
            <w:pPr>
              <w:rPr>
                <w:rFonts w:cs="Arial"/>
                <w:sz w:val="36"/>
                <w:szCs w:val="36"/>
                <w:rtl/>
              </w:rPr>
            </w:pPr>
          </w:p>
        </w:tc>
        <w:tc>
          <w:tcPr>
            <w:tcW w:w="2249" w:type="dxa"/>
          </w:tcPr>
          <w:p w:rsidR="00A5444F" w:rsidRDefault="00A5444F" w:rsidP="00FC7E58">
            <w:pPr>
              <w:rPr>
                <w:rFonts w:cs="Arial"/>
                <w:sz w:val="36"/>
                <w:szCs w:val="36"/>
                <w:rtl/>
              </w:rPr>
            </w:pPr>
          </w:p>
        </w:tc>
        <w:tc>
          <w:tcPr>
            <w:tcW w:w="2249" w:type="dxa"/>
          </w:tcPr>
          <w:p w:rsidR="00A5444F" w:rsidRDefault="00A5444F" w:rsidP="00FC7E58">
            <w:pPr>
              <w:rPr>
                <w:rFonts w:cs="Arial"/>
                <w:sz w:val="36"/>
                <w:szCs w:val="36"/>
                <w:rtl/>
              </w:rPr>
            </w:pPr>
          </w:p>
        </w:tc>
      </w:tr>
      <w:tr w:rsidR="00A5444F" w:rsidTr="0059540C">
        <w:tc>
          <w:tcPr>
            <w:tcW w:w="2249" w:type="dxa"/>
          </w:tcPr>
          <w:p w:rsidR="00A5444F" w:rsidRPr="0059540C" w:rsidRDefault="00A5444F" w:rsidP="00FC7E58">
            <w:pPr>
              <w:jc w:val="left"/>
              <w:rPr>
                <w:rFonts w:ascii="Adobe Arabic" w:hAnsi="Adobe Arabic" w:cs="Adobe Arabic"/>
                <w:color w:val="002060"/>
                <w:sz w:val="36"/>
                <w:szCs w:val="36"/>
                <w:rtl/>
              </w:rPr>
            </w:pPr>
            <w:r w:rsidRPr="0059540C">
              <w:rPr>
                <w:rFonts w:ascii="Adobe Arabic" w:hAnsi="Adobe Arabic" w:cs="Adobe Arabic"/>
                <w:color w:val="002060"/>
                <w:sz w:val="36"/>
                <w:szCs w:val="36"/>
                <w:rtl/>
              </w:rPr>
              <w:t>التواصل مع اللجنة لمناقشة المسائل الطارئة الناشئة في الفترات التي تفصل الاجتماعات</w:t>
            </w:r>
          </w:p>
        </w:tc>
        <w:tc>
          <w:tcPr>
            <w:tcW w:w="2249" w:type="dxa"/>
          </w:tcPr>
          <w:p w:rsidR="00A5444F" w:rsidRDefault="00A5444F" w:rsidP="00FC7E58">
            <w:pPr>
              <w:rPr>
                <w:rFonts w:cs="Arial"/>
                <w:sz w:val="36"/>
                <w:szCs w:val="36"/>
                <w:rtl/>
              </w:rPr>
            </w:pPr>
          </w:p>
        </w:tc>
        <w:tc>
          <w:tcPr>
            <w:tcW w:w="2249" w:type="dxa"/>
          </w:tcPr>
          <w:p w:rsidR="00A5444F" w:rsidRDefault="00A5444F" w:rsidP="00FC7E58">
            <w:pPr>
              <w:rPr>
                <w:rFonts w:cs="Arial"/>
                <w:sz w:val="36"/>
                <w:szCs w:val="36"/>
                <w:rtl/>
              </w:rPr>
            </w:pPr>
          </w:p>
        </w:tc>
        <w:tc>
          <w:tcPr>
            <w:tcW w:w="2249" w:type="dxa"/>
          </w:tcPr>
          <w:p w:rsidR="00A5444F" w:rsidRDefault="00A5444F" w:rsidP="00FC7E58">
            <w:pPr>
              <w:rPr>
                <w:rFonts w:cs="Arial"/>
                <w:sz w:val="36"/>
                <w:szCs w:val="36"/>
                <w:rtl/>
              </w:rPr>
            </w:pPr>
          </w:p>
        </w:tc>
      </w:tr>
    </w:tbl>
    <w:p w:rsidR="00A5444F" w:rsidRDefault="00A5444F" w:rsidP="00A5444F">
      <w:pPr>
        <w:rPr>
          <w:rFonts w:cstheme="minorBidi"/>
          <w:b/>
          <w:bCs/>
          <w:color w:val="C00000"/>
          <w:sz w:val="34"/>
          <w:rtl/>
        </w:rPr>
      </w:pPr>
      <w:r w:rsidRPr="002E470F">
        <w:rPr>
          <w:b/>
          <w:bCs/>
          <w:color w:val="C00000"/>
          <w:sz w:val="34"/>
          <w:rtl/>
        </w:rPr>
        <w:t>استراتيجية الحل مجموعات</w:t>
      </w:r>
      <w:r w:rsidR="0059540C">
        <w:rPr>
          <w:rFonts w:hint="cs"/>
          <w:b/>
          <w:bCs/>
          <w:color w:val="C00000"/>
          <w:sz w:val="34"/>
          <w:rtl/>
        </w:rPr>
        <w:t>، مدة التمرين 15 دقيقة.</w:t>
      </w:r>
    </w:p>
    <w:p w:rsidR="00A5444F" w:rsidRPr="002E470F" w:rsidRDefault="00A5444F" w:rsidP="00A5444F">
      <w:pPr>
        <w:pageBreakBefore/>
        <w:shd w:val="clear" w:color="auto" w:fill="D9D9D9" w:themeFill="background1" w:themeFillShade="D9"/>
        <w:rPr>
          <w:rFonts w:ascii="Adobe Arabic" w:hAnsi="Adobe Arabic" w:cs="Adobe Arabic"/>
          <w:b/>
          <w:bCs/>
          <w:color w:val="auto"/>
          <w:sz w:val="30"/>
          <w:szCs w:val="36"/>
        </w:rPr>
      </w:pPr>
      <w:r w:rsidRPr="002E470F">
        <w:rPr>
          <w:rFonts w:ascii="Adobe Arabic" w:hAnsi="Adobe Arabic" w:cs="Adobe Arabic"/>
          <w:b/>
          <w:bCs/>
          <w:sz w:val="30"/>
          <w:szCs w:val="36"/>
          <w:rtl/>
        </w:rPr>
        <w:lastRenderedPageBreak/>
        <w:t>تلقي الشكاوى والطلبات وردود الفعل عبر الهاتف الخط الساخن</w:t>
      </w:r>
    </w:p>
    <w:p w:rsidR="00A5444F" w:rsidRDefault="00A5444F" w:rsidP="00A5444F">
      <w:pPr>
        <w:rPr>
          <w:rFonts w:ascii="Adobe Arabic" w:hAnsi="Adobe Arabic" w:cs="Adobe Arabic"/>
          <w:b/>
          <w:bCs/>
          <w:color w:val="C00000"/>
          <w:sz w:val="30"/>
          <w:szCs w:val="36"/>
          <w:rtl/>
        </w:rPr>
      </w:pPr>
      <w:r w:rsidRPr="002E470F">
        <w:rPr>
          <w:rFonts w:ascii="Adobe Arabic" w:hAnsi="Adobe Arabic" w:cs="Adobe Arabic"/>
          <w:b/>
          <w:bCs/>
          <w:color w:val="C00000"/>
          <w:sz w:val="30"/>
          <w:szCs w:val="36"/>
          <w:rtl/>
        </w:rPr>
        <w:t>إرشادات عامة</w:t>
      </w:r>
    </w:p>
    <w:p w:rsidR="00A5444F" w:rsidRPr="002E470F" w:rsidRDefault="00A5444F">
      <w:pPr>
        <w:pStyle w:val="ListParagraph"/>
        <w:numPr>
          <w:ilvl w:val="0"/>
          <w:numId w:val="61"/>
        </w:numPr>
        <w:spacing w:line="256" w:lineRule="auto"/>
        <w:rPr>
          <w:rFonts w:ascii="Sakkal Majalla" w:hAnsi="Sakkal Majalla" w:cs="Sakkal Majalla"/>
          <w:color w:val="auto"/>
          <w:sz w:val="34"/>
          <w:szCs w:val="34"/>
        </w:rPr>
      </w:pPr>
      <w:r w:rsidRPr="002E470F">
        <w:rPr>
          <w:rFonts w:ascii="Sakkal Majalla" w:hAnsi="Sakkal Majalla" w:cs="Sakkal Majalla"/>
          <w:sz w:val="34"/>
          <w:szCs w:val="34"/>
          <w:rtl/>
        </w:rPr>
        <w:t>تعيين أحد الموظفين كمدير معني بالخط الساخن لضمان سرية الشكاوى، والاستجابة، لها وتتبعها.</w:t>
      </w:r>
    </w:p>
    <w:p w:rsidR="00A5444F" w:rsidRPr="002E470F" w:rsidRDefault="00A5444F">
      <w:pPr>
        <w:pStyle w:val="ListParagraph"/>
        <w:numPr>
          <w:ilvl w:val="0"/>
          <w:numId w:val="61"/>
        </w:numPr>
        <w:spacing w:line="256" w:lineRule="auto"/>
        <w:rPr>
          <w:rFonts w:ascii="Sakkal Majalla" w:hAnsi="Sakkal Majalla" w:cs="Sakkal Majalla"/>
          <w:sz w:val="34"/>
          <w:szCs w:val="34"/>
          <w:rtl/>
        </w:rPr>
      </w:pPr>
      <w:r w:rsidRPr="002E470F">
        <w:rPr>
          <w:rFonts w:ascii="Sakkal Majalla" w:hAnsi="Sakkal Majalla" w:cs="Sakkal Majalla"/>
          <w:sz w:val="34"/>
          <w:szCs w:val="34"/>
          <w:rtl/>
        </w:rPr>
        <w:t>يولى المسؤول عن آلية تقديم الشكاوى والملاحظات تحديث الشكاوى في قاعدة البيانات ذات الصلة.</w:t>
      </w:r>
    </w:p>
    <w:p w:rsidR="00A5444F" w:rsidRPr="002E470F" w:rsidRDefault="00A5444F">
      <w:pPr>
        <w:pStyle w:val="ListParagraph"/>
        <w:numPr>
          <w:ilvl w:val="0"/>
          <w:numId w:val="61"/>
        </w:numPr>
        <w:spacing w:line="256" w:lineRule="auto"/>
        <w:rPr>
          <w:rFonts w:ascii="Sakkal Majalla" w:hAnsi="Sakkal Majalla" w:cs="Sakkal Majalla"/>
          <w:sz w:val="34"/>
          <w:szCs w:val="34"/>
          <w:rtl/>
        </w:rPr>
      </w:pPr>
      <w:r w:rsidRPr="002E470F">
        <w:rPr>
          <w:rFonts w:ascii="Sakkal Majalla" w:hAnsi="Sakkal Majalla" w:cs="Sakkal Majalla"/>
          <w:sz w:val="34"/>
          <w:szCs w:val="34"/>
          <w:rtl/>
        </w:rPr>
        <w:t>تحدد ساعات الإجابة عبر الخط الساخن وتعمم على المعنيين: مثلاً، من الاثنين إلى الجمعة، من الساعة 9:00 صباحاً إلى الساعة الثانية بعد الظهر، باستثناء أيام الأعياد الرسمية.</w:t>
      </w:r>
    </w:p>
    <w:p w:rsidR="00A5444F" w:rsidRPr="002E470F" w:rsidRDefault="00A5444F">
      <w:pPr>
        <w:pStyle w:val="ListParagraph"/>
        <w:numPr>
          <w:ilvl w:val="0"/>
          <w:numId w:val="61"/>
        </w:numPr>
        <w:spacing w:line="256" w:lineRule="auto"/>
        <w:rPr>
          <w:rFonts w:ascii="Sakkal Majalla" w:hAnsi="Sakkal Majalla" w:cs="Sakkal Majalla"/>
          <w:sz w:val="34"/>
          <w:szCs w:val="34"/>
          <w:rtl/>
        </w:rPr>
      </w:pPr>
      <w:r w:rsidRPr="002E470F">
        <w:rPr>
          <w:rFonts w:ascii="Sakkal Majalla" w:hAnsi="Sakkal Majalla" w:cs="Sakkal Majalla"/>
          <w:sz w:val="34"/>
          <w:szCs w:val="34"/>
          <w:rtl/>
        </w:rPr>
        <w:t>عند تلقي مكالمة فائتة، يجب إعادة الاتصال على رقم المكالمة في غضون 48 ساعة.</w:t>
      </w:r>
    </w:p>
    <w:p w:rsidR="00A5444F" w:rsidRDefault="00A5444F">
      <w:pPr>
        <w:pStyle w:val="ListParagraph"/>
        <w:numPr>
          <w:ilvl w:val="0"/>
          <w:numId w:val="61"/>
        </w:numPr>
        <w:spacing w:line="256" w:lineRule="auto"/>
        <w:rPr>
          <w:rFonts w:ascii="Sakkal Majalla" w:hAnsi="Sakkal Majalla" w:cs="Sakkal Majalla"/>
          <w:sz w:val="34"/>
          <w:szCs w:val="34"/>
        </w:rPr>
      </w:pPr>
      <w:r w:rsidRPr="002E470F">
        <w:rPr>
          <w:rFonts w:ascii="Sakkal Majalla" w:hAnsi="Sakkal Majalla" w:cs="Sakkal Majalla"/>
          <w:sz w:val="34"/>
          <w:szCs w:val="34"/>
          <w:rtl/>
        </w:rPr>
        <w:t>في الساعات الخارجة عن ساعات العمل، يج</w:t>
      </w:r>
      <w:r>
        <w:rPr>
          <w:rFonts w:ascii="Sakkal Majalla" w:hAnsi="Sakkal Majalla" w:cs="Sakkal Majalla" w:hint="cs"/>
          <w:sz w:val="34"/>
          <w:szCs w:val="34"/>
          <w:rtl/>
        </w:rPr>
        <w:t>ي</w:t>
      </w:r>
      <w:r w:rsidRPr="002E470F">
        <w:rPr>
          <w:rFonts w:ascii="Sakkal Majalla" w:hAnsi="Sakkal Majalla" w:cs="Sakkal Majalla"/>
          <w:sz w:val="34"/>
          <w:szCs w:val="34"/>
          <w:rtl/>
        </w:rPr>
        <w:t>ب على المكالمة جهاز رد آلي يزود المتصل بـ "ساعات الإجابة عبر الخط الساخن" والبريد الالكتروني في حال أراد المتصل اللجوء إلى وسيلة اتصال بديلة.</w:t>
      </w:r>
    </w:p>
    <w:p w:rsidR="00A5444F" w:rsidRPr="002E470F" w:rsidRDefault="00A5444F" w:rsidP="00A5444F">
      <w:pPr>
        <w:shd w:val="clear" w:color="auto" w:fill="D9D9D9" w:themeFill="background1" w:themeFillShade="D9"/>
        <w:rPr>
          <w:rFonts w:ascii="Adobe Arabic" w:hAnsi="Adobe Arabic" w:cs="Adobe Arabic"/>
          <w:b/>
          <w:bCs/>
          <w:sz w:val="34"/>
          <w:rtl/>
        </w:rPr>
      </w:pPr>
      <w:r w:rsidRPr="002E470F">
        <w:rPr>
          <w:rFonts w:ascii="Adobe Arabic" w:hAnsi="Adobe Arabic" w:cs="Adobe Arabic"/>
          <w:b/>
          <w:bCs/>
          <w:sz w:val="30"/>
          <w:szCs w:val="36"/>
          <w:shd w:val="clear" w:color="auto" w:fill="D9D9D9" w:themeFill="background1" w:themeFillShade="D9"/>
          <w:rtl/>
        </w:rPr>
        <w:t>تلقي الشكاوى والطلبات وردود الفعل عبر البريد الالكتروني</w:t>
      </w:r>
    </w:p>
    <w:p w:rsidR="00A5444F" w:rsidRPr="002E470F" w:rsidRDefault="00A5444F" w:rsidP="00A5444F">
      <w:pPr>
        <w:rPr>
          <w:rFonts w:ascii="Adobe Arabic" w:hAnsi="Adobe Arabic" w:cs="Adobe Arabic"/>
          <w:b/>
          <w:bCs/>
          <w:color w:val="auto"/>
          <w:sz w:val="36"/>
          <w:szCs w:val="36"/>
        </w:rPr>
      </w:pPr>
      <w:r w:rsidRPr="002E470F">
        <w:rPr>
          <w:rFonts w:ascii="Adobe Arabic" w:hAnsi="Adobe Arabic" w:cs="Adobe Arabic"/>
          <w:b/>
          <w:bCs/>
          <w:color w:val="C00000"/>
          <w:sz w:val="36"/>
          <w:szCs w:val="36"/>
          <w:rtl/>
        </w:rPr>
        <w:t>الارشادات العامة:</w:t>
      </w:r>
    </w:p>
    <w:p w:rsidR="00A5444F" w:rsidRPr="002E470F" w:rsidRDefault="00A5444F">
      <w:pPr>
        <w:pStyle w:val="ListParagraph"/>
        <w:numPr>
          <w:ilvl w:val="0"/>
          <w:numId w:val="62"/>
        </w:numPr>
        <w:jc w:val="both"/>
        <w:rPr>
          <w:rFonts w:ascii="Sakkal Majalla" w:hAnsi="Sakkal Majalla" w:cs="Sakkal Majalla"/>
          <w:sz w:val="34"/>
          <w:szCs w:val="34"/>
          <w:rtl/>
        </w:rPr>
      </w:pPr>
      <w:r w:rsidRPr="002E470F">
        <w:rPr>
          <w:rFonts w:ascii="Sakkal Majalla" w:hAnsi="Sakkal Majalla" w:cs="Sakkal Majalla"/>
          <w:sz w:val="34"/>
          <w:szCs w:val="34"/>
          <w:rtl/>
        </w:rPr>
        <w:t>توفير صناديق شكاوى مختومة للمستفيدين في مراحل التسليم والتدريب، يتولى المسؤول عن برامج التحويلات النقدية جمعها.</w:t>
      </w:r>
    </w:p>
    <w:p w:rsidR="00A5444F" w:rsidRPr="002E470F" w:rsidRDefault="00A5444F">
      <w:pPr>
        <w:pStyle w:val="ListParagraph"/>
        <w:numPr>
          <w:ilvl w:val="0"/>
          <w:numId w:val="62"/>
        </w:numPr>
        <w:jc w:val="both"/>
        <w:rPr>
          <w:rFonts w:ascii="Sakkal Majalla" w:hAnsi="Sakkal Majalla" w:cs="Sakkal Majalla"/>
          <w:sz w:val="34"/>
          <w:szCs w:val="34"/>
          <w:rtl/>
        </w:rPr>
      </w:pPr>
      <w:r w:rsidRPr="002E470F">
        <w:rPr>
          <w:rFonts w:ascii="Sakkal Majalla" w:hAnsi="Sakkal Majalla" w:cs="Sakkal Majalla"/>
          <w:sz w:val="34"/>
          <w:szCs w:val="34"/>
          <w:rtl/>
        </w:rPr>
        <w:t>لا تكون المفاتيح مرفقة بصناديق الشكاوى.</w:t>
      </w:r>
    </w:p>
    <w:p w:rsidR="00A5444F" w:rsidRPr="002E470F" w:rsidRDefault="00A5444F">
      <w:pPr>
        <w:pStyle w:val="ListParagraph"/>
        <w:numPr>
          <w:ilvl w:val="0"/>
          <w:numId w:val="62"/>
        </w:numPr>
        <w:jc w:val="both"/>
        <w:rPr>
          <w:rFonts w:ascii="Sakkal Majalla" w:hAnsi="Sakkal Majalla" w:cs="Sakkal Majalla"/>
          <w:sz w:val="34"/>
          <w:szCs w:val="34"/>
          <w:rtl/>
        </w:rPr>
      </w:pPr>
      <w:r w:rsidRPr="002E470F">
        <w:rPr>
          <w:rFonts w:ascii="Sakkal Majalla" w:hAnsi="Sakkal Majalla" w:cs="Sakkal Majalla"/>
          <w:sz w:val="34"/>
          <w:szCs w:val="34"/>
          <w:rtl/>
        </w:rPr>
        <w:t xml:space="preserve">يحيل الضابط المعني ببرنامج التحويلات النقدية البيانات بنسختها المطبوعة. وعند الاقتضاء، يقوم بمكالمة هاتفية مع المستفيد (إذا توفر الرقم) أو يرسل إليها بريدا الكترونياً. </w:t>
      </w:r>
    </w:p>
    <w:p w:rsidR="00A5444F" w:rsidRPr="002E470F" w:rsidRDefault="00A5444F">
      <w:pPr>
        <w:pStyle w:val="ListParagraph"/>
        <w:numPr>
          <w:ilvl w:val="0"/>
          <w:numId w:val="62"/>
        </w:numPr>
        <w:jc w:val="both"/>
        <w:rPr>
          <w:rFonts w:ascii="Sakkal Majalla" w:hAnsi="Sakkal Majalla" w:cs="Sakkal Majalla"/>
          <w:sz w:val="34"/>
          <w:szCs w:val="34"/>
          <w:rtl/>
        </w:rPr>
      </w:pPr>
      <w:r w:rsidRPr="002E470F">
        <w:rPr>
          <w:rFonts w:ascii="Sakkal Majalla" w:hAnsi="Sakkal Majalla" w:cs="Sakkal Majalla"/>
          <w:sz w:val="34"/>
          <w:szCs w:val="34"/>
          <w:rtl/>
        </w:rPr>
        <w:t>يجمع الضابط الشكاوى التي تلقاها بنسخة مطبوعة ويرفقها بنسخة ممسوحة ضوئياً للبريد الالكتروني الأساسي ويرسلها إلى المسؤول عن آلية تقديم الشكاوى والملاحظات.</w:t>
      </w:r>
    </w:p>
    <w:p w:rsidR="00A5444F" w:rsidRDefault="00A5444F">
      <w:pPr>
        <w:pStyle w:val="ListParagraph"/>
        <w:numPr>
          <w:ilvl w:val="0"/>
          <w:numId w:val="62"/>
        </w:numPr>
        <w:jc w:val="both"/>
        <w:rPr>
          <w:rFonts w:ascii="Sakkal Majalla" w:hAnsi="Sakkal Majalla" w:cs="Sakkal Majalla"/>
          <w:sz w:val="34"/>
          <w:szCs w:val="34"/>
        </w:rPr>
      </w:pPr>
      <w:r w:rsidRPr="002E470F">
        <w:rPr>
          <w:rFonts w:ascii="Sakkal Majalla" w:hAnsi="Sakkal Majalla" w:cs="Sakkal Majalla"/>
          <w:sz w:val="34"/>
          <w:szCs w:val="34"/>
          <w:rtl/>
        </w:rPr>
        <w:t>فور استلام الشكاوى، يدخلها المسؤول عن آلية تقديم الشكاوى والملاحظات في قاعدة البيانات. فيما يحتفظ بالشكاوى المقدم بنسخ مكتوبة في ملف مخصص لها، بعد وصمها برقم يتلاءم مع قاعدة البيانات. وتحفظ الشكاوى في مكان آمن للحفاظ على سريتها.</w:t>
      </w:r>
    </w:p>
    <w:p w:rsidR="00A5444F" w:rsidRPr="002E470F" w:rsidRDefault="00A5444F" w:rsidP="00A5444F">
      <w:pPr>
        <w:rPr>
          <w:rFonts w:ascii="Sakkal Majalla" w:hAnsi="Sakkal Majalla"/>
          <w:sz w:val="34"/>
          <w:rtl/>
        </w:rPr>
      </w:pPr>
    </w:p>
    <w:p w:rsidR="00A5444F" w:rsidRPr="002E470F" w:rsidRDefault="00A5444F" w:rsidP="00A5444F">
      <w:pPr>
        <w:pStyle w:val="ListParagraph"/>
        <w:tabs>
          <w:tab w:val="left" w:pos="2422"/>
        </w:tabs>
        <w:rPr>
          <w:rFonts w:ascii="Sakkal Majalla" w:hAnsi="Sakkal Majalla" w:cs="Sakkal Majalla"/>
          <w:sz w:val="34"/>
          <w:szCs w:val="34"/>
        </w:rPr>
      </w:pPr>
    </w:p>
    <w:p w:rsidR="00A5444F" w:rsidRDefault="00A5444F" w:rsidP="00A5444F">
      <w:pPr>
        <w:rPr>
          <w:rFonts w:ascii="Sakkal Majalla" w:hAnsi="Sakkal Majalla"/>
          <w:b/>
          <w:bCs/>
          <w:color w:val="C00000"/>
          <w:rtl/>
        </w:rPr>
      </w:pPr>
      <w:r>
        <w:rPr>
          <w:noProof/>
        </w:rPr>
        <w:lastRenderedPageBreak/>
        <mc:AlternateContent>
          <mc:Choice Requires="wpg">
            <w:drawing>
              <wp:inline distT="0" distB="0" distL="0" distR="0" wp14:anchorId="351878DA" wp14:editId="06E1091B">
                <wp:extent cx="2083435" cy="586740"/>
                <wp:effectExtent l="0" t="0" r="0" b="3810"/>
                <wp:docPr id="32277" name="مجموعة 32277"/>
                <wp:cNvGraphicFramePr/>
                <a:graphic xmlns:a="http://schemas.openxmlformats.org/drawingml/2006/main">
                  <a:graphicData uri="http://schemas.microsoft.com/office/word/2010/wordprocessingGroup">
                    <wpg:wgp>
                      <wpg:cNvGrpSpPr/>
                      <wpg:grpSpPr>
                        <a:xfrm>
                          <a:off x="0" y="0"/>
                          <a:ext cx="2083435" cy="586740"/>
                          <a:chOff x="0" y="0"/>
                          <a:chExt cx="2083435" cy="586740"/>
                        </a:xfrm>
                      </wpg:grpSpPr>
                      <pic:pic xmlns:pic="http://schemas.openxmlformats.org/drawingml/2006/picture">
                        <pic:nvPicPr>
                          <pic:cNvPr id="1851" name="Picture 1029"/>
                          <pic:cNvPicPr>
                            <a:picLocks noChangeAspect="1"/>
                          </pic:cNvPicPr>
                        </pic:nvPicPr>
                        <pic:blipFill>
                          <a:blip r:embed="rId25" cstate="print">
                            <a:duotone>
                              <a:prstClr val="black"/>
                              <a:schemeClr val="accent6">
                                <a:tint val="45000"/>
                                <a:satMod val="400000"/>
                              </a:schemeClr>
                            </a:duotone>
                          </a:blip>
                          <a:stretch>
                            <a:fillRect/>
                          </a:stretch>
                        </pic:blipFill>
                        <pic:spPr>
                          <a:xfrm>
                            <a:off x="0" y="0"/>
                            <a:ext cx="2083435" cy="586740"/>
                          </a:xfrm>
                          <a:prstGeom prst="rect">
                            <a:avLst/>
                          </a:prstGeom>
                        </pic:spPr>
                      </pic:pic>
                      <wps:wsp>
                        <wps:cNvPr id="1852" name="مربع نص 7656"/>
                        <wps:cNvSpPr txBox="1"/>
                        <wps:spPr>
                          <a:xfrm>
                            <a:off x="75235" y="109959"/>
                            <a:ext cx="1823012" cy="3797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C7E58" w:rsidRDefault="00FC7E58" w:rsidP="00A5444F">
                              <w:pPr>
                                <w:spacing w:line="360" w:lineRule="auto"/>
                                <w:ind w:left="-39"/>
                                <w:jc w:val="center"/>
                                <w:rPr>
                                  <w:rFonts w:ascii="Adobe Arabic" w:eastAsia="Calibri" w:hAnsi="Adobe Arabic" w:cs="Adobe Arabic"/>
                                  <w:color w:val="FFFFFF" w:themeColor="background1"/>
                                  <w:sz w:val="36"/>
                                  <w:szCs w:val="36"/>
                                </w:rPr>
                              </w:pPr>
                              <w:r>
                                <w:rPr>
                                  <w:rFonts w:ascii="Adobe Arabic" w:eastAsia="Calibri" w:hAnsi="Adobe Arabic" w:cs="Adobe Arabic" w:hint="cs"/>
                                  <w:color w:val="FFFFFF" w:themeColor="background1"/>
                                  <w:sz w:val="36"/>
                                  <w:szCs w:val="36"/>
                                  <w:rtl/>
                                </w:rPr>
                                <w:t>كيفية الرد؟</w:t>
                              </w:r>
                            </w:p>
                            <w:p w:rsidR="00FC7E58" w:rsidRDefault="00FC7E58" w:rsidP="00A5444F">
                              <w:pPr>
                                <w:rPr>
                                  <w:rFonts w:ascii="Adobe Arabic" w:hAnsi="Adobe Arabic" w:cs="Adobe Arabic"/>
                                  <w:b/>
                                  <w:bCs/>
                                  <w:color w:val="FFFFFF" w:themeColor="background1"/>
                                  <w:sz w:val="32"/>
                                  <w:szCs w:val="36"/>
                                  <w:rtl/>
                                </w:rPr>
                              </w:pPr>
                            </w:p>
                          </w:txbxContent>
                        </wps:txbx>
                        <wps:bodyPr rot="0" spcFirstLastPara="0" vert="horz" wrap="square" lIns="91440" tIns="45720" rIns="91440" bIns="45720" numCol="1" spcCol="0" rtlCol="1" fromWordArt="0" anchor="t" anchorCtr="0" forceAA="0" compatLnSpc="1">
                          <a:prstTxWarp prst="textNoShape">
                            <a:avLst/>
                          </a:prstTxWarp>
                          <a:noAutofit/>
                        </wps:bodyPr>
                      </wps:wsp>
                    </wpg:wgp>
                  </a:graphicData>
                </a:graphic>
              </wp:inline>
            </w:drawing>
          </mc:Choice>
          <mc:Fallback>
            <w:pict>
              <v:group id="مجموعة 32277" o:spid="_x0000_s2660" style="width:164.05pt;height:46.2pt;mso-position-horizontal-relative:char;mso-position-vertical-relative:line" coordsize="20834,5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">
                <v:shape id="Picture 1029" o:spid="_x0000_s2661" type="#_x0000_t75" style="position:absolute;width:20834;height:58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On5x/CAAAA3QAAAA8AAABkcnMvZG93bnJldi54bWxET02LwjAQvQv+hzDC3jStoivVVMRF2JOg&#10;lfU6NGNb20xKk9X6783Cgrd5vM9Zb3rTiDt1rrKsIJ5EIIhzqysuFJyz/XgJwnlkjY1lUvAkB5t0&#10;OFhjou2Dj3Q/+UKEEHYJKii9bxMpXV6SQTexLXHgrrYz6APsCqk7fIRw08hpFC2kwYpDQ4kt7UrK&#10;69OvUfAzqz/7r+qmz1l9jKaaD5fngZT6GPXbFQhPvX+L/93fOsxfzmP4+yacINMX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Tp+cfwgAAAN0AAAAPAAAAAAAAAAAAAAAAAJ8C&#10;AABkcnMvZG93bnJldi54bWxQSwUGAAAAAAQABAD3AAAAjgMAAAAA&#10;">
                  <v:imagedata r:id="rId26" o:title="" recolortarget="black"/>
                  <v:path arrowok="t"/>
                </v:shape>
                <v:shape id="مربع نص 7656" o:spid="_x0000_s2662" type="#_x0000_t202" style="position:absolute;left:752;top:1099;width:18230;height:3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gbdMUA&#10;AADdAAAADwAAAGRycy9kb3ducmV2LnhtbERPTWvCQBC9F/oflin01mwMREJ0FQlIS2kP2lx6G7Nj&#10;EszOptltTPvrXUHwNo/3Ocv1ZDox0uBaywpmUQyCuLK65VpB+bV9yUA4j6yxs0wK/sjBevX4sMRc&#10;2zPvaNz7WoQQdjkqaLzvcyld1ZBBF9meOHBHOxj0AQ611AOeQ7jpZBLHc2mw5dDQYE9FQ9Vp/2sU&#10;vBfbT9wdEpP9d8Xrx3HT/5TfqVLPT9NmAcLT5O/im/tNh/lZmsD1m3CCXF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eBt0xQAAAN0AAAAPAAAAAAAAAAAAAAAAAJgCAABkcnMv&#10;ZG93bnJldi54bWxQSwUGAAAAAAQABAD1AAAAigMAAAAA&#10;" filled="f" stroked="f" strokeweight=".5pt">
                  <v:textbox>
                    <w:txbxContent>
                      <w:p w:rsidR="00FC7E58" w:rsidRDefault="00FC7E58" w:rsidP="00A5444F">
                        <w:pPr>
                          <w:spacing w:line="360" w:lineRule="auto"/>
                          <w:ind w:left="-39"/>
                          <w:jc w:val="center"/>
                          <w:rPr>
                            <w:rFonts w:ascii="Adobe Arabic" w:eastAsia="Calibri" w:hAnsi="Adobe Arabic" w:cs="Adobe Arabic"/>
                            <w:color w:val="FFFFFF" w:themeColor="background1"/>
                            <w:sz w:val="36"/>
                            <w:szCs w:val="36"/>
                          </w:rPr>
                        </w:pPr>
                        <w:r>
                          <w:rPr>
                            <w:rFonts w:ascii="Adobe Arabic" w:eastAsia="Calibri" w:hAnsi="Adobe Arabic" w:cs="Adobe Arabic" w:hint="cs"/>
                            <w:color w:val="FFFFFF" w:themeColor="background1"/>
                            <w:sz w:val="36"/>
                            <w:szCs w:val="36"/>
                            <w:rtl/>
                          </w:rPr>
                          <w:t>كيفية الرد؟</w:t>
                        </w:r>
                      </w:p>
                      <w:p w:rsidR="00FC7E58" w:rsidRDefault="00FC7E58" w:rsidP="00A5444F">
                        <w:pPr>
                          <w:rPr>
                            <w:rFonts w:ascii="Adobe Arabic" w:hAnsi="Adobe Arabic" w:cs="Adobe Arabic"/>
                            <w:b/>
                            <w:bCs/>
                            <w:color w:val="FFFFFF" w:themeColor="background1"/>
                            <w:sz w:val="32"/>
                            <w:szCs w:val="36"/>
                            <w:rtl/>
                          </w:rPr>
                        </w:pPr>
                      </w:p>
                    </w:txbxContent>
                  </v:textbox>
                </v:shape>
                <w10:wrap anchorx="page"/>
                <w10:anchorlock/>
              </v:group>
            </w:pict>
          </mc:Fallback>
        </mc:AlternateContent>
      </w:r>
    </w:p>
    <w:p w:rsidR="00A5444F" w:rsidRPr="002E470F" w:rsidRDefault="00A5444F" w:rsidP="00A5444F">
      <w:pPr>
        <w:rPr>
          <w:rFonts w:cstheme="minorBidi"/>
          <w:b/>
          <w:bCs/>
          <w:color w:val="auto"/>
        </w:rPr>
      </w:pPr>
      <w:r w:rsidRPr="002E470F">
        <w:rPr>
          <w:b/>
          <w:bCs/>
          <w:rtl/>
        </w:rPr>
        <w:t>يجب أن يتلقى المستفيد الرد على الشكل التالي:</w:t>
      </w:r>
    </w:p>
    <w:p w:rsidR="00A5444F" w:rsidRPr="002E470F" w:rsidRDefault="00A5444F">
      <w:pPr>
        <w:pStyle w:val="ListParagraph"/>
        <w:numPr>
          <w:ilvl w:val="0"/>
          <w:numId w:val="63"/>
        </w:numPr>
        <w:jc w:val="both"/>
        <w:rPr>
          <w:rFonts w:ascii="Sakkal Majalla" w:hAnsi="Sakkal Majalla" w:cs="Sakkal Majalla"/>
          <w:color w:val="002060"/>
          <w:sz w:val="34"/>
          <w:szCs w:val="34"/>
          <w:rtl/>
        </w:rPr>
      </w:pPr>
      <w:r w:rsidRPr="002E470F">
        <w:rPr>
          <w:rFonts w:ascii="Sakkal Majalla" w:hAnsi="Sakkal Majalla" w:cs="Sakkal Majalla"/>
          <w:color w:val="002060"/>
          <w:sz w:val="34"/>
          <w:szCs w:val="34"/>
          <w:rtl/>
        </w:rPr>
        <w:t>بشكل عام، يتلقى المستفيد رداً شخصياً على شكواه من قبل المسؤول عن الآلية أو ضابط المشروع.</w:t>
      </w:r>
    </w:p>
    <w:p w:rsidR="00A5444F" w:rsidRPr="002E470F" w:rsidRDefault="00A5444F">
      <w:pPr>
        <w:pStyle w:val="ListParagraph"/>
        <w:numPr>
          <w:ilvl w:val="0"/>
          <w:numId w:val="63"/>
        </w:numPr>
        <w:jc w:val="both"/>
        <w:rPr>
          <w:rFonts w:ascii="Sakkal Majalla" w:hAnsi="Sakkal Majalla" w:cs="Sakkal Majalla"/>
          <w:color w:val="002060"/>
          <w:sz w:val="34"/>
          <w:szCs w:val="34"/>
          <w:rtl/>
        </w:rPr>
      </w:pPr>
      <w:r w:rsidRPr="002E470F">
        <w:rPr>
          <w:rFonts w:ascii="Sakkal Majalla" w:hAnsi="Sakkal Majalla" w:cs="Sakkal Majalla"/>
          <w:color w:val="002060"/>
          <w:sz w:val="34"/>
          <w:szCs w:val="34"/>
          <w:rtl/>
        </w:rPr>
        <w:t>يتلقى المستفيد رداً شخصياً على شكواه من قبل المدير المختص، أو اللجنة المعنية بآلية تقديم الشكاوى والملاحظات عند الاقتضاء.</w:t>
      </w:r>
    </w:p>
    <w:p w:rsidR="00A5444F" w:rsidRPr="002E470F" w:rsidRDefault="00A5444F">
      <w:pPr>
        <w:pStyle w:val="ListParagraph"/>
        <w:numPr>
          <w:ilvl w:val="0"/>
          <w:numId w:val="63"/>
        </w:numPr>
        <w:jc w:val="both"/>
        <w:rPr>
          <w:rFonts w:ascii="Sakkal Majalla" w:hAnsi="Sakkal Majalla" w:cs="Sakkal Majalla"/>
          <w:color w:val="002060"/>
          <w:sz w:val="34"/>
          <w:szCs w:val="34"/>
          <w:rtl/>
        </w:rPr>
      </w:pPr>
      <w:r w:rsidRPr="002E470F">
        <w:rPr>
          <w:rFonts w:ascii="Sakkal Majalla" w:hAnsi="Sakkal Majalla" w:cs="Sakkal Majalla"/>
          <w:color w:val="002060"/>
          <w:sz w:val="34"/>
          <w:szCs w:val="34"/>
          <w:rtl/>
        </w:rPr>
        <w:t>يتلقى المستفيد رداً عبر الهاتف، لاسيما عندما تكون الشكوى قد تم تلقيها عبر الهاتف: أو عبر البريد الإلكتروني في حال تم تلقي الشكوى عبر البريد الالكتروني ايضاً ولم يذكر مقدم الشكوى في رسالته رقم الهاتف.</w:t>
      </w:r>
    </w:p>
    <w:p w:rsidR="00A5444F" w:rsidRDefault="00A5444F">
      <w:pPr>
        <w:pStyle w:val="ListParagraph"/>
        <w:numPr>
          <w:ilvl w:val="0"/>
          <w:numId w:val="63"/>
        </w:numPr>
        <w:jc w:val="both"/>
        <w:rPr>
          <w:rFonts w:ascii="Sakkal Majalla" w:hAnsi="Sakkal Majalla" w:cs="Sakkal Majalla"/>
          <w:color w:val="002060"/>
          <w:sz w:val="34"/>
          <w:szCs w:val="34"/>
        </w:rPr>
      </w:pPr>
      <w:r w:rsidRPr="002E470F">
        <w:rPr>
          <w:rFonts w:ascii="Sakkal Majalla" w:hAnsi="Sakkal Majalla" w:cs="Sakkal Majalla"/>
          <w:color w:val="002060"/>
          <w:sz w:val="34"/>
          <w:szCs w:val="34"/>
          <w:rtl/>
        </w:rPr>
        <w:t>يرد على الشكوى بشكل جماعي، عبر وسائل التواصل الجماعية (اجتماعات مجتمعية، منشورات، واعلانات) أو عبر نشاطات فورية لحل سبب الشكوى تكون واضحة للمجتمع. ويتم اللجوء إلى الرد الجماعي في حال تم تلقي الشكوى نفسها من عدة أفراد.</w:t>
      </w:r>
    </w:p>
    <w:p w:rsidR="00A5444F" w:rsidRDefault="00A5444F" w:rsidP="00A5444F">
      <w:pPr>
        <w:rPr>
          <w:rFonts w:ascii="Sakkal Majalla" w:hAnsi="Sakkal Majalla"/>
          <w:color w:val="002060"/>
          <w:sz w:val="34"/>
          <w:rtl/>
        </w:rPr>
      </w:pPr>
      <w:r>
        <w:rPr>
          <w:noProof/>
          <w:rtl/>
        </w:rPr>
        <mc:AlternateContent>
          <mc:Choice Requires="wpg">
            <w:drawing>
              <wp:inline distT="0" distB="0" distL="0" distR="0" wp14:anchorId="02271659" wp14:editId="1B55414E">
                <wp:extent cx="5731510" cy="453323"/>
                <wp:effectExtent l="0" t="0" r="2540" b="61595"/>
                <wp:docPr id="32278" name="Group 1119"/>
                <wp:cNvGraphicFramePr/>
                <a:graphic xmlns:a="http://schemas.openxmlformats.org/drawingml/2006/main">
                  <a:graphicData uri="http://schemas.microsoft.com/office/word/2010/wordprocessingGroup">
                    <wpg:wgp>
                      <wpg:cNvGrpSpPr/>
                      <wpg:grpSpPr>
                        <a:xfrm>
                          <a:off x="0" y="0"/>
                          <a:ext cx="5731510" cy="453323"/>
                          <a:chOff x="0" y="0"/>
                          <a:chExt cx="6131342" cy="505460"/>
                        </a:xfrm>
                      </wpg:grpSpPr>
                      <wpg:grpSp>
                        <wpg:cNvPr id="32279" name="Group 1120"/>
                        <wpg:cNvGrpSpPr/>
                        <wpg:grpSpPr>
                          <a:xfrm>
                            <a:off x="0" y="0"/>
                            <a:ext cx="6131342" cy="505460"/>
                            <a:chOff x="0" y="0"/>
                            <a:chExt cx="6131975" cy="505879"/>
                          </a:xfrm>
                        </wpg:grpSpPr>
                        <wpg:grpSp>
                          <wpg:cNvPr id="32280" name="Group 1121"/>
                          <wpg:cNvGrpSpPr/>
                          <wpg:grpSpPr>
                            <a:xfrm>
                              <a:off x="2846552" y="0"/>
                              <a:ext cx="3285423" cy="505839"/>
                              <a:chOff x="1300795" y="0"/>
                              <a:chExt cx="4793086" cy="711023"/>
                            </a:xfrm>
                          </wpg:grpSpPr>
                          <wps:wsp>
                            <wps:cNvPr id="32281"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1300795" y="0"/>
                                <a:ext cx="4793086"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C7E58" w:rsidRPr="00F3161D" w:rsidRDefault="00FC7E58" w:rsidP="00A5444F">
                                  <w:pPr>
                                    <w:jc w:val="left"/>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 xml:space="preserve">         </w:t>
                                  </w:r>
                                  <w:r w:rsidRPr="00F3161D">
                                    <w:rPr>
                                      <w:rFonts w:ascii="Adobe Arabic" w:hAnsi="Adobe Arabic" w:cs="Adobe Arabic"/>
                                      <w:b/>
                                      <w:bCs/>
                                      <w:color w:val="FFFFFF" w:themeColor="background1"/>
                                      <w:sz w:val="36"/>
                                      <w:szCs w:val="36"/>
                                      <w:rtl/>
                                    </w:rPr>
                                    <w:t>أسباب الحكم على الخدمة بأنها فاشلة:</w:t>
                                  </w:r>
                                </w:p>
                              </w:txbxContent>
                            </wps:txbx>
                            <wps:bodyPr tIns="36000" bIns="36000" rtlCol="0" anchor="ctr"/>
                          </wps:wsp>
                          <wps:wsp>
                            <wps:cNvPr id="32282"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2283" name="Rectangle 112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32284" name="Google Shape;200;p17"/>
                        <wpg:cNvGrpSpPr/>
                        <wpg:grpSpPr>
                          <a:xfrm>
                            <a:off x="5716078" y="117534"/>
                            <a:ext cx="224378" cy="267181"/>
                            <a:chOff x="0" y="0"/>
                            <a:chExt cx="273780" cy="327013"/>
                          </a:xfrm>
                          <a:solidFill>
                            <a:schemeClr val="bg1"/>
                          </a:solidFill>
                        </wpg:grpSpPr>
                        <wps:wsp>
                          <wps:cNvPr id="32285"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32286"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32287"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1824" name="Google Shape;204;p17"/>
                          <wpg:cNvGrpSpPr/>
                          <wpg:grpSpPr>
                            <a:xfrm>
                              <a:off x="0" y="0"/>
                              <a:ext cx="273780" cy="105078"/>
                              <a:chOff x="0" y="0"/>
                              <a:chExt cx="273780" cy="105078"/>
                            </a:xfrm>
                            <a:grpFill/>
                          </wpg:grpSpPr>
                          <wps:wsp>
                            <wps:cNvPr id="1825"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1826"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1827"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1828"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1829"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2663" style="width:451.3pt;height:35.7pt;mso-position-horizontal-relative:char;mso-position-vertical-relative:line" coordsize="61313,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">
                <v:group id="Group 1120" o:spid="_x0000_s2664" style="position:absolute;width:61313;height:5054" coordsize="61319,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bhx3HIAAAA&#10;3gAAAA8AAAAAAAAAAAAAAAAAqgIAAGRycy9kb3ducmV2LnhtbFBLBQYAAAAABAAEAPoAAACfAwAA&#10;AAA=&#10;">
                  <v:group id="Group 1121" o:spid="_x0000_s2665" style="position:absolute;left:28465;width:32854;height:5058" coordorigin="13007" coordsize="47930,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g4ey8QAAADeAAAA&#10;DwAAAAAAAAAAAAAAAACqAgAAZHJzL2Rvd25yZXYueG1sUEsFBgAAAAAEAAQA+gAAAJsDAAAAAA==&#10;">
                    <v:roundrect id="Rectangle: Rounded Corners 55" o:spid="_x0000_s2666" style="position:absolute;left:13007;width:47931;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8k/sQA&#10;AADeAAAADwAAAGRycy9kb3ducmV2LnhtbESPT4vCMBTE74LfITzBm6ZWXErXtCz+AY9q9eDt0bxt&#10;yzYvpYlav71ZWNjjMDO/Ydb5YFrxoN41lhUs5hEI4tLqhisFl2I/S0A4j6yxtUwKXuQgz8ajNaba&#10;PvlEj7OvRICwS1FB7X2XSunKmgy6ue2Ig/dte4M+yL6SusdngJtWxlH0IQ02HBZq7GhTU/lzvhsF&#10;0WG7K/gW01Un/kQrLI7JtlBqOhm+PkF4Gvx/+K990AqWcZws4PdOuAIye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vJP7EAAAA3gAAAA8AAAAAAAAAAAAAAAAAmAIAAGRycy9k&#10;b3ducmV2LnhtbFBLBQYAAAAABAAEAPUAAACJAwAAAAA=&#10;" fillcolor="#0070c0" stroked="f" strokeweight="1pt">
                      <v:stroke joinstyle="miter"/>
                      <v:textbox inset=",1mm,,1mm">
                        <w:txbxContent>
                          <w:p w:rsidR="00FC7E58" w:rsidRPr="00F3161D" w:rsidRDefault="00FC7E58" w:rsidP="00A5444F">
                            <w:pPr>
                              <w:jc w:val="left"/>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 xml:space="preserve">         </w:t>
                            </w:r>
                            <w:r w:rsidRPr="00F3161D">
                              <w:rPr>
                                <w:rFonts w:ascii="Adobe Arabic" w:hAnsi="Adobe Arabic" w:cs="Adobe Arabic"/>
                                <w:b/>
                                <w:bCs/>
                                <w:color w:val="FFFFFF" w:themeColor="background1"/>
                                <w:sz w:val="36"/>
                                <w:szCs w:val="36"/>
                                <w:rtl/>
                              </w:rPr>
                              <w:t>أسباب الحكم على الخدمة بأنها فاشلة:</w:t>
                            </w:r>
                          </w:p>
                        </w:txbxContent>
                      </v:textbox>
                    </v:roundrect>
                    <v:oval id="Oval 61" o:spid="_x0000_s2667"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E4O8UA&#10;AADeAAAADwAAAGRycy9kb3ducmV2LnhtbESP0UoDMRRE3wX/IVzBN5t1hVLWpkWUgtSCdNcPuGyu&#10;m8XkJiRpu/XrTUHo4zAzZ5jlenJWHCmm0bOCx1kFgrj3euRBwVe3eViASBlZo/VMCs6UYL26vVli&#10;o/2J93Rs8yAKhFODCkzOoZEy9YYcppkPxMX79tFhLjIOUkc8Fbizsq6quXQ4clkwGOjVUP/THpyC&#10;bRVMiruP3/NOtp/dW7DbHK1S93fTyzOITFO+hv/b71rBU10varjcKVdA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Tg7xQAAAN4AAAAPAAAAAAAAAAAAAAAAAJgCAABkcnMv&#10;ZG93bnJldi54bWxQSwUGAAAAAAQABAD1AAAAigMAAAAA&#10;" fillcolor="#272727 [2749]" stroked="f" strokeweight="1pt">
                      <v:stroke joinstyle="miter"/>
                      <v:shadow on="t" color="black" opacity="26214f" origin=",-.5" offset="0,3pt"/>
                    </v:oval>
                  </v:group>
                  <v:rect id="Rectangle 1124" o:spid="_x0000_s2668"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414MgA&#10;AADeAAAADwAAAGRycy9kb3ducmV2LnhtbESPQWsCMRSE74X+h/AKvZSadS0iq1FUqPVgW6oiHh+b&#10;5+7q5mVJoq7/vhEKPQ4z8w0zmrSmFhdyvrKsoNtJQBDnVldcKNhu3l8HIHxA1lhbJgU38jAZPz6M&#10;MNP2yj90WYdCRAj7DBWUITSZlD4vyaDv2IY4egfrDIYoXSG1w2uEm1qmSdKXBiuOCyU2NC8pP63P&#10;RsF+u/l8m7nv4/6wWO369os+fPGi1PNTOx2CCNSG//Bfe6kV9NJ00IP7nXgF5Pg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prjXgyAAAAN4AAAAPAAAAAAAAAAAAAAAAAJgCAABk&#10;cnMvZG93bnJldi54bWxQSwUGAAAAAAQABAD1AAAAjQMAAAAA&#10;" fillcolor="#0070c0" stroked="f" strokeweight="1pt"/>
                </v:group>
                <v:group id="Google Shape;200;p17" o:spid="_x0000_s2669"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TUYyMcAAADe&#10;AAAADwAAAAAAAAAAAAAAAACqAgAAZHJzL2Rvd25yZXYueG1sUEsFBgAAAAAEAAQA+gAAAJ4DAAAA&#10;AA==&#10;">
                  <v:shape id="Google Shape;201;p17" o:spid="_x0000_s2670"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PwxccA&#10;AADeAAAADwAAAGRycy9kb3ducmV2LnhtbESPQWvCQBSE7wX/w/KE3urGlGqMriKFgvQgNIpeH9ln&#10;Es2+TbOrSf+9WxA8DjPzDbNY9aYWN2pdZVnBeBSBIM6trrhQsN99vSUgnEfWWFsmBX/kYLUcvCww&#10;1bbjH7plvhABwi5FBaX3TSqly0sy6Ea2IQ7eybYGfZBtIXWLXYCbWsZRNJEGKw4LJTb0WVJ+ya5G&#10;wfaa+I0+/Cbf0+Nhcp512X6XV0q9Dvv1HISn3j/Dj/ZGK3iP4+QD/u+EKyC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gD8MXHAAAA3gAAAA8AAAAAAAAAAAAAAAAAmAIAAGRy&#10;cy9kb3ducmV2LnhtbFBLBQYAAAAABAAEAPUAAACMAw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2671"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AdhsYA&#10;AADeAAAADwAAAGRycy9kb3ducmV2LnhtbESPQWvCQBSE7wX/w/KEXkQ3jVQkuopIhaIUMQpeH9ln&#10;Nph9G7Krpv++Kwg9DjPzDTNfdrYWd2p95VjBxygBQVw4XXGp4HTcDKcgfEDWWDsmBb/kYbnovc0x&#10;0+7BB7rnoRQRwj5DBSaEJpPSF4Ys+pFriKN3ca3FEGVbSt3iI8JtLdMkmUiLFccFgw2tDRXX/GYV&#10;1Mf9z+5r8JmfB5inY2+21125Veq9361mIAJ14T/8an9rBeM0nU7geSdeAb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nAdhsYAAADeAAAADwAAAAAAAAAAAAAAAACYAgAAZHJz&#10;L2Rvd25yZXYueG1sUEsFBgAAAAAEAAQA9QAAAIsDAAAAAA==&#10;" path="m2643,1l417,1c191,1,,143,,370,,608,191,751,417,751r2214,c2870,751,3060,608,3060,370,3060,143,2870,1,2643,1xe" filled="f" strokecolor="white [3212]">
                    <v:path arrowok="t" o:extrusionok="f"/>
                  </v:shape>
                  <v:shape id="Google Shape;203;p17" o:spid="_x0000_s2672"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aZ2MYA&#10;AADeAAAADwAAAGRycy9kb3ducmV2LnhtbESPQWvCQBSE7wX/w/IKvdWNiVSJriKipdBTYwR7e80+&#10;s6HZtyG71fjvu4WCx2Hmm2GW68G24kK9bxwrmIwTEMSV0w3XCsrD/nkOwgdkja1jUnAjD+vV6GGJ&#10;uXZX/qBLEWoRS9jnqMCE0OVS+sqQRT92HXH0zq63GKLsa6l7vMZy28o0SV6kxYbjgsGOtoaq7+LH&#10;Ksj8yXxmr/svXad8et+Vx6yYTpR6ehw2CxCBhnAP/9NvOnJpOp/B3514Be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yaZ2MYAAADeAAAADwAAAAAAAAAAAAAAAACYAgAAZHJz&#10;L2Rvd25yZXYueG1sUEsFBgAAAAAEAAQA9QAAAIsDAAAAAA==&#10;" path="m1976,l417,c191,,,131,,369,,596,191,739,417,739r1559,c2203,739,2393,596,2393,369,2393,131,2203,,1976,xe" filled="f" strokecolor="white [3212]">
                    <v:path arrowok="t" o:extrusionok="f"/>
                  </v:shape>
                  <v:group id="Google Shape;204;p17" o:spid="_x0000_s2673"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CmozwwAAAN0AAAAP&#10;AAAAAAAAAAAAAAAAAKoCAABkcnMvZG93bnJldi54bWxQSwUGAAAAAAQABAD6AAAAmgMAAAAA&#10;">
                    <v:shape id="Google Shape;205;p17" o:spid="_x0000_s2674"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9ancMA&#10;AADdAAAADwAAAGRycy9kb3ducmV2LnhtbERPTWvCQBC9C/0PyxS8iG6qtqapq5RCoUdN9T5mxySa&#10;nQ27a4z/visIvc3jfc5y3ZtGdOR8bVnByyQBQVxYXXOpYPf7PU5B+ICssbFMCm7kYb16Giwx0/bK&#10;W+ryUIoYwj5DBVUIbSalLyoy6Ce2JY7c0TqDIUJXSu3wGsNNI6dJ8iYN1hwbKmzpq6LinF+MgtOi&#10;T91ou3k/zPJ0Py93XRvkUanhc//5ASJQH/7FD/ePjvPT6Svcv4kn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U9ancMAAADdAAAADwAAAAAAAAAAAAAAAACYAgAAZHJzL2Rv&#10;d25yZXYueG1sUEsFBgAAAAAEAAQA9QAAAIgDAAAAAA==&#10;" path="m227,1501v107,,226,-72,226,-167l453,167c453,84,322,1,227,1,144,1,1,84,1,167r,1167c1,1429,144,1501,227,1501xe" filled="f" stroked="f">
                      <v:path arrowok="t" o:extrusionok="f"/>
                    </v:shape>
                    <v:shape id="Google Shape;206;p17" o:spid="_x0000_s2675"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cLpsIA&#10;AADdAAAADwAAAGRycy9kb3ducmV2LnhtbERPPW/CMBDdkfofrKvUDRwyIJRiEGnVCkZSho7X+JqE&#10;xufIvkL67zESUrd7ep+32oyuV2cKsfNsYD7LQBHX3nbcGDh+vE2XoKIgW+w9k4E/irBZP0xWWFh/&#10;4QOdK2lUCuFYoIFWZCi0jnVLDuPMD8SJ+/bBoSQYGm0DXlK463WeZQvtsOPU0OJALy3VP9WvM1BW&#10;ebn/xP08yCm+7lwp7v3LGvP0OG6fQQmN8i++u3c2zV/mC7h9k07Q6y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1wumwgAAAN0AAAAPAAAAAAAAAAAAAAAAAJgCAABkcnMvZG93&#10;bnJldi54bWxQSwUGAAAAAAQABAD1AAAAhwMAAAAA&#10;" path="m929,60c846,,750,36,703,108l60,1060c,1143,24,1251,95,1310v36,12,60,24,96,24c250,1334,298,1310,334,1251l976,298v60,-71,36,-178,-47,-238xe" filled="f" stroked="f">
                      <v:path arrowok="t" o:extrusionok="f"/>
                    </v:shape>
                    <v:shape id="Google Shape;207;p17" o:spid="_x0000_s2676"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q/SMMA&#10;AADdAAAADwAAAGRycy9kb3ducmV2LnhtbERP24rCMBB9X/Afwgi+ram6qFSjiBcQ92HZ6geMzdgW&#10;m0ltomb/3iws7NscznXmy2Bq8aDWVZYVDPoJCOLc6ooLBafj7n0KwnlkjbVlUvBDDpaLztscU22f&#10;/E2PzBcihrBLUUHpfZNK6fKSDLq+bYgjd7GtQR9hW0jd4jOGm1oOk2QsDVYcG0psaF1Sfs3uRgF9&#10;2u25DtnHhsfrcPzaHOzodFOq1w2rGQhPwf+L/9x7HedPhxP4/SaeIB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zq/SMMAAADdAAAADwAAAAAAAAAAAAAAAACYAgAAZHJzL2Rv&#10;d25yZXYueG1sUEsFBgAAAAAEAAQA9QAAAIgDAAAAAA==&#10;" path="m822,1346v24,,60,-12,83,-35c989,1263,1013,1156,953,1072l334,108c286,25,179,1,96,48,12,108,1,215,48,298r619,965c703,1322,763,1346,822,1346xe" filled="f" stroked="f">
                      <v:path arrowok="t" o:extrusionok="f"/>
                    </v:shape>
                    <v:shape id="Google Shape;208;p17" o:spid="_x0000_s2677"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Er9sUA&#10;AADdAAAADwAAAGRycy9kb3ducmV2LnhtbESPzW4CMQyE70h9h8iVuCBIoBKg7QZUdVVEj/w8gLvx&#10;/rQbZ7VJYfv29aFSb7ZmPPM534++UzcaYhvYwnJhQBGXwbVcW7he3uZbUDEhO+wCk4UfirDfPUxy&#10;zFy484lu51QrCeGYoYUmpT7TOpYNeYyL0BOLVoXBY5J1qLUb8C7hvtMrY9baY8vS0GBPrw2VX+dv&#10;b+GD9FOisirM5tgV5n1ZzC6HT2unj+PLM6hEY/o3/10fneBvV4Ir38gIevc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USv2xQAAAN0AAAAPAAAAAAAAAAAAAAAAAJgCAABkcnMv&#10;ZG93bnJldi54bWxQSwUGAAAAAAQABAD1AAAAigMAAAAA&#10;" path="m1287,596l275,48c191,1,84,36,48,120,1,191,25,310,120,346l1132,894v24,11,48,23,71,23c1263,917,1322,882,1358,822v36,-71,12,-190,-71,-226xe" filled="f" stroked="f">
                      <v:path arrowok="t" o:extrusionok="f"/>
                    </v:shape>
                    <v:shape id="Google Shape;209;p17" o:spid="_x0000_s2678"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EgB8UA&#10;AADdAAAADwAAAGRycy9kb3ducmV2LnhtbERPTWvCQBC9C/0PyxS8FN3Eg6TRVdqCICJI06I5TrPT&#10;JDQ7G7Krif76bqHgbR7vc5brwTTiQp2rLSuIpxEI4sLqmksFnx+bSQLCeWSNjWVScCUH69XDaImp&#10;tj2/0yXzpQgh7FJUUHnfplK6oiKDbmpb4sB9286gD7Arpe6wD+GmkbMomkuDNYeGClt6q6j4yc5G&#10;wYHkrT/4r9d8d7wm+yyJT/lTrNT4cXhZgPA0+Lv4373VYX4ye4a/b8IJ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4SAHxQAAAN0AAAAPAAAAAAAAAAAAAAAAAJgCAABkcnMv&#10;ZG93bnJldi54bWxQSwUGAAAAAAQABAD1AAAAigM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A5444F" w:rsidRDefault="00A5444F" w:rsidP="00A5444F">
      <w:pPr>
        <w:rPr>
          <w:rFonts w:cstheme="minorBidi"/>
          <w:color w:val="auto"/>
        </w:rPr>
      </w:pPr>
      <w:r w:rsidRPr="00F3161D">
        <w:rPr>
          <w:b/>
          <w:bCs/>
          <w:rtl/>
        </w:rPr>
        <w:t>من الأسباب التي من شأنَّها خلق عدم الرضا من العميل عن الخدمة أو المنتج هي</w:t>
      </w:r>
      <w:r>
        <w:rPr>
          <w:rtl/>
        </w:rPr>
        <w:t>: </w:t>
      </w:r>
    </w:p>
    <w:p w:rsidR="00A5444F" w:rsidRPr="00F3161D" w:rsidRDefault="00A5444F">
      <w:pPr>
        <w:pStyle w:val="ListParagraph"/>
        <w:numPr>
          <w:ilvl w:val="0"/>
          <w:numId w:val="64"/>
        </w:numPr>
        <w:rPr>
          <w:rFonts w:ascii="Sakkal Majalla" w:hAnsi="Sakkal Majalla" w:cs="Sakkal Majalla"/>
          <w:sz w:val="34"/>
          <w:szCs w:val="34"/>
          <w:rtl/>
        </w:rPr>
      </w:pPr>
      <w:r w:rsidRPr="00F3161D">
        <w:rPr>
          <w:rFonts w:ascii="Sakkal Majalla" w:hAnsi="Sakkal Majalla" w:cs="Sakkal Majalla"/>
          <w:sz w:val="34"/>
          <w:szCs w:val="34"/>
          <w:rtl/>
        </w:rPr>
        <w:t>سوء الم</w:t>
      </w:r>
      <w:r>
        <w:rPr>
          <w:rFonts w:ascii="Sakkal Majalla" w:hAnsi="Sakkal Majalla" w:cs="Sakkal Majalla"/>
          <w:sz w:val="34"/>
          <w:szCs w:val="34"/>
          <w:rtl/>
        </w:rPr>
        <w:t xml:space="preserve">ُعاملة المُقدمة من الموظف وعدم </w:t>
      </w:r>
      <w:r>
        <w:rPr>
          <w:rFonts w:ascii="Sakkal Majalla" w:hAnsi="Sakkal Majalla" w:cs="Sakkal Majalla" w:hint="cs"/>
          <w:sz w:val="34"/>
          <w:szCs w:val="34"/>
          <w:rtl/>
        </w:rPr>
        <w:t>ا</w:t>
      </w:r>
      <w:r w:rsidRPr="00F3161D">
        <w:rPr>
          <w:rFonts w:ascii="Sakkal Majalla" w:hAnsi="Sakkal Majalla" w:cs="Sakkal Majalla"/>
          <w:sz w:val="34"/>
          <w:szCs w:val="34"/>
          <w:rtl/>
        </w:rPr>
        <w:t>حترام العميل. </w:t>
      </w:r>
    </w:p>
    <w:p w:rsidR="00A5444F" w:rsidRPr="00F3161D" w:rsidRDefault="00A5444F">
      <w:pPr>
        <w:pStyle w:val="ListParagraph"/>
        <w:numPr>
          <w:ilvl w:val="0"/>
          <w:numId w:val="64"/>
        </w:numPr>
        <w:rPr>
          <w:rFonts w:ascii="Sakkal Majalla" w:hAnsi="Sakkal Majalla" w:cs="Sakkal Majalla"/>
          <w:sz w:val="34"/>
          <w:szCs w:val="34"/>
          <w:rtl/>
        </w:rPr>
      </w:pPr>
      <w:r>
        <w:rPr>
          <w:rFonts w:ascii="Sakkal Majalla" w:hAnsi="Sakkal Majalla" w:cs="Sakkal Majalla"/>
          <w:noProof/>
          <w:sz w:val="34"/>
          <w:szCs w:val="34"/>
          <w:rtl/>
        </w:rPr>
        <w:drawing>
          <wp:anchor distT="0" distB="0" distL="114300" distR="114300" simplePos="0" relativeHeight="252328960" behindDoc="0" locked="0" layoutInCell="1" allowOverlap="1" wp14:anchorId="44617ED8" wp14:editId="6B4BF0E5">
            <wp:simplePos x="0" y="0"/>
            <wp:positionH relativeFrom="margin">
              <wp:posOffset>148590</wp:posOffset>
            </wp:positionH>
            <wp:positionV relativeFrom="paragraph">
              <wp:posOffset>142568</wp:posOffset>
            </wp:positionV>
            <wp:extent cx="2263140" cy="2263140"/>
            <wp:effectExtent l="0" t="0" r="3810" b="0"/>
            <wp:wrapSquare wrapText="bothSides"/>
            <wp:docPr id="1830" name="صورة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 name="Prototyping process-bro (1).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263140" cy="2263140"/>
                    </a:xfrm>
                    <a:prstGeom prst="rect">
                      <a:avLst/>
                    </a:prstGeom>
                  </pic:spPr>
                </pic:pic>
              </a:graphicData>
            </a:graphic>
            <wp14:sizeRelH relativeFrom="margin">
              <wp14:pctWidth>0</wp14:pctWidth>
            </wp14:sizeRelH>
            <wp14:sizeRelV relativeFrom="margin">
              <wp14:pctHeight>0</wp14:pctHeight>
            </wp14:sizeRelV>
          </wp:anchor>
        </w:drawing>
      </w:r>
      <w:r>
        <w:rPr>
          <w:rFonts w:ascii="Sakkal Majalla" w:hAnsi="Sakkal Majalla" w:cs="Sakkal Majalla"/>
          <w:sz w:val="34"/>
          <w:szCs w:val="34"/>
          <w:rtl/>
        </w:rPr>
        <w:t>إهمال ال</w:t>
      </w:r>
      <w:r>
        <w:rPr>
          <w:rFonts w:ascii="Sakkal Majalla" w:hAnsi="Sakkal Majalla" w:cs="Sakkal Majalla" w:hint="cs"/>
          <w:sz w:val="34"/>
          <w:szCs w:val="34"/>
          <w:rtl/>
        </w:rPr>
        <w:t>ا</w:t>
      </w:r>
      <w:r w:rsidRPr="00F3161D">
        <w:rPr>
          <w:rFonts w:ascii="Sakkal Majalla" w:hAnsi="Sakkal Majalla" w:cs="Sakkal Majalla"/>
          <w:sz w:val="34"/>
          <w:szCs w:val="34"/>
          <w:rtl/>
        </w:rPr>
        <w:t>ستماع إلى العميل وعدم المحاولة من أجل معرفة احتياجاته. </w:t>
      </w:r>
    </w:p>
    <w:p w:rsidR="00A5444F" w:rsidRPr="00F3161D" w:rsidRDefault="00A5444F">
      <w:pPr>
        <w:pStyle w:val="ListParagraph"/>
        <w:numPr>
          <w:ilvl w:val="0"/>
          <w:numId w:val="64"/>
        </w:numPr>
        <w:rPr>
          <w:rFonts w:ascii="Sakkal Majalla" w:hAnsi="Sakkal Majalla" w:cs="Sakkal Majalla"/>
          <w:sz w:val="34"/>
          <w:szCs w:val="34"/>
          <w:rtl/>
        </w:rPr>
      </w:pPr>
      <w:r w:rsidRPr="00F3161D">
        <w:rPr>
          <w:rFonts w:ascii="Sakkal Majalla" w:hAnsi="Sakkal Majalla" w:cs="Sakkal Majalla"/>
          <w:sz w:val="34"/>
          <w:szCs w:val="34"/>
          <w:rtl/>
        </w:rPr>
        <w:t>عدم المصداقية في سعر المنتج المُقدم للزبون حيث يختلف سعر المنتج من مكان إلى أخر. </w:t>
      </w:r>
    </w:p>
    <w:p w:rsidR="00A5444F" w:rsidRPr="00F3161D" w:rsidRDefault="00A5444F">
      <w:pPr>
        <w:pStyle w:val="ListParagraph"/>
        <w:numPr>
          <w:ilvl w:val="0"/>
          <w:numId w:val="64"/>
        </w:numPr>
        <w:rPr>
          <w:rFonts w:ascii="Sakkal Majalla" w:hAnsi="Sakkal Majalla" w:cs="Sakkal Majalla"/>
          <w:sz w:val="34"/>
          <w:szCs w:val="34"/>
          <w:rtl/>
        </w:rPr>
      </w:pPr>
      <w:r w:rsidRPr="00F3161D">
        <w:rPr>
          <w:rFonts w:ascii="Sakkal Majalla" w:hAnsi="Sakkal Majalla" w:cs="Sakkal Majalla"/>
          <w:sz w:val="34"/>
          <w:szCs w:val="34"/>
          <w:rtl/>
        </w:rPr>
        <w:t>التأخير في تسليم المنتجات. </w:t>
      </w:r>
    </w:p>
    <w:p w:rsidR="00A5444F" w:rsidRPr="00F3161D" w:rsidRDefault="00A5444F">
      <w:pPr>
        <w:pStyle w:val="ListParagraph"/>
        <w:pageBreakBefore/>
        <w:numPr>
          <w:ilvl w:val="0"/>
          <w:numId w:val="64"/>
        </w:numPr>
        <w:ind w:left="714" w:hanging="357"/>
        <w:rPr>
          <w:rFonts w:ascii="Sakkal Majalla" w:hAnsi="Sakkal Majalla" w:cs="Sakkal Majalla"/>
          <w:sz w:val="34"/>
          <w:szCs w:val="34"/>
          <w:rtl/>
        </w:rPr>
      </w:pPr>
      <w:r w:rsidRPr="00F3161D">
        <w:rPr>
          <w:rFonts w:ascii="Sakkal Majalla" w:hAnsi="Sakkal Majalla" w:cs="Sakkal Majalla"/>
          <w:sz w:val="34"/>
          <w:szCs w:val="34"/>
          <w:rtl/>
        </w:rPr>
        <w:lastRenderedPageBreak/>
        <w:t>وجود خطأ في الفاتورة التي تخص المنتج. </w:t>
      </w:r>
    </w:p>
    <w:p w:rsidR="00A5444F" w:rsidRPr="00F3161D" w:rsidRDefault="00A5444F">
      <w:pPr>
        <w:pStyle w:val="ListParagraph"/>
        <w:numPr>
          <w:ilvl w:val="0"/>
          <w:numId w:val="64"/>
        </w:numPr>
        <w:rPr>
          <w:rFonts w:ascii="Sakkal Majalla" w:hAnsi="Sakkal Majalla" w:cs="Sakkal Majalla"/>
          <w:sz w:val="34"/>
          <w:szCs w:val="34"/>
          <w:rtl/>
        </w:rPr>
      </w:pPr>
      <w:r>
        <w:rPr>
          <w:rFonts w:ascii="Sakkal Majalla" w:hAnsi="Sakkal Majalla" w:cs="Sakkal Majalla"/>
          <w:sz w:val="34"/>
          <w:szCs w:val="34"/>
          <w:rtl/>
        </w:rPr>
        <w:t xml:space="preserve">المنتج لا يلبي </w:t>
      </w:r>
      <w:r>
        <w:rPr>
          <w:rFonts w:ascii="Sakkal Majalla" w:hAnsi="Sakkal Majalla" w:cs="Sakkal Majalla" w:hint="cs"/>
          <w:sz w:val="34"/>
          <w:szCs w:val="34"/>
          <w:rtl/>
        </w:rPr>
        <w:t>ا</w:t>
      </w:r>
      <w:r w:rsidRPr="00F3161D">
        <w:rPr>
          <w:rFonts w:ascii="Sakkal Majalla" w:hAnsi="Sakkal Majalla" w:cs="Sakkal Majalla"/>
          <w:sz w:val="34"/>
          <w:szCs w:val="34"/>
          <w:rtl/>
        </w:rPr>
        <w:t>حتياجات العميل ومتطلباته. </w:t>
      </w:r>
    </w:p>
    <w:p w:rsidR="00A5444F" w:rsidRPr="00F3161D" w:rsidRDefault="00A5444F">
      <w:pPr>
        <w:pStyle w:val="ListParagraph"/>
        <w:numPr>
          <w:ilvl w:val="0"/>
          <w:numId w:val="64"/>
        </w:numPr>
        <w:rPr>
          <w:rFonts w:ascii="Sakkal Majalla" w:hAnsi="Sakkal Majalla" w:cs="Sakkal Majalla"/>
          <w:sz w:val="34"/>
          <w:szCs w:val="34"/>
          <w:rtl/>
        </w:rPr>
      </w:pPr>
      <w:r w:rsidRPr="00F3161D">
        <w:rPr>
          <w:rFonts w:ascii="Sakkal Majalla" w:hAnsi="Sakkal Majalla" w:cs="Sakkal Majalla"/>
          <w:sz w:val="34"/>
          <w:szCs w:val="34"/>
          <w:rtl/>
        </w:rPr>
        <w:t>الجودة غير مناسبة وليست على المستوى الذي يطمح له هذا المستهلك.</w:t>
      </w:r>
    </w:p>
    <w:p w:rsidR="00A5444F" w:rsidRPr="00F3161D" w:rsidRDefault="00A5444F">
      <w:pPr>
        <w:pStyle w:val="ListParagraph"/>
        <w:numPr>
          <w:ilvl w:val="0"/>
          <w:numId w:val="64"/>
        </w:numPr>
        <w:rPr>
          <w:rFonts w:ascii="Sakkal Majalla" w:hAnsi="Sakkal Majalla" w:cs="Sakkal Majalla"/>
          <w:sz w:val="34"/>
          <w:szCs w:val="34"/>
          <w:rtl/>
        </w:rPr>
      </w:pPr>
      <w:r w:rsidRPr="00F3161D">
        <w:rPr>
          <w:rFonts w:ascii="Sakkal Majalla" w:hAnsi="Sakkal Majalla" w:cs="Sakkal Majalla"/>
          <w:sz w:val="34"/>
          <w:szCs w:val="34"/>
          <w:rtl/>
        </w:rPr>
        <w:t>سياسة الشركة لا تتناسب مع رغبات العميل.</w:t>
      </w:r>
    </w:p>
    <w:p w:rsidR="00A5444F" w:rsidRPr="00F3161D" w:rsidRDefault="00A5444F">
      <w:pPr>
        <w:pStyle w:val="ListParagraph"/>
        <w:numPr>
          <w:ilvl w:val="0"/>
          <w:numId w:val="64"/>
        </w:numPr>
        <w:rPr>
          <w:rFonts w:ascii="Sakkal Majalla" w:hAnsi="Sakkal Majalla" w:cs="Sakkal Majalla"/>
          <w:sz w:val="34"/>
          <w:szCs w:val="34"/>
          <w:rtl/>
        </w:rPr>
      </w:pPr>
      <w:r w:rsidRPr="00F3161D">
        <w:rPr>
          <w:rFonts w:ascii="Sakkal Majalla" w:hAnsi="Sakkal Majalla" w:cs="Sakkal Majalla"/>
          <w:sz w:val="34"/>
          <w:szCs w:val="34"/>
          <w:rtl/>
        </w:rPr>
        <w:t>الأسعار قد تكون مرتفعة وتفوق القدرة الشرائية للمستهلك.</w:t>
      </w:r>
    </w:p>
    <w:p w:rsidR="00A5444F" w:rsidRPr="00F3161D" w:rsidRDefault="00A5444F">
      <w:pPr>
        <w:pStyle w:val="ListParagraph"/>
        <w:numPr>
          <w:ilvl w:val="0"/>
          <w:numId w:val="64"/>
        </w:numPr>
        <w:rPr>
          <w:rFonts w:ascii="Sakkal Majalla" w:hAnsi="Sakkal Majalla" w:cs="Sakkal Majalla"/>
          <w:sz w:val="34"/>
          <w:szCs w:val="34"/>
          <w:rtl/>
        </w:rPr>
      </w:pPr>
      <w:r w:rsidRPr="00F3161D">
        <w:rPr>
          <w:rFonts w:ascii="Sakkal Majalla" w:hAnsi="Sakkal Majalla" w:cs="Sakkal Majalla"/>
          <w:sz w:val="34"/>
          <w:szCs w:val="34"/>
          <w:rtl/>
        </w:rPr>
        <w:t>عدم الوفاء بالوعد. </w:t>
      </w:r>
    </w:p>
    <w:p w:rsidR="00A5444F" w:rsidRPr="00F3161D" w:rsidRDefault="00A5444F">
      <w:pPr>
        <w:pStyle w:val="ListParagraph"/>
        <w:numPr>
          <w:ilvl w:val="0"/>
          <w:numId w:val="64"/>
        </w:numPr>
        <w:rPr>
          <w:rFonts w:ascii="Sakkal Majalla" w:hAnsi="Sakkal Majalla" w:cs="Sakkal Majalla"/>
          <w:sz w:val="34"/>
          <w:szCs w:val="34"/>
          <w:rtl/>
        </w:rPr>
      </w:pPr>
      <w:r w:rsidRPr="00F3161D">
        <w:rPr>
          <w:rFonts w:ascii="Sakkal Majalla" w:hAnsi="Sakkal Majalla" w:cs="Sakkal Majalla"/>
          <w:sz w:val="34"/>
          <w:szCs w:val="34"/>
          <w:rtl/>
        </w:rPr>
        <w:t>التضارب في الأقوال والرسائل الصادرة للعميل من مختلف المكاتب في المنشأة. </w:t>
      </w:r>
    </w:p>
    <w:p w:rsidR="00A5444F" w:rsidRPr="00F3161D" w:rsidRDefault="00A5444F">
      <w:pPr>
        <w:pStyle w:val="ListParagraph"/>
        <w:numPr>
          <w:ilvl w:val="0"/>
          <w:numId w:val="64"/>
        </w:numPr>
        <w:rPr>
          <w:rFonts w:ascii="Sakkal Majalla" w:hAnsi="Sakkal Majalla" w:cs="Sakkal Majalla"/>
          <w:sz w:val="34"/>
          <w:szCs w:val="34"/>
          <w:rtl/>
        </w:rPr>
      </w:pPr>
      <w:r w:rsidRPr="00F3161D">
        <w:rPr>
          <w:rFonts w:ascii="Sakkal Majalla" w:hAnsi="Sakkal Majalla" w:cs="Sakkal Majalla"/>
          <w:sz w:val="34"/>
          <w:szCs w:val="34"/>
          <w:rtl/>
        </w:rPr>
        <w:t>التأخير والانتظار لوقت طويل. </w:t>
      </w:r>
    </w:p>
    <w:p w:rsidR="00B4310C" w:rsidRDefault="00B4310C" w:rsidP="00227842">
      <w:pPr>
        <w:jc w:val="center"/>
        <w:rPr>
          <w:rtl/>
        </w:rPr>
      </w:pPr>
    </w:p>
    <w:p w:rsidR="00B4310C" w:rsidRDefault="00B4310C" w:rsidP="00227842">
      <w:pPr>
        <w:jc w:val="center"/>
        <w:rPr>
          <w:rtl/>
        </w:rPr>
      </w:pPr>
    </w:p>
    <w:p w:rsidR="00AA0F2A" w:rsidRDefault="00AA0F2A" w:rsidP="00227842">
      <w:pPr>
        <w:jc w:val="center"/>
        <w:rPr>
          <w:rtl/>
        </w:rPr>
        <w:sectPr w:rsidR="00AA0F2A" w:rsidSect="00227842">
          <w:headerReference w:type="default" r:id="rId65"/>
          <w:footerReference w:type="default" r:id="rId66"/>
          <w:pgSz w:w="11906" w:h="16838" w:code="9"/>
          <w:pgMar w:top="1440" w:right="1440" w:bottom="1440" w:left="1440" w:header="720" w:footer="397" w:gutter="0"/>
          <w:cols w:space="720"/>
          <w:titlePg/>
          <w:docGrid w:linePitch="381"/>
        </w:sectPr>
      </w:pPr>
    </w:p>
    <w:p w:rsidR="00691535" w:rsidRDefault="00691535" w:rsidP="00691535">
      <w:pPr>
        <w:bidi w:val="0"/>
        <w:rPr>
          <w:rFonts w:asciiTheme="majorBidi" w:hAnsiTheme="majorBidi" w:cstheme="majorBidi"/>
          <w:szCs w:val="28"/>
          <w:lang w:bidi="ar-SY"/>
        </w:rPr>
      </w:pPr>
      <w:r>
        <w:rPr>
          <w:noProof/>
        </w:rPr>
        <w:lastRenderedPageBreak/>
        <mc:AlternateContent>
          <mc:Choice Requires="wps">
            <w:drawing>
              <wp:anchor distT="0" distB="0" distL="114300" distR="114300" simplePos="0" relativeHeight="252225536" behindDoc="0" locked="0" layoutInCell="1" allowOverlap="1" wp14:anchorId="796A0C64" wp14:editId="746A5767">
                <wp:simplePos x="0" y="0"/>
                <wp:positionH relativeFrom="margin">
                  <wp:posOffset>3536315</wp:posOffset>
                </wp:positionH>
                <wp:positionV relativeFrom="paragraph">
                  <wp:posOffset>-846455</wp:posOffset>
                </wp:positionV>
                <wp:extent cx="3119120" cy="558800"/>
                <wp:effectExtent l="0" t="0" r="0" b="0"/>
                <wp:wrapNone/>
                <wp:docPr id="7113" name="Text Box 7113"/>
                <wp:cNvGraphicFramePr/>
                <a:graphic xmlns:a="http://schemas.openxmlformats.org/drawingml/2006/main">
                  <a:graphicData uri="http://schemas.microsoft.com/office/word/2010/wordprocessingShape">
                    <wps:wsp>
                      <wps:cNvSpPr txBox="1"/>
                      <wps:spPr>
                        <a:xfrm>
                          <a:off x="0" y="0"/>
                          <a:ext cx="3119120" cy="558800"/>
                        </a:xfrm>
                        <a:prstGeom prst="rect">
                          <a:avLst/>
                        </a:prstGeom>
                        <a:noFill/>
                        <a:ln w="6350">
                          <a:noFill/>
                        </a:ln>
                      </wps:spPr>
                      <wps:txbx>
                        <w:txbxContent>
                          <w:p w:rsidR="00FC7E58" w:rsidRDefault="00FC7E58" w:rsidP="00691535">
                            <w:pPr>
                              <w:spacing w:line="240" w:lineRule="auto"/>
                              <w:jc w:val="center"/>
                              <w:rPr>
                                <w:rFonts w:asciiTheme="majorBidi" w:hAnsiTheme="majorBidi" w:cstheme="majorBidi"/>
                                <w:b/>
                                <w:bCs/>
                                <w:color w:val="FFFFFF" w:themeColor="background1"/>
                                <w:sz w:val="52"/>
                                <w:szCs w:val="56"/>
                                <w:lang w:bidi="ar-SY"/>
                                <w14:shadow w14:blurRad="50800" w14:dist="38100" w14:dir="0" w14:sx="100000" w14:sy="100000" w14:kx="0" w14:ky="0" w14:algn="l">
                                  <w14:srgbClr w14:val="000000">
                                    <w14:alpha w14:val="60000"/>
                                  </w14:srgbClr>
                                </w14:shadow>
                              </w:rPr>
                            </w:pPr>
                            <w:r>
                              <w:rPr>
                                <w:rFonts w:asciiTheme="majorBidi" w:hAnsiTheme="majorBidi" w:cstheme="majorBidi" w:hint="cs"/>
                                <w:b/>
                                <w:bCs/>
                                <w:color w:val="FFFFFF" w:themeColor="background1"/>
                                <w:sz w:val="52"/>
                                <w:szCs w:val="56"/>
                                <w:rtl/>
                                <w:lang w:bidi="ar-SY"/>
                                <w14:shadow w14:blurRad="50800" w14:dist="38100" w14:dir="0" w14:sx="100000" w14:sy="100000" w14:kx="0" w14:ky="0" w14:algn="l">
                                  <w14:srgbClr w14:val="000000">
                                    <w14:alpha w14:val="60000"/>
                                  </w14:srgbClr>
                                </w14:shadow>
                              </w:rPr>
                              <w:t>اليوم التدريبي الثالث</w:t>
                            </w:r>
                          </w:p>
                          <w:p w:rsidR="00FC7E58" w:rsidRDefault="00FC7E58" w:rsidP="00691535">
                            <w:pPr>
                              <w:rPr>
                                <w:rFonts w:asciiTheme="majorBidi" w:hAnsiTheme="majorBidi" w:cstheme="majorBidi"/>
                                <w:b/>
                                <w:bCs/>
                                <w:color w:val="FFFFFF" w:themeColor="background1"/>
                                <w:lang w:bidi="ar-SY"/>
                                <w14:shadow w14:blurRad="50800" w14:dist="38100" w14:dir="0" w14:sx="100000" w14:sy="100000" w14:kx="0" w14:ky="0" w14:algn="l">
                                  <w14:srgbClr w14:val="000000">
                                    <w14:alpha w14:val="60000"/>
                                  </w14:srgbClr>
                                </w14:shadow>
                              </w:rPr>
                            </w:pP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113" o:spid="_x0000_s2679" type="#_x0000_t202" style="position:absolute;left:0;text-align:left;margin-left:278.45pt;margin-top:-66.65pt;width:245.6pt;height:44pt;z-index:252225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" filled="f" stroked="f" strokeweight=".5pt">
                <v:textbox>
                  <w:txbxContent>
                    <w:p w:rsidR="00FC7E58" w:rsidRDefault="00FC7E58" w:rsidP="00691535">
                      <w:pPr>
                        <w:spacing w:line="240" w:lineRule="auto"/>
                        <w:jc w:val="center"/>
                        <w:rPr>
                          <w:rFonts w:asciiTheme="majorBidi" w:hAnsiTheme="majorBidi" w:cstheme="majorBidi"/>
                          <w:b/>
                          <w:bCs/>
                          <w:color w:val="FFFFFF" w:themeColor="background1"/>
                          <w:sz w:val="52"/>
                          <w:szCs w:val="56"/>
                          <w:lang w:bidi="ar-SY"/>
                          <w14:shadow w14:blurRad="50800" w14:dist="38100" w14:dir="0" w14:sx="100000" w14:sy="100000" w14:kx="0" w14:ky="0" w14:algn="l">
                            <w14:srgbClr w14:val="000000">
                              <w14:alpha w14:val="60000"/>
                            </w14:srgbClr>
                          </w14:shadow>
                        </w:rPr>
                      </w:pPr>
                      <w:r>
                        <w:rPr>
                          <w:rFonts w:asciiTheme="majorBidi" w:hAnsiTheme="majorBidi" w:cstheme="majorBidi" w:hint="cs"/>
                          <w:b/>
                          <w:bCs/>
                          <w:color w:val="FFFFFF" w:themeColor="background1"/>
                          <w:sz w:val="52"/>
                          <w:szCs w:val="56"/>
                          <w:rtl/>
                          <w:lang w:bidi="ar-SY"/>
                          <w14:shadow w14:blurRad="50800" w14:dist="38100" w14:dir="0" w14:sx="100000" w14:sy="100000" w14:kx="0" w14:ky="0" w14:algn="l">
                            <w14:srgbClr w14:val="000000">
                              <w14:alpha w14:val="60000"/>
                            </w14:srgbClr>
                          </w14:shadow>
                        </w:rPr>
                        <w:t>اليوم التدريبي الثالث</w:t>
                      </w:r>
                    </w:p>
                    <w:p w:rsidR="00FC7E58" w:rsidRDefault="00FC7E58" w:rsidP="00691535">
                      <w:pPr>
                        <w:rPr>
                          <w:rFonts w:asciiTheme="majorBidi" w:hAnsiTheme="majorBidi" w:cstheme="majorBidi"/>
                          <w:b/>
                          <w:bCs/>
                          <w:color w:val="FFFFFF" w:themeColor="background1"/>
                          <w:lang w:bidi="ar-SY"/>
                          <w14:shadow w14:blurRad="50800" w14:dist="38100" w14:dir="0" w14:sx="100000" w14:sy="100000" w14:kx="0" w14:ky="0" w14:algn="l">
                            <w14:srgbClr w14:val="000000">
                              <w14:alpha w14:val="60000"/>
                            </w14:srgbClr>
                          </w14:shadow>
                        </w:rPr>
                      </w:pPr>
                    </w:p>
                  </w:txbxContent>
                </v:textbox>
                <w10:wrap anchorx="margin"/>
              </v:shape>
            </w:pict>
          </mc:Fallback>
        </mc:AlternateContent>
      </w:r>
    </w:p>
    <w:p w:rsidR="00691535" w:rsidRDefault="00691535" w:rsidP="00691535">
      <w:pPr>
        <w:spacing w:line="240" w:lineRule="auto"/>
        <w:jc w:val="center"/>
        <w:rPr>
          <w:rFonts w:cs="PT Bold Heading"/>
          <w:sz w:val="52"/>
          <w:szCs w:val="56"/>
          <w:rtl/>
        </w:rPr>
      </w:pPr>
    </w:p>
    <w:p w:rsidR="00691535" w:rsidRDefault="00691535" w:rsidP="00691535">
      <w:pPr>
        <w:spacing w:line="240" w:lineRule="auto"/>
        <w:jc w:val="center"/>
        <w:rPr>
          <w:rFonts w:cs="PT Bold Heading"/>
          <w:sz w:val="52"/>
          <w:szCs w:val="56"/>
          <w:lang w:bidi="ar-SY"/>
        </w:rPr>
      </w:pPr>
      <w:r>
        <w:rPr>
          <w:rFonts w:cs="PT Bold Heading" w:hint="cs"/>
          <w:sz w:val="52"/>
          <w:szCs w:val="56"/>
          <w:rtl/>
          <w:lang w:bidi="ar-SY"/>
        </w:rPr>
        <w:t>الجلسة الثانية</w:t>
      </w:r>
    </w:p>
    <w:p w:rsidR="00A5444F" w:rsidRDefault="00A5444F" w:rsidP="00A5444F">
      <w:pPr>
        <w:spacing w:line="240" w:lineRule="auto"/>
        <w:jc w:val="center"/>
        <w:rPr>
          <w:rFonts w:cs="Monotype Koufi"/>
          <w:sz w:val="52"/>
          <w:szCs w:val="56"/>
          <w:rtl/>
          <w:lang w:bidi="ar-SY"/>
        </w:rPr>
      </w:pPr>
      <w:r>
        <w:rPr>
          <w:rFonts w:cs="Monotype Koufi" w:hint="cs"/>
          <w:sz w:val="52"/>
          <w:szCs w:val="56"/>
          <w:rtl/>
          <w:lang w:bidi="ar-SY"/>
        </w:rPr>
        <w:t>تحليل المشكلات واتخاذ القرارات</w:t>
      </w:r>
    </w:p>
    <w:tbl>
      <w:tblPr>
        <w:tblStyle w:val="TableGrid"/>
        <w:bidiVisual/>
        <w:tblW w:w="10349" w:type="dxa"/>
        <w:tblInd w:w="-4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08"/>
        <w:gridCol w:w="4941"/>
      </w:tblGrid>
      <w:tr w:rsidR="00A5444F" w:rsidTr="00FC7E58">
        <w:tc>
          <w:tcPr>
            <w:tcW w:w="5408" w:type="dxa"/>
          </w:tcPr>
          <w:p w:rsidR="00A5444F" w:rsidRDefault="00A5444F" w:rsidP="00FC7E58">
            <w:pPr>
              <w:spacing w:after="160" w:line="254" w:lineRule="auto"/>
              <w:jc w:val="left"/>
              <w:rPr>
                <w:rFonts w:cs="Monotype Koufi"/>
                <w:sz w:val="44"/>
                <w:szCs w:val="48"/>
                <w:rtl/>
              </w:rPr>
            </w:pPr>
            <w:r>
              <w:rPr>
                <w:rFonts w:cs="Monotype Koufi" w:hint="cs"/>
                <w:sz w:val="44"/>
                <w:szCs w:val="48"/>
                <w:rtl/>
              </w:rPr>
              <w:t>محاور الجلسة:</w:t>
            </w:r>
          </w:p>
          <w:p w:rsidR="00A5444F" w:rsidRPr="00531A7A" w:rsidRDefault="00A5444F">
            <w:pPr>
              <w:pStyle w:val="ListParagraph"/>
              <w:numPr>
                <w:ilvl w:val="0"/>
                <w:numId w:val="65"/>
              </w:numPr>
              <w:spacing w:line="256" w:lineRule="auto"/>
              <w:rPr>
                <w:rFonts w:ascii="Adobe Arabic" w:hAnsi="Adobe Arabic" w:cs="Adobe Arabic"/>
                <w:b/>
                <w:bCs/>
                <w:color w:val="002060"/>
                <w:sz w:val="36"/>
                <w:szCs w:val="36"/>
              </w:rPr>
            </w:pPr>
            <w:r w:rsidRPr="00531A7A">
              <w:rPr>
                <w:rFonts w:ascii="Adobe Arabic" w:hAnsi="Adobe Arabic" w:cs="Adobe Arabic"/>
                <w:b/>
                <w:bCs/>
                <w:color w:val="002060"/>
                <w:sz w:val="36"/>
                <w:szCs w:val="36"/>
                <w:rtl/>
              </w:rPr>
              <w:t xml:space="preserve">تحليل المشكلات ودراسة بعديها وكيفية التعامل معها </w:t>
            </w:r>
          </w:p>
          <w:p w:rsidR="00A5444F" w:rsidRPr="00531A7A" w:rsidRDefault="00A5444F">
            <w:pPr>
              <w:pStyle w:val="ListParagraph"/>
              <w:numPr>
                <w:ilvl w:val="0"/>
                <w:numId w:val="65"/>
              </w:numPr>
              <w:spacing w:line="256" w:lineRule="auto"/>
              <w:rPr>
                <w:rFonts w:ascii="Adobe Arabic" w:hAnsi="Adobe Arabic" w:cs="Adobe Arabic"/>
                <w:b/>
                <w:bCs/>
                <w:color w:val="002060"/>
                <w:sz w:val="36"/>
                <w:szCs w:val="36"/>
                <w:rtl/>
              </w:rPr>
            </w:pPr>
            <w:r w:rsidRPr="00531A7A">
              <w:rPr>
                <w:rFonts w:ascii="Adobe Arabic" w:hAnsi="Adobe Arabic" w:cs="Adobe Arabic"/>
                <w:b/>
                <w:bCs/>
                <w:color w:val="002060"/>
                <w:sz w:val="36"/>
                <w:szCs w:val="36"/>
                <w:rtl/>
              </w:rPr>
              <w:t>المشكلات ذات البعد المحدد في مجال محدد</w:t>
            </w:r>
          </w:p>
          <w:p w:rsidR="00A5444F" w:rsidRPr="00531A7A" w:rsidRDefault="00A5444F">
            <w:pPr>
              <w:pStyle w:val="ListParagraph"/>
              <w:numPr>
                <w:ilvl w:val="0"/>
                <w:numId w:val="65"/>
              </w:numPr>
              <w:spacing w:line="256" w:lineRule="auto"/>
              <w:rPr>
                <w:rFonts w:ascii="Adobe Arabic" w:hAnsi="Adobe Arabic" w:cs="Adobe Arabic"/>
                <w:b/>
                <w:bCs/>
                <w:color w:val="002060"/>
                <w:sz w:val="36"/>
                <w:szCs w:val="36"/>
                <w:rtl/>
              </w:rPr>
            </w:pPr>
            <w:r w:rsidRPr="00531A7A">
              <w:rPr>
                <w:rFonts w:ascii="Adobe Arabic" w:hAnsi="Adobe Arabic" w:cs="Adobe Arabic"/>
                <w:b/>
                <w:bCs/>
                <w:color w:val="002060"/>
                <w:sz w:val="36"/>
                <w:szCs w:val="36"/>
                <w:rtl/>
              </w:rPr>
              <w:t>المشكلات العامة ذات الأبعاد الواسعة الممتدة في مختلف مجالات عمل المؤسسة</w:t>
            </w:r>
          </w:p>
          <w:p w:rsidR="00A5444F" w:rsidRPr="00531A7A" w:rsidRDefault="00A5444F">
            <w:pPr>
              <w:pStyle w:val="ListParagraph"/>
              <w:numPr>
                <w:ilvl w:val="0"/>
                <w:numId w:val="65"/>
              </w:numPr>
              <w:spacing w:line="256" w:lineRule="auto"/>
              <w:rPr>
                <w:rFonts w:ascii="Adobe Arabic" w:hAnsi="Adobe Arabic" w:cs="Adobe Arabic"/>
                <w:b/>
                <w:bCs/>
                <w:color w:val="002060"/>
                <w:sz w:val="36"/>
                <w:szCs w:val="36"/>
                <w:rtl/>
              </w:rPr>
            </w:pPr>
            <w:r w:rsidRPr="00531A7A">
              <w:rPr>
                <w:rFonts w:ascii="Adobe Arabic" w:hAnsi="Adobe Arabic" w:cs="Adobe Arabic"/>
                <w:b/>
                <w:bCs/>
                <w:color w:val="002060"/>
                <w:sz w:val="36"/>
                <w:szCs w:val="36"/>
                <w:rtl/>
              </w:rPr>
              <w:t>أساليب تحليل المشكلات</w:t>
            </w:r>
          </w:p>
          <w:p w:rsidR="00A5444F" w:rsidRPr="00531A7A" w:rsidRDefault="00A5444F">
            <w:pPr>
              <w:pStyle w:val="ListParagraph"/>
              <w:numPr>
                <w:ilvl w:val="0"/>
                <w:numId w:val="65"/>
              </w:numPr>
              <w:spacing w:line="256" w:lineRule="auto"/>
              <w:rPr>
                <w:rFonts w:ascii="Adobe Arabic" w:hAnsi="Adobe Arabic" w:cs="Adobe Arabic"/>
                <w:b/>
                <w:bCs/>
                <w:color w:val="002060"/>
                <w:sz w:val="36"/>
                <w:szCs w:val="36"/>
                <w:rtl/>
              </w:rPr>
            </w:pPr>
            <w:r w:rsidRPr="00531A7A">
              <w:rPr>
                <w:rFonts w:ascii="Adobe Arabic" w:hAnsi="Adobe Arabic" w:cs="Adobe Arabic"/>
                <w:b/>
                <w:bCs/>
                <w:color w:val="002060"/>
                <w:sz w:val="36"/>
                <w:szCs w:val="36"/>
                <w:rtl/>
              </w:rPr>
              <w:t>تحليل </w:t>
            </w:r>
            <w:r w:rsidRPr="00531A7A">
              <w:rPr>
                <w:rFonts w:ascii="Adobe Arabic" w:hAnsi="Adobe Arabic" w:cs="Adobe Arabic"/>
                <w:b/>
                <w:bCs/>
                <w:color w:val="002060"/>
                <w:sz w:val="36"/>
                <w:szCs w:val="36"/>
              </w:rPr>
              <w:t>SWOT</w:t>
            </w:r>
            <w:r w:rsidRPr="00531A7A">
              <w:rPr>
                <w:rFonts w:ascii="Adobe Arabic" w:hAnsi="Adobe Arabic" w:cs="Adobe Arabic"/>
                <w:b/>
                <w:bCs/>
                <w:color w:val="002060"/>
                <w:sz w:val="36"/>
                <w:szCs w:val="36"/>
                <w:rtl/>
              </w:rPr>
              <w:t>؟</w:t>
            </w:r>
          </w:p>
          <w:p w:rsidR="00A5444F" w:rsidRPr="00531A7A" w:rsidRDefault="00A5444F">
            <w:pPr>
              <w:pStyle w:val="ListParagraph"/>
              <w:numPr>
                <w:ilvl w:val="0"/>
                <w:numId w:val="65"/>
              </w:numPr>
              <w:spacing w:line="256" w:lineRule="auto"/>
              <w:rPr>
                <w:rFonts w:ascii="Adobe Arabic" w:hAnsi="Adobe Arabic" w:cs="Adobe Arabic"/>
                <w:b/>
                <w:bCs/>
                <w:color w:val="002060"/>
                <w:sz w:val="36"/>
                <w:szCs w:val="36"/>
                <w:rtl/>
              </w:rPr>
            </w:pPr>
            <w:r w:rsidRPr="00531A7A">
              <w:rPr>
                <w:rFonts w:ascii="Adobe Arabic" w:hAnsi="Adobe Arabic" w:cs="Adobe Arabic"/>
                <w:b/>
                <w:bCs/>
                <w:color w:val="002060"/>
                <w:sz w:val="36"/>
                <w:szCs w:val="36"/>
                <w:rtl/>
              </w:rPr>
              <w:t>تحليل السبب والأثر (تقنية عظمة السمكة)</w:t>
            </w:r>
          </w:p>
          <w:p w:rsidR="00A5444F" w:rsidRPr="00531A7A" w:rsidRDefault="00A5444F">
            <w:pPr>
              <w:pStyle w:val="ListParagraph"/>
              <w:numPr>
                <w:ilvl w:val="0"/>
                <w:numId w:val="65"/>
              </w:numPr>
              <w:spacing w:line="256" w:lineRule="auto"/>
              <w:rPr>
                <w:rFonts w:ascii="Adobe Arabic" w:hAnsi="Adobe Arabic" w:cs="Adobe Arabic"/>
                <w:b/>
                <w:bCs/>
                <w:color w:val="002060"/>
                <w:sz w:val="36"/>
                <w:szCs w:val="36"/>
                <w:rtl/>
              </w:rPr>
            </w:pPr>
            <w:r w:rsidRPr="00531A7A">
              <w:rPr>
                <w:rFonts w:ascii="Adobe Arabic" w:hAnsi="Adobe Arabic" w:cs="Adobe Arabic"/>
                <w:b/>
                <w:bCs/>
                <w:color w:val="002060"/>
                <w:sz w:val="36"/>
                <w:szCs w:val="36"/>
                <w:rtl/>
              </w:rPr>
              <w:t>بلورة الأسباب الرئيسية للمشكلة</w:t>
            </w:r>
          </w:p>
          <w:p w:rsidR="00A5444F" w:rsidRPr="00A5444F" w:rsidRDefault="00A5444F">
            <w:pPr>
              <w:pStyle w:val="ListParagraph"/>
              <w:numPr>
                <w:ilvl w:val="0"/>
                <w:numId w:val="65"/>
              </w:numPr>
              <w:spacing w:line="256" w:lineRule="auto"/>
              <w:rPr>
                <w:rFonts w:ascii="Adobe Arabic" w:hAnsi="Adobe Arabic" w:cs="Adobe Arabic"/>
                <w:b/>
                <w:bCs/>
                <w:color w:val="002060"/>
                <w:sz w:val="36"/>
                <w:szCs w:val="36"/>
                <w:rtl/>
              </w:rPr>
            </w:pPr>
            <w:r w:rsidRPr="00531A7A">
              <w:rPr>
                <w:rFonts w:ascii="Adobe Arabic" w:hAnsi="Adobe Arabic" w:cs="Adobe Arabic"/>
                <w:b/>
                <w:bCs/>
                <w:color w:val="002060"/>
                <w:sz w:val="36"/>
                <w:szCs w:val="36"/>
                <w:rtl/>
              </w:rPr>
              <w:t>إعادة التركيز على المشكلة وصياغة الأسباب بصورة احترافية</w:t>
            </w:r>
          </w:p>
        </w:tc>
        <w:tc>
          <w:tcPr>
            <w:tcW w:w="4941" w:type="dxa"/>
          </w:tcPr>
          <w:p w:rsidR="00A5444F" w:rsidRDefault="00A5444F" w:rsidP="00FC7E58">
            <w:pPr>
              <w:spacing w:after="160" w:line="254" w:lineRule="auto"/>
              <w:jc w:val="left"/>
              <w:rPr>
                <w:rFonts w:cs="Monotype Koufi"/>
                <w:sz w:val="44"/>
                <w:szCs w:val="48"/>
                <w:rtl/>
              </w:rPr>
            </w:pPr>
            <w:r>
              <w:rPr>
                <w:rFonts w:cs="Monotype Koufi" w:hint="cs"/>
                <w:sz w:val="44"/>
                <w:szCs w:val="48"/>
                <w:rtl/>
              </w:rPr>
              <w:t>أهداف الجلسة:</w:t>
            </w:r>
          </w:p>
          <w:p w:rsidR="00A5444F" w:rsidRPr="00531A7A" w:rsidRDefault="00A5444F">
            <w:pPr>
              <w:pStyle w:val="ListParagraph"/>
              <w:numPr>
                <w:ilvl w:val="0"/>
                <w:numId w:val="66"/>
              </w:numPr>
              <w:spacing w:line="256" w:lineRule="auto"/>
              <w:rPr>
                <w:rFonts w:ascii="Adobe Arabic" w:hAnsi="Adobe Arabic" w:cs="Adobe Arabic"/>
                <w:b/>
                <w:bCs/>
                <w:color w:val="002060"/>
                <w:sz w:val="36"/>
                <w:szCs w:val="36"/>
                <w:rtl/>
              </w:rPr>
            </w:pPr>
            <w:r w:rsidRPr="00531A7A">
              <w:rPr>
                <w:rFonts w:ascii="Adobe Arabic" w:hAnsi="Adobe Arabic" w:cs="Adobe Arabic"/>
                <w:b/>
                <w:bCs/>
                <w:color w:val="002060"/>
                <w:sz w:val="36"/>
                <w:szCs w:val="36"/>
                <w:rtl/>
              </w:rPr>
              <w:t xml:space="preserve">أدوات تحديد المشكلة </w:t>
            </w:r>
          </w:p>
          <w:p w:rsidR="00A5444F" w:rsidRPr="00531A7A" w:rsidRDefault="00A5444F">
            <w:pPr>
              <w:pStyle w:val="ListParagraph"/>
              <w:numPr>
                <w:ilvl w:val="0"/>
                <w:numId w:val="66"/>
              </w:numPr>
              <w:spacing w:line="256" w:lineRule="auto"/>
              <w:rPr>
                <w:rFonts w:ascii="Adobe Arabic" w:hAnsi="Adobe Arabic" w:cs="Adobe Arabic"/>
                <w:b/>
                <w:bCs/>
                <w:color w:val="002060"/>
                <w:sz w:val="36"/>
                <w:szCs w:val="36"/>
                <w:rtl/>
              </w:rPr>
            </w:pPr>
            <w:r w:rsidRPr="00531A7A">
              <w:rPr>
                <w:rFonts w:ascii="Adobe Arabic" w:hAnsi="Adobe Arabic" w:cs="Adobe Arabic"/>
                <w:b/>
                <w:bCs/>
                <w:color w:val="002060"/>
                <w:sz w:val="36"/>
                <w:szCs w:val="36"/>
                <w:rtl/>
              </w:rPr>
              <w:t>خطوات حلّ المشكلات</w:t>
            </w:r>
          </w:p>
          <w:p w:rsidR="00A5444F" w:rsidRPr="00A5444F" w:rsidRDefault="00A5444F">
            <w:pPr>
              <w:pStyle w:val="ListParagraph"/>
              <w:numPr>
                <w:ilvl w:val="0"/>
                <w:numId w:val="66"/>
              </w:numPr>
              <w:spacing w:line="256" w:lineRule="auto"/>
              <w:rPr>
                <w:rFonts w:ascii="Adobe Arabic" w:hAnsi="Adobe Arabic" w:cs="Adobe Arabic"/>
                <w:b/>
                <w:bCs/>
                <w:color w:val="002060"/>
                <w:sz w:val="36"/>
                <w:szCs w:val="36"/>
              </w:rPr>
            </w:pPr>
            <w:r w:rsidRPr="00531A7A">
              <w:rPr>
                <w:rFonts w:ascii="Adobe Arabic" w:hAnsi="Adobe Arabic" w:cs="Adobe Arabic"/>
                <w:b/>
                <w:bCs/>
                <w:color w:val="002060"/>
                <w:sz w:val="36"/>
                <w:szCs w:val="36"/>
                <w:rtl/>
              </w:rPr>
              <w:t>مهارات حلّ المشكلات</w:t>
            </w:r>
          </w:p>
          <w:p w:rsidR="00A5444F" w:rsidRPr="00531A7A" w:rsidRDefault="00A5444F">
            <w:pPr>
              <w:pStyle w:val="ListParagraph"/>
              <w:numPr>
                <w:ilvl w:val="0"/>
                <w:numId w:val="66"/>
              </w:numPr>
              <w:spacing w:line="256" w:lineRule="auto"/>
              <w:rPr>
                <w:rFonts w:ascii="Adobe Arabic" w:hAnsi="Adobe Arabic" w:cs="Adobe Arabic"/>
                <w:b/>
                <w:bCs/>
                <w:color w:val="002060"/>
                <w:sz w:val="36"/>
                <w:szCs w:val="36"/>
              </w:rPr>
            </w:pPr>
            <w:r w:rsidRPr="00531A7A">
              <w:rPr>
                <w:rFonts w:ascii="Adobe Arabic" w:hAnsi="Adobe Arabic" w:cs="Adobe Arabic"/>
                <w:b/>
                <w:bCs/>
                <w:color w:val="002060"/>
                <w:sz w:val="36"/>
                <w:szCs w:val="36"/>
                <w:rtl/>
              </w:rPr>
              <w:t xml:space="preserve">كيفية تحليل المشكلات ودراسة بعديها وكيفية التعامل معها </w:t>
            </w:r>
          </w:p>
          <w:p w:rsidR="00A5444F" w:rsidRPr="00531A7A" w:rsidRDefault="00A5444F">
            <w:pPr>
              <w:pStyle w:val="ListParagraph"/>
              <w:numPr>
                <w:ilvl w:val="0"/>
                <w:numId w:val="66"/>
              </w:numPr>
              <w:spacing w:line="256" w:lineRule="auto"/>
              <w:rPr>
                <w:rFonts w:ascii="Adobe Arabic" w:hAnsi="Adobe Arabic" w:cs="Adobe Arabic"/>
                <w:b/>
                <w:bCs/>
                <w:color w:val="002060"/>
                <w:sz w:val="36"/>
                <w:szCs w:val="36"/>
                <w:rtl/>
              </w:rPr>
            </w:pPr>
            <w:r w:rsidRPr="00531A7A">
              <w:rPr>
                <w:rFonts w:ascii="Adobe Arabic" w:hAnsi="Adobe Arabic" w:cs="Adobe Arabic"/>
                <w:b/>
                <w:bCs/>
                <w:color w:val="002060"/>
                <w:sz w:val="36"/>
                <w:szCs w:val="36"/>
                <w:rtl/>
              </w:rPr>
              <w:t>فهم أساليب تحليل المشكلات</w:t>
            </w:r>
          </w:p>
          <w:p w:rsidR="00A5444F" w:rsidRPr="00531A7A" w:rsidRDefault="00A5444F">
            <w:pPr>
              <w:pStyle w:val="ListParagraph"/>
              <w:numPr>
                <w:ilvl w:val="0"/>
                <w:numId w:val="66"/>
              </w:numPr>
              <w:spacing w:line="256" w:lineRule="auto"/>
              <w:rPr>
                <w:rFonts w:ascii="Adobe Arabic" w:hAnsi="Adobe Arabic" w:cs="Adobe Arabic"/>
                <w:b/>
                <w:bCs/>
                <w:color w:val="002060"/>
                <w:sz w:val="36"/>
                <w:szCs w:val="36"/>
                <w:rtl/>
              </w:rPr>
            </w:pPr>
            <w:r w:rsidRPr="00531A7A">
              <w:rPr>
                <w:rFonts w:ascii="Adobe Arabic" w:hAnsi="Adobe Arabic" w:cs="Adobe Arabic"/>
                <w:b/>
                <w:bCs/>
                <w:color w:val="002060"/>
                <w:sz w:val="36"/>
                <w:szCs w:val="36"/>
                <w:rtl/>
              </w:rPr>
              <w:t xml:space="preserve">التعرف على أدوات تحديد المشكلة </w:t>
            </w:r>
          </w:p>
          <w:p w:rsidR="00A5444F" w:rsidRPr="00531A7A" w:rsidRDefault="00A5444F">
            <w:pPr>
              <w:pStyle w:val="ListParagraph"/>
              <w:numPr>
                <w:ilvl w:val="0"/>
                <w:numId w:val="66"/>
              </w:numPr>
              <w:spacing w:line="256" w:lineRule="auto"/>
              <w:rPr>
                <w:rFonts w:ascii="Adobe Arabic" w:hAnsi="Adobe Arabic" w:cs="Adobe Arabic"/>
                <w:b/>
                <w:bCs/>
                <w:color w:val="002060"/>
                <w:sz w:val="36"/>
                <w:szCs w:val="36"/>
                <w:rtl/>
              </w:rPr>
            </w:pPr>
            <w:r w:rsidRPr="00531A7A">
              <w:rPr>
                <w:rFonts w:ascii="Adobe Arabic" w:hAnsi="Adobe Arabic" w:cs="Adobe Arabic"/>
                <w:b/>
                <w:bCs/>
                <w:color w:val="002060"/>
                <w:sz w:val="36"/>
                <w:szCs w:val="36"/>
                <w:rtl/>
              </w:rPr>
              <w:t>تعلم خطوات حلّ المشكلات</w:t>
            </w:r>
          </w:p>
          <w:p w:rsidR="00A5444F" w:rsidRPr="00531A7A" w:rsidRDefault="00A5444F">
            <w:pPr>
              <w:pStyle w:val="ListParagraph"/>
              <w:numPr>
                <w:ilvl w:val="0"/>
                <w:numId w:val="66"/>
              </w:numPr>
              <w:spacing w:line="256" w:lineRule="auto"/>
              <w:rPr>
                <w:rFonts w:ascii="Adobe Arabic" w:hAnsi="Adobe Arabic" w:cs="Adobe Arabic"/>
                <w:b/>
                <w:bCs/>
                <w:color w:val="002060"/>
                <w:sz w:val="36"/>
                <w:szCs w:val="36"/>
                <w:rtl/>
              </w:rPr>
            </w:pPr>
            <w:r w:rsidRPr="00531A7A">
              <w:rPr>
                <w:rFonts w:ascii="Adobe Arabic" w:hAnsi="Adobe Arabic" w:cs="Adobe Arabic"/>
                <w:b/>
                <w:bCs/>
                <w:color w:val="002060"/>
                <w:sz w:val="36"/>
                <w:szCs w:val="36"/>
                <w:rtl/>
              </w:rPr>
              <w:t>ابراز مهارات حلّ المشكلات</w:t>
            </w:r>
          </w:p>
          <w:p w:rsidR="00A5444F" w:rsidRDefault="00A5444F" w:rsidP="00FC7E58">
            <w:pPr>
              <w:pStyle w:val="ListParagraph"/>
              <w:spacing w:line="256" w:lineRule="auto"/>
              <w:ind w:left="0"/>
              <w:rPr>
                <w:rFonts w:ascii="Adobe Arabic" w:hAnsi="Adobe Arabic" w:cs="Adobe Arabic"/>
                <w:b/>
                <w:bCs/>
                <w:color w:val="002060"/>
                <w:sz w:val="48"/>
                <w:szCs w:val="36"/>
                <w:rtl/>
              </w:rPr>
            </w:pPr>
          </w:p>
        </w:tc>
      </w:tr>
    </w:tbl>
    <w:p w:rsidR="00691535" w:rsidRDefault="00691535" w:rsidP="00691535">
      <w:pPr>
        <w:bidi w:val="0"/>
        <w:spacing w:after="160" w:line="254" w:lineRule="auto"/>
        <w:jc w:val="left"/>
        <w:rPr>
          <w:rFonts w:cs="PT Bold Heading"/>
          <w:sz w:val="52"/>
          <w:szCs w:val="56"/>
          <w:rtl/>
        </w:rPr>
      </w:pPr>
      <w:r>
        <w:rPr>
          <w:rFonts w:cs="PT Bold Heading" w:hint="cs"/>
          <w:sz w:val="52"/>
          <w:szCs w:val="56"/>
          <w:rtl/>
        </w:rPr>
        <w:br w:type="page"/>
      </w:r>
    </w:p>
    <w:p w:rsidR="00691535" w:rsidRDefault="00691535" w:rsidP="00691535">
      <w:pPr>
        <w:keepNext/>
        <w:jc w:val="center"/>
        <w:rPr>
          <w:rFonts w:ascii="Adobe Arabic" w:hAnsi="Adobe Arabic" w:cs="Adobe Arabic"/>
          <w:b/>
          <w:bCs/>
          <w:color w:val="002060"/>
          <w:sz w:val="36"/>
          <w:szCs w:val="36"/>
          <w:rtl/>
        </w:rPr>
      </w:pPr>
      <w:r>
        <w:rPr>
          <w:noProof/>
        </w:rPr>
        <w:lastRenderedPageBreak/>
        <w:drawing>
          <wp:inline distT="0" distB="0" distL="0" distR="0" wp14:anchorId="2EA80D05" wp14:editId="00084360">
            <wp:extent cx="2724785" cy="820420"/>
            <wp:effectExtent l="0" t="0" r="0" b="0"/>
            <wp:docPr id="237960" name="Picture 237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 name="Picture 993"/>
                    <pic:cNvPicPr>
                      <a:picLocks noChangeAspect="1"/>
                    </pic:cNvPicPr>
                  </pic:nvPicPr>
                  <pic:blipFill>
                    <a:blip r:embed="rId16" cstate="print">
                      <a:duotone>
                        <a:prstClr val="black"/>
                        <a:schemeClr val="accent6">
                          <a:tint val="45000"/>
                          <a:satMod val="400000"/>
                        </a:schemeClr>
                      </a:duotone>
                      <a:extLst>
                        <a:ext uri="{28A0092B-C50C-407E-A947-70E740481C1C}">
                          <a14:useLocalDpi xmlns:a14="http://schemas.microsoft.com/office/drawing/2010/main" val="0"/>
                        </a:ext>
                      </a:extLst>
                    </a:blip>
                    <a:stretch>
                      <a:fillRect/>
                    </a:stretch>
                  </pic:blipFill>
                  <pic:spPr>
                    <a:xfrm>
                      <a:off x="0" y="0"/>
                      <a:ext cx="2724785" cy="820420"/>
                    </a:xfrm>
                    <a:prstGeom prst="rect">
                      <a:avLst/>
                    </a:prstGeom>
                  </pic:spPr>
                </pic:pic>
              </a:graphicData>
            </a:graphic>
          </wp:inline>
        </w:drawing>
      </w:r>
      <w:r>
        <w:rPr>
          <w:rFonts w:cs="Times New Roman"/>
          <w:noProof/>
          <w:color w:val="auto"/>
          <w:sz w:val="24"/>
          <w:szCs w:val="24"/>
        </w:rPr>
        <mc:AlternateContent>
          <mc:Choice Requires="wpg">
            <w:drawing>
              <wp:anchor distT="0" distB="0" distL="114300" distR="114300" simplePos="0" relativeHeight="252227584" behindDoc="0" locked="0" layoutInCell="1" allowOverlap="1" wp14:anchorId="580D6316" wp14:editId="149F1917">
                <wp:simplePos x="0" y="0"/>
                <wp:positionH relativeFrom="column">
                  <wp:posOffset>1552575</wp:posOffset>
                </wp:positionH>
                <wp:positionV relativeFrom="paragraph">
                  <wp:posOffset>142875</wp:posOffset>
                </wp:positionV>
                <wp:extent cx="2254250" cy="431800"/>
                <wp:effectExtent l="0" t="0" r="0" b="6350"/>
                <wp:wrapNone/>
                <wp:docPr id="7114" name="Group 7114"/>
                <wp:cNvGraphicFramePr/>
                <a:graphic xmlns:a="http://schemas.openxmlformats.org/drawingml/2006/main">
                  <a:graphicData uri="http://schemas.microsoft.com/office/word/2010/wordprocessingGroup">
                    <wpg:wgp>
                      <wpg:cNvGrpSpPr/>
                      <wpg:grpSpPr>
                        <a:xfrm>
                          <a:off x="0" y="0"/>
                          <a:ext cx="2254250" cy="431800"/>
                          <a:chOff x="0" y="0"/>
                          <a:chExt cx="2254250" cy="431801"/>
                        </a:xfrm>
                      </wpg:grpSpPr>
                      <wps:wsp>
                        <wps:cNvPr id="7115" name="Text Box 70"/>
                        <wps:cNvSpPr txBox="1"/>
                        <wps:spPr>
                          <a:xfrm>
                            <a:off x="1136650" y="1"/>
                            <a:ext cx="1117600" cy="431800"/>
                          </a:xfrm>
                          <a:prstGeom prst="rect">
                            <a:avLst/>
                          </a:prstGeom>
                          <a:noFill/>
                          <a:ln w="6350">
                            <a:noFill/>
                          </a:ln>
                        </wps:spPr>
                        <wps:txbx>
                          <w:txbxContent>
                            <w:p w:rsidR="00FC7E58" w:rsidRDefault="00FC7E58" w:rsidP="00691535">
                              <w:pPr>
                                <w:pStyle w:val="Heading2"/>
                              </w:pPr>
                              <w:r>
                                <w:rPr>
                                  <w:rFonts w:hint="cs"/>
                                  <w:rtl/>
                                </w:rPr>
                                <w:t>اليوم الثالث</w:t>
                              </w:r>
                            </w:p>
                            <w:p w:rsidR="00FC7E58" w:rsidRDefault="00FC7E58" w:rsidP="00691535"/>
                            <w:p w:rsidR="00FC7E58" w:rsidRDefault="00FC7E58" w:rsidP="00691535">
                              <w:pPr>
                                <w:pStyle w:val="Heading2"/>
                              </w:pPr>
                              <w:r>
                                <w:rPr>
                                  <w:rFonts w:hint="cs"/>
                                  <w:rtl/>
                                </w:rPr>
                                <w:t>اليوم الأول</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116" name="Text Box 71"/>
                        <wps:cNvSpPr txBox="1"/>
                        <wps:spPr>
                          <a:xfrm>
                            <a:off x="0" y="0"/>
                            <a:ext cx="1212850" cy="409575"/>
                          </a:xfrm>
                          <a:prstGeom prst="rect">
                            <a:avLst/>
                          </a:prstGeom>
                          <a:noFill/>
                          <a:ln w="6350">
                            <a:noFill/>
                          </a:ln>
                        </wps:spPr>
                        <wps:txbx>
                          <w:txbxContent>
                            <w:p w:rsidR="00FC7E58" w:rsidRDefault="00FC7E58" w:rsidP="00691535">
                              <w:pPr>
                                <w:pStyle w:val="Heading2"/>
                                <w:rPr>
                                  <w:color w:val="FFFFFF" w:themeColor="background1"/>
                                  <w:lang w:bidi="ar-SY"/>
                                </w:rPr>
                              </w:pPr>
                              <w:r>
                                <w:rPr>
                                  <w:rFonts w:hint="cs"/>
                                  <w:color w:val="FFFFFF" w:themeColor="background1"/>
                                  <w:rtl/>
                                  <w:lang w:bidi="ar-SY"/>
                                </w:rPr>
                                <w:t>الجلسة الثانية</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7114" o:spid="_x0000_s2680" style="position:absolute;left:0;text-align:left;margin-left:122.25pt;margin-top:11.25pt;width:177.5pt;height:34pt;z-index:252227584;mso-position-horizontal-relative:text;mso-position-vertical-relative:text;mso-width-relative:margin;mso-height-relative:margin" coordsize="22542,43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">
                <v:shape id="Text Box 70" o:spid="_x0000_s2681" type="#_x0000_t202" style="position:absolute;left:11366;width:11176;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CWTMcA&#10;AADdAAAADwAAAGRycy9kb3ducmV2LnhtbESPQWvCQBSE7wX/w/IKvdVNBKukriIBaSntwejF22v2&#10;mYTuvo3ZrUn99W5B8DjMzDfMYjVYI87U+caxgnScgCAunW64UrDfbZ7nIHxA1mgck4I/8rBajh4W&#10;mGnX85bORahEhLDPUEEdQptJ6cuaLPqxa4mjd3SdxRBlV0ndYR/h1shJkrxIiw3HhRpbymsqf4pf&#10;q+Aj33zh9nti5xeTv30e1+1pf5gq9fQ4rF9BBBrCPXxrv2sFszSdwv+b+ATk8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rQlkzHAAAA3QAAAA8AAAAAAAAAAAAAAAAAmAIAAGRy&#10;cy9kb3ducmV2LnhtbFBLBQYAAAAABAAEAPUAAACMAwAAAAA=&#10;" filled="f" stroked="f" strokeweight=".5pt">
                  <v:textbox>
                    <w:txbxContent>
                      <w:p w:rsidR="00FC7E58" w:rsidRDefault="00FC7E58" w:rsidP="00691535">
                        <w:pPr>
                          <w:pStyle w:val="Heading2"/>
                        </w:pPr>
                        <w:r>
                          <w:rPr>
                            <w:rFonts w:hint="cs"/>
                            <w:rtl/>
                          </w:rPr>
                          <w:t>اليوم الثالث</w:t>
                        </w:r>
                      </w:p>
                      <w:p w:rsidR="00FC7E58" w:rsidRDefault="00FC7E58" w:rsidP="00691535"/>
                      <w:p w:rsidR="00FC7E58" w:rsidRDefault="00FC7E58" w:rsidP="00691535">
                        <w:pPr>
                          <w:pStyle w:val="Heading2"/>
                        </w:pPr>
                        <w:r>
                          <w:rPr>
                            <w:rFonts w:hint="cs"/>
                            <w:rtl/>
                          </w:rPr>
                          <w:t>اليوم الأول</w:t>
                        </w:r>
                      </w:p>
                    </w:txbxContent>
                  </v:textbox>
                </v:shape>
                <v:shape id="Text Box 71" o:spid="_x0000_s2682" type="#_x0000_t202" style="position:absolute;width:12128;height:40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IIO8cA&#10;AADdAAAADwAAAGRycy9kb3ducmV2LnhtbESPS4vCQBCE74L/YegFbzqJ4IPoKBIQRXYPPi7e2kyb&#10;hM30xMyo2f31OwuCx6KqvqLmy9ZU4kGNKy0riAcRCOLM6pJzBafjuj8F4TyyxsoyKfghB8tFtzPH&#10;RNsn7+lx8LkIEHYJKii8rxMpXVaQQTewNXHwrrYx6INscqkbfAa4qeQwisbSYMlhocCa0oKy78Pd&#10;KNil6y/cX4Zm+lulm8/rqr6dziOleh/tagbCU+vf4Vd7qxVM4ngM/2/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oCCDvHAAAA3QAAAA8AAAAAAAAAAAAAAAAAmAIAAGRy&#10;cy9kb3ducmV2LnhtbFBLBQYAAAAABAAEAPUAAACMAwAAAAA=&#10;" filled="f" stroked="f" strokeweight=".5pt">
                  <v:textbox>
                    <w:txbxContent>
                      <w:p w:rsidR="00FC7E58" w:rsidRDefault="00FC7E58" w:rsidP="00691535">
                        <w:pPr>
                          <w:pStyle w:val="Heading2"/>
                          <w:rPr>
                            <w:color w:val="FFFFFF" w:themeColor="background1"/>
                            <w:lang w:bidi="ar-SY"/>
                          </w:rPr>
                        </w:pPr>
                        <w:r>
                          <w:rPr>
                            <w:rFonts w:hint="cs"/>
                            <w:color w:val="FFFFFF" w:themeColor="background1"/>
                            <w:rtl/>
                            <w:lang w:bidi="ar-SY"/>
                          </w:rPr>
                          <w:t>الجلسة الثانية</w:t>
                        </w:r>
                      </w:p>
                    </w:txbxContent>
                  </v:textbox>
                </v:shape>
              </v:group>
            </w:pict>
          </mc:Fallback>
        </mc:AlternateContent>
      </w:r>
    </w:p>
    <w:p w:rsidR="00A5444F" w:rsidRDefault="00A5444F" w:rsidP="00A5444F">
      <w:pPr>
        <w:keepNext/>
        <w:jc w:val="center"/>
        <w:rPr>
          <w:rFonts w:ascii="Adobe Arabic" w:hAnsi="Adobe Arabic" w:cs="Adobe Arabic"/>
          <w:b/>
          <w:bCs/>
          <w:color w:val="002060"/>
          <w:sz w:val="36"/>
          <w:szCs w:val="36"/>
          <w:rtl/>
        </w:rPr>
      </w:pPr>
      <w:r>
        <w:rPr>
          <w:noProof/>
          <w:rtl/>
        </w:rPr>
        <mc:AlternateContent>
          <mc:Choice Requires="wpg">
            <w:drawing>
              <wp:inline distT="0" distB="0" distL="0" distR="0" wp14:anchorId="212A854E" wp14:editId="7748D328">
                <wp:extent cx="5728335" cy="471805"/>
                <wp:effectExtent l="0" t="0" r="5715" b="61595"/>
                <wp:docPr id="7117" name="Group 7117"/>
                <wp:cNvGraphicFramePr/>
                <a:graphic xmlns:a="http://schemas.openxmlformats.org/drawingml/2006/main">
                  <a:graphicData uri="http://schemas.microsoft.com/office/word/2010/wordprocessingGroup">
                    <wpg:wgp>
                      <wpg:cNvGrpSpPr/>
                      <wpg:grpSpPr>
                        <a:xfrm>
                          <a:off x="0" y="0"/>
                          <a:ext cx="5728335" cy="471805"/>
                          <a:chOff x="0" y="0"/>
                          <a:chExt cx="6130663" cy="505460"/>
                        </a:xfrm>
                      </wpg:grpSpPr>
                      <wpg:grpSp>
                        <wpg:cNvPr id="7118" name="Group 7118"/>
                        <wpg:cNvGrpSpPr/>
                        <wpg:grpSpPr>
                          <a:xfrm>
                            <a:off x="0" y="0"/>
                            <a:ext cx="6130663" cy="505460"/>
                            <a:chOff x="0" y="0"/>
                            <a:chExt cx="6131296" cy="505879"/>
                          </a:xfrm>
                        </wpg:grpSpPr>
                        <wpg:grpSp>
                          <wpg:cNvPr id="7119" name="Group 7119"/>
                          <wpg:cNvGrpSpPr/>
                          <wpg:grpSpPr>
                            <a:xfrm>
                              <a:off x="1974322" y="0"/>
                              <a:ext cx="4156974" cy="505839"/>
                              <a:chOff x="28302" y="0"/>
                              <a:chExt cx="6064587" cy="711023"/>
                            </a:xfrm>
                          </wpg:grpSpPr>
                          <wps:wsp>
                            <wps:cNvPr id="7120"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28302" y="0"/>
                                <a:ext cx="6064587"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C7E58" w:rsidRPr="00531A7A" w:rsidRDefault="00FC7E58" w:rsidP="00A5444F">
                                  <w:pPr>
                                    <w:rPr>
                                      <w:rFonts w:ascii="Adobe Arabic" w:hAnsi="Adobe Arabic" w:cs="Adobe Arabic"/>
                                      <w:bCs/>
                                      <w:color w:val="FFFFFF" w:themeColor="background1"/>
                                    </w:rPr>
                                  </w:pPr>
                                  <w:r w:rsidRPr="00531A7A">
                                    <w:rPr>
                                      <w:rFonts w:ascii="Adobe Arabic" w:hAnsi="Adobe Arabic" w:cs="Adobe Arabic"/>
                                      <w:bCs/>
                                      <w:color w:val="FFFFFF" w:themeColor="background1"/>
                                      <w:sz w:val="36"/>
                                      <w:szCs w:val="36"/>
                                      <w:rtl/>
                                      <w:lang w:bidi="ar-SY"/>
                                    </w:rPr>
                                    <w:t xml:space="preserve">        </w:t>
                                  </w:r>
                                  <w:r w:rsidRPr="00531A7A">
                                    <w:rPr>
                                      <w:rFonts w:ascii="Adobe Arabic" w:hAnsi="Adobe Arabic" w:cs="Adobe Arabic"/>
                                      <w:b/>
                                      <w:bCs/>
                                      <w:color w:val="FFFFFF" w:themeColor="background1"/>
                                      <w:sz w:val="36"/>
                                      <w:szCs w:val="36"/>
                                      <w:rtl/>
                                    </w:rPr>
                                    <w:t>تحليل المشكلات ودراسة بعديها وكيفية التعامل معها</w:t>
                                  </w:r>
                                  <w:r>
                                    <w:rPr>
                                      <w:rFonts w:ascii="Adobe Arabic" w:hAnsi="Adobe Arabic" w:cs="Adobe Arabic" w:hint="cs"/>
                                      <w:b/>
                                      <w:bCs/>
                                      <w:color w:val="FFFFFF" w:themeColor="background1"/>
                                      <w:sz w:val="36"/>
                                      <w:szCs w:val="36"/>
                                      <w:rtl/>
                                    </w:rPr>
                                    <w:t>:</w:t>
                                  </w:r>
                                </w:p>
                              </w:txbxContent>
                            </wps:txbx>
                            <wps:bodyPr tIns="36000" bIns="36000" rtlCol="0" anchor="ctr"/>
                          </wps:wsp>
                          <wps:wsp>
                            <wps:cNvPr id="7121"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7122" name="Rectangle 7122"/>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7123" name="Google Shape;200;p17"/>
                        <wpg:cNvGrpSpPr/>
                        <wpg:grpSpPr>
                          <a:xfrm>
                            <a:off x="5716078" y="117534"/>
                            <a:ext cx="224378" cy="267181"/>
                            <a:chOff x="0" y="0"/>
                            <a:chExt cx="273780" cy="327013"/>
                          </a:xfrm>
                          <a:solidFill>
                            <a:schemeClr val="bg1"/>
                          </a:solidFill>
                        </wpg:grpSpPr>
                        <wps:wsp>
                          <wps:cNvPr id="7124"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7125"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7126"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7127" name="Google Shape;204;p17"/>
                          <wpg:cNvGrpSpPr/>
                          <wpg:grpSpPr>
                            <a:xfrm>
                              <a:off x="0" y="0"/>
                              <a:ext cx="273780" cy="105078"/>
                              <a:chOff x="0" y="0"/>
                              <a:chExt cx="273780" cy="105078"/>
                            </a:xfrm>
                            <a:grpFill/>
                          </wpg:grpSpPr>
                          <wps:wsp>
                            <wps:cNvPr id="7128"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7129"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7130"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7131"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7132"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Group 7117" o:spid="_x0000_s2683" style="width:451.05pt;height:37.15pt;mso-position-horizontal-relative:char;mso-position-vertical-relative:line" coordsize="61306,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">
                <v:group id="Group 7118" o:spid="_x0000_s2684" style="position:absolute;width:61306;height:5054" coordsize="61312,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QAAYHwwAAAN0AAAAP&#10;AAAAAAAAAAAAAAAAAKoCAABkcnMvZG93bnJldi54bWxQSwUGAAAAAAQABAD6AAAAmgMAAAAA&#10;">
                  <v:group id="Group 7119" o:spid="_x0000_s2685" style="position:absolute;left:19743;width:41569;height:5058" coordorigin="283" coordsize="60645,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KOcxgAAAN0A&#10;AAAPAAAAAAAAAAAAAAAAAKoCAABkcnMvZG93bnJldi54bWxQSwUGAAAAAAQABAD6AAAAnQMAAAAA&#10;">
                    <v:roundrect id="Rectangle: Rounded Corners 55" o:spid="_x0000_s2686" style="position:absolute;left:283;width:60645;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zH8r8A&#10;AADdAAAADwAAAGRycy9kb3ducmV2LnhtbERPy4rCMBTdD/gP4QrupqkFtVSjiA9wqXZm4e7SXNti&#10;c1OaqPXvzUJweTjvxao3jXhQ52rLCsZRDIK4sLrmUsFfvv9NQTiPrLGxTApe5GC1HPwsMNP2ySd6&#10;nH0pQgi7DBVU3reZlK6oyKCLbEscuKvtDPoAu1LqDp8h3DQyieOpNFhzaKiwpU1Fxe18Nwriw3aX&#10;8yWhf536E00wP6bbXKnRsF/PQXjq/Vf8cR+0gtk4CfvDm/AE5PI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fMfyvwAAAN0AAAAPAAAAAAAAAAAAAAAAAJgCAABkcnMvZG93bnJl&#10;di54bWxQSwUGAAAAAAQABAD1AAAAhAMAAAAA&#10;" fillcolor="#0070c0" stroked="f" strokeweight="1pt">
                      <v:stroke joinstyle="miter"/>
                      <v:textbox inset=",1mm,,1mm">
                        <w:txbxContent>
                          <w:p w:rsidR="00FC7E58" w:rsidRPr="00531A7A" w:rsidRDefault="00FC7E58" w:rsidP="00A5444F">
                            <w:pPr>
                              <w:rPr>
                                <w:rFonts w:ascii="Adobe Arabic" w:hAnsi="Adobe Arabic" w:cs="Adobe Arabic"/>
                                <w:bCs/>
                                <w:color w:val="FFFFFF" w:themeColor="background1"/>
                              </w:rPr>
                            </w:pPr>
                            <w:r w:rsidRPr="00531A7A">
                              <w:rPr>
                                <w:rFonts w:ascii="Adobe Arabic" w:hAnsi="Adobe Arabic" w:cs="Adobe Arabic"/>
                                <w:bCs/>
                                <w:color w:val="FFFFFF" w:themeColor="background1"/>
                                <w:sz w:val="36"/>
                                <w:szCs w:val="36"/>
                                <w:rtl/>
                                <w:lang w:bidi="ar-SY"/>
                              </w:rPr>
                              <w:t xml:space="preserve">        </w:t>
                            </w:r>
                            <w:r w:rsidRPr="00531A7A">
                              <w:rPr>
                                <w:rFonts w:ascii="Adobe Arabic" w:hAnsi="Adobe Arabic" w:cs="Adobe Arabic"/>
                                <w:b/>
                                <w:bCs/>
                                <w:color w:val="FFFFFF" w:themeColor="background1"/>
                                <w:sz w:val="36"/>
                                <w:szCs w:val="36"/>
                                <w:rtl/>
                              </w:rPr>
                              <w:t>تحليل المشكلات ودراسة بعديها وكيفية التعامل معها</w:t>
                            </w:r>
                            <w:r>
                              <w:rPr>
                                <w:rFonts w:ascii="Adobe Arabic" w:hAnsi="Adobe Arabic" w:cs="Adobe Arabic" w:hint="cs"/>
                                <w:b/>
                                <w:bCs/>
                                <w:color w:val="FFFFFF" w:themeColor="background1"/>
                                <w:sz w:val="36"/>
                                <w:szCs w:val="36"/>
                                <w:rtl/>
                              </w:rPr>
                              <w:t>:</w:t>
                            </w:r>
                          </w:p>
                        </w:txbxContent>
                      </v:textbox>
                    </v:roundrect>
                    <v:oval id="Oval 61" o:spid="_x0000_s2687"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wFVsQA&#10;AADdAAAADwAAAGRycy9kb3ducmV2LnhtbESP0WoCMRRE3wv9h3ALfavZ9aGWrVFKS0GsIF37AZfN&#10;7WZpchOSqGu/3giCj8PMnGHmy9FZcaCYBs8K6kkFgrjzeuBewc/u8+kFRMrIGq1nUnCiBMvF/d0c&#10;G+2P/E2HNveiQDg1qMDkHBopU2fIYZr4QFy8Xx8d5iJjL3XEY4E7K6dV9SwdDlwWDAZ6N9T9tXun&#10;YF0Fk+Lm6/+0ke129xHsOker1OPD+PYKItOYb+Fre6UVzOppDZc35QnIxR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5sBVbEAAAA3QAAAA8AAAAAAAAAAAAAAAAAmAIAAGRycy9k&#10;b3ducmV2LnhtbFBLBQYAAAAABAAEAPUAAACJAwAAAAA=&#10;" fillcolor="#272727 [2749]" stroked="f" strokeweight="1pt">
                      <v:stroke joinstyle="miter"/>
                      <v:shadow on="t" color="black" opacity="26214f" origin=",-.5" offset="0,3pt"/>
                    </v:oval>
                  </v:group>
                  <v:rect id="Rectangle 7122" o:spid="_x0000_s2688"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vjVsgA&#10;AADdAAAADwAAAGRycy9kb3ducmV2LnhtbESPT2sCMRTE70K/Q3iFXkSzLmJla5RaaO2hVvxD8fjY&#10;PHe3bl6WJOr225uC4HGYmd8wk1lranEm5yvLCgb9BARxbnXFhYLd9r03BuEDssbaMin4Iw+z6UNn&#10;gpm2F17TeRMKESHsM1RQhtBkUvq8JIO+bxvi6B2sMxiidIXUDi8RbmqZJslIGqw4LpTY0FtJ+XFz&#10;Mgr2u+1yOHer3/3h4+tnZL9p4YuuUk+P7esLiEBtuIdv7U+t4HmQpvD/Jj4BOb0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S+NWyAAAAN0AAAAPAAAAAAAAAAAAAAAAAJgCAABk&#10;cnMvZG93bnJldi54bWxQSwUGAAAAAAQABAD1AAAAjQMAAAAA&#10;" fillcolor="#0070c0" stroked="f" strokeweight="1pt"/>
                </v:group>
                <v:group id="Google Shape;200;p17" o:spid="_x0000_s2689"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Mhey8UAAADdAAAADwAAAGRycy9kb3ducmV2LnhtbESPQYvCMBSE78L+h/AE&#10;b5pWWV2qUURW2YMsqAvi7dE822LzUprY1n9vhAWPw8x8wyxWnSlFQ7UrLCuIRxEI4tTqgjMFf6ft&#10;8AuE88gaS8uk4EEOVsuP3gITbVs+UHP0mQgQdgkqyL2vEildmpNBN7IVcfCutjbog6wzqWtsA9yU&#10;chxFU2mw4LCQY0WbnNLb8W4U7Fps15P4u9nfrpvH5fT5e97HpNSg363nIDx1/h3+b/9oBbN4PI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IXsvFAAAA3QAA&#10;AA8AAAAAAAAAAAAAAAAAqgIAAGRycy9kb3ducmV2LnhtbFBLBQYAAAAABAAEAPoAAACcAwAAAAA=&#10;">
                  <v:shape id="Google Shape;201;p17" o:spid="_x0000_s2690"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UU+8cA&#10;AADdAAAADwAAAGRycy9kb3ducmV2LnhtbESPQWvCQBSE7wX/w/KE3urGIEmauooUBOmh0Cj2+si+&#10;JqnZt2l2Y9J/3xWEHoeZ+YZZbyfTiiv1rrGsYLmIQBCXVjdcKTgd908ZCOeRNbaWScEvOdhuZg9r&#10;zLUd+YOuha9EgLDLUUHtfZdL6cqaDLqF7YiD92V7gz7IvpK6xzHATSvjKEqkwYbDQo0dvdZUXorB&#10;KHgfMn/Q55/sLf08J9/PY3E6lo1Sj/Np9wLC0+T/w/f2QStIl/EKbm/CE5C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VlFPvHAAAA3QAAAA8AAAAAAAAAAAAAAAAAmAIAAGRy&#10;cy9kb3ducmV2LnhtbFBLBQYAAAAABAAEAPUAAACMAw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2691"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JfcYA&#10;AADdAAAADwAAAGRycy9kb3ducmV2LnhtbESPQWvCQBSE70L/w/IKXkQ3plgldZVSFIoixSh4fWRf&#10;s8Hs25BdNf57t1DwOMzMN8x82dlaXKn1lWMF41ECgrhwuuJSwfGwHs5A+ICssXZMCu7kYbl46c0x&#10;0+7Ge7rmoRQRwj5DBSaEJpPSF4Ys+pFriKP361qLIcq2lLrFW4TbWqZJ8i4tVhwXDDb0Zag45xer&#10;oD787LarwSQ/DTBP37zZnLflRqn+a/f5ASJQF57h//a3VjAdpxP4exOfgFw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4/JfcYAAADdAAAADwAAAAAAAAAAAAAAAACYAgAAZHJz&#10;L2Rvd25yZXYueG1sUEsFBgAAAAAEAAQA9QAAAIsDAAAAAA==&#10;" path="m2643,1l417,1c191,1,,143,,370,,608,191,751,417,751r2214,c2870,751,3060,608,3060,370,3060,143,2870,1,2643,1xe" filled="f" strokecolor="white [3212]">
                    <v:path arrowok="t" o:extrusionok="f"/>
                  </v:shape>
                  <v:shape id="Google Shape;203;p17" o:spid="_x0000_s2692"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F2kcYA&#10;AADdAAAADwAAAGRycy9kb3ducmV2LnhtbESPT2sCMRTE7wW/Q3hCbzX7p1hZjSJSS8FTVwt6e25e&#10;N0s3L8sm1e23b4SCx2FmfsMsVoNtxYV63zhWkE4SEMSV0w3XCg777dMMhA/IGlvHpOCXPKyWo4cF&#10;Ftpd+YMuZahFhLAvUIEJoSuk9JUhi37iOuLofbneYoiyr6Xu8RrhtpVZkkylxYbjgsGONoaq7/LH&#10;Ksj90Zzyt+1Z1xkfd6+Hz7x8TpV6HA/rOYhAQ7iH/9vvWsFLmk3h9iY+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6F2kcYAAADdAAAADwAAAAAAAAAAAAAAAACYAgAAZHJz&#10;L2Rvd25yZXYueG1sUEsFBgAAAAAEAAQA9QAAAIsDAAAAAA==&#10;" path="m1976,l417,c191,,,131,,369,,596,191,739,417,739r1559,c2203,739,2393,596,2393,369,2393,131,2203,,1976,xe" filled="f" strokecolor="white [3212]">
                    <v:path arrowok="t" o:extrusionok="f"/>
                  </v:shape>
                  <v:group id="Google Shape;204;p17" o:spid="_x0000_s2693"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NYyMUAAADdAAAADwAAAGRycy9kb3ducmV2LnhtbESPQYvCMBSE78L+h/CE&#10;vWlaF3WpRhFZlz2IoC6It0fzbIvNS2liW/+9EQSPw8x8w8yXnSlFQ7UrLCuIhxEI4tTqgjMF/8fN&#10;4BuE88gaS8uk4E4OlouP3hwTbVveU3PwmQgQdgkqyL2vEildmpNBN7QVcfAutjbog6wzqWtsA9yU&#10;chRFE2mw4LCQY0XrnNLr4WYU/LbYrr7in2Z7vazv5+N4d9rGpNRnv1vNQHjq/Dv8av9pBdN4NIX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zWMjFAAAA3QAA&#10;AA8AAAAAAAAAAAAAAAAAqgIAAGRycy9kb3ducmV2LnhtbFBLBQYAAAAABAAEAPoAAACcAwAAAAA=&#10;">
                    <v:shape id="Google Shape;205;p17" o:spid="_x0000_s2694"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VZj8EA&#10;AADdAAAADwAAAGRycy9kb3ducmV2LnhtbERPz2vCMBS+D/wfwhN2GZrqxqzVKCIMPGqn92fzbKvN&#10;S0lirf/9chB2/Ph+L9e9aURHzteWFUzGCQjiwuqaSwXH359RCsIHZI2NZVLwJA/r1eBtiZm2Dz5Q&#10;l4dSxBD2GSqoQmgzKX1RkUE/ti1x5C7WGQwRulJqh48Ybho5TZJvabDm2FBhS9uKilt+Nwqusz51&#10;H4f9/PyZp6ev8ti1QV6Ueh/2mwWIQH34F7/cO61gNpnGufFNfAJy9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1lWY/BAAAA3QAAAA8AAAAAAAAAAAAAAAAAmAIAAGRycy9kb3du&#10;cmV2LnhtbFBLBQYAAAAABAAEAPUAAACGAwAAAAA=&#10;" path="m227,1501v107,,226,-72,226,-167l453,167c453,84,322,1,227,1,144,1,1,84,1,167r,1167c1,1429,144,1501,227,1501xe" filled="f" stroked="f">
                      <v:path arrowok="t" o:extrusionok="f"/>
                    </v:shape>
                    <v:shape id="Google Shape;206;p17" o:spid="_x0000_s2695"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MzWMQA&#10;AADdAAAADwAAAGRycy9kb3ducmV2LnhtbESPwU7DMBBE70j8g7VI3KiTHICmdSsCArVHUg4ct/GS&#10;BOJ1ZC9t+HtcqVKPo5l5o1muJzeoA4XYezaQzzJQxI23PbcGPnavd4+goiBbHDyTgT+KsF5dXy2x&#10;tP7I73SopVUJwrFEA53IWGodm44cxpkfiZP35YNDSTK02gY8JrgbdJFl99phz2mhw5GeO2p+6l9n&#10;oKqLavuJ2zzId3zZuErc294ac3szPS1ACU1yCZ/bG2vgIS/mcHqTnoB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5jM1jEAAAA3QAAAA8AAAAAAAAAAAAAAAAAmAIAAGRycy9k&#10;b3ducmV2LnhtbFBLBQYAAAAABAAEAPUAAACJAwAAAAA=&#10;" path="m929,60c846,,750,36,703,108l60,1060c,1143,24,1251,95,1310v36,12,60,24,96,24c250,1334,298,1310,334,1251l976,298v60,-71,36,-178,-47,-238xe" filled="f" stroked="f">
                      <v:path arrowok="t" o:extrusionok="f"/>
                    </v:shape>
                    <v:shape id="Google Shape;207;p17" o:spid="_x0000_s2696"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EdbcEA&#10;AADdAAAADwAAAGRycy9kb3ducmV2LnhtbERPzYrCMBC+C75DGMHbmqqLSjWKqAuLexCrDzA2Y1ts&#10;JrXJavbtNwfB48f3v1gFU4sHta6yrGA4SEAQ51ZXXCg4n74+ZiCcR9ZYWyYFf+Rgtex2Fphq++Qj&#10;PTJfiBjCLkUFpfdNKqXLSzLoBrYhjtzVtgZ9hG0hdYvPGG5qOUqSiTRYcWwosaFNSfkt+zUK6Mfu&#10;LnXIPrc82YTTYbu34/NdqX4vrOcgPAX/Fr/c31rBdDiO++Ob+ATk8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8hHW3BAAAA3QAAAA8AAAAAAAAAAAAAAAAAmAIAAGRycy9kb3du&#10;cmV2LnhtbFBLBQYAAAAABAAEAPUAAACGAwAAAAA=&#10;" path="m822,1346v24,,60,-12,83,-35c989,1263,1013,1156,953,1072l334,108c286,25,179,1,96,48,12,108,1,215,48,298r619,965c703,1322,763,1346,822,1346xe" filled="f" stroked="f">
                      <v:path arrowok="t" o:extrusionok="f"/>
                    </v:shape>
                    <v:shape id="Google Shape;208;p17" o:spid="_x0000_s2697"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m4OsUA&#10;AADdAAAADwAAAGRycy9kb3ducmV2LnhtbESPwWrDMBBE74X8g9hCL6WRnEBTnMgm1KQkxyb9gK21&#10;sZ1aK2OptvP3UaDQ4zAzb5hNPtlWDNT7xrGGZK5AEJfONFxp+DrtXt5A+IBssHVMGq7kIc9mDxtM&#10;jRv5k4ZjqESEsE9RQx1Cl0rpy5os+rnriKN3dr3FEGVfSdPjGOG2lQulXqXFhuNCjR2911T+HH+t&#10;hm+Sy0DluVCrfVuoQ1I8nz4uWj89Tts1iEBT+A//tfdGwypZJnB/E5+AzG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mbg6xQAAAN0AAAAPAAAAAAAAAAAAAAAAAJgCAABkcnMv&#10;ZG93bnJldi54bWxQSwUGAAAAAAQABAD1AAAAigMAAAAA&#10;" path="m1287,596l275,48c191,1,84,36,48,120,1,191,25,310,120,346l1132,894v24,11,48,23,71,23c1263,917,1322,882,1358,822v36,-71,12,-190,-71,-226xe" filled="f" stroked="f">
                      <v:path arrowok="t" o:extrusionok="f"/>
                    </v:shape>
                    <v:shape id="Google Shape;209;p17" o:spid="_x0000_s2698"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eIJ8gA&#10;AADdAAAADwAAAGRycy9kb3ducmV2LnhtbESPQWvCQBSE74X+h+UVeim6iYUaoqvYQqEUQYyiHl+z&#10;r0kw+zZktyb6612h4HGYmW+Y6bw3tThR6yrLCuJhBII4t7riQsF28zlIQDiPrLG2TArO5GA+e3yY&#10;Yqptx2s6Zb4QAcIuRQWl900qpctLMuiGtiEO3q9tDfog20LqFrsAN7UcRdGbNFhxWCixoY+S8mP2&#10;ZxSsSF66lf95P3zvzskyS+L94SVW6vmpX0xAeOr9Pfzf/tIKxvHrCG5vwhOQs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ft4gnyAAAAN0AAAAPAAAAAAAAAAAAAAAAAJgCAABk&#10;cnMvZG93bnJldi54bWxQSwUGAAAAAAQABAD1AAAAjQM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A5444F" w:rsidRPr="008224B8" w:rsidRDefault="00A5444F" w:rsidP="00A5444F">
      <w:pPr>
        <w:rPr>
          <w:b/>
          <w:bCs/>
          <w:color w:val="auto"/>
        </w:rPr>
      </w:pPr>
      <w:r w:rsidRPr="008224B8">
        <w:rPr>
          <w:b/>
          <w:bCs/>
          <w:rtl/>
        </w:rPr>
        <w:t>وهي عملية لحل المشكلات التي تتفرع إلى نوعين رئيسيين، وهما:</w:t>
      </w:r>
    </w:p>
    <w:p w:rsidR="00A5444F" w:rsidRPr="008224B8" w:rsidRDefault="00A5444F" w:rsidP="00A5444F">
      <w:pPr>
        <w:shd w:val="clear" w:color="auto" w:fill="F2F2F2" w:themeFill="background1" w:themeFillShade="F2"/>
        <w:rPr>
          <w:b/>
          <w:bCs/>
          <w:color w:val="C00000"/>
          <w:rtl/>
        </w:rPr>
      </w:pPr>
      <w:r w:rsidRPr="008224B8">
        <w:rPr>
          <w:b/>
          <w:bCs/>
          <w:color w:val="C00000"/>
          <w:rtl/>
        </w:rPr>
        <w:t xml:space="preserve">النوع الأول: </w:t>
      </w:r>
    </w:p>
    <w:p w:rsidR="00A5444F" w:rsidRDefault="00A5444F" w:rsidP="00A5444F">
      <w:pPr>
        <w:rPr>
          <w:rFonts w:cstheme="minorBidi"/>
          <w:rtl/>
        </w:rPr>
      </w:pPr>
      <w:r>
        <w:rPr>
          <w:rtl/>
        </w:rPr>
        <w:t>المشكلات ذات البعد المحدد في مجال محدد وواضح كحدوث خلل في برنامج أو منتج محدد ويكمن التحدي في تحديد السبب الكامن الذي أدى لحدوث تلك المشكلة في مجموعة من الأعراض المحتملة ويكون عادة سببًا وحيدًا يحتاج إلى قدر عالي من الدقة والموضوعية في البحث والتقييم للعثور عليه.</w:t>
      </w:r>
    </w:p>
    <w:p w:rsidR="00A5444F" w:rsidRPr="008224B8" w:rsidRDefault="00A5444F" w:rsidP="00A5444F">
      <w:pPr>
        <w:shd w:val="clear" w:color="auto" w:fill="F2F2F2" w:themeFill="background1" w:themeFillShade="F2"/>
        <w:rPr>
          <w:b/>
          <w:bCs/>
          <w:rtl/>
        </w:rPr>
      </w:pPr>
      <w:r w:rsidRPr="008224B8">
        <w:rPr>
          <w:b/>
          <w:bCs/>
          <w:color w:val="C00000"/>
          <w:shd w:val="clear" w:color="auto" w:fill="F2F2F2" w:themeFill="background1" w:themeFillShade="F2"/>
          <w:rtl/>
        </w:rPr>
        <w:t>النوع الثاني:</w:t>
      </w:r>
      <w:r w:rsidRPr="008224B8">
        <w:rPr>
          <w:b/>
          <w:bCs/>
          <w:color w:val="C00000"/>
          <w:rtl/>
        </w:rPr>
        <w:t xml:space="preserve"> </w:t>
      </w:r>
    </w:p>
    <w:p w:rsidR="00A5444F" w:rsidRDefault="00A5444F" w:rsidP="00A5444F">
      <w:pPr>
        <w:rPr>
          <w:rFonts w:cstheme="minorBidi"/>
          <w:rtl/>
        </w:rPr>
      </w:pPr>
      <w:r>
        <w:rPr>
          <w:rtl/>
        </w:rPr>
        <w:t xml:space="preserve">المشكلات العامة ذات الأبعاد الواسعة في مجالات متعددة كانخفاض كلي في مستوى أداء المؤسسة أو ضعف ملحوظ في مستوى </w:t>
      </w:r>
      <w:r w:rsidR="0059540C">
        <w:rPr>
          <w:rFonts w:hint="cs"/>
          <w:rtl/>
        </w:rPr>
        <w:t>تحفيز</w:t>
      </w:r>
      <w:r>
        <w:rPr>
          <w:rtl/>
        </w:rPr>
        <w:t xml:space="preserve"> الموظفين وتكمن الصعوبة في تحديد الأسباب الكامنة الأكثر تأثيراً في حدوث تلك المشكلة وعادة ما يكون هناك أكثر من سبب كامن.</w:t>
      </w:r>
    </w:p>
    <w:p w:rsidR="00A5444F" w:rsidRPr="008224B8" w:rsidRDefault="00A5444F" w:rsidP="00A5444F">
      <w:pPr>
        <w:rPr>
          <w:rFonts w:ascii="Adobe Arabic" w:hAnsi="Adobe Arabic" w:cs="Adobe Arabic"/>
          <w:b/>
          <w:bCs/>
          <w:color w:val="002060"/>
          <w:sz w:val="36"/>
          <w:szCs w:val="36"/>
          <w:u w:val="single"/>
          <w:rtl/>
        </w:rPr>
      </w:pPr>
      <w:r w:rsidRPr="008224B8">
        <w:rPr>
          <w:rFonts w:ascii="Adobe Arabic" w:hAnsi="Adobe Arabic" w:cs="Adobe Arabic"/>
          <w:b/>
          <w:bCs/>
          <w:color w:val="002060"/>
          <w:sz w:val="36"/>
          <w:szCs w:val="36"/>
          <w:u w:val="single"/>
          <w:rtl/>
        </w:rPr>
        <w:t>تحليل المشكلات ذات البعد المحدد في مجال محدد والتعامل معها:</w:t>
      </w:r>
    </w:p>
    <w:p w:rsidR="00A5444F" w:rsidRDefault="00A5444F" w:rsidP="00A5444F">
      <w:pPr>
        <w:rPr>
          <w:rFonts w:cstheme="minorBidi"/>
          <w:color w:val="auto"/>
        </w:rPr>
      </w:pPr>
      <w:r>
        <w:rPr>
          <w:rtl/>
        </w:rPr>
        <w:t>وتكون منهجية العمل الخاصة بالمشكلات ذات البعد المحدد في مجال محدد من خلال صياغة المشكلة بدقة ثم تحليل معطياتها بدقة وتشكيل الأسباب المحتملة لها وتحديد السبب الرئيسي الكامن وراءها.</w:t>
      </w:r>
    </w:p>
    <w:p w:rsidR="00A5444F" w:rsidRPr="008224B8" w:rsidRDefault="00A5444F" w:rsidP="00A5444F">
      <w:pPr>
        <w:rPr>
          <w:b/>
          <w:bCs/>
          <w:rtl/>
        </w:rPr>
      </w:pPr>
      <w:r w:rsidRPr="008224B8">
        <w:rPr>
          <w:b/>
          <w:bCs/>
          <w:rtl/>
        </w:rPr>
        <w:t>نبدأ بصياغة المشكلة بدقة وهدفها الأساسي والتركيز عليها وتتبع آلية العمل بها بتوجيه الأسئلة الرئيسية التالية:</w:t>
      </w:r>
    </w:p>
    <w:p w:rsidR="00A5444F" w:rsidRPr="008224B8" w:rsidRDefault="00A5444F">
      <w:pPr>
        <w:pStyle w:val="ListParagraph"/>
        <w:numPr>
          <w:ilvl w:val="0"/>
          <w:numId w:val="67"/>
        </w:numPr>
        <w:rPr>
          <w:rFonts w:ascii="Sakkal Majalla" w:hAnsi="Sakkal Majalla" w:cs="Sakkal Majalla"/>
          <w:color w:val="002060"/>
          <w:sz w:val="34"/>
          <w:szCs w:val="34"/>
          <w:rtl/>
        </w:rPr>
      </w:pPr>
      <w:r w:rsidRPr="008224B8">
        <w:rPr>
          <w:rFonts w:ascii="Sakkal Majalla" w:hAnsi="Sakkal Majalla" w:cs="Sakkal Majalla"/>
          <w:color w:val="002060"/>
          <w:sz w:val="34"/>
          <w:szCs w:val="34"/>
          <w:rtl/>
        </w:rPr>
        <w:t>ما هي القضية المحددة التي تُواجه فيها مشكلة؟</w:t>
      </w:r>
    </w:p>
    <w:p w:rsidR="00A5444F" w:rsidRPr="008224B8" w:rsidRDefault="00A5444F">
      <w:pPr>
        <w:pStyle w:val="ListParagraph"/>
        <w:numPr>
          <w:ilvl w:val="0"/>
          <w:numId w:val="67"/>
        </w:numPr>
        <w:rPr>
          <w:rFonts w:ascii="Sakkal Majalla" w:hAnsi="Sakkal Majalla" w:cs="Sakkal Majalla"/>
          <w:color w:val="002060"/>
          <w:sz w:val="34"/>
          <w:szCs w:val="34"/>
          <w:rtl/>
        </w:rPr>
      </w:pPr>
      <w:r w:rsidRPr="008224B8">
        <w:rPr>
          <w:rFonts w:ascii="Sakkal Majalla" w:hAnsi="Sakkal Majalla" w:cs="Sakkal Majalla"/>
          <w:color w:val="002060"/>
          <w:sz w:val="34"/>
          <w:szCs w:val="34"/>
          <w:rtl/>
        </w:rPr>
        <w:t>ما هو المجال المحدد لتلك القضية الذي حصلت فيه المشكلة (إطار العمل الذي نُعمِل فيه تلك القضية)؟</w:t>
      </w:r>
    </w:p>
    <w:p w:rsidR="00A5444F" w:rsidRPr="008224B8" w:rsidRDefault="00A5444F">
      <w:pPr>
        <w:pStyle w:val="ListParagraph"/>
        <w:numPr>
          <w:ilvl w:val="0"/>
          <w:numId w:val="67"/>
        </w:numPr>
        <w:rPr>
          <w:rFonts w:ascii="Sakkal Majalla" w:hAnsi="Sakkal Majalla" w:cs="Sakkal Majalla"/>
          <w:color w:val="002060"/>
          <w:sz w:val="34"/>
          <w:szCs w:val="34"/>
          <w:rtl/>
        </w:rPr>
      </w:pPr>
      <w:r w:rsidRPr="008224B8">
        <w:rPr>
          <w:rFonts w:ascii="Sakkal Majalla" w:hAnsi="Sakkal Majalla" w:cs="Sakkal Majalla"/>
          <w:color w:val="002060"/>
          <w:sz w:val="34"/>
          <w:szCs w:val="34"/>
          <w:rtl/>
        </w:rPr>
        <w:t>ما هو الخلل المحدد الذي تحدث فيه مشكلة في تلك القضية؟</w:t>
      </w:r>
    </w:p>
    <w:p w:rsidR="00A5444F" w:rsidRPr="008224B8" w:rsidRDefault="00A5444F">
      <w:pPr>
        <w:pStyle w:val="ListParagraph"/>
        <w:numPr>
          <w:ilvl w:val="0"/>
          <w:numId w:val="67"/>
        </w:numPr>
        <w:rPr>
          <w:rFonts w:ascii="Sakkal Majalla" w:hAnsi="Sakkal Majalla" w:cs="Sakkal Majalla"/>
          <w:color w:val="002060"/>
          <w:sz w:val="34"/>
          <w:szCs w:val="34"/>
          <w:rtl/>
        </w:rPr>
      </w:pPr>
      <w:r w:rsidRPr="008224B8">
        <w:rPr>
          <w:rFonts w:ascii="Sakkal Majalla" w:hAnsi="Sakkal Majalla" w:cs="Sakkal Majalla"/>
          <w:color w:val="002060"/>
          <w:sz w:val="34"/>
          <w:szCs w:val="34"/>
          <w:rtl/>
        </w:rPr>
        <w:t>صف المشكلة بدقة من خلال تعريف الخلل الحادث في القضية داخل ذلك المجال؟</w:t>
      </w:r>
    </w:p>
    <w:p w:rsidR="00A5444F" w:rsidRPr="008224B8" w:rsidRDefault="00A5444F" w:rsidP="00A5444F">
      <w:pPr>
        <w:rPr>
          <w:rFonts w:ascii="Adobe Arabic" w:hAnsi="Adobe Arabic" w:cs="Adobe Arabic"/>
          <w:color w:val="002060"/>
          <w:sz w:val="36"/>
          <w:szCs w:val="36"/>
          <w:u w:val="single"/>
        </w:rPr>
      </w:pPr>
    </w:p>
    <w:p w:rsidR="00A5444F" w:rsidRDefault="00A5444F" w:rsidP="00A5444F">
      <w:pPr>
        <w:rPr>
          <w:rFonts w:cstheme="minorBidi"/>
          <w:color w:val="auto"/>
        </w:rPr>
      </w:pPr>
      <w:r>
        <w:rPr>
          <w:rtl/>
        </w:rPr>
        <w:t>وعليك أن تكون محدداً في اختيار القضية وفي اختيار المجال الذي تعمل فيه تلك القضية وواضحاً في توصيف الخلل الناجم وقم بإشراك فريقك للاتفاق على العناصر السابقة وتجنب تحليل المشكلات ذات السبب الواضح والمعروف.</w:t>
      </w:r>
    </w:p>
    <w:p w:rsidR="00A5444F" w:rsidRPr="008224B8" w:rsidRDefault="00A5444F" w:rsidP="00A5444F">
      <w:pPr>
        <w:rPr>
          <w:b/>
          <w:bCs/>
          <w:color w:val="C00000"/>
          <w:rtl/>
        </w:rPr>
      </w:pPr>
      <w:r w:rsidRPr="008224B8">
        <w:rPr>
          <w:b/>
          <w:bCs/>
          <w:color w:val="C00000"/>
          <w:rtl/>
        </w:rPr>
        <w:t>ولكي نحدد القضية نوجه السؤال التالي: ما هي القضية المحددة التي تواجه فيها مشكلة؟</w:t>
      </w:r>
    </w:p>
    <w:p w:rsidR="00A5444F" w:rsidRDefault="00A5444F" w:rsidP="00A5444F">
      <w:pPr>
        <w:rPr>
          <w:rtl/>
        </w:rPr>
      </w:pPr>
      <w:r w:rsidRPr="008224B8">
        <w:rPr>
          <w:b/>
          <w:bCs/>
          <w:rtl/>
        </w:rPr>
        <w:t>ولكي تعرف المجال بشكل دقيق اسأل:</w:t>
      </w:r>
      <w:r>
        <w:rPr>
          <w:rtl/>
        </w:rPr>
        <w:t xml:space="preserve"> ما هو المجال المحدد لتلك القضية الذي تحدث فيه المشكلة، أي إطار العمل الذي تعمل فيه تلك القضية. ولنتعرف على الخلل الحادث نسأل: ما هو الخلل المحدد الذي تواجه فيه مشكلة في تلك القضية؟</w:t>
      </w:r>
    </w:p>
    <w:p w:rsidR="00A5444F" w:rsidRDefault="00A5444F" w:rsidP="00A5444F">
      <w:pPr>
        <w:rPr>
          <w:rtl/>
        </w:rPr>
      </w:pPr>
      <w:r>
        <w:rPr>
          <w:rtl/>
        </w:rPr>
        <w:t xml:space="preserve">أما عن تحليل معطيات المشكلة بدقة فهدفها الرئيسي تقديم توصيف دقيق لكافة العناصر المحيطة بالخلل الحادث في القضية كأساس علمي لبدء التحليل وآلية العمل تنبع من </w:t>
      </w:r>
      <w:r w:rsidRPr="008224B8">
        <w:rPr>
          <w:b/>
          <w:bCs/>
          <w:rtl/>
        </w:rPr>
        <w:t>توجيه الأسئلة التالية:</w:t>
      </w:r>
    </w:p>
    <w:p w:rsidR="00A5444F" w:rsidRPr="008224B8" w:rsidRDefault="00A5444F">
      <w:pPr>
        <w:pStyle w:val="ListParagraph"/>
        <w:numPr>
          <w:ilvl w:val="0"/>
          <w:numId w:val="68"/>
        </w:numPr>
        <w:spacing w:line="256" w:lineRule="auto"/>
        <w:jc w:val="both"/>
        <w:rPr>
          <w:rFonts w:ascii="Sakkal Majalla" w:hAnsi="Sakkal Majalla" w:cs="Sakkal Majalla"/>
          <w:sz w:val="36"/>
          <w:szCs w:val="36"/>
          <w:rtl/>
        </w:rPr>
      </w:pPr>
      <w:r>
        <w:rPr>
          <w:noProof/>
          <w:rtl/>
        </w:rPr>
        <w:drawing>
          <wp:anchor distT="0" distB="0" distL="114300" distR="114300" simplePos="0" relativeHeight="252331008" behindDoc="0" locked="0" layoutInCell="1" allowOverlap="1" wp14:anchorId="3FD98CDC" wp14:editId="17FD99FC">
            <wp:simplePos x="0" y="0"/>
            <wp:positionH relativeFrom="margin">
              <wp:align>left</wp:align>
            </wp:positionH>
            <wp:positionV relativeFrom="paragraph">
              <wp:posOffset>16510</wp:posOffset>
            </wp:positionV>
            <wp:extent cx="2073910" cy="1591945"/>
            <wp:effectExtent l="0" t="0" r="0" b="0"/>
            <wp:wrapSquare wrapText="bothSides"/>
            <wp:docPr id="1832" name="صورة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 name="Control Panel-bro.png"/>
                    <pic:cNvPicPr/>
                  </pic:nvPicPr>
                  <pic:blipFill rotWithShape="1">
                    <a:blip r:embed="rId67" cstate="print">
                      <a:extLst>
                        <a:ext uri="{28A0092B-C50C-407E-A947-70E740481C1C}">
                          <a14:useLocalDpi xmlns:a14="http://schemas.microsoft.com/office/drawing/2010/main" val="0"/>
                        </a:ext>
                      </a:extLst>
                    </a:blip>
                    <a:srcRect t="12924" b="10273"/>
                    <a:stretch/>
                  </pic:blipFill>
                  <pic:spPr bwMode="auto">
                    <a:xfrm>
                      <a:off x="0" y="0"/>
                      <a:ext cx="2073910" cy="15919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224B8">
        <w:rPr>
          <w:rFonts w:ascii="Sakkal Majalla" w:hAnsi="Sakkal Majalla" w:cs="Sakkal Majalla"/>
          <w:sz w:val="36"/>
          <w:szCs w:val="36"/>
          <w:rtl/>
        </w:rPr>
        <w:t>أين وقع ذلك الخلل جغرافياً؟</w:t>
      </w:r>
    </w:p>
    <w:p w:rsidR="00A5444F" w:rsidRPr="008224B8" w:rsidRDefault="00A5444F">
      <w:pPr>
        <w:pStyle w:val="ListParagraph"/>
        <w:numPr>
          <w:ilvl w:val="0"/>
          <w:numId w:val="68"/>
        </w:numPr>
        <w:spacing w:line="256" w:lineRule="auto"/>
        <w:jc w:val="both"/>
        <w:rPr>
          <w:rFonts w:ascii="Sakkal Majalla" w:hAnsi="Sakkal Majalla" w:cs="Sakkal Majalla"/>
          <w:sz w:val="36"/>
          <w:szCs w:val="36"/>
          <w:rtl/>
        </w:rPr>
      </w:pPr>
      <w:r w:rsidRPr="008224B8">
        <w:rPr>
          <w:rFonts w:ascii="Sakkal Majalla" w:hAnsi="Sakkal Majalla" w:cs="Sakkal Majalla"/>
          <w:sz w:val="36"/>
          <w:szCs w:val="36"/>
          <w:rtl/>
        </w:rPr>
        <w:t>متى ظهر ذلك الخلل أول مرة زمنياً؟</w:t>
      </w:r>
    </w:p>
    <w:p w:rsidR="00A5444F" w:rsidRPr="008224B8" w:rsidRDefault="00A5444F">
      <w:pPr>
        <w:pStyle w:val="ListParagraph"/>
        <w:numPr>
          <w:ilvl w:val="0"/>
          <w:numId w:val="68"/>
        </w:numPr>
        <w:spacing w:line="256" w:lineRule="auto"/>
        <w:jc w:val="both"/>
        <w:rPr>
          <w:rFonts w:ascii="Sakkal Majalla" w:hAnsi="Sakkal Majalla" w:cs="Sakkal Majalla"/>
          <w:sz w:val="36"/>
          <w:szCs w:val="36"/>
          <w:rtl/>
        </w:rPr>
      </w:pPr>
      <w:r w:rsidRPr="008224B8">
        <w:rPr>
          <w:rFonts w:ascii="Sakkal Majalla" w:hAnsi="Sakkal Majalla" w:cs="Sakkal Majalla"/>
          <w:sz w:val="36"/>
          <w:szCs w:val="36"/>
          <w:rtl/>
        </w:rPr>
        <w:t>من المسؤول عن وقوع ذلك الخلل؟</w:t>
      </w:r>
    </w:p>
    <w:p w:rsidR="00A5444F" w:rsidRPr="008224B8" w:rsidRDefault="00A5444F">
      <w:pPr>
        <w:pStyle w:val="ListParagraph"/>
        <w:numPr>
          <w:ilvl w:val="0"/>
          <w:numId w:val="68"/>
        </w:numPr>
        <w:spacing w:line="256" w:lineRule="auto"/>
        <w:jc w:val="both"/>
        <w:rPr>
          <w:rFonts w:ascii="Sakkal Majalla" w:hAnsi="Sakkal Majalla" w:cs="Sakkal Majalla"/>
          <w:sz w:val="36"/>
          <w:szCs w:val="36"/>
          <w:rtl/>
        </w:rPr>
      </w:pPr>
      <w:r w:rsidRPr="008224B8">
        <w:rPr>
          <w:rFonts w:ascii="Sakkal Majalla" w:hAnsi="Sakkal Majalla" w:cs="Sakkal Majalla"/>
          <w:sz w:val="36"/>
          <w:szCs w:val="36"/>
          <w:rtl/>
        </w:rPr>
        <w:t>ما هو النمط لحدوث ذلك الخلل وهل هو مستمر أم متقطع بنمط ظهور منهجي أم متقطع بنمط ظهور غير منهجي؟</w:t>
      </w:r>
    </w:p>
    <w:p w:rsidR="00A5444F" w:rsidRPr="008224B8" w:rsidRDefault="00A5444F">
      <w:pPr>
        <w:pStyle w:val="ListParagraph"/>
        <w:numPr>
          <w:ilvl w:val="0"/>
          <w:numId w:val="68"/>
        </w:numPr>
        <w:spacing w:line="256" w:lineRule="auto"/>
        <w:jc w:val="both"/>
        <w:rPr>
          <w:rFonts w:ascii="Sakkal Majalla" w:hAnsi="Sakkal Majalla" w:cs="Sakkal Majalla"/>
          <w:sz w:val="36"/>
          <w:szCs w:val="36"/>
          <w:rtl/>
        </w:rPr>
      </w:pPr>
      <w:r w:rsidRPr="008224B8">
        <w:rPr>
          <w:rFonts w:ascii="Sakkal Majalla" w:hAnsi="Sakkal Majalla" w:cs="Sakkal Majalla"/>
          <w:sz w:val="36"/>
          <w:szCs w:val="36"/>
          <w:rtl/>
        </w:rPr>
        <w:t>ما هي الخطوة أو المرحلة التي وقع فيها الخلل في ظل الخطوات والمراحل المتسلسلة التي تشمل تلك القضية؟</w:t>
      </w:r>
    </w:p>
    <w:p w:rsidR="00A5444F" w:rsidRPr="008224B8" w:rsidRDefault="00A5444F" w:rsidP="00A5444F">
      <w:pPr>
        <w:rPr>
          <w:rFonts w:ascii="Sakkal Majalla" w:hAnsi="Sakkal Majalla"/>
          <w:b/>
          <w:bCs/>
          <w:color w:val="C00000"/>
          <w:sz w:val="36"/>
          <w:szCs w:val="36"/>
          <w:rtl/>
        </w:rPr>
      </w:pPr>
      <w:r w:rsidRPr="008224B8">
        <w:rPr>
          <w:rFonts w:ascii="Sakkal Majalla" w:hAnsi="Sakkal Majalla"/>
          <w:b/>
          <w:bCs/>
          <w:color w:val="C00000"/>
          <w:sz w:val="36"/>
          <w:szCs w:val="36"/>
          <w:rtl/>
        </w:rPr>
        <w:t>عليك أن تكون علمياً فلا تقبل إلا معلومات مؤكدة وموثقة وأن تكون موضوعياً ومحايداً في الإجابة على الأسئلة السابقة .... افحص المعلومات وقارنها بمصادر أخرى ما أمكن...!</w:t>
      </w:r>
    </w:p>
    <w:p w:rsidR="00A5444F" w:rsidRDefault="00A5444F" w:rsidP="00A5444F">
      <w:pPr>
        <w:rPr>
          <w:rtl/>
        </w:rPr>
      </w:pPr>
      <w:r>
        <w:rPr>
          <w:rtl/>
        </w:rPr>
        <w:t>نتحدث الآن عن الخطوة الأهم في المنهجية وهي تشكيل الأسباب المحتملة لتلك المشكلة. والهدف الرئيسي منها استعراض كافة الأسباب المحتملة لحدوث المشكلة، والمكونات الرئيسية هي: القضية والمجال والخلل الحادث ومكان وقوعه ووقت ظهوره والمسؤول عن وقوعه ونمط حدوثه والخطوة والمرحلة.</w:t>
      </w:r>
    </w:p>
    <w:p w:rsidR="00A5444F" w:rsidRDefault="00A5444F" w:rsidP="00A5444F">
      <w:pPr>
        <w:rPr>
          <w:b/>
          <w:bCs/>
          <w:rtl/>
        </w:rPr>
      </w:pPr>
      <w:r w:rsidRPr="008224B8">
        <w:rPr>
          <w:b/>
          <w:bCs/>
          <w:rtl/>
        </w:rPr>
        <w:lastRenderedPageBreak/>
        <w:t>ولتحديد الخلل الحادث نجيب عن السؤال المهم " ما هو الخلل المحدد الذي تواجه فيه مشكلة في تلك القضية؟</w:t>
      </w:r>
    </w:p>
    <w:p w:rsidR="00A5444F" w:rsidRPr="008224B8" w:rsidRDefault="00A5444F" w:rsidP="00A5444F">
      <w:pPr>
        <w:rPr>
          <w:rFonts w:ascii="Sakkal Majalla" w:hAnsi="Sakkal Majalla"/>
          <w:b/>
          <w:bCs/>
          <w:color w:val="002060"/>
          <w:sz w:val="36"/>
          <w:szCs w:val="36"/>
          <w:u w:val="single"/>
        </w:rPr>
      </w:pPr>
      <w:r w:rsidRPr="008224B8">
        <w:rPr>
          <w:rFonts w:ascii="Sakkal Majalla" w:hAnsi="Sakkal Majalla"/>
          <w:b/>
          <w:bCs/>
          <w:color w:val="002060"/>
          <w:sz w:val="36"/>
          <w:szCs w:val="36"/>
          <w:u w:val="single"/>
          <w:rtl/>
        </w:rPr>
        <w:t>تحليل المشكلات العامة ذات الأبعاد الواسعة الممتدة في مختلف مجالات عمل المؤسسة والتعامل معها:</w:t>
      </w:r>
    </w:p>
    <w:p w:rsidR="00A5444F" w:rsidRDefault="00A5444F" w:rsidP="00A5444F">
      <w:pPr>
        <w:rPr>
          <w:rtl/>
        </w:rPr>
      </w:pPr>
      <w:r>
        <w:rPr>
          <w:rtl/>
        </w:rPr>
        <w:t>ومنهجية العمل الخاصة بالمشاكل ذات الأبعاد الواسعة والممتدة لمختلف مجالات عمل المؤسسة تبدأ بصياغة المشكلة بدقة وتوضيح كافة المعلومات المحيطة بالمشكلة وبلورة الأسباب الرئيسية للمشكلة واعادة التركيز على المشكلة وصياغة الأسباب بصورة احترافية.</w:t>
      </w:r>
    </w:p>
    <w:p w:rsidR="00A5444F" w:rsidRDefault="0059540C" w:rsidP="00A5444F">
      <w:pPr>
        <w:rPr>
          <w:rtl/>
        </w:rPr>
      </w:pPr>
      <w:r>
        <w:rPr>
          <w:rFonts w:ascii="Sakkal Majalla" w:hAnsi="Sakkal Majalla"/>
          <w:noProof/>
          <w:color w:val="002060"/>
          <w:sz w:val="34"/>
          <w:rtl/>
        </w:rPr>
        <w:drawing>
          <wp:anchor distT="0" distB="0" distL="114300" distR="114300" simplePos="0" relativeHeight="252332032" behindDoc="0" locked="0" layoutInCell="1" allowOverlap="1" wp14:anchorId="770905A7" wp14:editId="25EECF10">
            <wp:simplePos x="0" y="0"/>
            <wp:positionH relativeFrom="margin">
              <wp:posOffset>0</wp:posOffset>
            </wp:positionH>
            <wp:positionV relativeFrom="paragraph">
              <wp:posOffset>665480</wp:posOffset>
            </wp:positionV>
            <wp:extent cx="1771650" cy="1771650"/>
            <wp:effectExtent l="0" t="0" r="0" b="0"/>
            <wp:wrapSquare wrapText="bothSides"/>
            <wp:docPr id="1833" name="صورة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 name="Consent-amico.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1771650" cy="1771650"/>
                    </a:xfrm>
                    <a:prstGeom prst="rect">
                      <a:avLst/>
                    </a:prstGeom>
                  </pic:spPr>
                </pic:pic>
              </a:graphicData>
            </a:graphic>
            <wp14:sizeRelH relativeFrom="margin">
              <wp14:pctWidth>0</wp14:pctWidth>
            </wp14:sizeRelH>
            <wp14:sizeRelV relativeFrom="margin">
              <wp14:pctHeight>0</wp14:pctHeight>
            </wp14:sizeRelV>
          </wp:anchor>
        </w:drawing>
      </w:r>
      <w:r w:rsidR="00A5444F">
        <w:rPr>
          <w:rtl/>
        </w:rPr>
        <w:t xml:space="preserve">ويكون الهدف الرئيسي لصياغة المشكلة بدقة هو إدراك عمق المشكلة بالنظر إلى الصورة الكاملة واستنباط كل المعلومات ذات الصلة بها، </w:t>
      </w:r>
      <w:r w:rsidR="00A5444F" w:rsidRPr="002D7E73">
        <w:rPr>
          <w:b/>
          <w:bCs/>
          <w:rtl/>
        </w:rPr>
        <w:t>وتتبع آلية العمل بالإجابة عن:</w:t>
      </w:r>
    </w:p>
    <w:p w:rsidR="00A5444F" w:rsidRPr="002D7E73" w:rsidRDefault="00A5444F" w:rsidP="0059540C">
      <w:pPr>
        <w:pStyle w:val="ListParagraph"/>
        <w:numPr>
          <w:ilvl w:val="0"/>
          <w:numId w:val="69"/>
        </w:numPr>
        <w:spacing w:line="256" w:lineRule="auto"/>
        <w:ind w:left="386"/>
        <w:rPr>
          <w:rFonts w:ascii="Sakkal Majalla" w:hAnsi="Sakkal Majalla" w:cs="Sakkal Majalla"/>
          <w:color w:val="002060"/>
          <w:sz w:val="34"/>
          <w:szCs w:val="34"/>
          <w:rtl/>
        </w:rPr>
      </w:pPr>
      <w:r w:rsidRPr="002D7E73">
        <w:rPr>
          <w:rFonts w:ascii="Sakkal Majalla" w:hAnsi="Sakkal Majalla" w:cs="Sakkal Majalla"/>
          <w:color w:val="002060"/>
          <w:sz w:val="34"/>
          <w:szCs w:val="34"/>
          <w:rtl/>
        </w:rPr>
        <w:t>ما هي القضية المحددة التي تواجه فيها مشكلة؟</w:t>
      </w:r>
    </w:p>
    <w:p w:rsidR="00A5444F" w:rsidRPr="002D7E73" w:rsidRDefault="00A5444F" w:rsidP="0059540C">
      <w:pPr>
        <w:pStyle w:val="ListParagraph"/>
        <w:numPr>
          <w:ilvl w:val="0"/>
          <w:numId w:val="69"/>
        </w:numPr>
        <w:spacing w:line="256" w:lineRule="auto"/>
        <w:ind w:left="386"/>
        <w:rPr>
          <w:rFonts w:ascii="Sakkal Majalla" w:hAnsi="Sakkal Majalla" w:cs="Sakkal Majalla"/>
          <w:color w:val="002060"/>
          <w:sz w:val="34"/>
          <w:szCs w:val="34"/>
          <w:rtl/>
        </w:rPr>
      </w:pPr>
      <w:r w:rsidRPr="002D7E73">
        <w:rPr>
          <w:rFonts w:ascii="Sakkal Majalla" w:hAnsi="Sakkal Majalla" w:cs="Sakkal Majalla"/>
          <w:color w:val="002060"/>
          <w:sz w:val="34"/>
          <w:szCs w:val="34"/>
          <w:rtl/>
        </w:rPr>
        <w:t>ما هو الخلل المحدد الذي تواجه فيه مشكلة في تلك القضية؟</w:t>
      </w:r>
    </w:p>
    <w:p w:rsidR="00A5444F" w:rsidRPr="002D7E73" w:rsidRDefault="00A5444F" w:rsidP="0059540C">
      <w:pPr>
        <w:pStyle w:val="ListParagraph"/>
        <w:numPr>
          <w:ilvl w:val="0"/>
          <w:numId w:val="69"/>
        </w:numPr>
        <w:spacing w:line="256" w:lineRule="auto"/>
        <w:ind w:left="386"/>
        <w:rPr>
          <w:rFonts w:ascii="Sakkal Majalla" w:hAnsi="Sakkal Majalla" w:cs="Sakkal Majalla"/>
          <w:color w:val="002060"/>
          <w:sz w:val="34"/>
          <w:szCs w:val="34"/>
          <w:rtl/>
        </w:rPr>
      </w:pPr>
      <w:r w:rsidRPr="002D7E73">
        <w:rPr>
          <w:rFonts w:ascii="Sakkal Majalla" w:hAnsi="Sakkal Majalla" w:cs="Sakkal Majalla"/>
          <w:color w:val="002060"/>
          <w:sz w:val="34"/>
          <w:szCs w:val="34"/>
          <w:rtl/>
        </w:rPr>
        <w:t>صف المشكلة بدقة من خلال تعريف الخلل الحادث في القضية؟</w:t>
      </w:r>
    </w:p>
    <w:p w:rsidR="00A5444F" w:rsidRDefault="00A5444F" w:rsidP="00A5444F">
      <w:pPr>
        <w:rPr>
          <w:rtl/>
        </w:rPr>
      </w:pPr>
      <w:r>
        <w:rPr>
          <w:rtl/>
        </w:rPr>
        <w:t>فعليك أن تكون محددًا في اختيار القضية وواضحًا في توصيف الخلل الحادث وتجنب تحليل المشاكل ذات السبب الواضح والمعروف.</w:t>
      </w:r>
    </w:p>
    <w:p w:rsidR="00A5444F" w:rsidRDefault="00A5444F" w:rsidP="00A5444F">
      <w:pPr>
        <w:rPr>
          <w:rtl/>
        </w:rPr>
      </w:pPr>
      <w:r>
        <w:rPr>
          <w:rtl/>
        </w:rPr>
        <w:t xml:space="preserve">وبالنسبة لتوضيح كافة المعلومات المحيطة بالمشكلة فهدفها الرئيسي توضيح التفاصيل الواقعية للمشكلة والاتفاق على فهم مشترك لها وآلية العمل بها تكون باستخدام أي من مهارات التفكير المفتوح التالية </w:t>
      </w:r>
      <w:r w:rsidRPr="002D7E73">
        <w:rPr>
          <w:b/>
          <w:bCs/>
          <w:rtl/>
        </w:rPr>
        <w:t>لتنفيذ هذه المرحلة وهي:</w:t>
      </w:r>
    </w:p>
    <w:p w:rsidR="00A5444F" w:rsidRPr="002D7E73" w:rsidRDefault="00A5444F" w:rsidP="0059540C">
      <w:pPr>
        <w:pStyle w:val="ListParagraph"/>
        <w:numPr>
          <w:ilvl w:val="0"/>
          <w:numId w:val="70"/>
        </w:numPr>
        <w:spacing w:line="256" w:lineRule="auto"/>
        <w:ind w:left="386"/>
        <w:rPr>
          <w:rFonts w:ascii="Sakkal Majalla" w:hAnsi="Sakkal Majalla" w:cs="Sakkal Majalla"/>
          <w:color w:val="002060"/>
          <w:sz w:val="34"/>
          <w:szCs w:val="34"/>
          <w:rtl/>
        </w:rPr>
      </w:pPr>
      <w:r w:rsidRPr="002D7E73">
        <w:rPr>
          <w:rFonts w:ascii="Sakkal Majalla" w:hAnsi="Sakkal Majalla" w:cs="Sakkal Majalla"/>
          <w:color w:val="002060"/>
          <w:sz w:val="34"/>
          <w:szCs w:val="34"/>
          <w:rtl/>
        </w:rPr>
        <w:t>تحليل العناصر المحيطة والمتأثرين بالمشكلة.</w:t>
      </w:r>
    </w:p>
    <w:p w:rsidR="00A5444F" w:rsidRPr="002D7E73" w:rsidRDefault="00A5444F" w:rsidP="0059540C">
      <w:pPr>
        <w:pStyle w:val="ListParagraph"/>
        <w:numPr>
          <w:ilvl w:val="0"/>
          <w:numId w:val="70"/>
        </w:numPr>
        <w:spacing w:line="256" w:lineRule="auto"/>
        <w:ind w:left="386"/>
        <w:rPr>
          <w:rFonts w:ascii="Sakkal Majalla" w:hAnsi="Sakkal Majalla" w:cs="Sakkal Majalla"/>
          <w:color w:val="002060"/>
          <w:sz w:val="34"/>
          <w:szCs w:val="34"/>
          <w:rtl/>
        </w:rPr>
      </w:pPr>
      <w:r w:rsidRPr="002D7E73">
        <w:rPr>
          <w:rFonts w:ascii="Sakkal Majalla" w:hAnsi="Sakkal Majalla" w:cs="Sakkal Majalla"/>
          <w:color w:val="002060"/>
          <w:sz w:val="34"/>
          <w:szCs w:val="34"/>
          <w:rtl/>
        </w:rPr>
        <w:t xml:space="preserve">تحليل نقاط </w:t>
      </w:r>
      <w:r w:rsidR="0059540C" w:rsidRPr="002D7E73">
        <w:rPr>
          <w:rFonts w:ascii="Sakkal Majalla" w:hAnsi="Sakkal Majalla" w:cs="Sakkal Majalla" w:hint="cs"/>
          <w:color w:val="002060"/>
          <w:sz w:val="34"/>
          <w:szCs w:val="34"/>
          <w:rtl/>
        </w:rPr>
        <w:t>القوة</w:t>
      </w:r>
      <w:r w:rsidR="0059540C" w:rsidRPr="002D7E73">
        <w:rPr>
          <w:rFonts w:ascii="Sakkal Majalla" w:hAnsi="Sakkal Majalla" w:cs="Sakkal Majalla" w:hint="eastAsia"/>
          <w:color w:val="002060"/>
          <w:sz w:val="34"/>
          <w:szCs w:val="34"/>
          <w:rtl/>
        </w:rPr>
        <w:t>،</w:t>
      </w:r>
      <w:r w:rsidRPr="002D7E73">
        <w:rPr>
          <w:rFonts w:ascii="Sakkal Majalla" w:hAnsi="Sakkal Majalla" w:cs="Sakkal Majalla"/>
          <w:color w:val="002060"/>
          <w:sz w:val="34"/>
          <w:szCs w:val="34"/>
          <w:rtl/>
        </w:rPr>
        <w:t xml:space="preserve"> </w:t>
      </w:r>
      <w:r w:rsidR="0059540C" w:rsidRPr="002D7E73">
        <w:rPr>
          <w:rFonts w:ascii="Sakkal Majalla" w:hAnsi="Sakkal Majalla" w:cs="Sakkal Majalla" w:hint="cs"/>
          <w:color w:val="002060"/>
          <w:sz w:val="34"/>
          <w:szCs w:val="34"/>
          <w:rtl/>
        </w:rPr>
        <w:t>والضعف</w:t>
      </w:r>
      <w:r w:rsidR="0059540C" w:rsidRPr="002D7E73">
        <w:rPr>
          <w:rFonts w:ascii="Sakkal Majalla" w:hAnsi="Sakkal Majalla" w:cs="Sakkal Majalla" w:hint="eastAsia"/>
          <w:color w:val="002060"/>
          <w:sz w:val="34"/>
          <w:szCs w:val="34"/>
          <w:rtl/>
        </w:rPr>
        <w:t>،</w:t>
      </w:r>
      <w:r w:rsidRPr="002D7E73">
        <w:rPr>
          <w:rFonts w:ascii="Sakkal Majalla" w:hAnsi="Sakkal Majalla" w:cs="Sakkal Majalla"/>
          <w:color w:val="002060"/>
          <w:sz w:val="34"/>
          <w:szCs w:val="34"/>
          <w:rtl/>
        </w:rPr>
        <w:t xml:space="preserve"> </w:t>
      </w:r>
      <w:r w:rsidR="0059540C" w:rsidRPr="002D7E73">
        <w:rPr>
          <w:rFonts w:ascii="Sakkal Majalla" w:hAnsi="Sakkal Majalla" w:cs="Sakkal Majalla" w:hint="cs"/>
          <w:color w:val="002060"/>
          <w:sz w:val="34"/>
          <w:szCs w:val="34"/>
          <w:rtl/>
        </w:rPr>
        <w:t>والفرص</w:t>
      </w:r>
      <w:r w:rsidR="0059540C" w:rsidRPr="002D7E73">
        <w:rPr>
          <w:rFonts w:ascii="Sakkal Majalla" w:hAnsi="Sakkal Majalla" w:cs="Sakkal Majalla" w:hint="eastAsia"/>
          <w:color w:val="002060"/>
          <w:sz w:val="34"/>
          <w:szCs w:val="34"/>
          <w:rtl/>
        </w:rPr>
        <w:t>،</w:t>
      </w:r>
      <w:r w:rsidRPr="002D7E73">
        <w:rPr>
          <w:rFonts w:ascii="Sakkal Majalla" w:hAnsi="Sakkal Majalla" w:cs="Sakkal Majalla"/>
          <w:color w:val="002060"/>
          <w:sz w:val="34"/>
          <w:szCs w:val="34"/>
          <w:rtl/>
        </w:rPr>
        <w:t xml:space="preserve"> والتحديات.</w:t>
      </w:r>
    </w:p>
    <w:p w:rsidR="00A5444F" w:rsidRPr="002D7E73" w:rsidRDefault="00A5444F" w:rsidP="0059540C">
      <w:pPr>
        <w:pStyle w:val="ListParagraph"/>
        <w:numPr>
          <w:ilvl w:val="0"/>
          <w:numId w:val="70"/>
        </w:numPr>
        <w:spacing w:line="256" w:lineRule="auto"/>
        <w:ind w:left="386"/>
        <w:rPr>
          <w:rFonts w:ascii="Sakkal Majalla" w:hAnsi="Sakkal Majalla" w:cs="Sakkal Majalla"/>
          <w:color w:val="002060"/>
          <w:sz w:val="34"/>
          <w:szCs w:val="34"/>
          <w:rtl/>
        </w:rPr>
      </w:pPr>
      <w:r w:rsidRPr="002D7E73">
        <w:rPr>
          <w:rFonts w:ascii="Sakkal Majalla" w:hAnsi="Sakkal Majalla" w:cs="Sakkal Majalla"/>
          <w:color w:val="002060"/>
          <w:sz w:val="34"/>
          <w:szCs w:val="34"/>
          <w:rtl/>
        </w:rPr>
        <w:t>تحليل السبب والأثر.</w:t>
      </w:r>
    </w:p>
    <w:p w:rsidR="00A5444F" w:rsidRDefault="00A5444F" w:rsidP="00A5444F">
      <w:pPr>
        <w:rPr>
          <w:rtl/>
        </w:rPr>
      </w:pPr>
      <w:r>
        <w:rPr>
          <w:rtl/>
        </w:rPr>
        <w:t>ويفضل استخدام تحليل العناصر المحيطة والمتأثرين بالمشكلة لدراسة المشكلات ذات العلاقة بإدارة الموارد وبيئة العمل واستخدام تحليل </w:t>
      </w:r>
      <w:r w:rsidRPr="002D7E73">
        <w:rPr>
          <w:b/>
          <w:bCs/>
          <w:color w:val="C00000"/>
        </w:rPr>
        <w:t>SWOT </w:t>
      </w:r>
      <w:r>
        <w:rPr>
          <w:rtl/>
        </w:rPr>
        <w:t xml:space="preserve">  </w:t>
      </w:r>
      <w:r>
        <w:rPr>
          <w:rFonts w:hint="cs"/>
          <w:rtl/>
        </w:rPr>
        <w:t>لدارسة المشاكل الاستراتيجية الكبرى واستخدام تحليل السبب والأثر لدراسة المشاكل المتعلقة بالعمليات الفنية.</w:t>
      </w:r>
    </w:p>
    <w:p w:rsidR="00A5444F" w:rsidRDefault="00A5444F" w:rsidP="00A5444F">
      <w:pPr>
        <w:pageBreakBefore/>
        <w:rPr>
          <w:sz w:val="36"/>
          <w:szCs w:val="36"/>
          <w:rtl/>
        </w:rPr>
      </w:pPr>
      <w:r w:rsidRPr="002D7E73">
        <w:rPr>
          <w:rtl/>
        </w:rPr>
        <w:lastRenderedPageBreak/>
        <w:t>النقطة الأهم في ذلك هي تحليل العناصر المحيطة والمتأثرين بالمشكلة وهدفها الرئيسي استعراض كافة الأطراف المؤثرة والمتأثرة بالمشكلة ودراسة عناصر وطبيعة ذلك التأثير وتكون آلية العمل من خلال تحديد العناصر المتأثرة بالمشكلة وتسجيل الموقفين الإيجابي أو السلبي لكل جهة متأثرة ولنسأل</w:t>
      </w:r>
      <w:r>
        <w:rPr>
          <w:rFonts w:cs="Arial"/>
          <w:sz w:val="36"/>
          <w:szCs w:val="36"/>
          <w:rtl/>
        </w:rPr>
        <w:t>:</w:t>
      </w:r>
    </w:p>
    <w:p w:rsidR="00A5444F" w:rsidRPr="002D7E73" w:rsidRDefault="00A5444F" w:rsidP="0059540C">
      <w:pPr>
        <w:pStyle w:val="ListParagraph"/>
        <w:numPr>
          <w:ilvl w:val="0"/>
          <w:numId w:val="71"/>
        </w:numPr>
        <w:spacing w:line="256" w:lineRule="auto"/>
        <w:ind w:left="386"/>
        <w:rPr>
          <w:rFonts w:ascii="Sakkal Majalla" w:hAnsi="Sakkal Majalla" w:cs="Sakkal Majalla"/>
          <w:color w:val="002060"/>
          <w:sz w:val="34"/>
          <w:szCs w:val="34"/>
          <w:rtl/>
        </w:rPr>
      </w:pPr>
      <w:r w:rsidRPr="002D7E73">
        <w:rPr>
          <w:rFonts w:ascii="Sakkal Majalla" w:hAnsi="Sakkal Majalla" w:cs="Sakkal Majalla"/>
          <w:color w:val="002060"/>
          <w:sz w:val="34"/>
          <w:szCs w:val="34"/>
          <w:rtl/>
        </w:rPr>
        <w:t>كيف تؤثر المشكلة على الجهة المتأثرة؟</w:t>
      </w:r>
    </w:p>
    <w:p w:rsidR="00A5444F" w:rsidRPr="002D7E73" w:rsidRDefault="00A5444F" w:rsidP="0059540C">
      <w:pPr>
        <w:pStyle w:val="ListParagraph"/>
        <w:numPr>
          <w:ilvl w:val="0"/>
          <w:numId w:val="71"/>
        </w:numPr>
        <w:spacing w:line="256" w:lineRule="auto"/>
        <w:ind w:left="386"/>
        <w:rPr>
          <w:rFonts w:ascii="Sakkal Majalla" w:hAnsi="Sakkal Majalla" w:cs="Sakkal Majalla"/>
          <w:color w:val="002060"/>
          <w:sz w:val="34"/>
          <w:szCs w:val="34"/>
          <w:rtl/>
        </w:rPr>
      </w:pPr>
      <w:r w:rsidRPr="002D7E73">
        <w:rPr>
          <w:rFonts w:ascii="Sakkal Majalla" w:hAnsi="Sakkal Majalla" w:cs="Sakkal Majalla"/>
          <w:color w:val="002060"/>
          <w:sz w:val="34"/>
          <w:szCs w:val="34"/>
          <w:rtl/>
        </w:rPr>
        <w:t>كيف تؤثر الجهة المتأثرة على المشكلة؟</w:t>
      </w:r>
    </w:p>
    <w:p w:rsidR="00A5444F" w:rsidRDefault="00A5444F" w:rsidP="00A5444F">
      <w:pPr>
        <w:rPr>
          <w:rtl/>
        </w:rPr>
      </w:pPr>
      <w:r>
        <w:rPr>
          <w:rtl/>
        </w:rPr>
        <w:t>وعليك ألا تستعجل في الحكم على الأسباب المحتملة مبكراً وكن عملياً وموضوعياً قدر الإمكان في دراسة طبيعة التأثير والتأثر بالمشكلة.</w:t>
      </w:r>
    </w:p>
    <w:p w:rsidR="00A5444F" w:rsidRDefault="00A5444F" w:rsidP="00A5444F">
      <w:pPr>
        <w:rPr>
          <w:rtl/>
        </w:rPr>
      </w:pPr>
      <w:r>
        <w:rPr>
          <w:noProof/>
          <w:rtl/>
        </w:rPr>
        <mc:AlternateContent>
          <mc:Choice Requires="wpg">
            <w:drawing>
              <wp:inline distT="0" distB="0" distL="0" distR="0" wp14:anchorId="72E842F3" wp14:editId="6BF00895">
                <wp:extent cx="5729605" cy="452755"/>
                <wp:effectExtent l="0" t="0" r="4445" b="61595"/>
                <wp:docPr id="1834" name="Group 1119"/>
                <wp:cNvGraphicFramePr/>
                <a:graphic xmlns:a="http://schemas.openxmlformats.org/drawingml/2006/main">
                  <a:graphicData uri="http://schemas.microsoft.com/office/word/2010/wordprocessingGroup">
                    <wpg:wgp>
                      <wpg:cNvGrpSpPr/>
                      <wpg:grpSpPr>
                        <a:xfrm>
                          <a:off x="0" y="0"/>
                          <a:ext cx="5729605" cy="452755"/>
                          <a:chOff x="0" y="0"/>
                          <a:chExt cx="6129305" cy="505460"/>
                        </a:xfrm>
                      </wpg:grpSpPr>
                      <wpg:grpSp>
                        <wpg:cNvPr id="1835" name="Group 1120"/>
                        <wpg:cNvGrpSpPr/>
                        <wpg:grpSpPr>
                          <a:xfrm>
                            <a:off x="0" y="0"/>
                            <a:ext cx="6129305" cy="505460"/>
                            <a:chOff x="0" y="0"/>
                            <a:chExt cx="6129938" cy="505879"/>
                          </a:xfrm>
                        </wpg:grpSpPr>
                        <wpg:grpSp>
                          <wpg:cNvPr id="1836" name="Group 1121"/>
                          <wpg:cNvGrpSpPr/>
                          <wpg:grpSpPr>
                            <a:xfrm>
                              <a:off x="3677206" y="0"/>
                              <a:ext cx="2452732" cy="505839"/>
                              <a:chOff x="2512632" y="0"/>
                              <a:chExt cx="3578278" cy="711023"/>
                            </a:xfrm>
                          </wpg:grpSpPr>
                          <wps:wsp>
                            <wps:cNvPr id="1837"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2512632" y="0"/>
                                <a:ext cx="3578278"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C7E58" w:rsidRPr="00F3161D" w:rsidRDefault="00FC7E58" w:rsidP="00A5444F">
                                  <w:pPr>
                                    <w:jc w:val="left"/>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 xml:space="preserve">         أساليب تحليل المشكلات:</w:t>
                                  </w:r>
                                </w:p>
                              </w:txbxContent>
                            </wps:txbx>
                            <wps:bodyPr tIns="36000" bIns="36000" rtlCol="0" anchor="ctr"/>
                          </wps:wsp>
                          <wps:wsp>
                            <wps:cNvPr id="1838"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839" name="Rectangle 112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840" name="Google Shape;200;p17"/>
                        <wpg:cNvGrpSpPr/>
                        <wpg:grpSpPr>
                          <a:xfrm>
                            <a:off x="5716078" y="117534"/>
                            <a:ext cx="224378" cy="267181"/>
                            <a:chOff x="0" y="0"/>
                            <a:chExt cx="273780" cy="327013"/>
                          </a:xfrm>
                          <a:solidFill>
                            <a:schemeClr val="bg1"/>
                          </a:solidFill>
                        </wpg:grpSpPr>
                        <wps:wsp>
                          <wps:cNvPr id="1841"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1842"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1843"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1844" name="Google Shape;204;p17"/>
                          <wpg:cNvGrpSpPr/>
                          <wpg:grpSpPr>
                            <a:xfrm>
                              <a:off x="0" y="0"/>
                              <a:ext cx="273780" cy="105078"/>
                              <a:chOff x="0" y="0"/>
                              <a:chExt cx="273780" cy="105078"/>
                            </a:xfrm>
                            <a:grpFill/>
                          </wpg:grpSpPr>
                          <wps:wsp>
                            <wps:cNvPr id="1845"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1846"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1847"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1848"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1849"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2699" style="width:451.15pt;height:35.65pt;mso-position-horizontal-relative:char;mso-position-vertical-relative:line" coordsize="61293,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">
                <v:group id="Group 1120" o:spid="_x0000_s2700" style="position:absolute;width:61293;height:5054" coordsize="61299,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59ZdcMAAADdAAAADwAAAGRycy9kb3ducmV2LnhtbERPTYvCMBC9C/6HMII3&#10;Tau4SDWKiMoeZGHrwuJtaMa22ExKE9v67zcLgrd5vM9Zb3tTiZYaV1pWEE8jEMSZ1SXnCn4ux8kS&#10;hPPIGivLpOBJDrab4WCNibYdf1Ob+lyEEHYJKii8rxMpXVaQQTe1NXHgbrYx6ANscqkb7EK4qeQs&#10;ij6kwZJDQ4E17QvK7unDKDh12O3m8aE932/75/Wy+Po9x6TUeNTvViA89f4tfrk/dZi/nC/g/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Hn1l1wwAAAN0AAAAP&#10;AAAAAAAAAAAAAAAAAKoCAABkcnMvZG93bnJldi54bWxQSwUGAAAAAAQABAD6AAAAmgMAAAAA&#10;">
                  <v:group id="Group 1121" o:spid="_x0000_s2701" style="position:absolute;left:36772;width:24527;height:5058" coordorigin="25126" coordsize="35782,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03HAsQAAADdAAAA&#10;DwAAAAAAAAAAAAAAAACqAgAAZHJzL2Rvd25yZXYueG1sUEsFBgAAAAAEAAQA+gAAAJsDAAAAAA==&#10;">
                    <v:roundrect id="Rectangle: Rounded Corners 55" o:spid="_x0000_s2702" style="position:absolute;left:25126;width:35783;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dl18EA&#10;AADdAAAADwAAAGRycy9kb3ducmV2LnhtbERPS4vCMBC+L/gfwgje1lRl11KbivgAj6vVg7ehGdti&#10;MylN1PrvzcLC3ubje0667E0jHtS52rKCyTgCQVxYXXOp4JTvPmMQziNrbCyTghc5WGaDjxQTbZ98&#10;oMfRlyKEsEtQQeV9m0jpiooMurFtiQN3tZ1BH2BXSt3hM4SbRk6j6FsarDk0VNjSuqLidrwbBdF+&#10;s835MqWzjv2BvjD/iTe5UqNhv1qA8NT7f/Gfe6/D/Hg2h99vwgkye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BnZdfBAAAA3QAAAA8AAAAAAAAAAAAAAAAAmAIAAGRycy9kb3du&#10;cmV2LnhtbFBLBQYAAAAABAAEAPUAAACGAwAAAAA=&#10;" fillcolor="#0070c0" stroked="f" strokeweight="1pt">
                      <v:stroke joinstyle="miter"/>
                      <v:textbox inset=",1mm,,1mm">
                        <w:txbxContent>
                          <w:p w:rsidR="00FC7E58" w:rsidRPr="00F3161D" w:rsidRDefault="00FC7E58" w:rsidP="00A5444F">
                            <w:pPr>
                              <w:jc w:val="left"/>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 xml:space="preserve">         أساليب تحليل المشكلات:</w:t>
                            </w:r>
                          </w:p>
                        </w:txbxContent>
                      </v:textbox>
                    </v:roundrect>
                    <v:oval id="Oval 61" o:spid="_x0000_s2703"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SWmsQA&#10;AADdAAAADwAAAGRycy9kb3ducmV2LnhtbESP0UoDMRBF34X+Q5iCbzZbBSlr0yIWQWpB3PoBw2bc&#10;LCaTkMR269c7D4JvM9w7955Zb6fg1YlyGSMbWC4aUMR9tCMPBj6OzzcrUKUiW/SRycCFCmw3s6s1&#10;tjae+Z1OXR2UhHBp0YCrNbVal95RwLKIiVi0z5gDVlnzoG3Gs4QHr2+b5l4HHFkaHCZ6ctR/dd/B&#10;wL5JruTD68/loLu34y75fc3emOv59PgAqtJU/81/1y9W8Fd3givfyAh6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iklprEAAAA3QAAAA8AAAAAAAAAAAAAAAAAmAIAAGRycy9k&#10;b3ducmV2LnhtbFBLBQYAAAAABAAEAPUAAACJAwAAAAA=&#10;" fillcolor="#272727 [2749]" stroked="f" strokeweight="1pt">
                      <v:stroke joinstyle="miter"/>
                      <v:shadow on="t" color="black" opacity="26214f" origin=",-.5" offset="0,3pt"/>
                    </v:oval>
                  </v:group>
                  <v:rect id="Rectangle 1124" o:spid="_x0000_s2704"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1LdsYA&#10;AADdAAAADwAAAGRycy9kb3ducmV2LnhtbERPS2sCMRC+F/wPYYReSs1qRexqlCq0evBBVYrHYTPu&#10;rt1MliTq9t83QqG3+fieM542phJXcr60rKDbSUAQZ1aXnCs47N+fhyB8QNZYWSYFP+RhOmk9jDHV&#10;9safdN2FXMQQ9ikqKEKoUyl9VpBB37E1ceRO1hkMEbpcaoe3GG4q2UuSgTRYcmwosKZ5Qdn37mIU&#10;HA/7dX/mtufj6WP1NbAbWvj8SanHdvM2AhGoCf/iP/dSx/nDl1e4fxNPkJ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R1LdsYAAADdAAAADwAAAAAAAAAAAAAAAACYAgAAZHJz&#10;L2Rvd25yZXYueG1sUEsFBgAAAAAEAAQA9QAAAIsDAAAAAA==&#10;" fillcolor="#0070c0" stroked="f" strokeweight="1pt"/>
                </v:group>
                <v:group id="Google Shape;200;p17" o:spid="_x0000_s2705"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6JkMcAAADd&#10;AAAADwAAAAAAAAAAAAAAAACqAgAAZHJzL2Rvd25yZXYueG1sUEsFBgAAAAAEAAQA+gAAAJ4DAAAA&#10;AA==&#10;">
                  <v:shape id="Google Shape;201;p17" o:spid="_x0000_s2706"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b+T8MA&#10;AADdAAAADwAAAGRycy9kb3ducmV2LnhtbERPTYvCMBC9C/sfwix401QR7XaNsgiCeBC2il6HZmzr&#10;NpPaRFv/vVkQvM3jfc582ZlK3KlxpWUFo2EEgjizuuRcwWG/HsQgnEfWWFkmBQ9ysFx89OaYaNvy&#10;L91Tn4sQwi5BBYX3dSKlywoy6Ia2Jg7c2TYGfYBNLnWDbQg3lRxH0VQaLDk0FFjTqqDsL70ZBbtb&#10;7Df6eI23s9Nxevlq08M+K5Xqf3Y/3yA8df4tfrk3OsyPJyP4/yacIB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ub+T8MAAADdAAAADwAAAAAAAAAAAAAAAACYAgAAZHJzL2Rv&#10;d25yZXYueG1sUEsFBgAAAAAEAAQA9QAAAIgD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2707"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IYJcQA&#10;AADdAAAADwAAAGRycy9kb3ducmV2LnhtbERP22rCQBB9F/yHZQRfpG5ML0jqGqS0UBSRxkJfh+w0&#10;G8zOhuwa0793hYJvczjXWeWDbURPna8dK1jMExDEpdM1Vwq+jx8PSxA+IGtsHJOCP/KQr8ejFWba&#10;XfiL+iJUIoawz1CBCaHNpPSlIYt+7lriyP26zmKIsKuk7vASw20j0yR5kRZrjg0GW3ozVJ6Ks1XQ&#10;HA/73fvsufiZYZE+erM97aqtUtPJsHkFEWgId/G/+1PH+cunFG7fxBPk+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SGCXEAAAA3QAAAA8AAAAAAAAAAAAAAAAAmAIAAGRycy9k&#10;b3ducmV2LnhtbFBLBQYAAAAABAAEAPUAAACJAwAAAAA=&#10;" path="m2643,1l417,1c191,1,,143,,370,,608,191,751,417,751r2214,c2870,751,3060,608,3060,370,3060,143,2870,1,2643,1xe" filled="f" strokecolor="white [3212]">
                    <v:path arrowok="t" o:extrusionok="f"/>
                  </v:shape>
                  <v:shape id="Google Shape;203;p17" o:spid="_x0000_s2708"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KcJcQA&#10;AADdAAAADwAAAGRycy9kb3ducmV2LnhtbERPTWvCQBC9F/oflin0VjcaKRKzkVJqETw1pmBvY3bM&#10;BrOzIbvV+O/dQsHbPN7n5KvRduJMg28dK5hOEhDEtdMtNwqq3fplAcIHZI2dY1JwJQ+r4vEhx0y7&#10;C3/RuQyNiCHsM1RgQugzKX1tyKKfuJ44ckc3WAwRDo3UA15iuO3kLElepcWWY4PBnt4N1afy1ypI&#10;/d78pJ/rg25mvN9+VN9pOZ8q9fw0vi1BBBrDXfzv3ug4fzFP4e+beIIs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inCXEAAAA3QAAAA8AAAAAAAAAAAAAAAAAmAIAAGRycy9k&#10;b3ducmV2LnhtbFBLBQYAAAAABAAEAPUAAACJAwAAAAA=&#10;" path="m1976,l417,c191,,,131,,369,,596,191,739,417,739r1559,c2203,739,2393,596,2393,369,2393,131,2203,,1976,xe" filled="f" strokecolor="white [3212]">
                    <v:path arrowok="t" o:extrusionok="f"/>
                  </v:shape>
                  <v:group id="Google Shape;204;p17" o:spid="_x0000_s2709"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DVj5PFAAAA3QAA&#10;AA8AAAAAAAAAAAAAAAAAqgIAAGRycy9kb3ducmV2LnhtbFBLBQYAAAAABAAEAPoAAACcAwAAAAA=&#10;">
                    <v:shape id="Google Shape;205;p17" o:spid="_x0000_s2710"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C/PcIA&#10;AADdAAAADwAAAGRycy9kb3ducmV2LnhtbERPS2vCQBC+C/6HZQQvUjc+G6OrSEHosUZ7n2bHJG12&#10;NuxuY/rvu4WCt/n4nrM79KYRHTlfW1YwmyYgiAuray4VXC+npxSED8gaG8uk4Ic8HPbDwQ4zbe98&#10;pi4PpYgh7DNUUIXQZlL6oiKDfmpb4sjdrDMYInSl1A7vMdw0cp4ka2mw5thQYUsvFRVf+bdR8Pnc&#10;p25yftt8LPL0fVleuzbIm1LjUX/cggjUh4f43/2q4/x0uYK/b+IJcv8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kL89wgAAAN0AAAAPAAAAAAAAAAAAAAAAAJgCAABkcnMvZG93&#10;bnJldi54bWxQSwUGAAAAAAQABAD1AAAAhwMAAAAA&#10;" path="m227,1501v107,,226,-72,226,-167l453,167c453,84,322,1,227,1,144,1,1,84,1,167r,1167c1,1429,144,1501,227,1501xe" filled="f" stroked="f">
                      <v:path arrowok="t" o:extrusionok="f"/>
                    </v:shape>
                    <v:shape id="Google Shape;206;p17" o:spid="_x0000_s2711"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juBsIA&#10;AADdAAAADwAAAGRycy9kb3ducmV2LnhtbERPTWvCQBC9F/oflil4qxtFRFJXaVoqemzaQ49jdkzS&#10;ZmfD7qjx37sFwds83ucs14Pr1IlCbD0bmIwzUMSVty3XBr6/Pp4XoKIgW+w8k4ELRVivHh+WmFt/&#10;5k86lVKrFMIxRwONSJ9rHauGHMax74kTd/DBoSQYam0DnlO46/Q0y+baYcupocGe3hqq/sqjM1CU&#10;02L3g7tJkN/4vnWFuM3eGjN6Gl5fQAkNchff3Fub5i9mc/j/Jp2gV1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CO4GwgAAAN0AAAAPAAAAAAAAAAAAAAAAAJgCAABkcnMvZG93&#10;bnJldi54bWxQSwUGAAAAAAQABAD1AAAAhwMAAAAA&#10;" path="m929,60c846,,750,36,703,108l60,1060c,1143,24,1251,95,1310v36,12,60,24,96,24c250,1334,298,1310,334,1251l976,298v60,-71,36,-178,-47,-238xe" filled="f" stroked="f">
                      <v:path arrowok="t" o:extrusionok="f"/>
                    </v:shape>
                    <v:shape id="Google Shape;207;p17" o:spid="_x0000_s2712"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Va6MMA&#10;AADdAAAADwAAAGRycy9kb3ducmV2LnhtbERP22rCQBB9F/oPyxR8002rWIlZpXiBUh9KYz5gmh2T&#10;0OxszK66/fuuIPg2h3OdbBVMKy7Uu8aygpdxAoK4tLrhSkFx2I3mIJxH1thaJgV/5GC1fBpkmGp7&#10;5W+65L4SMYRdigpq77tUSlfWZNCNbUccuaPtDfoI+0rqHq8x3LTyNUlm0mDDsaHGjtY1lb/52Sig&#10;vd3+tCGfbni2DoevzaedFCelhs/hfQHCU/AP8d39oeP8+fQNbt/EE+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uVa6MMAAADdAAAADwAAAAAAAAAAAAAAAACYAgAAZHJzL2Rv&#10;d25yZXYueG1sUEsFBgAAAAAEAAQA9QAAAIgDAAAAAA==&#10;" path="m822,1346v24,,60,-12,83,-35c989,1263,1013,1156,953,1072l334,108c286,25,179,1,96,48,12,108,1,215,48,298r619,965c703,1322,763,1346,822,1346xe" filled="f" stroked="f">
                      <v:path arrowok="t" o:extrusionok="f"/>
                    </v:shape>
                    <v:shape id="Google Shape;208;p17" o:spid="_x0000_s2713"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7OVsUA&#10;AADdAAAADwAAAGRycy9kb3ducmV2LnhtbESPQW/CMAyF70j8h8hIu6CRsE0bKgSEqDaxI2U/wDSm&#10;LTRO1WTQ/fv5MGk3W+/5vc+rzeBbdaM+NoEtzGcGFHEZXMOVha/j++MCVEzIDtvAZOGHImzW49EK&#10;MxfufKBbkSolIRwztFCn1GVax7Imj3EWOmLRzqH3mGTtK+16vEu4b/WTMa/aY8PSUGNHu5rKa/Ht&#10;LZxIPycqz7l527e5+Zzn0+PHxdqHybBdgko0pH/z3/XeCf7iRXDlGxlBr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js5WxQAAAN0AAAAPAAAAAAAAAAAAAAAAAJgCAABkcnMv&#10;ZG93bnJldi54bWxQSwUGAAAAAAQABAD1AAAAigMAAAAA&#10;" path="m1287,596l275,48c191,1,84,36,48,120,1,191,25,310,120,346l1132,894v24,11,48,23,71,23c1263,917,1322,882,1358,822v36,-71,12,-190,-71,-226xe" filled="f" stroked="f">
                      <v:path arrowok="t" o:extrusionok="f"/>
                    </v:shape>
                    <v:shape id="Google Shape;209;p17" o:spid="_x0000_s2714"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7Fp8UA&#10;AADdAAAADwAAAGRycy9kb3ducmV2LnhtbERPTWvCQBC9F/wPywi9lLqJFEmjq9iCIFKQxlI9jtkx&#10;CWZnQ3ZrYn+9Wyh4m8f7nNmiN7W4UOsqywriUQSCOLe64kLB1271nIBwHlljbZkUXMnBYj54mGGq&#10;bcefdMl8IUIIuxQVlN43qZQuL8mgG9mGOHAn2xr0AbaF1C12IdzUchxFE2mw4tBQYkPvJeXn7Mco&#10;2JL87bb++HbYfF+TjyyJ94enWKnHYb+cgvDU+7v4373WYX7y8gp/34QT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PsWnxQAAAN0AAAAPAAAAAAAAAAAAAAAAAJgCAABkcnMv&#10;ZG93bnJldi54bWxQSwUGAAAAAAQABAD1AAAAigM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A5444F" w:rsidRDefault="00A5444F" w:rsidP="00A5444F">
      <w:pPr>
        <w:rPr>
          <w:lang w:bidi="ar-SY"/>
        </w:rPr>
      </w:pPr>
      <w:r>
        <w:rPr>
          <w:noProof/>
        </w:rPr>
        <mc:AlternateContent>
          <mc:Choice Requires="wpg">
            <w:drawing>
              <wp:inline distT="0" distB="0" distL="0" distR="0" wp14:anchorId="412C711F" wp14:editId="60FC97B7">
                <wp:extent cx="5672264" cy="3171496"/>
                <wp:effectExtent l="0" t="0" r="0" b="0"/>
                <wp:docPr id="2350" name="مجموعة 2350"/>
                <wp:cNvGraphicFramePr/>
                <a:graphic xmlns:a="http://schemas.openxmlformats.org/drawingml/2006/main">
                  <a:graphicData uri="http://schemas.microsoft.com/office/word/2010/wordprocessingGroup">
                    <wpg:wgp>
                      <wpg:cNvGrpSpPr/>
                      <wpg:grpSpPr bwMode="auto">
                        <a:xfrm>
                          <a:off x="0" y="0"/>
                          <a:ext cx="5672264" cy="3171496"/>
                          <a:chOff x="0" y="0"/>
                          <a:chExt cx="57683" cy="34875"/>
                        </a:xfrm>
                      </wpg:grpSpPr>
                      <wps:wsp>
                        <wps:cNvPr id="1920" name="Google Shape;1304;p43"/>
                        <wps:cNvSpPr>
                          <a:spLocks/>
                        </wps:cNvSpPr>
                        <wps:spPr bwMode="auto">
                          <a:xfrm>
                            <a:off x="33792" y="7015"/>
                            <a:ext cx="616" cy="1660"/>
                          </a:xfrm>
                          <a:custGeom>
                            <a:avLst/>
                            <a:gdLst>
                              <a:gd name="T0" fmla="*/ 45 w 612"/>
                              <a:gd name="T1" fmla="*/ 0 h 1858"/>
                              <a:gd name="T2" fmla="*/ 11 w 612"/>
                              <a:gd name="T3" fmla="*/ 47 h 1858"/>
                              <a:gd name="T4" fmla="*/ 532 w 612"/>
                              <a:gd name="T5" fmla="*/ 1834 h 1858"/>
                              <a:gd name="T6" fmla="*/ 563 w 612"/>
                              <a:gd name="T7" fmla="*/ 1857 h 1858"/>
                              <a:gd name="T8" fmla="*/ 606 w 612"/>
                              <a:gd name="T9" fmla="*/ 1809 h 1858"/>
                              <a:gd name="T10" fmla="*/ 85 w 612"/>
                              <a:gd name="T11" fmla="*/ 30 h 1858"/>
                              <a:gd name="T12" fmla="*/ 45 w 612"/>
                              <a:gd name="T13" fmla="*/ 0 h 1858"/>
                            </a:gdLst>
                            <a:ahLst/>
                            <a:cxnLst>
                              <a:cxn ang="0">
                                <a:pos x="T0" y="T1"/>
                              </a:cxn>
                              <a:cxn ang="0">
                                <a:pos x="T2" y="T3"/>
                              </a:cxn>
                              <a:cxn ang="0">
                                <a:pos x="T4" y="T5"/>
                              </a:cxn>
                              <a:cxn ang="0">
                                <a:pos x="T6" y="T7"/>
                              </a:cxn>
                              <a:cxn ang="0">
                                <a:pos x="T8" y="T9"/>
                              </a:cxn>
                              <a:cxn ang="0">
                                <a:pos x="T10" y="T11"/>
                              </a:cxn>
                              <a:cxn ang="0">
                                <a:pos x="T12" y="T13"/>
                              </a:cxn>
                            </a:cxnLst>
                            <a:rect l="0" t="0" r="r" b="b"/>
                            <a:pathLst>
                              <a:path w="612" h="1858" extrusionOk="0">
                                <a:moveTo>
                                  <a:pt x="45" y="0"/>
                                </a:moveTo>
                                <a:cubicBezTo>
                                  <a:pt x="22" y="0"/>
                                  <a:pt x="1" y="18"/>
                                  <a:pt x="11" y="47"/>
                                </a:cubicBezTo>
                                <a:cubicBezTo>
                                  <a:pt x="217" y="634"/>
                                  <a:pt x="391" y="1230"/>
                                  <a:pt x="532" y="1834"/>
                                </a:cubicBezTo>
                                <a:cubicBezTo>
                                  <a:pt x="535" y="1850"/>
                                  <a:pt x="548" y="1857"/>
                                  <a:pt x="563" y="1857"/>
                                </a:cubicBezTo>
                                <a:cubicBezTo>
                                  <a:pt x="586" y="1857"/>
                                  <a:pt x="611" y="1839"/>
                                  <a:pt x="606" y="1809"/>
                                </a:cubicBezTo>
                                <a:cubicBezTo>
                                  <a:pt x="466" y="1205"/>
                                  <a:pt x="292" y="609"/>
                                  <a:pt x="85" y="30"/>
                                </a:cubicBezTo>
                                <a:cubicBezTo>
                                  <a:pt x="78" y="9"/>
                                  <a:pt x="61" y="0"/>
                                  <a:pt x="45" y="0"/>
                                </a:cubicBezTo>
                                <a:close/>
                              </a:path>
                            </a:pathLst>
                          </a:custGeom>
                          <a:solidFill>
                            <a:srgbClr val="3D6D7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g:cNvPr id="1921" name="Google Shape;1305;p43"/>
                        <wpg:cNvGrpSpPr>
                          <a:grpSpLocks/>
                        </wpg:cNvGrpSpPr>
                        <wpg:grpSpPr bwMode="auto">
                          <a:xfrm>
                            <a:off x="0" y="7374"/>
                            <a:ext cx="19377" cy="18920"/>
                            <a:chOff x="0" y="7374"/>
                            <a:chExt cx="19377" cy="18919"/>
                          </a:xfrm>
                        </wpg:grpSpPr>
                        <wps:wsp>
                          <wps:cNvPr id="1962" name="Google Shape;1306;p43"/>
                          <wps:cNvSpPr>
                            <a:spLocks/>
                          </wps:cNvSpPr>
                          <wps:spPr bwMode="auto">
                            <a:xfrm>
                              <a:off x="481" y="7374"/>
                              <a:ext cx="18479" cy="18546"/>
                            </a:xfrm>
                            <a:custGeom>
                              <a:avLst/>
                              <a:gdLst>
                                <a:gd name="T0" fmla="*/ 7893 w 17807"/>
                                <a:gd name="T1" fmla="*/ 0 h 20766"/>
                                <a:gd name="T2" fmla="*/ 5023 w 17807"/>
                                <a:gd name="T3" fmla="*/ 992 h 20766"/>
                                <a:gd name="T4" fmla="*/ 3807 w 17807"/>
                                <a:gd name="T5" fmla="*/ 2655 h 20766"/>
                                <a:gd name="T6" fmla="*/ 1118 w 17807"/>
                                <a:gd name="T7" fmla="*/ 9250 h 20766"/>
                                <a:gd name="T8" fmla="*/ 1043 w 17807"/>
                                <a:gd name="T9" fmla="*/ 15340 h 20766"/>
                                <a:gd name="T10" fmla="*/ 2781 w 17807"/>
                                <a:gd name="T11" fmla="*/ 17640 h 20766"/>
                                <a:gd name="T12" fmla="*/ 4229 w 17807"/>
                                <a:gd name="T13" fmla="*/ 18658 h 20766"/>
                                <a:gd name="T14" fmla="*/ 8920 w 17807"/>
                                <a:gd name="T15" fmla="*/ 20685 h 20766"/>
                                <a:gd name="T16" fmla="*/ 9901 w 17807"/>
                                <a:gd name="T17" fmla="*/ 20766 h 20766"/>
                                <a:gd name="T18" fmla="*/ 13571 w 17807"/>
                                <a:gd name="T19" fmla="*/ 19162 h 20766"/>
                                <a:gd name="T20" fmla="*/ 14530 w 17807"/>
                                <a:gd name="T21" fmla="*/ 17185 h 20766"/>
                                <a:gd name="T22" fmla="*/ 16375 w 17807"/>
                                <a:gd name="T23" fmla="*/ 13172 h 20766"/>
                                <a:gd name="T24" fmla="*/ 17584 w 17807"/>
                                <a:gd name="T25" fmla="*/ 10425 h 20766"/>
                                <a:gd name="T26" fmla="*/ 17128 w 17807"/>
                                <a:gd name="T27" fmla="*/ 7049 h 20766"/>
                                <a:gd name="T28" fmla="*/ 15225 w 17807"/>
                                <a:gd name="T29" fmla="*/ 4170 h 20766"/>
                                <a:gd name="T30" fmla="*/ 13736 w 17807"/>
                                <a:gd name="T31" fmla="*/ 2606 h 20766"/>
                                <a:gd name="T32" fmla="*/ 8440 w 17807"/>
                                <a:gd name="T33" fmla="*/ 49 h 20766"/>
                                <a:gd name="T34" fmla="*/ 7893 w 17807"/>
                                <a:gd name="T35" fmla="*/ 0 h 207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7807" h="20766" extrusionOk="0">
                                  <a:moveTo>
                                    <a:pt x="7893" y="0"/>
                                  </a:moveTo>
                                  <a:cubicBezTo>
                                    <a:pt x="7050" y="0"/>
                                    <a:pt x="5810" y="272"/>
                                    <a:pt x="5023" y="992"/>
                                  </a:cubicBezTo>
                                  <a:cubicBezTo>
                                    <a:pt x="4519" y="1456"/>
                                    <a:pt x="4146" y="2060"/>
                                    <a:pt x="3807" y="2655"/>
                                  </a:cubicBezTo>
                                  <a:cubicBezTo>
                                    <a:pt x="2615" y="4724"/>
                                    <a:pt x="1581" y="6908"/>
                                    <a:pt x="1118" y="9250"/>
                                  </a:cubicBezTo>
                                  <a:cubicBezTo>
                                    <a:pt x="654" y="11592"/>
                                    <a:pt x="1" y="13188"/>
                                    <a:pt x="1043" y="15340"/>
                                  </a:cubicBezTo>
                                  <a:cubicBezTo>
                                    <a:pt x="1292" y="15844"/>
                                    <a:pt x="2227" y="17201"/>
                                    <a:pt x="2781" y="17640"/>
                                  </a:cubicBezTo>
                                  <a:cubicBezTo>
                                    <a:pt x="3236" y="18021"/>
                                    <a:pt x="3724" y="18360"/>
                                    <a:pt x="4229" y="18658"/>
                                  </a:cubicBezTo>
                                  <a:cubicBezTo>
                                    <a:pt x="5710" y="19518"/>
                                    <a:pt x="7232" y="20404"/>
                                    <a:pt x="8920" y="20685"/>
                                  </a:cubicBezTo>
                                  <a:cubicBezTo>
                                    <a:pt x="9241" y="20738"/>
                                    <a:pt x="9571" y="20766"/>
                                    <a:pt x="9901" y="20766"/>
                                  </a:cubicBezTo>
                                  <a:cubicBezTo>
                                    <a:pt x="11307" y="20766"/>
                                    <a:pt x="12726" y="20268"/>
                                    <a:pt x="13571" y="19162"/>
                                  </a:cubicBezTo>
                                  <a:cubicBezTo>
                                    <a:pt x="14009" y="18575"/>
                                    <a:pt x="14257" y="17872"/>
                                    <a:pt x="14530" y="17185"/>
                                  </a:cubicBezTo>
                                  <a:cubicBezTo>
                                    <a:pt x="15060" y="15811"/>
                                    <a:pt x="15680" y="14471"/>
                                    <a:pt x="16375" y="13172"/>
                                  </a:cubicBezTo>
                                  <a:cubicBezTo>
                                    <a:pt x="16855" y="12287"/>
                                    <a:pt x="17377" y="11410"/>
                                    <a:pt x="17584" y="10425"/>
                                  </a:cubicBezTo>
                                  <a:cubicBezTo>
                                    <a:pt x="17807" y="9291"/>
                                    <a:pt x="17592" y="8100"/>
                                    <a:pt x="17128" y="7049"/>
                                  </a:cubicBezTo>
                                  <a:cubicBezTo>
                                    <a:pt x="16665" y="5990"/>
                                    <a:pt x="15970" y="5047"/>
                                    <a:pt x="15225" y="4170"/>
                                  </a:cubicBezTo>
                                  <a:cubicBezTo>
                                    <a:pt x="14770" y="3615"/>
                                    <a:pt x="14274" y="3086"/>
                                    <a:pt x="13736" y="2606"/>
                                  </a:cubicBezTo>
                                  <a:cubicBezTo>
                                    <a:pt x="12247" y="1274"/>
                                    <a:pt x="10410" y="388"/>
                                    <a:pt x="8440" y="49"/>
                                  </a:cubicBezTo>
                                  <a:cubicBezTo>
                                    <a:pt x="8292" y="17"/>
                                    <a:pt x="8105" y="0"/>
                                    <a:pt x="7893" y="0"/>
                                  </a:cubicBezTo>
                                  <a:close/>
                                </a:path>
                              </a:pathLst>
                            </a:custGeom>
                            <a:solidFill>
                              <a:srgbClr val="EC3A3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63" name="Google Shape;1307;p43"/>
                          <wps:cNvSpPr>
                            <a:spLocks/>
                          </wps:cNvSpPr>
                          <wps:spPr bwMode="auto">
                            <a:xfrm>
                              <a:off x="0" y="7535"/>
                              <a:ext cx="19377" cy="18758"/>
                            </a:xfrm>
                            <a:custGeom>
                              <a:avLst/>
                              <a:gdLst>
                                <a:gd name="T0" fmla="*/ 7538 w 17650"/>
                                <a:gd name="T1" fmla="*/ 237 h 21004"/>
                                <a:gd name="T2" fmla="*/ 8140 w 17650"/>
                                <a:gd name="T3" fmla="*/ 290 h 21004"/>
                                <a:gd name="T4" fmla="*/ 8140 w 17650"/>
                                <a:gd name="T5" fmla="*/ 290 h 21004"/>
                                <a:gd name="T6" fmla="*/ 8143 w 17650"/>
                                <a:gd name="T7" fmla="*/ 291 h 21004"/>
                                <a:gd name="T8" fmla="*/ 13330 w 17650"/>
                                <a:gd name="T9" fmla="*/ 2757 h 21004"/>
                                <a:gd name="T10" fmla="*/ 16921 w 17650"/>
                                <a:gd name="T11" fmla="*/ 7630 h 21004"/>
                                <a:gd name="T12" fmla="*/ 17120 w 17650"/>
                                <a:gd name="T13" fmla="*/ 10865 h 21004"/>
                                <a:gd name="T14" fmla="*/ 15829 w 17650"/>
                                <a:gd name="T15" fmla="*/ 13579 h 21004"/>
                                <a:gd name="T16" fmla="*/ 14580 w 17650"/>
                                <a:gd name="T17" fmla="*/ 16219 h 21004"/>
                                <a:gd name="T18" fmla="*/ 13397 w 17650"/>
                                <a:gd name="T19" fmla="*/ 18958 h 21004"/>
                                <a:gd name="T20" fmla="*/ 9640 w 17650"/>
                                <a:gd name="T21" fmla="*/ 20780 h 21004"/>
                                <a:gd name="T22" fmla="*/ 8598 w 17650"/>
                                <a:gd name="T23" fmla="*/ 20687 h 21004"/>
                                <a:gd name="T24" fmla="*/ 3410 w 17650"/>
                                <a:gd name="T25" fmla="*/ 18304 h 21004"/>
                                <a:gd name="T26" fmla="*/ 621 w 17650"/>
                                <a:gd name="T27" fmla="*/ 14771 h 21004"/>
                                <a:gd name="T28" fmla="*/ 969 w 17650"/>
                                <a:gd name="T29" fmla="*/ 9409 h 21004"/>
                                <a:gd name="T30" fmla="*/ 3509 w 17650"/>
                                <a:gd name="T31" fmla="*/ 3079 h 21004"/>
                                <a:gd name="T32" fmla="*/ 5602 w 17650"/>
                                <a:gd name="T33" fmla="*/ 705 h 21004"/>
                                <a:gd name="T34" fmla="*/ 7538 w 17650"/>
                                <a:gd name="T35" fmla="*/ 237 h 21004"/>
                                <a:gd name="T36" fmla="*/ 7499 w 17650"/>
                                <a:gd name="T37" fmla="*/ 1 h 21004"/>
                                <a:gd name="T38" fmla="*/ 4196 w 17650"/>
                                <a:gd name="T39" fmla="*/ 1565 h 21004"/>
                                <a:gd name="T40" fmla="*/ 2483 w 17650"/>
                                <a:gd name="T41" fmla="*/ 4503 h 21004"/>
                                <a:gd name="T42" fmla="*/ 1267 w 17650"/>
                                <a:gd name="T43" fmla="*/ 7407 h 21004"/>
                                <a:gd name="T44" fmla="*/ 464 w 17650"/>
                                <a:gd name="T45" fmla="*/ 10659 h 21004"/>
                                <a:gd name="T46" fmla="*/ 117 w 17650"/>
                                <a:gd name="T47" fmla="*/ 13406 h 21004"/>
                                <a:gd name="T48" fmla="*/ 2218 w 17650"/>
                                <a:gd name="T49" fmla="*/ 17642 h 21004"/>
                                <a:gd name="T50" fmla="*/ 4146 w 17650"/>
                                <a:gd name="T51" fmla="*/ 19024 h 21004"/>
                                <a:gd name="T52" fmla="*/ 7042 w 17650"/>
                                <a:gd name="T53" fmla="*/ 20488 h 21004"/>
                                <a:gd name="T54" fmla="*/ 9706 w 17650"/>
                                <a:gd name="T55" fmla="*/ 21003 h 21004"/>
                                <a:gd name="T56" fmla="*/ 12280 w 17650"/>
                                <a:gd name="T57" fmla="*/ 20339 h 21004"/>
                                <a:gd name="T58" fmla="*/ 13910 w 17650"/>
                                <a:gd name="T59" fmla="*/ 18478 h 21004"/>
                                <a:gd name="T60" fmla="*/ 15267 w 17650"/>
                                <a:gd name="T61" fmla="*/ 15251 h 21004"/>
                                <a:gd name="T62" fmla="*/ 17517 w 17650"/>
                                <a:gd name="T63" fmla="*/ 9293 h 21004"/>
                                <a:gd name="T64" fmla="*/ 14208 w 17650"/>
                                <a:gd name="T65" fmla="*/ 3278 h 21004"/>
                                <a:gd name="T66" fmla="*/ 8244 w 17650"/>
                                <a:gd name="T67" fmla="*/ 74 h 21004"/>
                                <a:gd name="T68" fmla="*/ 8244 w 17650"/>
                                <a:gd name="T69" fmla="*/ 74 h 21004"/>
                                <a:gd name="T70" fmla="*/ 8209 w 17650"/>
                                <a:gd name="T71" fmla="*/ 59 h 21004"/>
                                <a:gd name="T72" fmla="*/ 8209 w 17650"/>
                                <a:gd name="T73" fmla="*/ 59 h 21004"/>
                                <a:gd name="T74" fmla="*/ 8209 w 17650"/>
                                <a:gd name="T75" fmla="*/ 68 h 21004"/>
                                <a:gd name="T76" fmla="*/ 7499 w 17650"/>
                                <a:gd name="T77" fmla="*/ 1 h 210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Lst>
                              <a:rect l="0" t="0" r="r" b="b"/>
                              <a:pathLst>
                                <a:path w="17650" h="21004" extrusionOk="0">
                                  <a:moveTo>
                                    <a:pt x="7538" y="237"/>
                                  </a:moveTo>
                                  <a:cubicBezTo>
                                    <a:pt x="7742" y="237"/>
                                    <a:pt x="7944" y="254"/>
                                    <a:pt x="8140" y="290"/>
                                  </a:cubicBezTo>
                                  <a:cubicBezTo>
                                    <a:pt x="8141" y="291"/>
                                    <a:pt x="8142" y="291"/>
                                    <a:pt x="8143" y="291"/>
                                  </a:cubicBezTo>
                                  <a:cubicBezTo>
                                    <a:pt x="10062" y="630"/>
                                    <a:pt x="11858" y="1482"/>
                                    <a:pt x="13330" y="2757"/>
                                  </a:cubicBezTo>
                                  <a:cubicBezTo>
                                    <a:pt x="14803" y="4056"/>
                                    <a:pt x="16235" y="5769"/>
                                    <a:pt x="16921" y="7630"/>
                                  </a:cubicBezTo>
                                  <a:cubicBezTo>
                                    <a:pt x="17302" y="8665"/>
                                    <a:pt x="17418" y="9798"/>
                                    <a:pt x="17120" y="10865"/>
                                  </a:cubicBezTo>
                                  <a:cubicBezTo>
                                    <a:pt x="16847" y="11834"/>
                                    <a:pt x="16293" y="12702"/>
                                    <a:pt x="15829" y="13579"/>
                                  </a:cubicBezTo>
                                  <a:cubicBezTo>
                                    <a:pt x="15374" y="14440"/>
                                    <a:pt x="14961" y="15317"/>
                                    <a:pt x="14580" y="16219"/>
                                  </a:cubicBezTo>
                                  <a:cubicBezTo>
                                    <a:pt x="14199" y="17121"/>
                                    <a:pt x="13926" y="18122"/>
                                    <a:pt x="13397" y="18958"/>
                                  </a:cubicBezTo>
                                  <a:cubicBezTo>
                                    <a:pt x="12576" y="20232"/>
                                    <a:pt x="11100" y="20780"/>
                                    <a:pt x="9640" y="20780"/>
                                  </a:cubicBezTo>
                                  <a:cubicBezTo>
                                    <a:pt x="9288" y="20780"/>
                                    <a:pt x="8938" y="20748"/>
                                    <a:pt x="8598" y="20687"/>
                                  </a:cubicBezTo>
                                  <a:cubicBezTo>
                                    <a:pt x="6761" y="20356"/>
                                    <a:pt x="4932" y="19347"/>
                                    <a:pt x="3410" y="18304"/>
                                  </a:cubicBezTo>
                                  <a:cubicBezTo>
                                    <a:pt x="2185" y="17452"/>
                                    <a:pt x="1109" y="16202"/>
                                    <a:pt x="621" y="14771"/>
                                  </a:cubicBezTo>
                                  <a:cubicBezTo>
                                    <a:pt x="1" y="12992"/>
                                    <a:pt x="605" y="11172"/>
                                    <a:pt x="969" y="9409"/>
                                  </a:cubicBezTo>
                                  <a:cubicBezTo>
                                    <a:pt x="1440" y="7159"/>
                                    <a:pt x="2375" y="5065"/>
                                    <a:pt x="3509" y="3079"/>
                                  </a:cubicBezTo>
                                  <a:cubicBezTo>
                                    <a:pt x="4039" y="2153"/>
                                    <a:pt x="4601" y="1193"/>
                                    <a:pt x="5602" y="705"/>
                                  </a:cubicBezTo>
                                  <a:cubicBezTo>
                                    <a:pt x="6178" y="420"/>
                                    <a:pt x="6870" y="237"/>
                                    <a:pt x="7538" y="237"/>
                                  </a:cubicBezTo>
                                  <a:close/>
                                  <a:moveTo>
                                    <a:pt x="7499" y="1"/>
                                  </a:moveTo>
                                  <a:cubicBezTo>
                                    <a:pt x="6244" y="1"/>
                                    <a:pt x="4960" y="599"/>
                                    <a:pt x="4196" y="1565"/>
                                  </a:cubicBezTo>
                                  <a:cubicBezTo>
                                    <a:pt x="3501" y="2451"/>
                                    <a:pt x="2979" y="3501"/>
                                    <a:pt x="2483" y="4503"/>
                                  </a:cubicBezTo>
                                  <a:cubicBezTo>
                                    <a:pt x="2011" y="5438"/>
                                    <a:pt x="1606" y="6406"/>
                                    <a:pt x="1267" y="7407"/>
                                  </a:cubicBezTo>
                                  <a:cubicBezTo>
                                    <a:pt x="911" y="8466"/>
                                    <a:pt x="704" y="9566"/>
                                    <a:pt x="464" y="10659"/>
                                  </a:cubicBezTo>
                                  <a:cubicBezTo>
                                    <a:pt x="265" y="11560"/>
                                    <a:pt x="67" y="12479"/>
                                    <a:pt x="117" y="13406"/>
                                  </a:cubicBezTo>
                                  <a:cubicBezTo>
                                    <a:pt x="199" y="15011"/>
                                    <a:pt x="1101" y="16525"/>
                                    <a:pt x="2218" y="17642"/>
                                  </a:cubicBezTo>
                                  <a:cubicBezTo>
                                    <a:pt x="2773" y="18205"/>
                                    <a:pt x="3476" y="18635"/>
                                    <a:pt x="4146" y="19024"/>
                                  </a:cubicBezTo>
                                  <a:cubicBezTo>
                                    <a:pt x="5081" y="19570"/>
                                    <a:pt x="6033" y="20108"/>
                                    <a:pt x="7042" y="20488"/>
                                  </a:cubicBezTo>
                                  <a:cubicBezTo>
                                    <a:pt x="7886" y="20804"/>
                                    <a:pt x="8802" y="21003"/>
                                    <a:pt x="9706" y="21003"/>
                                  </a:cubicBezTo>
                                  <a:cubicBezTo>
                                    <a:pt x="10601" y="21003"/>
                                    <a:pt x="11485" y="20809"/>
                                    <a:pt x="12280" y="20339"/>
                                  </a:cubicBezTo>
                                  <a:cubicBezTo>
                                    <a:pt x="13024" y="19901"/>
                                    <a:pt x="13554" y="19255"/>
                                    <a:pt x="13910" y="18478"/>
                                  </a:cubicBezTo>
                                  <a:cubicBezTo>
                                    <a:pt x="14406" y="17427"/>
                                    <a:pt x="14770" y="16310"/>
                                    <a:pt x="15267" y="15251"/>
                                  </a:cubicBezTo>
                                  <a:cubicBezTo>
                                    <a:pt x="16144" y="13356"/>
                                    <a:pt x="17650" y="11478"/>
                                    <a:pt x="17517" y="9293"/>
                                  </a:cubicBezTo>
                                  <a:cubicBezTo>
                                    <a:pt x="17368" y="6943"/>
                                    <a:pt x="15780" y="4900"/>
                                    <a:pt x="14208" y="3278"/>
                                  </a:cubicBezTo>
                                  <a:cubicBezTo>
                                    <a:pt x="12602" y="1607"/>
                                    <a:pt x="10514" y="493"/>
                                    <a:pt x="8244" y="74"/>
                                  </a:cubicBezTo>
                                  <a:cubicBezTo>
                                    <a:pt x="8234" y="68"/>
                                    <a:pt x="8223" y="63"/>
                                    <a:pt x="8209" y="59"/>
                                  </a:cubicBezTo>
                                  <a:lnTo>
                                    <a:pt x="8209" y="68"/>
                                  </a:lnTo>
                                  <a:cubicBezTo>
                                    <a:pt x="7976" y="23"/>
                                    <a:pt x="7738" y="1"/>
                                    <a:pt x="7499" y="1"/>
                                  </a:cubicBez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64" name="Google Shape;1308;p43"/>
                          <wps:cNvSpPr txBox="1">
                            <a:spLocks noChangeArrowheads="1"/>
                          </wps:cNvSpPr>
                          <wps:spPr bwMode="auto">
                            <a:xfrm flipH="1">
                              <a:off x="1315" y="10718"/>
                              <a:ext cx="15840" cy="14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Default="00FC7E58" w:rsidP="00A5444F">
                                <w:pPr>
                                  <w:keepNext/>
                                  <w:bidi w:val="0"/>
                                  <w:jc w:val="center"/>
                                  <w:rPr>
                                    <w:rFonts w:ascii="Arial" w:eastAsia="Calibri" w:hAnsi="Adobe Arabic" w:cs="Adobe Arabic"/>
                                    <w:b/>
                                    <w:bCs/>
                                    <w:color w:val="FFFFFF" w:themeColor="background1"/>
                                    <w:sz w:val="36"/>
                                    <w:szCs w:val="36"/>
                                    <w:lang w:bidi="ar-SY"/>
                                  </w:rPr>
                                </w:pPr>
                                <w:r>
                                  <w:rPr>
                                    <w:rFonts w:ascii="Arial" w:eastAsia="Calibri" w:hAnsi="Adobe Arabic" w:cs="Adobe Arabic" w:hint="cs"/>
                                    <w:b/>
                                    <w:bCs/>
                                    <w:color w:val="FFFFFF" w:themeColor="background1"/>
                                    <w:sz w:val="36"/>
                                    <w:szCs w:val="36"/>
                                    <w:rtl/>
                                    <w:lang w:bidi="ar-SY"/>
                                  </w:rPr>
                                  <w:t xml:space="preserve">إعادة التركيز على المشكلة وصياغة الأسباب بصورة احترافية </w:t>
                                </w:r>
                              </w:p>
                            </w:txbxContent>
                          </wps:txbx>
                          <wps:bodyPr rot="0" vert="horz" wrap="square" lIns="36000" tIns="36000" rIns="36000" bIns="36000" anchor="ctr" anchorCtr="0" upright="1">
                            <a:noAutofit/>
                          </wps:bodyPr>
                        </wps:wsp>
                      </wpg:grpSp>
                      <wpg:grpSp>
                        <wpg:cNvPr id="1922" name="Google Shape;1310;p43"/>
                        <wpg:cNvGrpSpPr>
                          <a:grpSpLocks/>
                        </wpg:cNvGrpSpPr>
                        <wpg:grpSpPr bwMode="auto">
                          <a:xfrm>
                            <a:off x="15386" y="0"/>
                            <a:ext cx="21982" cy="16374"/>
                            <a:chOff x="15386" y="0"/>
                            <a:chExt cx="21981" cy="16374"/>
                          </a:xfrm>
                        </wpg:grpSpPr>
                        <wps:wsp>
                          <wps:cNvPr id="1959" name="Google Shape;1311;p43"/>
                          <wps:cNvSpPr>
                            <a:spLocks/>
                          </wps:cNvSpPr>
                          <wps:spPr bwMode="auto">
                            <a:xfrm>
                              <a:off x="16884" y="0"/>
                              <a:ext cx="19803" cy="15845"/>
                            </a:xfrm>
                            <a:custGeom>
                              <a:avLst/>
                              <a:gdLst>
                                <a:gd name="T0" fmla="*/ 8972 w 18353"/>
                                <a:gd name="T1" fmla="*/ 0 h 17207"/>
                                <a:gd name="T2" fmla="*/ 4858 w 18353"/>
                                <a:gd name="T3" fmla="*/ 706 h 17207"/>
                                <a:gd name="T4" fmla="*/ 5002 w 18353"/>
                                <a:gd name="T5" fmla="*/ 669 h 17207"/>
                                <a:gd name="T6" fmla="*/ 5002 w 18353"/>
                                <a:gd name="T7" fmla="*/ 669 h 17207"/>
                                <a:gd name="T8" fmla="*/ 1672 w 18353"/>
                                <a:gd name="T9" fmla="*/ 3205 h 17207"/>
                                <a:gd name="T10" fmla="*/ 265 w 18353"/>
                                <a:gd name="T11" fmla="*/ 7408 h 17207"/>
                                <a:gd name="T12" fmla="*/ 2284 w 18353"/>
                                <a:gd name="T13" fmla="*/ 14077 h 17207"/>
                                <a:gd name="T14" fmla="*/ 7588 w 18353"/>
                                <a:gd name="T15" fmla="*/ 16990 h 17207"/>
                                <a:gd name="T16" fmla="*/ 10730 w 18353"/>
                                <a:gd name="T17" fmla="*/ 17206 h 17207"/>
                                <a:gd name="T18" fmla="*/ 11725 w 18353"/>
                                <a:gd name="T19" fmla="*/ 17188 h 17207"/>
                                <a:gd name="T20" fmla="*/ 17724 w 18353"/>
                                <a:gd name="T21" fmla="*/ 13655 h 17207"/>
                                <a:gd name="T22" fmla="*/ 18187 w 18353"/>
                                <a:gd name="T23" fmla="*/ 11504 h 17207"/>
                                <a:gd name="T24" fmla="*/ 14241 w 18353"/>
                                <a:gd name="T25" fmla="*/ 2080 h 17207"/>
                                <a:gd name="T26" fmla="*/ 8972 w 18353"/>
                                <a:gd name="T27" fmla="*/ 0 h 1720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8353" h="17207" extrusionOk="0">
                                  <a:moveTo>
                                    <a:pt x="8972" y="0"/>
                                  </a:moveTo>
                                  <a:cubicBezTo>
                                    <a:pt x="7793" y="0"/>
                                    <a:pt x="6460" y="236"/>
                                    <a:pt x="4858" y="706"/>
                                  </a:cubicBezTo>
                                  <a:lnTo>
                                    <a:pt x="5002" y="669"/>
                                  </a:lnTo>
                                  <a:cubicBezTo>
                                    <a:pt x="3645" y="1033"/>
                                    <a:pt x="2467" y="1996"/>
                                    <a:pt x="1672" y="3205"/>
                                  </a:cubicBezTo>
                                  <a:cubicBezTo>
                                    <a:pt x="861" y="4446"/>
                                    <a:pt x="431" y="5919"/>
                                    <a:pt x="265" y="7408"/>
                                  </a:cubicBezTo>
                                  <a:cubicBezTo>
                                    <a:pt x="1" y="9816"/>
                                    <a:pt x="538" y="12472"/>
                                    <a:pt x="2284" y="14077"/>
                                  </a:cubicBezTo>
                                  <a:cubicBezTo>
                                    <a:pt x="3757" y="15409"/>
                                    <a:pt x="5668" y="16684"/>
                                    <a:pt x="7588" y="16990"/>
                                  </a:cubicBezTo>
                                  <a:cubicBezTo>
                                    <a:pt x="8536" y="17141"/>
                                    <a:pt x="9644" y="17206"/>
                                    <a:pt x="10730" y="17206"/>
                                  </a:cubicBezTo>
                                  <a:cubicBezTo>
                                    <a:pt x="11065" y="17206"/>
                                    <a:pt x="11399" y="17200"/>
                                    <a:pt x="11725" y="17188"/>
                                  </a:cubicBezTo>
                                  <a:cubicBezTo>
                                    <a:pt x="14555" y="17081"/>
                                    <a:pt x="17228" y="14690"/>
                                    <a:pt x="17724" y="13655"/>
                                  </a:cubicBezTo>
                                  <a:cubicBezTo>
                                    <a:pt x="18047" y="12993"/>
                                    <a:pt x="18146" y="12240"/>
                                    <a:pt x="18187" y="11504"/>
                                  </a:cubicBezTo>
                                  <a:cubicBezTo>
                                    <a:pt x="18353" y="7946"/>
                                    <a:pt x="16921" y="4289"/>
                                    <a:pt x="14241" y="2080"/>
                                  </a:cubicBezTo>
                                  <a:cubicBezTo>
                                    <a:pt x="12554" y="691"/>
                                    <a:pt x="10989" y="0"/>
                                    <a:pt x="8972" y="0"/>
                                  </a:cubicBezTo>
                                  <a:close/>
                                </a:path>
                              </a:pathLst>
                            </a:custGeom>
                            <a:solidFill>
                              <a:srgbClr val="5EB2F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60" name="Google Shape;1312;p43"/>
                          <wps:cNvSpPr>
                            <a:spLocks/>
                          </wps:cNvSpPr>
                          <wps:spPr bwMode="auto">
                            <a:xfrm>
                              <a:off x="15386" y="0"/>
                              <a:ext cx="21981" cy="16374"/>
                            </a:xfrm>
                            <a:custGeom>
                              <a:avLst/>
                              <a:gdLst>
                                <a:gd name="T0" fmla="*/ 9500 w 18850"/>
                                <a:gd name="T1" fmla="*/ 228 h 17463"/>
                                <a:gd name="T2" fmla="*/ 10616 w 18850"/>
                                <a:gd name="T3" fmla="*/ 304 h 17463"/>
                                <a:gd name="T4" fmla="*/ 14580 w 18850"/>
                                <a:gd name="T5" fmla="*/ 2191 h 17463"/>
                                <a:gd name="T6" fmla="*/ 18585 w 18850"/>
                                <a:gd name="T7" fmla="*/ 11897 h 17463"/>
                                <a:gd name="T8" fmla="*/ 17757 w 18850"/>
                                <a:gd name="T9" fmla="*/ 14304 h 17463"/>
                                <a:gd name="T10" fmla="*/ 16135 w 18850"/>
                                <a:gd name="T11" fmla="*/ 15752 h 17463"/>
                                <a:gd name="T12" fmla="*/ 13769 w 18850"/>
                                <a:gd name="T13" fmla="*/ 16927 h 17463"/>
                                <a:gd name="T14" fmla="*/ 11435 w 18850"/>
                                <a:gd name="T15" fmla="*/ 17205 h 17463"/>
                                <a:gd name="T16" fmla="*/ 10981 w 18850"/>
                                <a:gd name="T17" fmla="*/ 17200 h 17463"/>
                                <a:gd name="T18" fmla="*/ 7911 w 18850"/>
                                <a:gd name="T19" fmla="*/ 16952 h 17463"/>
                                <a:gd name="T20" fmla="*/ 5131 w 18850"/>
                                <a:gd name="T21" fmla="*/ 15802 h 17463"/>
                                <a:gd name="T22" fmla="*/ 1333 w 18850"/>
                                <a:gd name="T23" fmla="*/ 11648 h 17463"/>
                                <a:gd name="T24" fmla="*/ 5652 w 18850"/>
                                <a:gd name="T25" fmla="*/ 875 h 17463"/>
                                <a:gd name="T26" fmla="*/ 5683 w 18850"/>
                                <a:gd name="T27" fmla="*/ 859 h 17463"/>
                                <a:gd name="T28" fmla="*/ 5683 w 18850"/>
                                <a:gd name="T29" fmla="*/ 859 h 17463"/>
                                <a:gd name="T30" fmla="*/ 9500 w 18850"/>
                                <a:gd name="T31" fmla="*/ 228 h 17463"/>
                                <a:gd name="T32" fmla="*/ 9501 w 18850"/>
                                <a:gd name="T33" fmla="*/ 0 h 17463"/>
                                <a:gd name="T34" fmla="*/ 5354 w 18850"/>
                                <a:gd name="T35" fmla="*/ 710 h 17463"/>
                                <a:gd name="T36" fmla="*/ 5314 w 18850"/>
                                <a:gd name="T37" fmla="*/ 735 h 17463"/>
                                <a:gd name="T38" fmla="*/ 5314 w 18850"/>
                                <a:gd name="T39" fmla="*/ 735 h 17463"/>
                                <a:gd name="T40" fmla="*/ 712 w 18850"/>
                                <a:gd name="T41" fmla="*/ 10051 h 17463"/>
                                <a:gd name="T42" fmla="*/ 3393 w 18850"/>
                                <a:gd name="T43" fmla="*/ 14842 h 17463"/>
                                <a:gd name="T44" fmla="*/ 8796 w 18850"/>
                                <a:gd name="T45" fmla="*/ 17308 h 17463"/>
                                <a:gd name="T46" fmla="*/ 11150 w 18850"/>
                                <a:gd name="T47" fmla="*/ 17463 h 17463"/>
                                <a:gd name="T48" fmla="*/ 14878 w 18850"/>
                                <a:gd name="T49" fmla="*/ 16737 h 17463"/>
                                <a:gd name="T50" fmla="*/ 18312 w 18850"/>
                                <a:gd name="T51" fmla="*/ 13915 h 17463"/>
                                <a:gd name="T52" fmla="*/ 18841 w 18850"/>
                                <a:gd name="T53" fmla="*/ 11135 h 17463"/>
                                <a:gd name="T54" fmla="*/ 18510 w 18850"/>
                                <a:gd name="T55" fmla="*/ 8215 h 17463"/>
                                <a:gd name="T56" fmla="*/ 15937 w 18850"/>
                                <a:gd name="T57" fmla="*/ 3151 h 17463"/>
                                <a:gd name="T58" fmla="*/ 11345 w 18850"/>
                                <a:gd name="T59" fmla="*/ 213 h 17463"/>
                                <a:gd name="T60" fmla="*/ 9501 w 18850"/>
                                <a:gd name="T61" fmla="*/ 0 h 1746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18850" h="17463" extrusionOk="0">
                                  <a:moveTo>
                                    <a:pt x="9500" y="228"/>
                                  </a:moveTo>
                                  <a:cubicBezTo>
                                    <a:pt x="9872" y="228"/>
                                    <a:pt x="10245" y="252"/>
                                    <a:pt x="10616" y="304"/>
                                  </a:cubicBezTo>
                                  <a:cubicBezTo>
                                    <a:pt x="12106" y="520"/>
                                    <a:pt x="13421" y="1248"/>
                                    <a:pt x="14580" y="2191"/>
                                  </a:cubicBezTo>
                                  <a:cubicBezTo>
                                    <a:pt x="17426" y="4483"/>
                                    <a:pt x="18849" y="8289"/>
                                    <a:pt x="18585" y="11897"/>
                                  </a:cubicBezTo>
                                  <a:cubicBezTo>
                                    <a:pt x="18518" y="12774"/>
                                    <a:pt x="18328" y="13618"/>
                                    <a:pt x="17757" y="14304"/>
                                  </a:cubicBezTo>
                                  <a:cubicBezTo>
                                    <a:pt x="17277" y="14850"/>
                                    <a:pt x="16731" y="15339"/>
                                    <a:pt x="16135" y="15752"/>
                                  </a:cubicBezTo>
                                  <a:cubicBezTo>
                                    <a:pt x="15407" y="16257"/>
                                    <a:pt x="14613" y="16654"/>
                                    <a:pt x="13769" y="16927"/>
                                  </a:cubicBezTo>
                                  <a:cubicBezTo>
                                    <a:pt x="13006" y="17156"/>
                                    <a:pt x="12220" y="17205"/>
                                    <a:pt x="11435" y="17205"/>
                                  </a:cubicBezTo>
                                  <a:cubicBezTo>
                                    <a:pt x="11283" y="17205"/>
                                    <a:pt x="11132" y="17203"/>
                                    <a:pt x="10981" y="17200"/>
                                  </a:cubicBezTo>
                                  <a:cubicBezTo>
                                    <a:pt x="9955" y="17192"/>
                                    <a:pt x="8912" y="17151"/>
                                    <a:pt x="7911" y="16952"/>
                                  </a:cubicBezTo>
                                  <a:cubicBezTo>
                                    <a:pt x="6918" y="16754"/>
                                    <a:pt x="5991" y="16323"/>
                                    <a:pt x="5131" y="15802"/>
                                  </a:cubicBezTo>
                                  <a:cubicBezTo>
                                    <a:pt x="3484" y="14793"/>
                                    <a:pt x="1986" y="13510"/>
                                    <a:pt x="1333" y="11648"/>
                                  </a:cubicBezTo>
                                  <a:cubicBezTo>
                                    <a:pt x="1" y="7867"/>
                                    <a:pt x="1333" y="2034"/>
                                    <a:pt x="5652" y="875"/>
                                  </a:cubicBezTo>
                                  <a:cubicBezTo>
                                    <a:pt x="5664" y="871"/>
                                    <a:pt x="5674" y="865"/>
                                    <a:pt x="5683" y="859"/>
                                  </a:cubicBezTo>
                                  <a:cubicBezTo>
                                    <a:pt x="6920" y="513"/>
                                    <a:pt x="8208" y="228"/>
                                    <a:pt x="9500" y="228"/>
                                  </a:cubicBezTo>
                                  <a:close/>
                                  <a:moveTo>
                                    <a:pt x="9501" y="0"/>
                                  </a:moveTo>
                                  <a:cubicBezTo>
                                    <a:pt x="8100" y="0"/>
                                    <a:pt x="6691" y="325"/>
                                    <a:pt x="5354" y="710"/>
                                  </a:cubicBezTo>
                                  <a:cubicBezTo>
                                    <a:pt x="5338" y="716"/>
                                    <a:pt x="5324" y="724"/>
                                    <a:pt x="5314" y="735"/>
                                  </a:cubicBezTo>
                                  <a:cubicBezTo>
                                    <a:pt x="1603" y="1931"/>
                                    <a:pt x="228" y="6515"/>
                                    <a:pt x="712" y="10051"/>
                                  </a:cubicBezTo>
                                  <a:cubicBezTo>
                                    <a:pt x="985" y="12012"/>
                                    <a:pt x="1871" y="13585"/>
                                    <a:pt x="3393" y="14842"/>
                                  </a:cubicBezTo>
                                  <a:cubicBezTo>
                                    <a:pt x="4982" y="16141"/>
                                    <a:pt x="6744" y="17085"/>
                                    <a:pt x="8796" y="17308"/>
                                  </a:cubicBezTo>
                                  <a:cubicBezTo>
                                    <a:pt x="9570" y="17396"/>
                                    <a:pt x="10362" y="17463"/>
                                    <a:pt x="11150" y="17463"/>
                                  </a:cubicBezTo>
                                  <a:cubicBezTo>
                                    <a:pt x="12434" y="17463"/>
                                    <a:pt x="13708" y="17286"/>
                                    <a:pt x="14878" y="16737"/>
                                  </a:cubicBezTo>
                                  <a:cubicBezTo>
                                    <a:pt x="16144" y="16150"/>
                                    <a:pt x="17616" y="15173"/>
                                    <a:pt x="18312" y="13915"/>
                                  </a:cubicBezTo>
                                  <a:cubicBezTo>
                                    <a:pt x="18775" y="13088"/>
                                    <a:pt x="18841" y="12054"/>
                                    <a:pt x="18841" y="11135"/>
                                  </a:cubicBezTo>
                                  <a:cubicBezTo>
                                    <a:pt x="18849" y="10151"/>
                                    <a:pt x="18742" y="9166"/>
                                    <a:pt x="18510" y="8215"/>
                                  </a:cubicBezTo>
                                  <a:cubicBezTo>
                                    <a:pt x="18088" y="6336"/>
                                    <a:pt x="17203" y="4599"/>
                                    <a:pt x="15937" y="3151"/>
                                  </a:cubicBezTo>
                                  <a:cubicBezTo>
                                    <a:pt x="14737" y="1810"/>
                                    <a:pt x="13115" y="652"/>
                                    <a:pt x="11345" y="213"/>
                                  </a:cubicBezTo>
                                  <a:cubicBezTo>
                                    <a:pt x="10736" y="64"/>
                                    <a:pt x="10119" y="0"/>
                                    <a:pt x="9501" y="0"/>
                                  </a:cubicBez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61" name="Google Shape;1313;p43"/>
                          <wps:cNvSpPr txBox="1">
                            <a:spLocks noChangeArrowheads="1"/>
                          </wps:cNvSpPr>
                          <wps:spPr bwMode="auto">
                            <a:xfrm flipH="1">
                              <a:off x="21040" y="1828"/>
                              <a:ext cx="11067" cy="118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Default="00FC7E58" w:rsidP="00A5444F">
                                <w:pPr>
                                  <w:keepNext/>
                                  <w:jc w:val="center"/>
                                  <w:rPr>
                                    <w:rFonts w:ascii="Arial" w:eastAsia="Calibri" w:hAnsi="Adobe Arabic" w:cs="Adobe Arabic"/>
                                    <w:b/>
                                    <w:bCs/>
                                    <w:color w:val="FFFFFF" w:themeColor="background1"/>
                                    <w:sz w:val="36"/>
                                    <w:szCs w:val="36"/>
                                    <w:rtl/>
                                    <w:lang w:bidi="ar-SY"/>
                                  </w:rPr>
                                </w:pPr>
                                <w:r>
                                  <w:rPr>
                                    <w:rFonts w:ascii="Arial" w:eastAsia="Calibri" w:hAnsi="Adobe Arabic" w:cs="Adobe Arabic" w:hint="cs"/>
                                    <w:b/>
                                    <w:bCs/>
                                    <w:color w:val="FFFFFF" w:themeColor="background1"/>
                                    <w:sz w:val="36"/>
                                    <w:szCs w:val="36"/>
                                    <w:rtl/>
                                    <w:lang w:bidi="ar-SY"/>
                                  </w:rPr>
                                  <w:t xml:space="preserve">تحليل </w:t>
                                </w:r>
                                <w:r>
                                  <w:rPr>
                                    <w:rFonts w:ascii="Arial" w:eastAsia="Calibri" w:hAnsi="Adobe Arabic" w:cs="Adobe Arabic"/>
                                    <w:b/>
                                    <w:bCs/>
                                    <w:color w:val="FFFFFF" w:themeColor="background1"/>
                                    <w:sz w:val="36"/>
                                    <w:szCs w:val="36"/>
                                  </w:rPr>
                                  <w:t>SOWT</w:t>
                                </w:r>
                              </w:p>
                            </w:txbxContent>
                          </wps:txbx>
                          <wps:bodyPr rot="0" vert="horz" wrap="square" lIns="91425" tIns="91425" rIns="91425" bIns="91425" anchor="ctr" anchorCtr="0" upright="1">
                            <a:noAutofit/>
                          </wps:bodyPr>
                        </wps:wsp>
                      </wpg:grpSp>
                      <wpg:grpSp>
                        <wpg:cNvPr id="1923" name="Google Shape;1315;p43"/>
                        <wpg:cNvGrpSpPr>
                          <a:grpSpLocks/>
                        </wpg:cNvGrpSpPr>
                        <wpg:grpSpPr bwMode="auto">
                          <a:xfrm>
                            <a:off x="34374" y="8500"/>
                            <a:ext cx="23309" cy="18533"/>
                            <a:chOff x="34374" y="8500"/>
                            <a:chExt cx="23308" cy="18532"/>
                          </a:xfrm>
                        </wpg:grpSpPr>
                        <wps:wsp>
                          <wps:cNvPr id="1956" name="Google Shape;1316;p43"/>
                          <wps:cNvSpPr>
                            <a:spLocks/>
                          </wps:cNvSpPr>
                          <wps:spPr bwMode="auto">
                            <a:xfrm>
                              <a:off x="34980" y="8914"/>
                              <a:ext cx="22064" cy="18118"/>
                            </a:xfrm>
                            <a:custGeom>
                              <a:avLst/>
                              <a:gdLst>
                                <a:gd name="T0" fmla="*/ 13247 w 15812"/>
                                <a:gd name="T1" fmla="*/ 2685 h 20287"/>
                                <a:gd name="T2" fmla="*/ 13691 w 15812"/>
                                <a:gd name="T3" fmla="*/ 3565 h 20287"/>
                                <a:gd name="T4" fmla="*/ 13691 w 15812"/>
                                <a:gd name="T5" fmla="*/ 3565 h 20287"/>
                                <a:gd name="T6" fmla="*/ 13247 w 15812"/>
                                <a:gd name="T7" fmla="*/ 2685 h 20287"/>
                                <a:gd name="T8" fmla="*/ 8694 w 15812"/>
                                <a:gd name="T9" fmla="*/ 1 h 20287"/>
                                <a:gd name="T10" fmla="*/ 6347 w 15812"/>
                                <a:gd name="T11" fmla="*/ 410 h 20287"/>
                                <a:gd name="T12" fmla="*/ 3906 w 15812"/>
                                <a:gd name="T13" fmla="*/ 1866 h 20287"/>
                                <a:gd name="T14" fmla="*/ 2664 w 15812"/>
                                <a:gd name="T15" fmla="*/ 3513 h 20287"/>
                                <a:gd name="T16" fmla="*/ 1374 w 15812"/>
                                <a:gd name="T17" fmla="*/ 5573 h 20287"/>
                                <a:gd name="T18" fmla="*/ 604 w 15812"/>
                                <a:gd name="T19" fmla="*/ 6988 h 20287"/>
                                <a:gd name="T20" fmla="*/ 306 w 15812"/>
                                <a:gd name="T21" fmla="*/ 11456 h 20287"/>
                                <a:gd name="T22" fmla="*/ 1870 w 15812"/>
                                <a:gd name="T23" fmla="*/ 15709 h 20287"/>
                                <a:gd name="T24" fmla="*/ 3326 w 15812"/>
                                <a:gd name="T25" fmla="*/ 18299 h 20287"/>
                                <a:gd name="T26" fmla="*/ 5676 w 15812"/>
                                <a:gd name="T27" fmla="*/ 20061 h 20287"/>
                                <a:gd name="T28" fmla="*/ 7383 w 15812"/>
                                <a:gd name="T29" fmla="*/ 20286 h 20287"/>
                                <a:gd name="T30" fmla="*/ 8125 w 15812"/>
                                <a:gd name="T31" fmla="*/ 20268 h 20287"/>
                                <a:gd name="T32" fmla="*/ 11021 w 15812"/>
                                <a:gd name="T33" fmla="*/ 19904 h 20287"/>
                                <a:gd name="T34" fmla="*/ 14372 w 15812"/>
                                <a:gd name="T35" fmla="*/ 17124 h 20287"/>
                                <a:gd name="T36" fmla="*/ 15200 w 15812"/>
                                <a:gd name="T37" fmla="*/ 14459 h 20287"/>
                                <a:gd name="T38" fmla="*/ 13724 w 15812"/>
                                <a:gd name="T39" fmla="*/ 3637 h 20287"/>
                                <a:gd name="T40" fmla="*/ 13724 w 15812"/>
                                <a:gd name="T41" fmla="*/ 3637 h 20287"/>
                                <a:gd name="T42" fmla="*/ 13777 w 15812"/>
                                <a:gd name="T43" fmla="*/ 3736 h 20287"/>
                                <a:gd name="T44" fmla="*/ 13691 w 15812"/>
                                <a:gd name="T45" fmla="*/ 3565 h 20287"/>
                                <a:gd name="T46" fmla="*/ 13691 w 15812"/>
                                <a:gd name="T47" fmla="*/ 3565 h 20287"/>
                                <a:gd name="T48" fmla="*/ 13724 w 15812"/>
                                <a:gd name="T49" fmla="*/ 3637 h 20287"/>
                                <a:gd name="T50" fmla="*/ 13724 w 15812"/>
                                <a:gd name="T51" fmla="*/ 3637 h 20287"/>
                                <a:gd name="T52" fmla="*/ 11791 w 15812"/>
                                <a:gd name="T53" fmla="*/ 989 h 20287"/>
                                <a:gd name="T54" fmla="*/ 8694 w 15812"/>
                                <a:gd name="T55" fmla="*/ 1 h 202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15812" h="20287" extrusionOk="0">
                                  <a:moveTo>
                                    <a:pt x="13247" y="2685"/>
                                  </a:moveTo>
                                  <a:lnTo>
                                    <a:pt x="13691" y="3565"/>
                                  </a:lnTo>
                                  <a:cubicBezTo>
                                    <a:pt x="13551" y="3269"/>
                                    <a:pt x="13403" y="2975"/>
                                    <a:pt x="13247" y="2685"/>
                                  </a:cubicBezTo>
                                  <a:close/>
                                  <a:moveTo>
                                    <a:pt x="8694" y="1"/>
                                  </a:moveTo>
                                  <a:cubicBezTo>
                                    <a:pt x="7898" y="1"/>
                                    <a:pt x="7091" y="149"/>
                                    <a:pt x="6347" y="410"/>
                                  </a:cubicBezTo>
                                  <a:cubicBezTo>
                                    <a:pt x="5445" y="724"/>
                                    <a:pt x="4576" y="1196"/>
                                    <a:pt x="3906" y="1866"/>
                                  </a:cubicBezTo>
                                  <a:cubicBezTo>
                                    <a:pt x="3417" y="2354"/>
                                    <a:pt x="3037" y="2933"/>
                                    <a:pt x="2664" y="3513"/>
                                  </a:cubicBezTo>
                                  <a:cubicBezTo>
                                    <a:pt x="2226" y="4199"/>
                                    <a:pt x="1796" y="4886"/>
                                    <a:pt x="1374" y="5573"/>
                                  </a:cubicBezTo>
                                  <a:cubicBezTo>
                                    <a:pt x="1084" y="6028"/>
                                    <a:pt x="828" y="6499"/>
                                    <a:pt x="604" y="6988"/>
                                  </a:cubicBezTo>
                                  <a:cubicBezTo>
                                    <a:pt x="8" y="8386"/>
                                    <a:pt x="0" y="9966"/>
                                    <a:pt x="306" y="11456"/>
                                  </a:cubicBezTo>
                                  <a:cubicBezTo>
                                    <a:pt x="612" y="12937"/>
                                    <a:pt x="1233" y="14335"/>
                                    <a:pt x="1870" y="15709"/>
                                  </a:cubicBezTo>
                                  <a:cubicBezTo>
                                    <a:pt x="2292" y="16611"/>
                                    <a:pt x="2722" y="17512"/>
                                    <a:pt x="3326" y="18299"/>
                                  </a:cubicBezTo>
                                  <a:cubicBezTo>
                                    <a:pt x="3939" y="19085"/>
                                    <a:pt x="4733" y="19763"/>
                                    <a:pt x="5676" y="20061"/>
                                  </a:cubicBezTo>
                                  <a:cubicBezTo>
                                    <a:pt x="6226" y="20240"/>
                                    <a:pt x="6804" y="20286"/>
                                    <a:pt x="7383" y="20286"/>
                                  </a:cubicBezTo>
                                  <a:cubicBezTo>
                                    <a:pt x="7631" y="20286"/>
                                    <a:pt x="7879" y="20278"/>
                                    <a:pt x="8125" y="20268"/>
                                  </a:cubicBezTo>
                                  <a:cubicBezTo>
                                    <a:pt x="9102" y="20243"/>
                                    <a:pt x="10086" y="20193"/>
                                    <a:pt x="11021" y="19904"/>
                                  </a:cubicBezTo>
                                  <a:cubicBezTo>
                                    <a:pt x="12461" y="19449"/>
                                    <a:pt x="13661" y="18447"/>
                                    <a:pt x="14372" y="17124"/>
                                  </a:cubicBezTo>
                                  <a:cubicBezTo>
                                    <a:pt x="14811" y="16296"/>
                                    <a:pt x="15043" y="15378"/>
                                    <a:pt x="15200" y="14459"/>
                                  </a:cubicBezTo>
                                  <a:cubicBezTo>
                                    <a:pt x="15812" y="10780"/>
                                    <a:pt x="15293" y="7005"/>
                                    <a:pt x="13724" y="3637"/>
                                  </a:cubicBezTo>
                                  <a:cubicBezTo>
                                    <a:pt x="13742" y="3670"/>
                                    <a:pt x="13759" y="3703"/>
                                    <a:pt x="13777" y="3736"/>
                                  </a:cubicBezTo>
                                  <a:lnTo>
                                    <a:pt x="13691" y="3565"/>
                                  </a:lnTo>
                                  <a:cubicBezTo>
                                    <a:pt x="13702" y="3589"/>
                                    <a:pt x="13713" y="3613"/>
                                    <a:pt x="13724" y="3637"/>
                                  </a:cubicBezTo>
                                  <a:cubicBezTo>
                                    <a:pt x="13210" y="2667"/>
                                    <a:pt x="12655" y="1677"/>
                                    <a:pt x="11791" y="989"/>
                                  </a:cubicBezTo>
                                  <a:cubicBezTo>
                                    <a:pt x="10919" y="296"/>
                                    <a:pt x="9818" y="1"/>
                                    <a:pt x="8694" y="1"/>
                                  </a:cubicBezTo>
                                  <a:close/>
                                </a:path>
                              </a:pathLst>
                            </a:custGeom>
                            <a:solidFill>
                              <a:srgbClr val="69E78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57" name="Google Shape;1317;p43"/>
                          <wps:cNvSpPr>
                            <a:spLocks/>
                          </wps:cNvSpPr>
                          <wps:spPr bwMode="auto">
                            <a:xfrm>
                              <a:off x="34374" y="8500"/>
                              <a:ext cx="23308" cy="18324"/>
                            </a:xfrm>
                            <a:custGeom>
                              <a:avLst/>
                              <a:gdLst>
                                <a:gd name="T0" fmla="*/ 8710 w 16185"/>
                                <a:gd name="T1" fmla="*/ 239 h 20540"/>
                                <a:gd name="T2" fmla="*/ 9325 w 16185"/>
                                <a:gd name="T3" fmla="*/ 269 h 20540"/>
                                <a:gd name="T4" fmla="*/ 12031 w 16185"/>
                                <a:gd name="T5" fmla="*/ 1411 h 20540"/>
                                <a:gd name="T6" fmla="*/ 13721 w 16185"/>
                                <a:gd name="T7" fmla="*/ 3891 h 20540"/>
                                <a:gd name="T8" fmla="*/ 13721 w 16185"/>
                                <a:gd name="T9" fmla="*/ 3891 h 20540"/>
                                <a:gd name="T10" fmla="*/ 15308 w 16185"/>
                                <a:gd name="T11" fmla="*/ 13425 h 20540"/>
                                <a:gd name="T12" fmla="*/ 13355 w 16185"/>
                                <a:gd name="T13" fmla="*/ 18514 h 20540"/>
                                <a:gd name="T14" fmla="*/ 8283 w 16185"/>
                                <a:gd name="T15" fmla="*/ 20276 h 20540"/>
                                <a:gd name="T16" fmla="*/ 7527 w 16185"/>
                                <a:gd name="T17" fmla="*/ 20292 h 20540"/>
                                <a:gd name="T18" fmla="*/ 5263 w 16185"/>
                                <a:gd name="T19" fmla="*/ 19871 h 20540"/>
                                <a:gd name="T20" fmla="*/ 3277 w 16185"/>
                                <a:gd name="T21" fmla="*/ 18067 h 20540"/>
                                <a:gd name="T22" fmla="*/ 1953 w 16185"/>
                                <a:gd name="T23" fmla="*/ 15601 h 20540"/>
                                <a:gd name="T24" fmla="*/ 819 w 16185"/>
                                <a:gd name="T25" fmla="*/ 12821 h 20540"/>
                                <a:gd name="T26" fmla="*/ 778 w 16185"/>
                                <a:gd name="T27" fmla="*/ 7162 h 20540"/>
                                <a:gd name="T28" fmla="*/ 2234 w 16185"/>
                                <a:gd name="T29" fmla="*/ 4638 h 20540"/>
                                <a:gd name="T30" fmla="*/ 3914 w 16185"/>
                                <a:gd name="T31" fmla="*/ 2205 h 20540"/>
                                <a:gd name="T32" fmla="*/ 8710 w 16185"/>
                                <a:gd name="T33" fmla="*/ 239 h 20540"/>
                                <a:gd name="T34" fmla="*/ 8734 w 16185"/>
                                <a:gd name="T35" fmla="*/ 1 h 20540"/>
                                <a:gd name="T36" fmla="*/ 5263 w 16185"/>
                                <a:gd name="T37" fmla="*/ 898 h 20540"/>
                                <a:gd name="T38" fmla="*/ 1440 w 16185"/>
                                <a:gd name="T39" fmla="*/ 5465 h 20540"/>
                                <a:gd name="T40" fmla="*/ 224 w 16185"/>
                                <a:gd name="T41" fmla="*/ 8113 h 20540"/>
                                <a:gd name="T42" fmla="*/ 149 w 16185"/>
                                <a:gd name="T43" fmla="*/ 10976 h 20540"/>
                                <a:gd name="T44" fmla="*/ 2317 w 16185"/>
                                <a:gd name="T45" fmla="*/ 16892 h 20540"/>
                                <a:gd name="T46" fmla="*/ 6264 w 16185"/>
                                <a:gd name="T47" fmla="*/ 20433 h 20540"/>
                                <a:gd name="T48" fmla="*/ 7640 w 16185"/>
                                <a:gd name="T49" fmla="*/ 20539 h 20540"/>
                                <a:gd name="T50" fmla="*/ 9367 w 16185"/>
                                <a:gd name="T51" fmla="*/ 20450 h 20540"/>
                                <a:gd name="T52" fmla="*/ 12006 w 16185"/>
                                <a:gd name="T53" fmla="*/ 19780 h 20540"/>
                                <a:gd name="T54" fmla="*/ 15126 w 16185"/>
                                <a:gd name="T55" fmla="*/ 15800 h 20540"/>
                                <a:gd name="T56" fmla="*/ 13956 w 16185"/>
                                <a:gd name="T57" fmla="*/ 3854 h 20540"/>
                                <a:gd name="T58" fmla="*/ 13956 w 16185"/>
                                <a:gd name="T59" fmla="*/ 3854 h 20540"/>
                                <a:gd name="T60" fmla="*/ 13942 w 16185"/>
                                <a:gd name="T61" fmla="*/ 3802 h 20540"/>
                                <a:gd name="T62" fmla="*/ 13934 w 16185"/>
                                <a:gd name="T63" fmla="*/ 3802 h 20540"/>
                                <a:gd name="T64" fmla="*/ 13921 w 16185"/>
                                <a:gd name="T65" fmla="*/ 3778 h 20540"/>
                                <a:gd name="T66" fmla="*/ 13921 w 16185"/>
                                <a:gd name="T67" fmla="*/ 3778 h 20540"/>
                                <a:gd name="T68" fmla="*/ 13413 w 16185"/>
                                <a:gd name="T69" fmla="*/ 2751 h 20540"/>
                                <a:gd name="T70" fmla="*/ 13323 w 16185"/>
                                <a:gd name="T71" fmla="*/ 2693 h 20540"/>
                                <a:gd name="T72" fmla="*/ 13303 w 16185"/>
                                <a:gd name="T73" fmla="*/ 2695 h 20540"/>
                                <a:gd name="T74" fmla="*/ 13303 w 16185"/>
                                <a:gd name="T75" fmla="*/ 2695 h 20540"/>
                                <a:gd name="T76" fmla="*/ 10285 w 16185"/>
                                <a:gd name="T77" fmla="*/ 203 h 20540"/>
                                <a:gd name="T78" fmla="*/ 8734 w 16185"/>
                                <a:gd name="T79" fmla="*/ 1 h 205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6185" h="20540" extrusionOk="0">
                                  <a:moveTo>
                                    <a:pt x="8710" y="239"/>
                                  </a:moveTo>
                                  <a:cubicBezTo>
                                    <a:pt x="8917" y="239"/>
                                    <a:pt x="9123" y="249"/>
                                    <a:pt x="9325" y="269"/>
                                  </a:cubicBezTo>
                                  <a:cubicBezTo>
                                    <a:pt x="10326" y="360"/>
                                    <a:pt x="11286" y="724"/>
                                    <a:pt x="12031" y="1411"/>
                                  </a:cubicBezTo>
                                  <a:cubicBezTo>
                                    <a:pt x="12760" y="2099"/>
                                    <a:pt x="13254" y="3006"/>
                                    <a:pt x="13721" y="3891"/>
                                  </a:cubicBezTo>
                                  <a:cubicBezTo>
                                    <a:pt x="15082" y="6867"/>
                                    <a:pt x="15626" y="10156"/>
                                    <a:pt x="15308" y="13425"/>
                                  </a:cubicBezTo>
                                  <a:cubicBezTo>
                                    <a:pt x="15117" y="15262"/>
                                    <a:pt x="14704" y="17165"/>
                                    <a:pt x="13355" y="18514"/>
                                  </a:cubicBezTo>
                                  <a:cubicBezTo>
                                    <a:pt x="11965" y="19896"/>
                                    <a:pt x="10178" y="20210"/>
                                    <a:pt x="8283" y="20276"/>
                                  </a:cubicBezTo>
                                  <a:cubicBezTo>
                                    <a:pt x="8032" y="20284"/>
                                    <a:pt x="7780" y="20292"/>
                                    <a:pt x="7527" y="20292"/>
                                  </a:cubicBezTo>
                                  <a:cubicBezTo>
                                    <a:pt x="6751" y="20292"/>
                                    <a:pt x="5974" y="20220"/>
                                    <a:pt x="5263" y="19871"/>
                                  </a:cubicBezTo>
                                  <a:cubicBezTo>
                                    <a:pt x="4444" y="19465"/>
                                    <a:pt x="3790" y="18803"/>
                                    <a:pt x="3277" y="18067"/>
                                  </a:cubicBezTo>
                                  <a:cubicBezTo>
                                    <a:pt x="2739" y="17298"/>
                                    <a:pt x="2342" y="16445"/>
                                    <a:pt x="1953" y="15601"/>
                                  </a:cubicBezTo>
                                  <a:cubicBezTo>
                                    <a:pt x="1523" y="14699"/>
                                    <a:pt x="1142" y="13764"/>
                                    <a:pt x="819" y="12821"/>
                                  </a:cubicBezTo>
                                  <a:cubicBezTo>
                                    <a:pt x="240" y="11001"/>
                                    <a:pt x="9" y="8965"/>
                                    <a:pt x="778" y="7162"/>
                                  </a:cubicBezTo>
                                  <a:cubicBezTo>
                                    <a:pt x="1150" y="6268"/>
                                    <a:pt x="1721" y="5449"/>
                                    <a:pt x="2234" y="4638"/>
                                  </a:cubicBezTo>
                                  <a:cubicBezTo>
                                    <a:pt x="2739" y="3819"/>
                                    <a:pt x="3244" y="2925"/>
                                    <a:pt x="3914" y="2205"/>
                                  </a:cubicBezTo>
                                  <a:cubicBezTo>
                                    <a:pt x="5098" y="948"/>
                                    <a:pt x="6963" y="239"/>
                                    <a:pt x="8710" y="239"/>
                                  </a:cubicBezTo>
                                  <a:close/>
                                  <a:moveTo>
                                    <a:pt x="8734" y="1"/>
                                  </a:moveTo>
                                  <a:cubicBezTo>
                                    <a:pt x="7529" y="1"/>
                                    <a:pt x="6312" y="339"/>
                                    <a:pt x="5263" y="898"/>
                                  </a:cubicBezTo>
                                  <a:cubicBezTo>
                                    <a:pt x="3442" y="1866"/>
                                    <a:pt x="2483" y="3769"/>
                                    <a:pt x="1440" y="5465"/>
                                  </a:cubicBezTo>
                                  <a:cubicBezTo>
                                    <a:pt x="919" y="6301"/>
                                    <a:pt x="439" y="7145"/>
                                    <a:pt x="224" y="8113"/>
                                  </a:cubicBezTo>
                                  <a:cubicBezTo>
                                    <a:pt x="25" y="9056"/>
                                    <a:pt x="0" y="10024"/>
                                    <a:pt x="149" y="10976"/>
                                  </a:cubicBezTo>
                                  <a:cubicBezTo>
                                    <a:pt x="439" y="13045"/>
                                    <a:pt x="1374" y="15047"/>
                                    <a:pt x="2317" y="16892"/>
                                  </a:cubicBezTo>
                                  <a:cubicBezTo>
                                    <a:pt x="3144" y="18514"/>
                                    <a:pt x="4369" y="20102"/>
                                    <a:pt x="6264" y="20433"/>
                                  </a:cubicBezTo>
                                  <a:cubicBezTo>
                                    <a:pt x="6711" y="20511"/>
                                    <a:pt x="7174" y="20539"/>
                                    <a:pt x="7640" y="20539"/>
                                  </a:cubicBezTo>
                                  <a:cubicBezTo>
                                    <a:pt x="8219" y="20539"/>
                                    <a:pt x="8803" y="20496"/>
                                    <a:pt x="9367" y="20450"/>
                                  </a:cubicBezTo>
                                  <a:cubicBezTo>
                                    <a:pt x="10277" y="20367"/>
                                    <a:pt x="11179" y="20193"/>
                                    <a:pt x="12006" y="19780"/>
                                  </a:cubicBezTo>
                                  <a:cubicBezTo>
                                    <a:pt x="13603" y="18969"/>
                                    <a:pt x="14654" y="17504"/>
                                    <a:pt x="15126" y="15800"/>
                                  </a:cubicBezTo>
                                  <a:cubicBezTo>
                                    <a:pt x="16184" y="11888"/>
                                    <a:pt x="15621" y="7532"/>
                                    <a:pt x="13956" y="3854"/>
                                  </a:cubicBezTo>
                                  <a:cubicBezTo>
                                    <a:pt x="13955" y="3837"/>
                                    <a:pt x="13951" y="3820"/>
                                    <a:pt x="13942" y="3802"/>
                                  </a:cubicBezTo>
                                  <a:lnTo>
                                    <a:pt x="13934" y="3802"/>
                                  </a:lnTo>
                                  <a:cubicBezTo>
                                    <a:pt x="13930" y="3794"/>
                                    <a:pt x="13925" y="3786"/>
                                    <a:pt x="13921" y="3778"/>
                                  </a:cubicBezTo>
                                  <a:cubicBezTo>
                                    <a:pt x="13761" y="3429"/>
                                    <a:pt x="13592" y="3087"/>
                                    <a:pt x="13413" y="2751"/>
                                  </a:cubicBezTo>
                                  <a:cubicBezTo>
                                    <a:pt x="13392" y="2710"/>
                                    <a:pt x="13358" y="2693"/>
                                    <a:pt x="13323" y="2693"/>
                                  </a:cubicBezTo>
                                  <a:cubicBezTo>
                                    <a:pt x="13316" y="2693"/>
                                    <a:pt x="13309" y="2694"/>
                                    <a:pt x="13303" y="2695"/>
                                  </a:cubicBezTo>
                                  <a:cubicBezTo>
                                    <a:pt x="12582" y="1551"/>
                                    <a:pt x="11686" y="588"/>
                                    <a:pt x="10285" y="203"/>
                                  </a:cubicBezTo>
                                  <a:cubicBezTo>
                                    <a:pt x="9780" y="65"/>
                                    <a:pt x="9258" y="1"/>
                                    <a:pt x="8734" y="1"/>
                                  </a:cubicBez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58" name="Google Shape;1318;p43"/>
                          <wps:cNvSpPr txBox="1">
                            <a:spLocks noChangeArrowheads="1"/>
                          </wps:cNvSpPr>
                          <wps:spPr bwMode="auto">
                            <a:xfrm flipH="1">
                              <a:off x="38848" y="13167"/>
                              <a:ext cx="13542" cy="10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Default="00FC7E58" w:rsidP="00A5444F">
                                <w:pPr>
                                  <w:keepNext/>
                                  <w:jc w:val="center"/>
                                  <w:rPr>
                                    <w:rFonts w:ascii="Arial" w:eastAsia="Calibri" w:hAnsi="Adobe Arabic" w:cs="Adobe Arabic"/>
                                    <w:b/>
                                    <w:bCs/>
                                    <w:color w:val="FFFFFF" w:themeColor="background1"/>
                                    <w:sz w:val="36"/>
                                    <w:szCs w:val="36"/>
                                    <w:lang w:bidi="ar-SY"/>
                                  </w:rPr>
                                </w:pPr>
                                <w:r>
                                  <w:rPr>
                                    <w:rFonts w:ascii="Arial" w:eastAsia="Calibri" w:hAnsi="Adobe Arabic" w:cs="Adobe Arabic" w:hint="cs"/>
                                    <w:b/>
                                    <w:bCs/>
                                    <w:color w:val="FFFFFF" w:themeColor="background1"/>
                                    <w:sz w:val="36"/>
                                    <w:szCs w:val="36"/>
                                    <w:rtl/>
                                    <w:lang w:bidi="ar-SY"/>
                                  </w:rPr>
                                  <w:t>تحليل السبب والأثر</w:t>
                                </w:r>
                              </w:p>
                            </w:txbxContent>
                          </wps:txbx>
                          <wps:bodyPr rot="0" vert="horz" wrap="square" lIns="36000" tIns="36000" rIns="36000" bIns="36000" anchor="ctr" anchorCtr="0" upright="1">
                            <a:noAutofit/>
                          </wps:bodyPr>
                        </wps:wsp>
                      </wpg:grpSp>
                      <wpg:grpSp>
                        <wpg:cNvPr id="1924" name="Google Shape;1320;p43"/>
                        <wpg:cNvGrpSpPr>
                          <a:grpSpLocks/>
                        </wpg:cNvGrpSpPr>
                        <wpg:grpSpPr bwMode="auto">
                          <a:xfrm>
                            <a:off x="16298" y="17349"/>
                            <a:ext cx="19286" cy="17526"/>
                            <a:chOff x="16298" y="17349"/>
                            <a:chExt cx="19285" cy="17525"/>
                          </a:xfrm>
                        </wpg:grpSpPr>
                        <wps:wsp>
                          <wps:cNvPr id="1953" name="Google Shape;1321;p43"/>
                          <wps:cNvSpPr>
                            <a:spLocks/>
                          </wps:cNvSpPr>
                          <wps:spPr bwMode="auto">
                            <a:xfrm>
                              <a:off x="16342" y="18002"/>
                              <a:ext cx="18637" cy="16872"/>
                            </a:xfrm>
                            <a:custGeom>
                              <a:avLst/>
                              <a:gdLst>
                                <a:gd name="T0" fmla="*/ 8431 w 17096"/>
                                <a:gd name="T1" fmla="*/ 1 h 20282"/>
                                <a:gd name="T2" fmla="*/ 4419 w 17096"/>
                                <a:gd name="T3" fmla="*/ 1612 h 20282"/>
                                <a:gd name="T4" fmla="*/ 2913 w 17096"/>
                                <a:gd name="T5" fmla="*/ 3656 h 20282"/>
                                <a:gd name="T6" fmla="*/ 1 w 17096"/>
                                <a:gd name="T7" fmla="*/ 13262 h 20282"/>
                                <a:gd name="T8" fmla="*/ 332 w 17096"/>
                                <a:gd name="T9" fmla="*/ 15513 h 20282"/>
                                <a:gd name="T10" fmla="*/ 2508 w 17096"/>
                                <a:gd name="T11" fmla="*/ 18020 h 20282"/>
                                <a:gd name="T12" fmla="*/ 5603 w 17096"/>
                                <a:gd name="T13" fmla="*/ 19369 h 20282"/>
                                <a:gd name="T14" fmla="*/ 10333 w 17096"/>
                                <a:gd name="T15" fmla="*/ 20281 h 20282"/>
                                <a:gd name="T16" fmla="*/ 13455 w 17096"/>
                                <a:gd name="T17" fmla="*/ 19567 h 20282"/>
                                <a:gd name="T18" fmla="*/ 16301 w 17096"/>
                                <a:gd name="T19" fmla="*/ 16373 h 20282"/>
                                <a:gd name="T20" fmla="*/ 17079 w 17096"/>
                                <a:gd name="T21" fmla="*/ 12129 h 20282"/>
                                <a:gd name="T22" fmla="*/ 12578 w 17096"/>
                                <a:gd name="T23" fmla="*/ 1827 h 20282"/>
                                <a:gd name="T24" fmla="*/ 8705 w 17096"/>
                                <a:gd name="T25" fmla="*/ 7 h 20282"/>
                                <a:gd name="T26" fmla="*/ 8431 w 17096"/>
                                <a:gd name="T27" fmla="*/ 1 h 202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7096" h="20282" extrusionOk="0">
                                  <a:moveTo>
                                    <a:pt x="8431" y="1"/>
                                  </a:moveTo>
                                  <a:cubicBezTo>
                                    <a:pt x="6933" y="1"/>
                                    <a:pt x="5496" y="575"/>
                                    <a:pt x="4419" y="1612"/>
                                  </a:cubicBezTo>
                                  <a:cubicBezTo>
                                    <a:pt x="3815" y="2208"/>
                                    <a:pt x="3344" y="2928"/>
                                    <a:pt x="2913" y="3656"/>
                                  </a:cubicBezTo>
                                  <a:cubicBezTo>
                                    <a:pt x="1201" y="6577"/>
                                    <a:pt x="1" y="9878"/>
                                    <a:pt x="1" y="13262"/>
                                  </a:cubicBezTo>
                                  <a:cubicBezTo>
                                    <a:pt x="1" y="14023"/>
                                    <a:pt x="59" y="14801"/>
                                    <a:pt x="332" y="15513"/>
                                  </a:cubicBezTo>
                                  <a:cubicBezTo>
                                    <a:pt x="729" y="16564"/>
                                    <a:pt x="1556" y="17416"/>
                                    <a:pt x="2508" y="18020"/>
                                  </a:cubicBezTo>
                                  <a:cubicBezTo>
                                    <a:pt x="3460" y="18624"/>
                                    <a:pt x="4527" y="19013"/>
                                    <a:pt x="5603" y="19369"/>
                                  </a:cubicBezTo>
                                  <a:cubicBezTo>
                                    <a:pt x="7119" y="19863"/>
                                    <a:pt x="8757" y="20281"/>
                                    <a:pt x="10333" y="20281"/>
                                  </a:cubicBezTo>
                                  <a:cubicBezTo>
                                    <a:pt x="11423" y="20281"/>
                                    <a:pt x="12484" y="20081"/>
                                    <a:pt x="13455" y="19567"/>
                                  </a:cubicBezTo>
                                  <a:cubicBezTo>
                                    <a:pt x="14737" y="18889"/>
                                    <a:pt x="15714" y="17705"/>
                                    <a:pt x="16301" y="16373"/>
                                  </a:cubicBezTo>
                                  <a:cubicBezTo>
                                    <a:pt x="16880" y="15049"/>
                                    <a:pt x="17095" y="13577"/>
                                    <a:pt x="17079" y="12129"/>
                                  </a:cubicBezTo>
                                  <a:cubicBezTo>
                                    <a:pt x="17029" y="8116"/>
                                    <a:pt x="15391" y="5311"/>
                                    <a:pt x="12578" y="1827"/>
                                  </a:cubicBezTo>
                                  <a:cubicBezTo>
                                    <a:pt x="11411" y="603"/>
                                    <a:pt x="10269" y="90"/>
                                    <a:pt x="8705" y="7"/>
                                  </a:cubicBezTo>
                                  <a:cubicBezTo>
                                    <a:pt x="8614" y="3"/>
                                    <a:pt x="8523" y="1"/>
                                    <a:pt x="8431" y="1"/>
                                  </a:cubicBezTo>
                                  <a:close/>
                                </a:path>
                              </a:pathLst>
                            </a:custGeom>
                            <a:solidFill>
                              <a:srgbClr val="FCBD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54" name="Google Shape;1322;p43"/>
                          <wps:cNvSpPr>
                            <a:spLocks/>
                          </wps:cNvSpPr>
                          <wps:spPr bwMode="auto">
                            <a:xfrm>
                              <a:off x="16298" y="17349"/>
                              <a:ext cx="19285" cy="17068"/>
                            </a:xfrm>
                            <a:custGeom>
                              <a:avLst/>
                              <a:gdLst>
                                <a:gd name="T0" fmla="*/ 8773 w 17691"/>
                                <a:gd name="T1" fmla="*/ 232 h 20517"/>
                                <a:gd name="T2" fmla="*/ 12835 w 17691"/>
                                <a:gd name="T3" fmla="*/ 2014 h 20517"/>
                                <a:gd name="T4" fmla="*/ 12835 w 17691"/>
                                <a:gd name="T5" fmla="*/ 2014 h 20517"/>
                                <a:gd name="T6" fmla="*/ 12850 w 17691"/>
                                <a:gd name="T7" fmla="*/ 2038 h 20517"/>
                                <a:gd name="T8" fmla="*/ 17269 w 17691"/>
                                <a:gd name="T9" fmla="*/ 11272 h 20517"/>
                                <a:gd name="T10" fmla="*/ 16193 w 17691"/>
                                <a:gd name="T11" fmla="*/ 17163 h 20517"/>
                                <a:gd name="T12" fmla="*/ 11717 w 17691"/>
                                <a:gd name="T13" fmla="*/ 20216 h 20517"/>
                                <a:gd name="T14" fmla="*/ 10657 w 17691"/>
                                <a:gd name="T15" fmla="*/ 20284 h 20517"/>
                                <a:gd name="T16" fmla="*/ 6157 w 17691"/>
                                <a:gd name="T17" fmla="*/ 19430 h 20517"/>
                                <a:gd name="T18" fmla="*/ 1192 w 17691"/>
                                <a:gd name="T19" fmla="*/ 16360 h 20517"/>
                                <a:gd name="T20" fmla="*/ 787 w 17691"/>
                                <a:gd name="T21" fmla="*/ 10362 h 20517"/>
                                <a:gd name="T22" fmla="*/ 2847 w 17691"/>
                                <a:gd name="T23" fmla="*/ 4785 h 20517"/>
                                <a:gd name="T24" fmla="*/ 7323 w 17691"/>
                                <a:gd name="T25" fmla="*/ 424 h 20517"/>
                                <a:gd name="T26" fmla="*/ 8773 w 17691"/>
                                <a:gd name="T27" fmla="*/ 232 h 20517"/>
                                <a:gd name="T28" fmla="*/ 8789 w 17691"/>
                                <a:gd name="T29" fmla="*/ 1 h 20517"/>
                                <a:gd name="T30" fmla="*/ 8324 w 17691"/>
                                <a:gd name="T31" fmla="*/ 19 h 20517"/>
                                <a:gd name="T32" fmla="*/ 3749 w 17691"/>
                                <a:gd name="T33" fmla="*/ 2799 h 20517"/>
                                <a:gd name="T34" fmla="*/ 1002 w 17691"/>
                                <a:gd name="T35" fmla="*/ 8550 h 20517"/>
                                <a:gd name="T36" fmla="*/ 332 w 17691"/>
                                <a:gd name="T37" fmla="*/ 14747 h 20517"/>
                                <a:gd name="T38" fmla="*/ 4047 w 17691"/>
                                <a:gd name="T39" fmla="*/ 18901 h 20517"/>
                                <a:gd name="T40" fmla="*/ 10037 w 17691"/>
                                <a:gd name="T41" fmla="*/ 20498 h 20517"/>
                                <a:gd name="T42" fmla="*/ 10620 w 17691"/>
                                <a:gd name="T43" fmla="*/ 20517 h 20517"/>
                                <a:gd name="T44" fmla="*/ 15184 w 17691"/>
                                <a:gd name="T45" fmla="*/ 18826 h 20517"/>
                                <a:gd name="T46" fmla="*/ 17492 w 17691"/>
                                <a:gd name="T47" fmla="*/ 13572 h 20517"/>
                                <a:gd name="T48" fmla="*/ 16566 w 17691"/>
                                <a:gd name="T49" fmla="*/ 7391 h 20517"/>
                                <a:gd name="T50" fmla="*/ 13043 w 17691"/>
                                <a:gd name="T51" fmla="*/ 1906 h 20517"/>
                                <a:gd name="T52" fmla="*/ 13043 w 17691"/>
                                <a:gd name="T53" fmla="*/ 1906 h 20517"/>
                                <a:gd name="T54" fmla="*/ 13016 w 17691"/>
                                <a:gd name="T55" fmla="*/ 1864 h 20517"/>
                                <a:gd name="T56" fmla="*/ 13016 w 17691"/>
                                <a:gd name="T57" fmla="*/ 1864 h 20517"/>
                                <a:gd name="T58" fmla="*/ 13012 w 17691"/>
                                <a:gd name="T59" fmla="*/ 1868 h 20517"/>
                                <a:gd name="T60" fmla="*/ 13012 w 17691"/>
                                <a:gd name="T61" fmla="*/ 1868 h 20517"/>
                                <a:gd name="T62" fmla="*/ 12979 w 17691"/>
                                <a:gd name="T63" fmla="*/ 1842 h 20517"/>
                                <a:gd name="T64" fmla="*/ 12979 w 17691"/>
                                <a:gd name="T65" fmla="*/ 1842 h 20517"/>
                                <a:gd name="T66" fmla="*/ 8789 w 17691"/>
                                <a:gd name="T67" fmla="*/ 1 h 205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17691" h="20517" extrusionOk="0">
                                  <a:moveTo>
                                    <a:pt x="8773" y="232"/>
                                  </a:moveTo>
                                  <a:cubicBezTo>
                                    <a:pt x="10298" y="232"/>
                                    <a:pt x="11726" y="875"/>
                                    <a:pt x="12835" y="2014"/>
                                  </a:cubicBezTo>
                                  <a:cubicBezTo>
                                    <a:pt x="12839" y="2022"/>
                                    <a:pt x="12844" y="2030"/>
                                    <a:pt x="12850" y="2038"/>
                                  </a:cubicBezTo>
                                  <a:cubicBezTo>
                                    <a:pt x="15043" y="4752"/>
                                    <a:pt x="16988" y="7697"/>
                                    <a:pt x="17269" y="11272"/>
                                  </a:cubicBezTo>
                                  <a:cubicBezTo>
                                    <a:pt x="17434" y="13274"/>
                                    <a:pt x="17211" y="15392"/>
                                    <a:pt x="16193" y="17163"/>
                                  </a:cubicBezTo>
                                  <a:cubicBezTo>
                                    <a:pt x="15233" y="18834"/>
                                    <a:pt x="13636" y="19960"/>
                                    <a:pt x="11717" y="20216"/>
                                  </a:cubicBezTo>
                                  <a:cubicBezTo>
                                    <a:pt x="11364" y="20263"/>
                                    <a:pt x="11010" y="20284"/>
                                    <a:pt x="10657" y="20284"/>
                                  </a:cubicBezTo>
                                  <a:cubicBezTo>
                                    <a:pt x="9128" y="20284"/>
                                    <a:pt x="7601" y="19887"/>
                                    <a:pt x="6157" y="19430"/>
                                  </a:cubicBezTo>
                                  <a:cubicBezTo>
                                    <a:pt x="4303" y="18834"/>
                                    <a:pt x="2284" y="18082"/>
                                    <a:pt x="1192" y="16360"/>
                                  </a:cubicBezTo>
                                  <a:cubicBezTo>
                                    <a:pt x="108" y="14664"/>
                                    <a:pt x="406" y="12248"/>
                                    <a:pt x="787" y="10362"/>
                                  </a:cubicBezTo>
                                  <a:cubicBezTo>
                                    <a:pt x="1184" y="8409"/>
                                    <a:pt x="1912" y="6539"/>
                                    <a:pt x="2847" y="4785"/>
                                  </a:cubicBezTo>
                                  <a:cubicBezTo>
                                    <a:pt x="3873" y="2857"/>
                                    <a:pt x="5097" y="1020"/>
                                    <a:pt x="7323" y="424"/>
                                  </a:cubicBezTo>
                                  <a:cubicBezTo>
                                    <a:pt x="7811" y="295"/>
                                    <a:pt x="8297" y="232"/>
                                    <a:pt x="8773" y="232"/>
                                  </a:cubicBezTo>
                                  <a:close/>
                                  <a:moveTo>
                                    <a:pt x="8789" y="1"/>
                                  </a:moveTo>
                                  <a:cubicBezTo>
                                    <a:pt x="8636" y="1"/>
                                    <a:pt x="8481" y="7"/>
                                    <a:pt x="8324" y="19"/>
                                  </a:cubicBezTo>
                                  <a:cubicBezTo>
                                    <a:pt x="6405" y="176"/>
                                    <a:pt x="4816" y="1235"/>
                                    <a:pt x="3749" y="2799"/>
                                  </a:cubicBezTo>
                                  <a:cubicBezTo>
                                    <a:pt x="2549" y="4561"/>
                                    <a:pt x="1622" y="6506"/>
                                    <a:pt x="1002" y="8550"/>
                                  </a:cubicBezTo>
                                  <a:cubicBezTo>
                                    <a:pt x="406" y="10494"/>
                                    <a:pt x="1" y="12720"/>
                                    <a:pt x="332" y="14747"/>
                                  </a:cubicBezTo>
                                  <a:cubicBezTo>
                                    <a:pt x="663" y="16774"/>
                                    <a:pt x="2251" y="18106"/>
                                    <a:pt x="4047" y="18901"/>
                                  </a:cubicBezTo>
                                  <a:cubicBezTo>
                                    <a:pt x="5900" y="19720"/>
                                    <a:pt x="8002" y="20357"/>
                                    <a:pt x="10037" y="20498"/>
                                  </a:cubicBezTo>
                                  <a:cubicBezTo>
                                    <a:pt x="10232" y="20510"/>
                                    <a:pt x="10426" y="20517"/>
                                    <a:pt x="10620" y="20517"/>
                                  </a:cubicBezTo>
                                  <a:cubicBezTo>
                                    <a:pt x="12304" y="20517"/>
                                    <a:pt x="13937" y="20021"/>
                                    <a:pt x="15184" y="18826"/>
                                  </a:cubicBezTo>
                                  <a:cubicBezTo>
                                    <a:pt x="16615" y="17453"/>
                                    <a:pt x="17310" y="15516"/>
                                    <a:pt x="17492" y="13572"/>
                                  </a:cubicBezTo>
                                  <a:cubicBezTo>
                                    <a:pt x="17691" y="11470"/>
                                    <a:pt x="17376" y="9344"/>
                                    <a:pt x="16566" y="7391"/>
                                  </a:cubicBezTo>
                                  <a:cubicBezTo>
                                    <a:pt x="15719" y="5377"/>
                                    <a:pt x="14407" y="3600"/>
                                    <a:pt x="13043" y="1906"/>
                                  </a:cubicBezTo>
                                  <a:cubicBezTo>
                                    <a:pt x="13037" y="1892"/>
                                    <a:pt x="13029" y="1878"/>
                                    <a:pt x="13016" y="1864"/>
                                  </a:cubicBezTo>
                                  <a:lnTo>
                                    <a:pt x="13012" y="1868"/>
                                  </a:lnTo>
                                  <a:cubicBezTo>
                                    <a:pt x="13001" y="1857"/>
                                    <a:pt x="12990" y="1848"/>
                                    <a:pt x="12979" y="1842"/>
                                  </a:cubicBezTo>
                                  <a:cubicBezTo>
                                    <a:pt x="11834" y="666"/>
                                    <a:pt x="10404" y="1"/>
                                    <a:pt x="8789" y="1"/>
                                  </a:cubicBez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55" name="Google Shape;1323;p43"/>
                          <wps:cNvSpPr txBox="1">
                            <a:spLocks noChangeArrowheads="1"/>
                          </wps:cNvSpPr>
                          <wps:spPr bwMode="auto">
                            <a:xfrm flipH="1">
                              <a:off x="19810" y="18982"/>
                              <a:ext cx="12937" cy="13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Default="00FC7E58" w:rsidP="00A5444F">
                                <w:pPr>
                                  <w:keepNext/>
                                  <w:bidi w:val="0"/>
                                  <w:jc w:val="center"/>
                                  <w:rPr>
                                    <w:rFonts w:ascii="Arial" w:eastAsia="Calibri" w:hAnsi="Adobe Arabic" w:cs="Adobe Arabic"/>
                                    <w:b/>
                                    <w:bCs/>
                                    <w:color w:val="FFFFFF" w:themeColor="background1"/>
                                    <w:sz w:val="36"/>
                                    <w:szCs w:val="36"/>
                                    <w:lang w:bidi="ar-SY"/>
                                  </w:rPr>
                                </w:pPr>
                                <w:r>
                                  <w:rPr>
                                    <w:rFonts w:ascii="Arial" w:eastAsia="Calibri" w:hAnsi="Adobe Arabic" w:cs="Adobe Arabic" w:hint="cs"/>
                                    <w:b/>
                                    <w:bCs/>
                                    <w:color w:val="FFFFFF" w:themeColor="background1"/>
                                    <w:sz w:val="36"/>
                                    <w:szCs w:val="36"/>
                                    <w:rtl/>
                                    <w:lang w:bidi="ar-SY"/>
                                  </w:rPr>
                                  <w:t>بلورة الأساليب الأساسية للمشكلة</w:t>
                                </w:r>
                              </w:p>
                            </w:txbxContent>
                          </wps:txbx>
                          <wps:bodyPr rot="0" vert="horz" wrap="square" lIns="36000" tIns="36000" rIns="36000" bIns="36000" anchor="ctr" anchorCtr="0" upright="1">
                            <a:noAutofit/>
                          </wps:bodyPr>
                        </wps:wsp>
                      </wpg:grpSp>
                      <wpg:grpSp>
                        <wpg:cNvPr id="1925" name="Google Shape;1325;p43"/>
                        <wpg:cNvGrpSpPr>
                          <a:grpSpLocks/>
                        </wpg:cNvGrpSpPr>
                        <wpg:grpSpPr bwMode="auto">
                          <a:xfrm>
                            <a:off x="33410" y="2608"/>
                            <a:ext cx="8094" cy="8608"/>
                            <a:chOff x="33410" y="2608"/>
                            <a:chExt cx="8093" cy="8608"/>
                          </a:xfrm>
                        </wpg:grpSpPr>
                        <wpg:grpSp>
                          <wpg:cNvPr id="1945" name="Google Shape;1326;p43"/>
                          <wpg:cNvGrpSpPr>
                            <a:grpSpLocks/>
                          </wpg:cNvGrpSpPr>
                          <wpg:grpSpPr bwMode="auto">
                            <a:xfrm>
                              <a:off x="33410" y="2608"/>
                              <a:ext cx="8093" cy="8608"/>
                              <a:chOff x="33410" y="2608"/>
                              <a:chExt cx="8092" cy="8608"/>
                            </a:xfrm>
                          </wpg:grpSpPr>
                          <wps:wsp>
                            <wps:cNvPr id="1947" name="Google Shape;1327;p43"/>
                            <wps:cNvSpPr>
                              <a:spLocks/>
                            </wps:cNvSpPr>
                            <wps:spPr bwMode="auto">
                              <a:xfrm>
                                <a:off x="33794" y="6279"/>
                                <a:ext cx="7441" cy="4531"/>
                              </a:xfrm>
                              <a:custGeom>
                                <a:avLst/>
                                <a:gdLst>
                                  <a:gd name="T0" fmla="*/ 6860 w 7390"/>
                                  <a:gd name="T1" fmla="*/ 3651 h 5073"/>
                                  <a:gd name="T2" fmla="*/ 6868 w 7390"/>
                                  <a:gd name="T3" fmla="*/ 3676 h 5073"/>
                                  <a:gd name="T4" fmla="*/ 6851 w 7390"/>
                                  <a:gd name="T5" fmla="*/ 3676 h 5073"/>
                                  <a:gd name="T6" fmla="*/ 6835 w 7390"/>
                                  <a:gd name="T7" fmla="*/ 3659 h 5073"/>
                                  <a:gd name="T8" fmla="*/ 6860 w 7390"/>
                                  <a:gd name="T9" fmla="*/ 3651 h 5073"/>
                                  <a:gd name="T10" fmla="*/ 6876 w 7390"/>
                                  <a:gd name="T11" fmla="*/ 3758 h 5073"/>
                                  <a:gd name="T12" fmla="*/ 6884 w 7390"/>
                                  <a:gd name="T13" fmla="*/ 3803 h 5073"/>
                                  <a:gd name="T14" fmla="*/ 6884 w 7390"/>
                                  <a:gd name="T15" fmla="*/ 3803 h 5073"/>
                                  <a:gd name="T16" fmla="*/ 6876 w 7390"/>
                                  <a:gd name="T17" fmla="*/ 3791 h 5073"/>
                                  <a:gd name="T18" fmla="*/ 6876 w 7390"/>
                                  <a:gd name="T19" fmla="*/ 3758 h 5073"/>
                                  <a:gd name="T20" fmla="*/ 176 w 7390"/>
                                  <a:gd name="T21" fmla="*/ 1 h 5073"/>
                                  <a:gd name="T22" fmla="*/ 42 w 7390"/>
                                  <a:gd name="T23" fmla="*/ 109 h 5073"/>
                                  <a:gd name="T24" fmla="*/ 141 w 7390"/>
                                  <a:gd name="T25" fmla="*/ 788 h 5073"/>
                                  <a:gd name="T26" fmla="*/ 257 w 7390"/>
                                  <a:gd name="T27" fmla="*/ 1905 h 5073"/>
                                  <a:gd name="T28" fmla="*/ 795 w 7390"/>
                                  <a:gd name="T29" fmla="*/ 2840 h 5073"/>
                                  <a:gd name="T30" fmla="*/ 2110 w 7390"/>
                                  <a:gd name="T31" fmla="*/ 3510 h 5073"/>
                                  <a:gd name="T32" fmla="*/ 6868 w 7390"/>
                                  <a:gd name="T33" fmla="*/ 5024 h 5073"/>
                                  <a:gd name="T34" fmla="*/ 6968 w 7390"/>
                                  <a:gd name="T35" fmla="*/ 5072 h 5073"/>
                                  <a:gd name="T36" fmla="*/ 7133 w 7390"/>
                                  <a:gd name="T37" fmla="*/ 4917 h 5073"/>
                                  <a:gd name="T38" fmla="*/ 7042 w 7390"/>
                                  <a:gd name="T39" fmla="*/ 3212 h 5073"/>
                                  <a:gd name="T40" fmla="*/ 5503 w 7390"/>
                                  <a:gd name="T41" fmla="*/ 2608 h 5073"/>
                                  <a:gd name="T42" fmla="*/ 977 w 7390"/>
                                  <a:gd name="T43" fmla="*/ 1442 h 5073"/>
                                  <a:gd name="T44" fmla="*/ 952 w 7390"/>
                                  <a:gd name="T45" fmla="*/ 1417 h 5073"/>
                                  <a:gd name="T46" fmla="*/ 935 w 7390"/>
                                  <a:gd name="T47" fmla="*/ 1309 h 5073"/>
                                  <a:gd name="T48" fmla="*/ 340 w 7390"/>
                                  <a:gd name="T49" fmla="*/ 109 h 5073"/>
                                  <a:gd name="T50" fmla="*/ 176 w 7390"/>
                                  <a:gd name="T51" fmla="*/ 1 h 507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7390" h="5073" extrusionOk="0">
                                    <a:moveTo>
                                      <a:pt x="6860" y="3651"/>
                                    </a:moveTo>
                                    <a:lnTo>
                                      <a:pt x="6868" y="3676"/>
                                    </a:lnTo>
                                    <a:lnTo>
                                      <a:pt x="6851" y="3676"/>
                                    </a:lnTo>
                                    <a:lnTo>
                                      <a:pt x="6835" y="3659"/>
                                    </a:lnTo>
                                    <a:cubicBezTo>
                                      <a:pt x="6843" y="3659"/>
                                      <a:pt x="6851" y="3651"/>
                                      <a:pt x="6860" y="3651"/>
                                    </a:cubicBezTo>
                                    <a:close/>
                                    <a:moveTo>
                                      <a:pt x="6876" y="3758"/>
                                    </a:moveTo>
                                    <a:lnTo>
                                      <a:pt x="6884" y="3803"/>
                                    </a:lnTo>
                                    <a:cubicBezTo>
                                      <a:pt x="6882" y="3797"/>
                                      <a:pt x="6876" y="3791"/>
                                      <a:pt x="6876" y="3791"/>
                                    </a:cubicBezTo>
                                    <a:cubicBezTo>
                                      <a:pt x="6876" y="3775"/>
                                      <a:pt x="6876" y="3767"/>
                                      <a:pt x="6876" y="3758"/>
                                    </a:cubicBezTo>
                                    <a:close/>
                                    <a:moveTo>
                                      <a:pt x="176" y="1"/>
                                    </a:moveTo>
                                    <a:cubicBezTo>
                                      <a:pt x="113" y="1"/>
                                      <a:pt x="54" y="34"/>
                                      <a:pt x="42" y="109"/>
                                    </a:cubicBezTo>
                                    <a:cubicBezTo>
                                      <a:pt x="0" y="341"/>
                                      <a:pt x="33" y="581"/>
                                      <a:pt x="141" y="788"/>
                                    </a:cubicBezTo>
                                    <a:cubicBezTo>
                                      <a:pt x="100" y="1169"/>
                                      <a:pt x="141" y="1549"/>
                                      <a:pt x="257" y="1905"/>
                                    </a:cubicBezTo>
                                    <a:cubicBezTo>
                                      <a:pt x="323" y="2269"/>
                                      <a:pt x="513" y="2600"/>
                                      <a:pt x="795" y="2840"/>
                                    </a:cubicBezTo>
                                    <a:cubicBezTo>
                                      <a:pt x="1142" y="3204"/>
                                      <a:pt x="1605" y="3444"/>
                                      <a:pt x="2110" y="3510"/>
                                    </a:cubicBezTo>
                                    <a:cubicBezTo>
                                      <a:pt x="3682" y="3734"/>
                                      <a:pt x="5743" y="3692"/>
                                      <a:pt x="6868" y="5024"/>
                                    </a:cubicBezTo>
                                    <a:cubicBezTo>
                                      <a:pt x="6896" y="5058"/>
                                      <a:pt x="6932" y="5072"/>
                                      <a:pt x="6968" y="5072"/>
                                    </a:cubicBezTo>
                                    <a:cubicBezTo>
                                      <a:pt x="7047" y="5072"/>
                                      <a:pt x="7127" y="5002"/>
                                      <a:pt x="7133" y="4917"/>
                                    </a:cubicBezTo>
                                    <a:cubicBezTo>
                                      <a:pt x="7157" y="4420"/>
                                      <a:pt x="7389" y="3643"/>
                                      <a:pt x="7042" y="3212"/>
                                    </a:cubicBezTo>
                                    <a:cubicBezTo>
                                      <a:pt x="6694" y="2782"/>
                                      <a:pt x="6007" y="2674"/>
                                      <a:pt x="5503" y="2608"/>
                                    </a:cubicBezTo>
                                    <a:cubicBezTo>
                                      <a:pt x="3955" y="2410"/>
                                      <a:pt x="2226" y="2534"/>
                                      <a:pt x="977" y="1442"/>
                                    </a:cubicBezTo>
                                    <a:cubicBezTo>
                                      <a:pt x="968" y="1433"/>
                                      <a:pt x="960" y="1425"/>
                                      <a:pt x="952" y="1417"/>
                                    </a:cubicBezTo>
                                    <a:cubicBezTo>
                                      <a:pt x="968" y="1384"/>
                                      <a:pt x="960" y="1342"/>
                                      <a:pt x="935" y="1309"/>
                                    </a:cubicBezTo>
                                    <a:cubicBezTo>
                                      <a:pt x="654" y="953"/>
                                      <a:pt x="455" y="548"/>
                                      <a:pt x="340" y="109"/>
                                    </a:cubicBezTo>
                                    <a:cubicBezTo>
                                      <a:pt x="318" y="40"/>
                                      <a:pt x="245" y="1"/>
                                      <a:pt x="176" y="1"/>
                                    </a:cubicBez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g:cNvPr id="1948" name="Google Shape;1328;p43"/>
                            <wpg:cNvGrpSpPr>
                              <a:grpSpLocks/>
                            </wpg:cNvGrpSpPr>
                            <wpg:grpSpPr bwMode="auto">
                              <a:xfrm>
                                <a:off x="33410" y="2608"/>
                                <a:ext cx="8092" cy="8608"/>
                                <a:chOff x="33410" y="2608"/>
                                <a:chExt cx="8091" cy="8608"/>
                              </a:xfrm>
                            </wpg:grpSpPr>
                            <wps:wsp>
                              <wps:cNvPr id="1949" name="Google Shape;1329;p43"/>
                              <wps:cNvSpPr>
                                <a:spLocks/>
                              </wps:cNvSpPr>
                              <wps:spPr bwMode="auto">
                                <a:xfrm>
                                  <a:off x="33669" y="2712"/>
                                  <a:ext cx="7716" cy="6762"/>
                                </a:xfrm>
                                <a:custGeom>
                                  <a:avLst/>
                                  <a:gdLst>
                                    <a:gd name="T0" fmla="*/ 3470 w 7663"/>
                                    <a:gd name="T1" fmla="*/ 0 h 7571"/>
                                    <a:gd name="T2" fmla="*/ 447 w 7663"/>
                                    <a:gd name="T3" fmla="*/ 2151 h 7571"/>
                                    <a:gd name="T4" fmla="*/ 1713 w 7663"/>
                                    <a:gd name="T5" fmla="*/ 5808 h 7571"/>
                                    <a:gd name="T6" fmla="*/ 5569 w 7663"/>
                                    <a:gd name="T7" fmla="*/ 6619 h 7571"/>
                                    <a:gd name="T8" fmla="*/ 7464 w 7663"/>
                                    <a:gd name="T9" fmla="*/ 7570 h 7571"/>
                                    <a:gd name="T10" fmla="*/ 7538 w 7663"/>
                                    <a:gd name="T11" fmla="*/ 7471 h 7571"/>
                                    <a:gd name="T12" fmla="*/ 6711 w 7663"/>
                                    <a:gd name="T13" fmla="*/ 2209 h 7571"/>
                                    <a:gd name="T14" fmla="*/ 6090 w 7663"/>
                                    <a:gd name="T15" fmla="*/ 1125 h 7571"/>
                                    <a:gd name="T16" fmla="*/ 5155 w 7663"/>
                                    <a:gd name="T17" fmla="*/ 446 h 7571"/>
                                    <a:gd name="T18" fmla="*/ 3674 w 7663"/>
                                    <a:gd name="T19" fmla="*/ 8 h 7571"/>
                                    <a:gd name="T20" fmla="*/ 3470 w 7663"/>
                                    <a:gd name="T21" fmla="*/ 0 h 75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7663" h="7571" extrusionOk="0">
                                      <a:moveTo>
                                        <a:pt x="3470" y="0"/>
                                      </a:moveTo>
                                      <a:cubicBezTo>
                                        <a:pt x="2157" y="0"/>
                                        <a:pt x="872" y="900"/>
                                        <a:pt x="447" y="2151"/>
                                      </a:cubicBezTo>
                                      <a:cubicBezTo>
                                        <a:pt x="0" y="3466"/>
                                        <a:pt x="555" y="5047"/>
                                        <a:pt x="1713" y="5808"/>
                                      </a:cubicBezTo>
                                      <a:cubicBezTo>
                                        <a:pt x="2830" y="6528"/>
                                        <a:pt x="4245" y="6495"/>
                                        <a:pt x="5569" y="6619"/>
                                      </a:cubicBezTo>
                                      <a:cubicBezTo>
                                        <a:pt x="6305" y="6693"/>
                                        <a:pt x="7141" y="6900"/>
                                        <a:pt x="7464" y="7570"/>
                                      </a:cubicBezTo>
                                      <a:lnTo>
                                        <a:pt x="7538" y="7471"/>
                                      </a:lnTo>
                                      <a:cubicBezTo>
                                        <a:pt x="7662" y="5676"/>
                                        <a:pt x="7373" y="3872"/>
                                        <a:pt x="6711" y="2209"/>
                                      </a:cubicBezTo>
                                      <a:cubicBezTo>
                                        <a:pt x="6562" y="1812"/>
                                        <a:pt x="6355" y="1447"/>
                                        <a:pt x="6090" y="1125"/>
                                      </a:cubicBezTo>
                                      <a:cubicBezTo>
                                        <a:pt x="5825" y="835"/>
                                        <a:pt x="5511" y="612"/>
                                        <a:pt x="5155" y="446"/>
                                      </a:cubicBezTo>
                                      <a:cubicBezTo>
                                        <a:pt x="4700" y="206"/>
                                        <a:pt x="4195" y="57"/>
                                        <a:pt x="3674" y="8"/>
                                      </a:cubicBezTo>
                                      <a:cubicBezTo>
                                        <a:pt x="3606" y="3"/>
                                        <a:pt x="3538" y="0"/>
                                        <a:pt x="3470" y="0"/>
                                      </a:cubicBez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g:cNvPr id="1950" name="Google Shape;1330;p43"/>
                              <wpg:cNvGrpSpPr>
                                <a:grpSpLocks/>
                              </wpg:cNvGrpSpPr>
                              <wpg:grpSpPr bwMode="auto">
                                <a:xfrm>
                                  <a:off x="33410" y="2608"/>
                                  <a:ext cx="8091" cy="8608"/>
                                  <a:chOff x="33410" y="2608"/>
                                  <a:chExt cx="8090" cy="8608"/>
                                </a:xfrm>
                              </wpg:grpSpPr>
                              <wps:wsp>
                                <wps:cNvPr id="1951" name="Google Shape;1331;p43"/>
                                <wps:cNvSpPr>
                                  <a:spLocks/>
                                </wps:cNvSpPr>
                                <wps:spPr bwMode="auto">
                                  <a:xfrm>
                                    <a:off x="33410" y="5294"/>
                                    <a:ext cx="7881" cy="5922"/>
                                  </a:xfrm>
                                  <a:custGeom>
                                    <a:avLst/>
                                    <a:gdLst>
                                      <a:gd name="T0" fmla="*/ 523 w 7827"/>
                                      <a:gd name="T1" fmla="*/ 0 h 6631"/>
                                      <a:gd name="T2" fmla="*/ 398 w 7827"/>
                                      <a:gd name="T3" fmla="*/ 112 h 6631"/>
                                      <a:gd name="T4" fmla="*/ 1656 w 7827"/>
                                      <a:gd name="T5" fmla="*/ 4564 h 6631"/>
                                      <a:gd name="T6" fmla="*/ 4295 w 7827"/>
                                      <a:gd name="T7" fmla="*/ 4952 h 6631"/>
                                      <a:gd name="T8" fmla="*/ 7257 w 7827"/>
                                      <a:gd name="T9" fmla="*/ 6549 h 6631"/>
                                      <a:gd name="T10" fmla="*/ 7386 w 7827"/>
                                      <a:gd name="T11" fmla="*/ 6630 h 6631"/>
                                      <a:gd name="T12" fmla="*/ 7481 w 7827"/>
                                      <a:gd name="T13" fmla="*/ 6549 h 6631"/>
                                      <a:gd name="T14" fmla="*/ 7812 w 7827"/>
                                      <a:gd name="T15" fmla="*/ 4605 h 6631"/>
                                      <a:gd name="T16" fmla="*/ 7684 w 7827"/>
                                      <a:gd name="T17" fmla="*/ 4463 h 6631"/>
                                      <a:gd name="T18" fmla="*/ 7588 w 7827"/>
                                      <a:gd name="T19" fmla="*/ 4547 h 6631"/>
                                      <a:gd name="T20" fmla="*/ 7310 w 7827"/>
                                      <a:gd name="T21" fmla="*/ 6170 h 6631"/>
                                      <a:gd name="T22" fmla="*/ 7310 w 7827"/>
                                      <a:gd name="T23" fmla="*/ 6170 h 6631"/>
                                      <a:gd name="T24" fmla="*/ 5851 w 7827"/>
                                      <a:gd name="T25" fmla="*/ 5168 h 6631"/>
                                      <a:gd name="T26" fmla="*/ 3161 w 7827"/>
                                      <a:gd name="T27" fmla="*/ 4613 h 6631"/>
                                      <a:gd name="T28" fmla="*/ 696 w 7827"/>
                                      <a:gd name="T29" fmla="*/ 3099 h 6631"/>
                                      <a:gd name="T30" fmla="*/ 630 w 7827"/>
                                      <a:gd name="T31" fmla="*/ 112 h 6631"/>
                                      <a:gd name="T32" fmla="*/ 523 w 7827"/>
                                      <a:gd name="T33" fmla="*/ 0 h 66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7827" h="6631" extrusionOk="0">
                                        <a:moveTo>
                                          <a:pt x="523" y="0"/>
                                        </a:moveTo>
                                        <a:cubicBezTo>
                                          <a:pt x="464" y="0"/>
                                          <a:pt x="402" y="38"/>
                                          <a:pt x="398" y="112"/>
                                        </a:cubicBezTo>
                                        <a:cubicBezTo>
                                          <a:pt x="257" y="1560"/>
                                          <a:pt x="1" y="3852"/>
                                          <a:pt x="1656" y="4564"/>
                                        </a:cubicBezTo>
                                        <a:cubicBezTo>
                                          <a:pt x="2483" y="4919"/>
                                          <a:pt x="3426" y="4812"/>
                                          <a:pt x="4295" y="4952"/>
                                        </a:cubicBezTo>
                                        <a:cubicBezTo>
                                          <a:pt x="5255" y="5110"/>
                                          <a:pt x="6843" y="5548"/>
                                          <a:pt x="7257" y="6549"/>
                                        </a:cubicBezTo>
                                        <a:cubicBezTo>
                                          <a:pt x="7275" y="6598"/>
                                          <a:pt x="7333" y="6630"/>
                                          <a:pt x="7386" y="6630"/>
                                        </a:cubicBezTo>
                                        <a:cubicBezTo>
                                          <a:pt x="7432" y="6630"/>
                                          <a:pt x="7473" y="6607"/>
                                          <a:pt x="7481" y="6549"/>
                                        </a:cubicBezTo>
                                        <a:cubicBezTo>
                                          <a:pt x="7588" y="5904"/>
                                          <a:pt x="7704" y="5250"/>
                                          <a:pt x="7812" y="4605"/>
                                        </a:cubicBezTo>
                                        <a:cubicBezTo>
                                          <a:pt x="7826" y="4520"/>
                                          <a:pt x="7751" y="4463"/>
                                          <a:pt x="7684" y="4463"/>
                                        </a:cubicBezTo>
                                        <a:cubicBezTo>
                                          <a:pt x="7639" y="4463"/>
                                          <a:pt x="7598" y="4488"/>
                                          <a:pt x="7588" y="4547"/>
                                        </a:cubicBezTo>
                                        <a:cubicBezTo>
                                          <a:pt x="7498" y="5088"/>
                                          <a:pt x="7402" y="5629"/>
                                          <a:pt x="7310" y="6170"/>
                                        </a:cubicBezTo>
                                        <a:lnTo>
                                          <a:pt x="7310" y="6170"/>
                                        </a:lnTo>
                                        <a:cubicBezTo>
                                          <a:pt x="6971" y="5681"/>
                                          <a:pt x="6397" y="5396"/>
                                          <a:pt x="5851" y="5168"/>
                                        </a:cubicBezTo>
                                        <a:cubicBezTo>
                                          <a:pt x="4982" y="4803"/>
                                          <a:pt x="4088" y="4679"/>
                                          <a:pt x="3161" y="4613"/>
                                        </a:cubicBezTo>
                                        <a:cubicBezTo>
                                          <a:pt x="2061" y="4539"/>
                                          <a:pt x="1043" y="4274"/>
                                          <a:pt x="696" y="3099"/>
                                        </a:cubicBezTo>
                                        <a:cubicBezTo>
                                          <a:pt x="423" y="2156"/>
                                          <a:pt x="538" y="1072"/>
                                          <a:pt x="630" y="112"/>
                                        </a:cubicBezTo>
                                        <a:cubicBezTo>
                                          <a:pt x="638" y="38"/>
                                          <a:pt x="582" y="0"/>
                                          <a:pt x="523" y="0"/>
                                        </a:cubicBez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52" name="Google Shape;1332;p43"/>
                                <wps:cNvSpPr>
                                  <a:spLocks/>
                                </wps:cNvSpPr>
                                <wps:spPr bwMode="auto">
                                  <a:xfrm>
                                    <a:off x="33719" y="2608"/>
                                    <a:ext cx="7781" cy="7977"/>
                                  </a:xfrm>
                                  <a:custGeom>
                                    <a:avLst/>
                                    <a:gdLst>
                                      <a:gd name="T0" fmla="*/ 6339 w 7729"/>
                                      <a:gd name="T1" fmla="*/ 1887 h 8932"/>
                                      <a:gd name="T2" fmla="*/ 4436 w 7729"/>
                                      <a:gd name="T3" fmla="*/ 6537 h 8932"/>
                                      <a:gd name="T4" fmla="*/ 1978 w 7729"/>
                                      <a:gd name="T5" fmla="*/ 613 h 8932"/>
                                      <a:gd name="T6" fmla="*/ 3454 w 7729"/>
                                      <a:gd name="T7" fmla="*/ 0 h 8932"/>
                                      <a:gd name="T8" fmla="*/ 158 w 7729"/>
                                      <a:gd name="T9" fmla="*/ 2789 h 8932"/>
                                      <a:gd name="T10" fmla="*/ 1242 w 7729"/>
                                      <a:gd name="T11" fmla="*/ 7282 h 8932"/>
                                      <a:gd name="T12" fmla="*/ 1316 w 7729"/>
                                      <a:gd name="T13" fmla="*/ 7265 h 8932"/>
                                      <a:gd name="T14" fmla="*/ 688 w 7729"/>
                                      <a:gd name="T15" fmla="*/ 5081 h 8932"/>
                                      <a:gd name="T16" fmla="*/ 1772 w 7729"/>
                                      <a:gd name="T17" fmla="*/ 7431 h 8932"/>
                                      <a:gd name="T18" fmla="*/ 1846 w 7729"/>
                                      <a:gd name="T19" fmla="*/ 7414 h 8932"/>
                                      <a:gd name="T20" fmla="*/ 1432 w 7729"/>
                                      <a:gd name="T21" fmla="*/ 5892 h 8932"/>
                                      <a:gd name="T22" fmla="*/ 2558 w 7729"/>
                                      <a:gd name="T23" fmla="*/ 7704 h 8932"/>
                                      <a:gd name="T24" fmla="*/ 2624 w 7729"/>
                                      <a:gd name="T25" fmla="*/ 7663 h 8932"/>
                                      <a:gd name="T26" fmla="*/ 1962 w 7729"/>
                                      <a:gd name="T27" fmla="*/ 6223 h 8932"/>
                                      <a:gd name="T28" fmla="*/ 3186 w 7729"/>
                                      <a:gd name="T29" fmla="*/ 7729 h 8932"/>
                                      <a:gd name="T30" fmla="*/ 3253 w 7729"/>
                                      <a:gd name="T31" fmla="*/ 7696 h 8932"/>
                                      <a:gd name="T32" fmla="*/ 2814 w 7729"/>
                                      <a:gd name="T33" fmla="*/ 6537 h 8932"/>
                                      <a:gd name="T34" fmla="*/ 3741 w 7729"/>
                                      <a:gd name="T35" fmla="*/ 7820 h 8932"/>
                                      <a:gd name="T36" fmla="*/ 3815 w 7729"/>
                                      <a:gd name="T37" fmla="*/ 7803 h 8932"/>
                                      <a:gd name="T38" fmla="*/ 3493 w 7729"/>
                                      <a:gd name="T39" fmla="*/ 6661 h 8932"/>
                                      <a:gd name="T40" fmla="*/ 4436 w 7729"/>
                                      <a:gd name="T41" fmla="*/ 7927 h 8932"/>
                                      <a:gd name="T42" fmla="*/ 4510 w 7729"/>
                                      <a:gd name="T43" fmla="*/ 7902 h 8932"/>
                                      <a:gd name="T44" fmla="*/ 4121 w 7729"/>
                                      <a:gd name="T45" fmla="*/ 6736 h 8932"/>
                                      <a:gd name="T46" fmla="*/ 4634 w 7729"/>
                                      <a:gd name="T47" fmla="*/ 6777 h 8932"/>
                                      <a:gd name="T48" fmla="*/ 5243 w 7729"/>
                                      <a:gd name="T49" fmla="*/ 8211 h 8932"/>
                                      <a:gd name="T50" fmla="*/ 4717 w 7729"/>
                                      <a:gd name="T51" fmla="*/ 6785 h 8932"/>
                                      <a:gd name="T52" fmla="*/ 5180 w 7729"/>
                                      <a:gd name="T53" fmla="*/ 6810 h 8932"/>
                                      <a:gd name="T54" fmla="*/ 5899 w 7729"/>
                                      <a:gd name="T55" fmla="*/ 8454 h 8932"/>
                                      <a:gd name="T56" fmla="*/ 5271 w 7729"/>
                                      <a:gd name="T57" fmla="*/ 6819 h 8932"/>
                                      <a:gd name="T58" fmla="*/ 5834 w 7729"/>
                                      <a:gd name="T59" fmla="*/ 6885 h 8932"/>
                                      <a:gd name="T60" fmla="*/ 6600 w 7729"/>
                                      <a:gd name="T61" fmla="*/ 8906 h 8932"/>
                                      <a:gd name="T62" fmla="*/ 5925 w 7729"/>
                                      <a:gd name="T63" fmla="*/ 6893 h 8932"/>
                                      <a:gd name="T64" fmla="*/ 6480 w 7729"/>
                                      <a:gd name="T65" fmla="*/ 7042 h 8932"/>
                                      <a:gd name="T66" fmla="*/ 7162 w 7729"/>
                                      <a:gd name="T67" fmla="*/ 8931 h 8932"/>
                                      <a:gd name="T68" fmla="*/ 6571 w 7729"/>
                                      <a:gd name="T69" fmla="*/ 7083 h 8932"/>
                                      <a:gd name="T70" fmla="*/ 7315 w 7729"/>
                                      <a:gd name="T71" fmla="*/ 7737 h 8932"/>
                                      <a:gd name="T72" fmla="*/ 7530 w 7729"/>
                                      <a:gd name="T73" fmla="*/ 7679 h 8932"/>
                                      <a:gd name="T74" fmla="*/ 6686 w 7729"/>
                                      <a:gd name="T75" fmla="*/ 2102 h 89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7729" h="8932" extrusionOk="0">
                                        <a:moveTo>
                                          <a:pt x="3454" y="257"/>
                                        </a:moveTo>
                                        <a:cubicBezTo>
                                          <a:pt x="4617" y="257"/>
                                          <a:pt x="5800" y="843"/>
                                          <a:pt x="6339" y="1887"/>
                                        </a:cubicBezTo>
                                        <a:cubicBezTo>
                                          <a:pt x="7199" y="3550"/>
                                          <a:pt x="7472" y="5561"/>
                                          <a:pt x="7373" y="7414"/>
                                        </a:cubicBezTo>
                                        <a:cubicBezTo>
                                          <a:pt x="6728" y="6570"/>
                                          <a:pt x="5412" y="6612"/>
                                          <a:pt x="4436" y="6537"/>
                                        </a:cubicBezTo>
                                        <a:cubicBezTo>
                                          <a:pt x="2880" y="6413"/>
                                          <a:pt x="1283" y="6041"/>
                                          <a:pt x="621" y="4460"/>
                                        </a:cubicBezTo>
                                        <a:cubicBezTo>
                                          <a:pt x="1" y="3021"/>
                                          <a:pt x="588" y="1341"/>
                                          <a:pt x="1978" y="613"/>
                                        </a:cubicBezTo>
                                        <a:cubicBezTo>
                                          <a:pt x="2428" y="372"/>
                                          <a:pt x="2939" y="257"/>
                                          <a:pt x="3454" y="257"/>
                                        </a:cubicBezTo>
                                        <a:close/>
                                        <a:moveTo>
                                          <a:pt x="3454" y="0"/>
                                        </a:moveTo>
                                        <a:cubicBezTo>
                                          <a:pt x="3280" y="0"/>
                                          <a:pt x="3104" y="14"/>
                                          <a:pt x="2930" y="42"/>
                                        </a:cubicBezTo>
                                        <a:cubicBezTo>
                                          <a:pt x="1548" y="257"/>
                                          <a:pt x="348" y="1391"/>
                                          <a:pt x="158" y="2789"/>
                                        </a:cubicBezTo>
                                        <a:cubicBezTo>
                                          <a:pt x="67" y="3501"/>
                                          <a:pt x="199" y="4220"/>
                                          <a:pt x="547" y="4849"/>
                                        </a:cubicBezTo>
                                        <a:cubicBezTo>
                                          <a:pt x="745" y="5668"/>
                                          <a:pt x="977" y="6479"/>
                                          <a:pt x="1242" y="7282"/>
                                        </a:cubicBezTo>
                                        <a:cubicBezTo>
                                          <a:pt x="1248" y="7301"/>
                                          <a:pt x="1264" y="7309"/>
                                          <a:pt x="1279" y="7309"/>
                                        </a:cubicBezTo>
                                        <a:cubicBezTo>
                                          <a:pt x="1303" y="7309"/>
                                          <a:pt x="1326" y="7290"/>
                                          <a:pt x="1316" y="7265"/>
                                        </a:cubicBezTo>
                                        <a:cubicBezTo>
                                          <a:pt x="1076" y="6546"/>
                                          <a:pt x="870" y="5817"/>
                                          <a:pt x="688" y="5081"/>
                                        </a:cubicBezTo>
                                        <a:cubicBezTo>
                                          <a:pt x="870" y="5362"/>
                                          <a:pt x="1085" y="5611"/>
                                          <a:pt x="1341" y="5826"/>
                                        </a:cubicBezTo>
                                        <a:cubicBezTo>
                                          <a:pt x="1424" y="6372"/>
                                          <a:pt x="1565" y="6918"/>
                                          <a:pt x="1772" y="7431"/>
                                        </a:cubicBezTo>
                                        <a:cubicBezTo>
                                          <a:pt x="1778" y="7452"/>
                                          <a:pt x="1796" y="7461"/>
                                          <a:pt x="1812" y="7461"/>
                                        </a:cubicBezTo>
                                        <a:cubicBezTo>
                                          <a:pt x="1834" y="7461"/>
                                          <a:pt x="1856" y="7443"/>
                                          <a:pt x="1846" y="7414"/>
                                        </a:cubicBezTo>
                                        <a:cubicBezTo>
                                          <a:pt x="1656" y="6926"/>
                                          <a:pt x="1515" y="6413"/>
                                          <a:pt x="1432" y="5892"/>
                                        </a:cubicBezTo>
                                        <a:cubicBezTo>
                                          <a:pt x="1565" y="5999"/>
                                          <a:pt x="1714" y="6090"/>
                                          <a:pt x="1863" y="6173"/>
                                        </a:cubicBezTo>
                                        <a:cubicBezTo>
                                          <a:pt x="2045" y="6703"/>
                                          <a:pt x="2276" y="7216"/>
                                          <a:pt x="2558" y="7704"/>
                                        </a:cubicBezTo>
                                        <a:cubicBezTo>
                                          <a:pt x="2565" y="7716"/>
                                          <a:pt x="2576" y="7721"/>
                                          <a:pt x="2587" y="7721"/>
                                        </a:cubicBezTo>
                                        <a:cubicBezTo>
                                          <a:pt x="2613" y="7721"/>
                                          <a:pt x="2641" y="7692"/>
                                          <a:pt x="2624" y="7663"/>
                                        </a:cubicBezTo>
                                        <a:cubicBezTo>
                                          <a:pt x="2359" y="7207"/>
                                          <a:pt x="2136" y="6728"/>
                                          <a:pt x="1962" y="6223"/>
                                        </a:cubicBezTo>
                                        <a:cubicBezTo>
                                          <a:pt x="2210" y="6347"/>
                                          <a:pt x="2467" y="6438"/>
                                          <a:pt x="2723" y="6512"/>
                                        </a:cubicBezTo>
                                        <a:cubicBezTo>
                                          <a:pt x="2864" y="6926"/>
                                          <a:pt x="3021" y="7332"/>
                                          <a:pt x="3186" y="7729"/>
                                        </a:cubicBezTo>
                                        <a:cubicBezTo>
                                          <a:pt x="3194" y="7745"/>
                                          <a:pt x="3207" y="7751"/>
                                          <a:pt x="3219" y="7751"/>
                                        </a:cubicBezTo>
                                        <a:cubicBezTo>
                                          <a:pt x="3245" y="7751"/>
                                          <a:pt x="3269" y="7724"/>
                                          <a:pt x="3253" y="7696"/>
                                        </a:cubicBezTo>
                                        <a:cubicBezTo>
                                          <a:pt x="3095" y="7315"/>
                                          <a:pt x="2946" y="6926"/>
                                          <a:pt x="2814" y="6537"/>
                                        </a:cubicBezTo>
                                        <a:cubicBezTo>
                                          <a:pt x="3013" y="6587"/>
                                          <a:pt x="3211" y="6620"/>
                                          <a:pt x="3410" y="6653"/>
                                        </a:cubicBezTo>
                                        <a:cubicBezTo>
                                          <a:pt x="3509" y="7050"/>
                                          <a:pt x="3617" y="7439"/>
                                          <a:pt x="3741" y="7820"/>
                                        </a:cubicBezTo>
                                        <a:cubicBezTo>
                                          <a:pt x="3744" y="7841"/>
                                          <a:pt x="3761" y="7850"/>
                                          <a:pt x="3778" y="7850"/>
                                        </a:cubicBezTo>
                                        <a:cubicBezTo>
                                          <a:pt x="3801" y="7850"/>
                                          <a:pt x="3825" y="7832"/>
                                          <a:pt x="3815" y="7803"/>
                                        </a:cubicBezTo>
                                        <a:cubicBezTo>
                                          <a:pt x="3691" y="7431"/>
                                          <a:pt x="3592" y="7050"/>
                                          <a:pt x="3493" y="6661"/>
                                        </a:cubicBezTo>
                                        <a:cubicBezTo>
                                          <a:pt x="3675" y="6694"/>
                                          <a:pt x="3857" y="6711"/>
                                          <a:pt x="4039" y="6728"/>
                                        </a:cubicBezTo>
                                        <a:cubicBezTo>
                                          <a:pt x="4154" y="7133"/>
                                          <a:pt x="4287" y="7530"/>
                                          <a:pt x="4436" y="7927"/>
                                        </a:cubicBezTo>
                                        <a:cubicBezTo>
                                          <a:pt x="4442" y="7943"/>
                                          <a:pt x="4459" y="7951"/>
                                          <a:pt x="4475" y="7951"/>
                                        </a:cubicBezTo>
                                        <a:cubicBezTo>
                                          <a:pt x="4501" y="7951"/>
                                          <a:pt x="4525" y="7933"/>
                                          <a:pt x="4510" y="7902"/>
                                        </a:cubicBezTo>
                                        <a:cubicBezTo>
                                          <a:pt x="4370" y="7522"/>
                                          <a:pt x="4237" y="7133"/>
                                          <a:pt x="4121" y="6736"/>
                                        </a:cubicBezTo>
                                        <a:cubicBezTo>
                                          <a:pt x="4254" y="6752"/>
                                          <a:pt x="4386" y="6761"/>
                                          <a:pt x="4519" y="6769"/>
                                        </a:cubicBezTo>
                                        <a:lnTo>
                                          <a:pt x="4634" y="6777"/>
                                        </a:lnTo>
                                        <a:lnTo>
                                          <a:pt x="5205" y="8184"/>
                                        </a:lnTo>
                                        <a:cubicBezTo>
                                          <a:pt x="5212" y="8203"/>
                                          <a:pt x="5227" y="8211"/>
                                          <a:pt x="5243" y="8211"/>
                                        </a:cubicBezTo>
                                        <a:cubicBezTo>
                                          <a:pt x="5266" y="8211"/>
                                          <a:pt x="5290" y="8192"/>
                                          <a:pt x="5280" y="8167"/>
                                        </a:cubicBezTo>
                                        <a:cubicBezTo>
                                          <a:pt x="5089" y="7704"/>
                                          <a:pt x="4899" y="7249"/>
                                          <a:pt x="4717" y="6785"/>
                                        </a:cubicBezTo>
                                        <a:cubicBezTo>
                                          <a:pt x="4866" y="6794"/>
                                          <a:pt x="5023" y="6802"/>
                                          <a:pt x="5180" y="6810"/>
                                        </a:cubicBezTo>
                                        <a:cubicBezTo>
                                          <a:pt x="5412" y="7356"/>
                                          <a:pt x="5644" y="7894"/>
                                          <a:pt x="5867" y="8432"/>
                                        </a:cubicBezTo>
                                        <a:cubicBezTo>
                                          <a:pt x="5875" y="8448"/>
                                          <a:pt x="5887" y="8454"/>
                                          <a:pt x="5899" y="8454"/>
                                        </a:cubicBezTo>
                                        <a:cubicBezTo>
                                          <a:pt x="5925" y="8454"/>
                                          <a:pt x="5950" y="8424"/>
                                          <a:pt x="5933" y="8391"/>
                                        </a:cubicBezTo>
                                        <a:cubicBezTo>
                                          <a:pt x="5710" y="7869"/>
                                          <a:pt x="5487" y="7348"/>
                                          <a:pt x="5271" y="6819"/>
                                        </a:cubicBezTo>
                                        <a:cubicBezTo>
                                          <a:pt x="5454" y="6835"/>
                                          <a:pt x="5652" y="6852"/>
                                          <a:pt x="5834" y="6885"/>
                                        </a:cubicBezTo>
                                        <a:lnTo>
                                          <a:pt x="6562" y="8879"/>
                                        </a:lnTo>
                                        <a:cubicBezTo>
                                          <a:pt x="6569" y="8898"/>
                                          <a:pt x="6584" y="8906"/>
                                          <a:pt x="6600" y="8906"/>
                                        </a:cubicBezTo>
                                        <a:cubicBezTo>
                                          <a:pt x="6623" y="8906"/>
                                          <a:pt x="6647" y="8887"/>
                                          <a:pt x="6637" y="8862"/>
                                        </a:cubicBezTo>
                                        <a:lnTo>
                                          <a:pt x="5925" y="6893"/>
                                        </a:lnTo>
                                        <a:cubicBezTo>
                                          <a:pt x="6115" y="6926"/>
                                          <a:pt x="6297" y="6976"/>
                                          <a:pt x="6480" y="7042"/>
                                        </a:cubicBezTo>
                                        <a:cubicBezTo>
                                          <a:pt x="6695" y="7663"/>
                                          <a:pt x="6910" y="8283"/>
                                          <a:pt x="7125" y="8904"/>
                                        </a:cubicBezTo>
                                        <a:cubicBezTo>
                                          <a:pt x="7131" y="8923"/>
                                          <a:pt x="7147" y="8931"/>
                                          <a:pt x="7162" y="8931"/>
                                        </a:cubicBezTo>
                                        <a:cubicBezTo>
                                          <a:pt x="7186" y="8931"/>
                                          <a:pt x="7209" y="8912"/>
                                          <a:pt x="7199" y="8887"/>
                                        </a:cubicBezTo>
                                        <a:cubicBezTo>
                                          <a:pt x="6993" y="8283"/>
                                          <a:pt x="6786" y="7687"/>
                                          <a:pt x="6571" y="7083"/>
                                        </a:cubicBezTo>
                                        <a:cubicBezTo>
                                          <a:pt x="6885" y="7216"/>
                                          <a:pt x="7150" y="7447"/>
                                          <a:pt x="7315" y="7737"/>
                                        </a:cubicBezTo>
                                        <a:cubicBezTo>
                                          <a:pt x="7338" y="7776"/>
                                          <a:pt x="7374" y="7793"/>
                                          <a:pt x="7410" y="7793"/>
                                        </a:cubicBezTo>
                                        <a:cubicBezTo>
                                          <a:pt x="7468" y="7793"/>
                                          <a:pt x="7525" y="7750"/>
                                          <a:pt x="7530" y="7679"/>
                                        </a:cubicBezTo>
                                        <a:cubicBezTo>
                                          <a:pt x="7572" y="7663"/>
                                          <a:pt x="7605" y="7621"/>
                                          <a:pt x="7605" y="7580"/>
                                        </a:cubicBezTo>
                                        <a:cubicBezTo>
                                          <a:pt x="7729" y="5710"/>
                                          <a:pt x="7415" y="3832"/>
                                          <a:pt x="6686" y="2102"/>
                                        </a:cubicBezTo>
                                        <a:cubicBezTo>
                                          <a:pt x="6143" y="840"/>
                                          <a:pt x="4825" y="0"/>
                                          <a:pt x="3454" y="0"/>
                                        </a:cubicBez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g:grpSp>
                        </wpg:grpSp>
                        <wps:wsp>
                          <wps:cNvPr id="1946" name="Google Shape;1333;p43"/>
                          <wps:cNvSpPr txBox="1">
                            <a:spLocks noChangeArrowheads="1"/>
                          </wps:cNvSpPr>
                          <wps:spPr bwMode="auto">
                            <a:xfrm flipH="1">
                              <a:off x="34127" y="3442"/>
                              <a:ext cx="6657" cy="44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Default="00FC7E58" w:rsidP="00A5444F">
                                <w:pPr>
                                  <w:keepNext/>
                                  <w:bidi w:val="0"/>
                                  <w:jc w:val="center"/>
                                  <w:rPr>
                                    <w:rFonts w:ascii="Adobe Arabic" w:hAnsi="Adobe Arabic" w:cs="Adobe Arabic"/>
                                    <w:b/>
                                    <w:bCs/>
                                    <w:color w:val="4472C4" w:themeColor="accent1"/>
                                    <w:sz w:val="56"/>
                                    <w:szCs w:val="56"/>
                                  </w:rPr>
                                </w:pPr>
                                <w:r>
                                  <w:rPr>
                                    <w:rFonts w:ascii="Adobe Arabic" w:hAnsi="Adobe Arabic" w:cs="Adobe Arabic"/>
                                    <w:b/>
                                    <w:bCs/>
                                    <w:color w:val="4472C4" w:themeColor="accent1"/>
                                    <w:sz w:val="56"/>
                                    <w:szCs w:val="56"/>
                                  </w:rPr>
                                  <w:t>1</w:t>
                                </w:r>
                              </w:p>
                            </w:txbxContent>
                          </wps:txbx>
                          <wps:bodyPr rot="0" vert="horz" wrap="square" lIns="91425" tIns="36000" rIns="91425" bIns="36000" anchor="ctr" anchorCtr="0" upright="1">
                            <a:noAutofit/>
                          </wps:bodyPr>
                        </wps:wsp>
                      </wpg:grpSp>
                      <wpg:grpSp>
                        <wpg:cNvPr id="1926" name="Google Shape;1334;p43"/>
                        <wpg:cNvGrpSpPr>
                          <a:grpSpLocks/>
                        </wpg:cNvGrpSpPr>
                        <wpg:grpSpPr bwMode="auto">
                          <a:xfrm>
                            <a:off x="33799" y="22787"/>
                            <a:ext cx="8523" cy="7303"/>
                            <a:chOff x="33799" y="22787"/>
                            <a:chExt cx="8523" cy="7302"/>
                          </a:xfrm>
                        </wpg:grpSpPr>
                        <wpg:grpSp>
                          <wpg:cNvPr id="1940" name="Google Shape;1335;p43"/>
                          <wpg:cNvGrpSpPr>
                            <a:grpSpLocks/>
                          </wpg:cNvGrpSpPr>
                          <wpg:grpSpPr bwMode="auto">
                            <a:xfrm>
                              <a:off x="33799" y="22787"/>
                              <a:ext cx="8523" cy="7302"/>
                              <a:chOff x="33799" y="22787"/>
                              <a:chExt cx="8523" cy="7301"/>
                            </a:xfrm>
                          </wpg:grpSpPr>
                          <wps:wsp>
                            <wps:cNvPr id="1942" name="Google Shape;1336;p43"/>
                            <wps:cNvSpPr>
                              <a:spLocks/>
                            </wps:cNvSpPr>
                            <wps:spPr bwMode="auto">
                              <a:xfrm>
                                <a:off x="33941" y="22896"/>
                                <a:ext cx="8282" cy="5826"/>
                              </a:xfrm>
                              <a:custGeom>
                                <a:avLst/>
                                <a:gdLst>
                                  <a:gd name="T0" fmla="*/ 4743 w 8226"/>
                                  <a:gd name="T1" fmla="*/ 1 h 6523"/>
                                  <a:gd name="T2" fmla="*/ 4005 w 8226"/>
                                  <a:gd name="T3" fmla="*/ 74 h 6523"/>
                                  <a:gd name="T4" fmla="*/ 1622 w 8226"/>
                                  <a:gd name="T5" fmla="*/ 2581 h 6523"/>
                                  <a:gd name="T6" fmla="*/ 1 w 8226"/>
                                  <a:gd name="T7" fmla="*/ 5750 h 6523"/>
                                  <a:gd name="T8" fmla="*/ 166 w 8226"/>
                                  <a:gd name="T9" fmla="*/ 5676 h 6523"/>
                                  <a:gd name="T10" fmla="*/ 1143 w 8226"/>
                                  <a:gd name="T11" fmla="*/ 5620 h 6523"/>
                                  <a:gd name="T12" fmla="*/ 3401 w 8226"/>
                                  <a:gd name="T13" fmla="*/ 5924 h 6523"/>
                                  <a:gd name="T14" fmla="*/ 5533 w 8226"/>
                                  <a:gd name="T15" fmla="*/ 6523 h 6523"/>
                                  <a:gd name="T16" fmla="*/ 6066 w 8226"/>
                                  <a:gd name="T17" fmla="*/ 6453 h 6523"/>
                                  <a:gd name="T18" fmla="*/ 8209 w 8226"/>
                                  <a:gd name="T19" fmla="*/ 3864 h 6523"/>
                                  <a:gd name="T20" fmla="*/ 7017 w 8226"/>
                                  <a:gd name="T21" fmla="*/ 744 h 6523"/>
                                  <a:gd name="T22" fmla="*/ 4743 w 8226"/>
                                  <a:gd name="T23" fmla="*/ 1 h 65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8226" h="6523" extrusionOk="0">
                                    <a:moveTo>
                                      <a:pt x="4743" y="1"/>
                                    </a:moveTo>
                                    <a:cubicBezTo>
                                      <a:pt x="4487" y="1"/>
                                      <a:pt x="4237" y="25"/>
                                      <a:pt x="4005" y="74"/>
                                    </a:cubicBezTo>
                                    <a:cubicBezTo>
                                      <a:pt x="2814" y="322"/>
                                      <a:pt x="2069" y="1472"/>
                                      <a:pt x="1622" y="2581"/>
                                    </a:cubicBezTo>
                                    <a:cubicBezTo>
                                      <a:pt x="1175" y="3690"/>
                                      <a:pt x="861" y="4914"/>
                                      <a:pt x="1" y="5750"/>
                                    </a:cubicBezTo>
                                    <a:lnTo>
                                      <a:pt x="166" y="5676"/>
                                    </a:lnTo>
                                    <a:cubicBezTo>
                                      <a:pt x="491" y="5638"/>
                                      <a:pt x="817" y="5620"/>
                                      <a:pt x="1143" y="5620"/>
                                    </a:cubicBezTo>
                                    <a:cubicBezTo>
                                      <a:pt x="1902" y="5620"/>
                                      <a:pt x="2660" y="5721"/>
                                      <a:pt x="3401" y="5924"/>
                                    </a:cubicBezTo>
                                    <a:cubicBezTo>
                                      <a:pt x="4207" y="6139"/>
                                      <a:pt x="4806" y="6523"/>
                                      <a:pt x="5533" y="6523"/>
                                    </a:cubicBezTo>
                                    <a:cubicBezTo>
                                      <a:pt x="5702" y="6523"/>
                                      <a:pt x="5878" y="6502"/>
                                      <a:pt x="6066" y="6453"/>
                                    </a:cubicBezTo>
                                    <a:cubicBezTo>
                                      <a:pt x="7166" y="6172"/>
                                      <a:pt x="8225" y="4972"/>
                                      <a:pt x="8209" y="3864"/>
                                    </a:cubicBezTo>
                                    <a:cubicBezTo>
                                      <a:pt x="8192" y="2763"/>
                                      <a:pt x="7861" y="1489"/>
                                      <a:pt x="7017" y="744"/>
                                    </a:cubicBezTo>
                                    <a:cubicBezTo>
                                      <a:pt x="6456" y="252"/>
                                      <a:pt x="5567" y="1"/>
                                      <a:pt x="4743" y="1"/>
                                    </a:cubicBez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43" name="Google Shape;1337;p43"/>
                            <wps:cNvSpPr>
                              <a:spLocks/>
                            </wps:cNvSpPr>
                            <wps:spPr bwMode="auto">
                              <a:xfrm>
                                <a:off x="33948" y="27493"/>
                                <a:ext cx="8096" cy="2365"/>
                              </a:xfrm>
                              <a:custGeom>
                                <a:avLst/>
                                <a:gdLst>
                                  <a:gd name="T0" fmla="*/ 7382 w 8042"/>
                                  <a:gd name="T1" fmla="*/ 901 h 2648"/>
                                  <a:gd name="T2" fmla="*/ 7374 w 8042"/>
                                  <a:gd name="T3" fmla="*/ 934 h 2648"/>
                                  <a:gd name="T4" fmla="*/ 7358 w 8042"/>
                                  <a:gd name="T5" fmla="*/ 918 h 2648"/>
                                  <a:gd name="T6" fmla="*/ 7382 w 8042"/>
                                  <a:gd name="T7" fmla="*/ 901 h 2648"/>
                                  <a:gd name="T8" fmla="*/ 2459 w 8042"/>
                                  <a:gd name="T9" fmla="*/ 942 h 2648"/>
                                  <a:gd name="T10" fmla="*/ 2451 w 8042"/>
                                  <a:gd name="T11" fmla="*/ 951 h 2648"/>
                                  <a:gd name="T12" fmla="*/ 2451 w 8042"/>
                                  <a:gd name="T13" fmla="*/ 942 h 2648"/>
                                  <a:gd name="T14" fmla="*/ 2459 w 8042"/>
                                  <a:gd name="T15" fmla="*/ 942 h 2648"/>
                                  <a:gd name="T16" fmla="*/ 829 w 8042"/>
                                  <a:gd name="T17" fmla="*/ 1563 h 2648"/>
                                  <a:gd name="T18" fmla="*/ 1011 w 8042"/>
                                  <a:gd name="T19" fmla="*/ 1580 h 2648"/>
                                  <a:gd name="T20" fmla="*/ 1036 w 8042"/>
                                  <a:gd name="T21" fmla="*/ 1596 h 2648"/>
                                  <a:gd name="T22" fmla="*/ 829 w 8042"/>
                                  <a:gd name="T23" fmla="*/ 1563 h 2648"/>
                                  <a:gd name="T24" fmla="*/ 4983 w 8042"/>
                                  <a:gd name="T25" fmla="*/ 1662 h 2648"/>
                                  <a:gd name="T26" fmla="*/ 4983 w 8042"/>
                                  <a:gd name="T27" fmla="*/ 1662 h 2648"/>
                                  <a:gd name="T28" fmla="*/ 5132 w 8042"/>
                                  <a:gd name="T29" fmla="*/ 1687 h 2648"/>
                                  <a:gd name="T30" fmla="*/ 5181 w 8042"/>
                                  <a:gd name="T31" fmla="*/ 1695 h 2648"/>
                                  <a:gd name="T32" fmla="*/ 5115 w 8042"/>
                                  <a:gd name="T33" fmla="*/ 1704 h 2648"/>
                                  <a:gd name="T34" fmla="*/ 4983 w 8042"/>
                                  <a:gd name="T35" fmla="*/ 1662 h 2648"/>
                                  <a:gd name="T36" fmla="*/ 407 w 8042"/>
                                  <a:gd name="T37" fmla="*/ 1819 h 2648"/>
                                  <a:gd name="T38" fmla="*/ 432 w 8042"/>
                                  <a:gd name="T39" fmla="*/ 1836 h 2648"/>
                                  <a:gd name="T40" fmla="*/ 407 w 8042"/>
                                  <a:gd name="T41" fmla="*/ 1836 h 2648"/>
                                  <a:gd name="T42" fmla="*/ 407 w 8042"/>
                                  <a:gd name="T43" fmla="*/ 1819 h 2648"/>
                                  <a:gd name="T44" fmla="*/ 3965 w 8042"/>
                                  <a:gd name="T45" fmla="*/ 1803 h 2648"/>
                                  <a:gd name="T46" fmla="*/ 4271 w 8042"/>
                                  <a:gd name="T47" fmla="*/ 1910 h 2648"/>
                                  <a:gd name="T48" fmla="*/ 3932 w 8042"/>
                                  <a:gd name="T49" fmla="*/ 1844 h 2648"/>
                                  <a:gd name="T50" fmla="*/ 3949 w 8042"/>
                                  <a:gd name="T51" fmla="*/ 1803 h 2648"/>
                                  <a:gd name="T52" fmla="*/ 3965 w 8042"/>
                                  <a:gd name="T53" fmla="*/ 1803 h 2648"/>
                                  <a:gd name="T54" fmla="*/ 7002 w 8042"/>
                                  <a:gd name="T55" fmla="*/ 1439 h 2648"/>
                                  <a:gd name="T56" fmla="*/ 7002 w 8042"/>
                                  <a:gd name="T57" fmla="*/ 1439 h 2648"/>
                                  <a:gd name="T58" fmla="*/ 6431 w 8042"/>
                                  <a:gd name="T59" fmla="*/ 1919 h 2648"/>
                                  <a:gd name="T60" fmla="*/ 6861 w 8042"/>
                                  <a:gd name="T61" fmla="*/ 1522 h 2648"/>
                                  <a:gd name="T62" fmla="*/ 7002 w 8042"/>
                                  <a:gd name="T63" fmla="*/ 1439 h 2648"/>
                                  <a:gd name="T64" fmla="*/ 3609 w 8042"/>
                                  <a:gd name="T65" fmla="*/ 2101 h 2648"/>
                                  <a:gd name="T66" fmla="*/ 3742 w 8042"/>
                                  <a:gd name="T67" fmla="*/ 2126 h 2648"/>
                                  <a:gd name="T68" fmla="*/ 3849 w 8042"/>
                                  <a:gd name="T69" fmla="*/ 2159 h 2648"/>
                                  <a:gd name="T70" fmla="*/ 3609 w 8042"/>
                                  <a:gd name="T71" fmla="*/ 2101 h 2648"/>
                                  <a:gd name="T72" fmla="*/ 6514 w 8042"/>
                                  <a:gd name="T73" fmla="*/ 2208 h 2648"/>
                                  <a:gd name="T74" fmla="*/ 6514 w 8042"/>
                                  <a:gd name="T75" fmla="*/ 2208 h 2648"/>
                                  <a:gd name="T76" fmla="*/ 5744 w 8042"/>
                                  <a:gd name="T77" fmla="*/ 2374 h 2648"/>
                                  <a:gd name="T78" fmla="*/ 5868 w 8042"/>
                                  <a:gd name="T79" fmla="*/ 2332 h 2648"/>
                                  <a:gd name="T80" fmla="*/ 6514 w 8042"/>
                                  <a:gd name="T81" fmla="*/ 2208 h 2648"/>
                                  <a:gd name="T82" fmla="*/ 7821 w 8042"/>
                                  <a:gd name="T83" fmla="*/ 0 h 2648"/>
                                  <a:gd name="T84" fmla="*/ 7689 w 8042"/>
                                  <a:gd name="T85" fmla="*/ 65 h 2648"/>
                                  <a:gd name="T86" fmla="*/ 6265 w 8042"/>
                                  <a:gd name="T87" fmla="*/ 1298 h 2648"/>
                                  <a:gd name="T88" fmla="*/ 5587 w 8042"/>
                                  <a:gd name="T89" fmla="*/ 1416 h 2648"/>
                                  <a:gd name="T90" fmla="*/ 4139 w 8042"/>
                                  <a:gd name="T91" fmla="*/ 1091 h 2648"/>
                                  <a:gd name="T92" fmla="*/ 2459 w 8042"/>
                                  <a:gd name="T93" fmla="*/ 636 h 2648"/>
                                  <a:gd name="T94" fmla="*/ 407 w 8042"/>
                                  <a:gd name="T95" fmla="*/ 578 h 2648"/>
                                  <a:gd name="T96" fmla="*/ 300 w 8042"/>
                                  <a:gd name="T97" fmla="*/ 611 h 2648"/>
                                  <a:gd name="T98" fmla="*/ 156 w 8042"/>
                                  <a:gd name="T99" fmla="*/ 533 h 2648"/>
                                  <a:gd name="T100" fmla="*/ 10 w 8042"/>
                                  <a:gd name="T101" fmla="*/ 678 h 2648"/>
                                  <a:gd name="T102" fmla="*/ 101 w 8042"/>
                                  <a:gd name="T103" fmla="*/ 2010 h 2648"/>
                                  <a:gd name="T104" fmla="*/ 237 w 8042"/>
                                  <a:gd name="T105" fmla="*/ 2161 h 2648"/>
                                  <a:gd name="T106" fmla="*/ 258 w 8042"/>
                                  <a:gd name="T107" fmla="*/ 2159 h 2648"/>
                                  <a:gd name="T108" fmla="*/ 1278 w 8042"/>
                                  <a:gd name="T109" fmla="*/ 2095 h 2648"/>
                                  <a:gd name="T110" fmla="*/ 3022 w 8042"/>
                                  <a:gd name="T111" fmla="*/ 2283 h 2648"/>
                                  <a:gd name="T112" fmla="*/ 5289 w 8042"/>
                                  <a:gd name="T113" fmla="*/ 2647 h 2648"/>
                                  <a:gd name="T114" fmla="*/ 5479 w 8042"/>
                                  <a:gd name="T115" fmla="*/ 2647 h 2648"/>
                                  <a:gd name="T116" fmla="*/ 6994 w 8042"/>
                                  <a:gd name="T117" fmla="*/ 2250 h 2648"/>
                                  <a:gd name="T118" fmla="*/ 7813 w 8042"/>
                                  <a:gd name="T119" fmla="*/ 438 h 2648"/>
                                  <a:gd name="T120" fmla="*/ 7813 w 8042"/>
                                  <a:gd name="T121" fmla="*/ 413 h 2648"/>
                                  <a:gd name="T122" fmla="*/ 7953 w 8042"/>
                                  <a:gd name="T123" fmla="*/ 223 h 2648"/>
                                  <a:gd name="T124" fmla="*/ 7821 w 8042"/>
                                  <a:gd name="T125" fmla="*/ 0 h 264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8042" h="2648" extrusionOk="0">
                                    <a:moveTo>
                                      <a:pt x="7382" y="901"/>
                                    </a:moveTo>
                                    <a:lnTo>
                                      <a:pt x="7374" y="934"/>
                                    </a:lnTo>
                                    <a:cubicBezTo>
                                      <a:pt x="7366" y="926"/>
                                      <a:pt x="7366" y="926"/>
                                      <a:pt x="7358" y="918"/>
                                    </a:cubicBezTo>
                                    <a:lnTo>
                                      <a:pt x="7382" y="901"/>
                                    </a:lnTo>
                                    <a:close/>
                                    <a:moveTo>
                                      <a:pt x="2459" y="942"/>
                                    </a:moveTo>
                                    <a:lnTo>
                                      <a:pt x="2451" y="951"/>
                                    </a:lnTo>
                                    <a:lnTo>
                                      <a:pt x="2451" y="942"/>
                                    </a:lnTo>
                                    <a:lnTo>
                                      <a:pt x="2459" y="942"/>
                                    </a:lnTo>
                                    <a:close/>
                                    <a:moveTo>
                                      <a:pt x="829" y="1563"/>
                                    </a:moveTo>
                                    <a:lnTo>
                                      <a:pt x="1011" y="1580"/>
                                    </a:lnTo>
                                    <a:cubicBezTo>
                                      <a:pt x="1020" y="1580"/>
                                      <a:pt x="1028" y="1588"/>
                                      <a:pt x="1036" y="1596"/>
                                    </a:cubicBezTo>
                                    <a:cubicBezTo>
                                      <a:pt x="970" y="1588"/>
                                      <a:pt x="895" y="1580"/>
                                      <a:pt x="829" y="1563"/>
                                    </a:cubicBezTo>
                                    <a:close/>
                                    <a:moveTo>
                                      <a:pt x="4983" y="1662"/>
                                    </a:moveTo>
                                    <a:lnTo>
                                      <a:pt x="4983" y="1662"/>
                                    </a:lnTo>
                                    <a:cubicBezTo>
                                      <a:pt x="5033" y="1671"/>
                                      <a:pt x="5082" y="1679"/>
                                      <a:pt x="5132" y="1687"/>
                                    </a:cubicBezTo>
                                    <a:cubicBezTo>
                                      <a:pt x="5148" y="1687"/>
                                      <a:pt x="5165" y="1687"/>
                                      <a:pt x="5181" y="1695"/>
                                    </a:cubicBezTo>
                                    <a:lnTo>
                                      <a:pt x="5115" y="1704"/>
                                    </a:lnTo>
                                    <a:lnTo>
                                      <a:pt x="4983" y="1662"/>
                                    </a:lnTo>
                                    <a:close/>
                                    <a:moveTo>
                                      <a:pt x="407" y="1819"/>
                                    </a:moveTo>
                                    <a:lnTo>
                                      <a:pt x="432" y="1836"/>
                                    </a:lnTo>
                                    <a:lnTo>
                                      <a:pt x="407" y="1836"/>
                                    </a:lnTo>
                                    <a:cubicBezTo>
                                      <a:pt x="407" y="1828"/>
                                      <a:pt x="407" y="1819"/>
                                      <a:pt x="407" y="1819"/>
                                    </a:cubicBezTo>
                                    <a:close/>
                                    <a:moveTo>
                                      <a:pt x="3965" y="1803"/>
                                    </a:moveTo>
                                    <a:cubicBezTo>
                                      <a:pt x="4064" y="1836"/>
                                      <a:pt x="4172" y="1877"/>
                                      <a:pt x="4271" y="1910"/>
                                    </a:cubicBezTo>
                                    <a:cubicBezTo>
                                      <a:pt x="4155" y="1886"/>
                                      <a:pt x="4040" y="1869"/>
                                      <a:pt x="3932" y="1844"/>
                                    </a:cubicBezTo>
                                    <a:cubicBezTo>
                                      <a:pt x="3940" y="1828"/>
                                      <a:pt x="3949" y="1811"/>
                                      <a:pt x="3949" y="1803"/>
                                    </a:cubicBezTo>
                                    <a:lnTo>
                                      <a:pt x="3965" y="1803"/>
                                    </a:lnTo>
                                    <a:close/>
                                    <a:moveTo>
                                      <a:pt x="7002" y="1439"/>
                                    </a:moveTo>
                                    <a:lnTo>
                                      <a:pt x="7002" y="1439"/>
                                    </a:lnTo>
                                    <a:cubicBezTo>
                                      <a:pt x="6869" y="1662"/>
                                      <a:pt x="6671" y="1828"/>
                                      <a:pt x="6431" y="1919"/>
                                    </a:cubicBezTo>
                                    <a:cubicBezTo>
                                      <a:pt x="6605" y="1828"/>
                                      <a:pt x="6754" y="1687"/>
                                      <a:pt x="6861" y="1522"/>
                                    </a:cubicBezTo>
                                    <a:cubicBezTo>
                                      <a:pt x="6903" y="1497"/>
                                      <a:pt x="6952" y="1472"/>
                                      <a:pt x="7002" y="1439"/>
                                    </a:cubicBezTo>
                                    <a:close/>
                                    <a:moveTo>
                                      <a:pt x="3609" y="2101"/>
                                    </a:moveTo>
                                    <a:lnTo>
                                      <a:pt x="3742" y="2126"/>
                                    </a:lnTo>
                                    <a:lnTo>
                                      <a:pt x="3849" y="2159"/>
                                    </a:lnTo>
                                    <a:lnTo>
                                      <a:pt x="3609" y="2101"/>
                                    </a:lnTo>
                                    <a:close/>
                                    <a:moveTo>
                                      <a:pt x="6514" y="2208"/>
                                    </a:moveTo>
                                    <a:lnTo>
                                      <a:pt x="6514" y="2208"/>
                                    </a:lnTo>
                                    <a:cubicBezTo>
                                      <a:pt x="6265" y="2308"/>
                                      <a:pt x="6009" y="2366"/>
                                      <a:pt x="5744" y="2374"/>
                                    </a:cubicBezTo>
                                    <a:cubicBezTo>
                                      <a:pt x="5785" y="2357"/>
                                      <a:pt x="5827" y="2349"/>
                                      <a:pt x="5868" y="2332"/>
                                    </a:cubicBezTo>
                                    <a:cubicBezTo>
                                      <a:pt x="6092" y="2316"/>
                                      <a:pt x="6307" y="2275"/>
                                      <a:pt x="6514" y="2208"/>
                                    </a:cubicBezTo>
                                    <a:close/>
                                    <a:moveTo>
                                      <a:pt x="7821" y="0"/>
                                    </a:moveTo>
                                    <a:cubicBezTo>
                                      <a:pt x="7773" y="0"/>
                                      <a:pt x="7725" y="19"/>
                                      <a:pt x="7689" y="65"/>
                                    </a:cubicBezTo>
                                    <a:cubicBezTo>
                                      <a:pt x="7325" y="578"/>
                                      <a:pt x="6861" y="1075"/>
                                      <a:pt x="6265" y="1298"/>
                                    </a:cubicBezTo>
                                    <a:cubicBezTo>
                                      <a:pt x="6041" y="1382"/>
                                      <a:pt x="5814" y="1416"/>
                                      <a:pt x="5587" y="1416"/>
                                    </a:cubicBezTo>
                                    <a:cubicBezTo>
                                      <a:pt x="5095" y="1416"/>
                                      <a:pt x="4603" y="1256"/>
                                      <a:pt x="4139" y="1091"/>
                                    </a:cubicBezTo>
                                    <a:cubicBezTo>
                                      <a:pt x="3585" y="893"/>
                                      <a:pt x="3047" y="694"/>
                                      <a:pt x="2459" y="636"/>
                                    </a:cubicBezTo>
                                    <a:cubicBezTo>
                                      <a:pt x="1781" y="570"/>
                                      <a:pt x="1086" y="587"/>
                                      <a:pt x="407" y="578"/>
                                    </a:cubicBezTo>
                                    <a:cubicBezTo>
                                      <a:pt x="366" y="578"/>
                                      <a:pt x="333" y="587"/>
                                      <a:pt x="300" y="611"/>
                                    </a:cubicBezTo>
                                    <a:cubicBezTo>
                                      <a:pt x="272" y="559"/>
                                      <a:pt x="213" y="533"/>
                                      <a:pt x="156" y="533"/>
                                    </a:cubicBezTo>
                                    <a:cubicBezTo>
                                      <a:pt x="77" y="533"/>
                                      <a:pt x="1" y="582"/>
                                      <a:pt x="10" y="678"/>
                                    </a:cubicBezTo>
                                    <a:cubicBezTo>
                                      <a:pt x="51" y="1124"/>
                                      <a:pt x="85" y="1563"/>
                                      <a:pt x="101" y="2010"/>
                                    </a:cubicBezTo>
                                    <a:cubicBezTo>
                                      <a:pt x="101" y="2078"/>
                                      <a:pt x="157" y="2161"/>
                                      <a:pt x="237" y="2161"/>
                                    </a:cubicBezTo>
                                    <a:cubicBezTo>
                                      <a:pt x="244" y="2161"/>
                                      <a:pt x="251" y="2160"/>
                                      <a:pt x="258" y="2159"/>
                                    </a:cubicBezTo>
                                    <a:cubicBezTo>
                                      <a:pt x="597" y="2116"/>
                                      <a:pt x="937" y="2095"/>
                                      <a:pt x="1278" y="2095"/>
                                    </a:cubicBezTo>
                                    <a:cubicBezTo>
                                      <a:pt x="1862" y="2095"/>
                                      <a:pt x="2447" y="2157"/>
                                      <a:pt x="3022" y="2283"/>
                                    </a:cubicBezTo>
                                    <a:cubicBezTo>
                                      <a:pt x="3775" y="2448"/>
                                      <a:pt x="4503" y="2647"/>
                                      <a:pt x="5289" y="2647"/>
                                    </a:cubicBezTo>
                                    <a:cubicBezTo>
                                      <a:pt x="5352" y="2647"/>
                                      <a:pt x="5415" y="2647"/>
                                      <a:pt x="5479" y="2647"/>
                                    </a:cubicBezTo>
                                    <a:cubicBezTo>
                                      <a:pt x="6019" y="2647"/>
                                      <a:pt x="6579" y="2627"/>
                                      <a:pt x="6994" y="2250"/>
                                    </a:cubicBezTo>
                                    <a:cubicBezTo>
                                      <a:pt x="7515" y="1786"/>
                                      <a:pt x="7647" y="1075"/>
                                      <a:pt x="7813" y="438"/>
                                    </a:cubicBezTo>
                                    <a:cubicBezTo>
                                      <a:pt x="7813" y="429"/>
                                      <a:pt x="7813" y="421"/>
                                      <a:pt x="7813" y="413"/>
                                    </a:cubicBezTo>
                                    <a:cubicBezTo>
                                      <a:pt x="7854" y="347"/>
                                      <a:pt x="7904" y="289"/>
                                      <a:pt x="7953" y="223"/>
                                    </a:cubicBezTo>
                                    <a:cubicBezTo>
                                      <a:pt x="8041" y="111"/>
                                      <a:pt x="7934" y="0"/>
                                      <a:pt x="7821" y="0"/>
                                    </a:cubicBez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44" name="Google Shape;1338;p43"/>
                            <wps:cNvSpPr>
                              <a:spLocks/>
                            </wps:cNvSpPr>
                            <wps:spPr bwMode="auto">
                              <a:xfrm>
                                <a:off x="33799" y="22787"/>
                                <a:ext cx="8523" cy="7301"/>
                              </a:xfrm>
                              <a:custGeom>
                                <a:avLst/>
                                <a:gdLst>
                                  <a:gd name="T0" fmla="*/ 8010 w 8466"/>
                                  <a:gd name="T1" fmla="*/ 5392 h 8175"/>
                                  <a:gd name="T2" fmla="*/ 7864 w 8466"/>
                                  <a:gd name="T3" fmla="*/ 5995 h 8175"/>
                                  <a:gd name="T4" fmla="*/ 8010 w 8466"/>
                                  <a:gd name="T5" fmla="*/ 5392 h 8175"/>
                                  <a:gd name="T6" fmla="*/ 5429 w 8466"/>
                                  <a:gd name="T7" fmla="*/ 279 h 8175"/>
                                  <a:gd name="T8" fmla="*/ 8225 w 8466"/>
                                  <a:gd name="T9" fmla="*/ 3895 h 8175"/>
                                  <a:gd name="T10" fmla="*/ 8134 w 8466"/>
                                  <a:gd name="T11" fmla="*/ 4548 h 8175"/>
                                  <a:gd name="T12" fmla="*/ 5655 w 8466"/>
                                  <a:gd name="T13" fmla="*/ 6528 h 8175"/>
                                  <a:gd name="T14" fmla="*/ 3013 w 8466"/>
                                  <a:gd name="T15" fmla="*/ 5806 h 8175"/>
                                  <a:gd name="T16" fmla="*/ 473 w 8466"/>
                                  <a:gd name="T17" fmla="*/ 5674 h 8175"/>
                                  <a:gd name="T18" fmla="*/ 3360 w 8466"/>
                                  <a:gd name="T19" fmla="*/ 659 h 8175"/>
                                  <a:gd name="T20" fmla="*/ 7671 w 8466"/>
                                  <a:gd name="T21" fmla="*/ 5814 h 8175"/>
                                  <a:gd name="T22" fmla="*/ 7663 w 8466"/>
                                  <a:gd name="T23" fmla="*/ 6609 h 8175"/>
                                  <a:gd name="T24" fmla="*/ 7671 w 8466"/>
                                  <a:gd name="T25" fmla="*/ 5814 h 8175"/>
                                  <a:gd name="T26" fmla="*/ 7621 w 8466"/>
                                  <a:gd name="T27" fmla="*/ 6700 h 8175"/>
                                  <a:gd name="T28" fmla="*/ 7337 w 8466"/>
                                  <a:gd name="T29" fmla="*/ 7181 h 8175"/>
                                  <a:gd name="T30" fmla="*/ 6935 w 8466"/>
                                  <a:gd name="T31" fmla="*/ 6410 h 8175"/>
                                  <a:gd name="T32" fmla="*/ 1168 w 8466"/>
                                  <a:gd name="T33" fmla="*/ 5864 h 8175"/>
                                  <a:gd name="T34" fmla="*/ 1361 w 8466"/>
                                  <a:gd name="T35" fmla="*/ 7298 h 8175"/>
                                  <a:gd name="T36" fmla="*/ 497 w 8466"/>
                                  <a:gd name="T37" fmla="*/ 5897 h 8175"/>
                                  <a:gd name="T38" fmla="*/ 423 w 8466"/>
                                  <a:gd name="T39" fmla="*/ 5905 h 8175"/>
                                  <a:gd name="T40" fmla="*/ 1019 w 8466"/>
                                  <a:gd name="T41" fmla="*/ 7304 h 8175"/>
                                  <a:gd name="T42" fmla="*/ 282 w 8466"/>
                                  <a:gd name="T43" fmla="*/ 6799 h 8175"/>
                                  <a:gd name="T44" fmla="*/ 257 w 8466"/>
                                  <a:gd name="T45" fmla="*/ 5914 h 8175"/>
                                  <a:gd name="T46" fmla="*/ 423 w 8466"/>
                                  <a:gd name="T47" fmla="*/ 5905 h 8175"/>
                                  <a:gd name="T48" fmla="*/ 514 w 8466"/>
                                  <a:gd name="T49" fmla="*/ 7362 h 8175"/>
                                  <a:gd name="T50" fmla="*/ 299 w 8466"/>
                                  <a:gd name="T51" fmla="*/ 6997 h 8175"/>
                                  <a:gd name="T52" fmla="*/ 1829 w 8466"/>
                                  <a:gd name="T53" fmla="*/ 5889 h 8175"/>
                                  <a:gd name="T54" fmla="*/ 1813 w 8466"/>
                                  <a:gd name="T55" fmla="*/ 7320 h 8175"/>
                                  <a:gd name="T56" fmla="*/ 1921 w 8466"/>
                                  <a:gd name="T57" fmla="*/ 5889 h 8175"/>
                                  <a:gd name="T58" fmla="*/ 2566 w 8466"/>
                                  <a:gd name="T59" fmla="*/ 5963 h 8175"/>
                                  <a:gd name="T60" fmla="*/ 2599 w 8466"/>
                                  <a:gd name="T61" fmla="*/ 7428 h 8175"/>
                                  <a:gd name="T62" fmla="*/ 6860 w 8466"/>
                                  <a:gd name="T63" fmla="*/ 6443 h 8175"/>
                                  <a:gd name="T64" fmla="*/ 6819 w 8466"/>
                                  <a:gd name="T65" fmla="*/ 7643 h 8175"/>
                                  <a:gd name="T66" fmla="*/ 6860 w 8466"/>
                                  <a:gd name="T67" fmla="*/ 6443 h 8175"/>
                                  <a:gd name="T68" fmla="*/ 2649 w 8466"/>
                                  <a:gd name="T69" fmla="*/ 5971 h 8175"/>
                                  <a:gd name="T70" fmla="*/ 3923 w 8466"/>
                                  <a:gd name="T71" fmla="*/ 7701 h 8175"/>
                                  <a:gd name="T72" fmla="*/ 2649 w 8466"/>
                                  <a:gd name="T73" fmla="*/ 5971 h 8175"/>
                                  <a:gd name="T74" fmla="*/ 3509 w 8466"/>
                                  <a:gd name="T75" fmla="*/ 6162 h 8175"/>
                                  <a:gd name="T76" fmla="*/ 4651 w 8466"/>
                                  <a:gd name="T77" fmla="*/ 7841 h 8175"/>
                                  <a:gd name="T78" fmla="*/ 3385 w 8466"/>
                                  <a:gd name="T79" fmla="*/ 6129 h 8175"/>
                                  <a:gd name="T80" fmla="*/ 6753 w 8466"/>
                                  <a:gd name="T81" fmla="*/ 7684 h 8175"/>
                                  <a:gd name="T82" fmla="*/ 5710 w 8466"/>
                                  <a:gd name="T83" fmla="*/ 6758 h 8175"/>
                                  <a:gd name="T84" fmla="*/ 6298 w 8466"/>
                                  <a:gd name="T85" fmla="*/ 6675 h 8175"/>
                                  <a:gd name="T86" fmla="*/ 4146 w 8466"/>
                                  <a:gd name="T87" fmla="*/ 6377 h 8175"/>
                                  <a:gd name="T88" fmla="*/ 5462 w 8466"/>
                                  <a:gd name="T89" fmla="*/ 7932 h 8175"/>
                                  <a:gd name="T90" fmla="*/ 4742 w 8466"/>
                                  <a:gd name="T91" fmla="*/ 7858 h 8175"/>
                                  <a:gd name="T92" fmla="*/ 4941 w 8466"/>
                                  <a:gd name="T93" fmla="*/ 6650 h 8175"/>
                                  <a:gd name="T94" fmla="*/ 5627 w 8466"/>
                                  <a:gd name="T95" fmla="*/ 6758 h 8175"/>
                                  <a:gd name="T96" fmla="*/ 5545 w 8466"/>
                                  <a:gd name="T97" fmla="*/ 7941 h 8175"/>
                                  <a:gd name="T98" fmla="*/ 4939 w 8466"/>
                                  <a:gd name="T99" fmla="*/ 0 h 8175"/>
                                  <a:gd name="T100" fmla="*/ 84 w 8466"/>
                                  <a:gd name="T101" fmla="*/ 5756 h 8175"/>
                                  <a:gd name="T102" fmla="*/ 92 w 8466"/>
                                  <a:gd name="T103" fmla="*/ 7544 h 8175"/>
                                  <a:gd name="T104" fmla="*/ 241 w 8466"/>
                                  <a:gd name="T105" fmla="*/ 7659 h 8175"/>
                                  <a:gd name="T106" fmla="*/ 3617 w 8466"/>
                                  <a:gd name="T107" fmla="*/ 7850 h 8175"/>
                                  <a:gd name="T108" fmla="*/ 6355 w 8466"/>
                                  <a:gd name="T109" fmla="*/ 8098 h 8175"/>
                                  <a:gd name="T110" fmla="*/ 8465 w 8466"/>
                                  <a:gd name="T111" fmla="*/ 3919 h 8175"/>
                                  <a:gd name="T112" fmla="*/ 4939 w 8466"/>
                                  <a:gd name="T113" fmla="*/ 0 h 81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8466" h="8175" extrusionOk="0">
                                    <a:moveTo>
                                      <a:pt x="8010" y="5392"/>
                                    </a:moveTo>
                                    <a:lnTo>
                                      <a:pt x="8010" y="5392"/>
                                    </a:lnTo>
                                    <a:cubicBezTo>
                                      <a:pt x="7962" y="5596"/>
                                      <a:pt x="7921" y="5799"/>
                                      <a:pt x="7864" y="5995"/>
                                    </a:cubicBezTo>
                                    <a:lnTo>
                                      <a:pt x="7729" y="5748"/>
                                    </a:lnTo>
                                    <a:cubicBezTo>
                                      <a:pt x="7828" y="5632"/>
                                      <a:pt x="7919" y="5516"/>
                                      <a:pt x="8010" y="5392"/>
                                    </a:cubicBezTo>
                                    <a:close/>
                                    <a:moveTo>
                                      <a:pt x="4865" y="238"/>
                                    </a:moveTo>
                                    <a:cubicBezTo>
                                      <a:pt x="5053" y="238"/>
                                      <a:pt x="5242" y="253"/>
                                      <a:pt x="5429" y="279"/>
                                    </a:cubicBezTo>
                                    <a:cubicBezTo>
                                      <a:pt x="7108" y="510"/>
                                      <a:pt x="8019" y="1785"/>
                                      <a:pt x="8201" y="3398"/>
                                    </a:cubicBezTo>
                                    <a:cubicBezTo>
                                      <a:pt x="8217" y="3564"/>
                                      <a:pt x="8225" y="3729"/>
                                      <a:pt x="8225" y="3895"/>
                                    </a:cubicBezTo>
                                    <a:cubicBezTo>
                                      <a:pt x="8209" y="3911"/>
                                      <a:pt x="8201" y="3936"/>
                                      <a:pt x="8201" y="3953"/>
                                    </a:cubicBezTo>
                                    <a:cubicBezTo>
                                      <a:pt x="8176" y="4151"/>
                                      <a:pt x="8159" y="4341"/>
                                      <a:pt x="8134" y="4548"/>
                                    </a:cubicBezTo>
                                    <a:cubicBezTo>
                                      <a:pt x="8035" y="4904"/>
                                      <a:pt x="7853" y="5227"/>
                                      <a:pt x="7613" y="5508"/>
                                    </a:cubicBezTo>
                                    <a:cubicBezTo>
                                      <a:pt x="7130" y="6087"/>
                                      <a:pt x="6426" y="6528"/>
                                      <a:pt x="5655" y="6528"/>
                                    </a:cubicBezTo>
                                    <a:cubicBezTo>
                                      <a:pt x="5621" y="6528"/>
                                      <a:pt x="5587" y="6528"/>
                                      <a:pt x="5553" y="6526"/>
                                    </a:cubicBezTo>
                                    <a:cubicBezTo>
                                      <a:pt x="4684" y="6484"/>
                                      <a:pt x="3857" y="5971"/>
                                      <a:pt x="3013" y="5806"/>
                                    </a:cubicBezTo>
                                    <a:cubicBezTo>
                                      <a:pt x="2443" y="5693"/>
                                      <a:pt x="1863" y="5634"/>
                                      <a:pt x="1284" y="5634"/>
                                    </a:cubicBezTo>
                                    <a:cubicBezTo>
                                      <a:pt x="1012" y="5634"/>
                                      <a:pt x="742" y="5647"/>
                                      <a:pt x="473" y="5674"/>
                                    </a:cubicBezTo>
                                    <a:cubicBezTo>
                                      <a:pt x="1267" y="4689"/>
                                      <a:pt x="1523" y="3431"/>
                                      <a:pt x="2069" y="2298"/>
                                    </a:cubicBezTo>
                                    <a:cubicBezTo>
                                      <a:pt x="2367" y="1669"/>
                                      <a:pt x="2781" y="1057"/>
                                      <a:pt x="3360" y="659"/>
                                    </a:cubicBezTo>
                                    <a:cubicBezTo>
                                      <a:pt x="3812" y="354"/>
                                      <a:pt x="4336" y="238"/>
                                      <a:pt x="4865" y="238"/>
                                    </a:cubicBezTo>
                                    <a:close/>
                                    <a:moveTo>
                                      <a:pt x="7671" y="5814"/>
                                    </a:moveTo>
                                    <a:lnTo>
                                      <a:pt x="7837" y="6120"/>
                                    </a:lnTo>
                                    <a:cubicBezTo>
                                      <a:pt x="7787" y="6286"/>
                                      <a:pt x="7729" y="6451"/>
                                      <a:pt x="7663" y="6609"/>
                                    </a:cubicBezTo>
                                    <a:lnTo>
                                      <a:pt x="7406" y="6071"/>
                                    </a:lnTo>
                                    <a:cubicBezTo>
                                      <a:pt x="7497" y="5988"/>
                                      <a:pt x="7588" y="5897"/>
                                      <a:pt x="7671" y="5814"/>
                                    </a:cubicBezTo>
                                    <a:close/>
                                    <a:moveTo>
                                      <a:pt x="7348" y="6120"/>
                                    </a:moveTo>
                                    <a:lnTo>
                                      <a:pt x="7621" y="6700"/>
                                    </a:lnTo>
                                    <a:cubicBezTo>
                                      <a:pt x="7613" y="6724"/>
                                      <a:pt x="7605" y="6741"/>
                                      <a:pt x="7597" y="6758"/>
                                    </a:cubicBezTo>
                                    <a:cubicBezTo>
                                      <a:pt x="7532" y="6912"/>
                                      <a:pt x="7442" y="7051"/>
                                      <a:pt x="7337" y="7181"/>
                                    </a:cubicBezTo>
                                    <a:cubicBezTo>
                                      <a:pt x="7222" y="6919"/>
                                      <a:pt x="7082" y="6656"/>
                                      <a:pt x="6935" y="6410"/>
                                    </a:cubicBezTo>
                                    <a:cubicBezTo>
                                      <a:pt x="7075" y="6319"/>
                                      <a:pt x="7216" y="6228"/>
                                      <a:pt x="7348" y="6120"/>
                                    </a:cubicBezTo>
                                    <a:close/>
                                    <a:moveTo>
                                      <a:pt x="1168" y="5864"/>
                                    </a:moveTo>
                                    <a:cubicBezTo>
                                      <a:pt x="1333" y="6352"/>
                                      <a:pt x="1523" y="6840"/>
                                      <a:pt x="1730" y="7312"/>
                                    </a:cubicBezTo>
                                    <a:cubicBezTo>
                                      <a:pt x="1609" y="7302"/>
                                      <a:pt x="1485" y="7298"/>
                                      <a:pt x="1361" y="7298"/>
                                    </a:cubicBezTo>
                                    <a:cubicBezTo>
                                      <a:pt x="1274" y="7298"/>
                                      <a:pt x="1187" y="7300"/>
                                      <a:pt x="1101" y="7304"/>
                                    </a:cubicBezTo>
                                    <a:cubicBezTo>
                                      <a:pt x="919" y="6824"/>
                                      <a:pt x="721" y="6360"/>
                                      <a:pt x="497" y="5897"/>
                                    </a:cubicBezTo>
                                    <a:cubicBezTo>
                                      <a:pt x="721" y="5880"/>
                                      <a:pt x="944" y="5872"/>
                                      <a:pt x="1168" y="5864"/>
                                    </a:cubicBezTo>
                                    <a:close/>
                                    <a:moveTo>
                                      <a:pt x="423" y="5905"/>
                                    </a:moveTo>
                                    <a:cubicBezTo>
                                      <a:pt x="423" y="5914"/>
                                      <a:pt x="423" y="5922"/>
                                      <a:pt x="423" y="5930"/>
                                    </a:cubicBezTo>
                                    <a:cubicBezTo>
                                      <a:pt x="646" y="6377"/>
                                      <a:pt x="845" y="6840"/>
                                      <a:pt x="1019" y="7304"/>
                                    </a:cubicBezTo>
                                    <a:cubicBezTo>
                                      <a:pt x="878" y="7312"/>
                                      <a:pt x="737" y="7328"/>
                                      <a:pt x="597" y="7353"/>
                                    </a:cubicBezTo>
                                    <a:cubicBezTo>
                                      <a:pt x="473" y="7179"/>
                                      <a:pt x="365" y="6989"/>
                                      <a:pt x="282" y="6799"/>
                                    </a:cubicBezTo>
                                    <a:cubicBezTo>
                                      <a:pt x="266" y="6509"/>
                                      <a:pt x="249" y="6220"/>
                                      <a:pt x="233" y="5938"/>
                                    </a:cubicBezTo>
                                    <a:lnTo>
                                      <a:pt x="257" y="5914"/>
                                    </a:lnTo>
                                    <a:lnTo>
                                      <a:pt x="307" y="5914"/>
                                    </a:lnTo>
                                    <a:lnTo>
                                      <a:pt x="423" y="5905"/>
                                    </a:lnTo>
                                    <a:close/>
                                    <a:moveTo>
                                      <a:pt x="299" y="6997"/>
                                    </a:moveTo>
                                    <a:cubicBezTo>
                                      <a:pt x="357" y="7122"/>
                                      <a:pt x="431" y="7246"/>
                                      <a:pt x="514" y="7362"/>
                                    </a:cubicBezTo>
                                    <a:lnTo>
                                      <a:pt x="315" y="7403"/>
                                    </a:lnTo>
                                    <a:cubicBezTo>
                                      <a:pt x="307" y="7271"/>
                                      <a:pt x="307" y="7138"/>
                                      <a:pt x="299" y="6997"/>
                                    </a:cubicBezTo>
                                    <a:close/>
                                    <a:moveTo>
                                      <a:pt x="1242" y="5872"/>
                                    </a:moveTo>
                                    <a:cubicBezTo>
                                      <a:pt x="1441" y="5872"/>
                                      <a:pt x="1631" y="5880"/>
                                      <a:pt x="1829" y="5889"/>
                                    </a:cubicBezTo>
                                    <a:cubicBezTo>
                                      <a:pt x="2078" y="6385"/>
                                      <a:pt x="2301" y="6898"/>
                                      <a:pt x="2508" y="7419"/>
                                    </a:cubicBezTo>
                                    <a:cubicBezTo>
                                      <a:pt x="2276" y="7370"/>
                                      <a:pt x="2053" y="7337"/>
                                      <a:pt x="1813" y="7320"/>
                                    </a:cubicBezTo>
                                    <a:cubicBezTo>
                                      <a:pt x="1606" y="6849"/>
                                      <a:pt x="1416" y="6360"/>
                                      <a:pt x="1242" y="5872"/>
                                    </a:cubicBezTo>
                                    <a:close/>
                                    <a:moveTo>
                                      <a:pt x="1921" y="5889"/>
                                    </a:moveTo>
                                    <a:lnTo>
                                      <a:pt x="1921" y="5889"/>
                                    </a:lnTo>
                                    <a:cubicBezTo>
                                      <a:pt x="2136" y="5905"/>
                                      <a:pt x="2351" y="5930"/>
                                      <a:pt x="2566" y="5963"/>
                                    </a:cubicBezTo>
                                    <a:cubicBezTo>
                                      <a:pt x="2723" y="6501"/>
                                      <a:pt x="2930" y="7031"/>
                                      <a:pt x="3186" y="7544"/>
                                    </a:cubicBezTo>
                                    <a:cubicBezTo>
                                      <a:pt x="2988" y="7502"/>
                                      <a:pt x="2789" y="7461"/>
                                      <a:pt x="2599" y="7428"/>
                                    </a:cubicBezTo>
                                    <a:cubicBezTo>
                                      <a:pt x="2392" y="6906"/>
                                      <a:pt x="2160" y="6393"/>
                                      <a:pt x="1921" y="5889"/>
                                    </a:cubicBezTo>
                                    <a:close/>
                                    <a:moveTo>
                                      <a:pt x="6860" y="6443"/>
                                    </a:moveTo>
                                    <a:cubicBezTo>
                                      <a:pt x="7017" y="6708"/>
                                      <a:pt x="7158" y="6981"/>
                                      <a:pt x="7274" y="7262"/>
                                    </a:cubicBezTo>
                                    <a:cubicBezTo>
                                      <a:pt x="7150" y="7411"/>
                                      <a:pt x="6993" y="7544"/>
                                      <a:pt x="6819" y="7643"/>
                                    </a:cubicBezTo>
                                    <a:lnTo>
                                      <a:pt x="6372" y="6650"/>
                                    </a:lnTo>
                                    <a:cubicBezTo>
                                      <a:pt x="6538" y="6600"/>
                                      <a:pt x="6703" y="6534"/>
                                      <a:pt x="6860" y="6443"/>
                                    </a:cubicBezTo>
                                    <a:close/>
                                    <a:moveTo>
                                      <a:pt x="2649" y="5971"/>
                                    </a:moveTo>
                                    <a:lnTo>
                                      <a:pt x="2649" y="5971"/>
                                    </a:lnTo>
                                    <a:cubicBezTo>
                                      <a:pt x="2864" y="6005"/>
                                      <a:pt x="3079" y="6054"/>
                                      <a:pt x="3286" y="6104"/>
                                    </a:cubicBezTo>
                                    <a:cubicBezTo>
                                      <a:pt x="3517" y="6633"/>
                                      <a:pt x="3724" y="7163"/>
                                      <a:pt x="3923" y="7701"/>
                                    </a:cubicBezTo>
                                    <a:lnTo>
                                      <a:pt x="3277" y="7560"/>
                                    </a:lnTo>
                                    <a:cubicBezTo>
                                      <a:pt x="3021" y="7047"/>
                                      <a:pt x="2806" y="6518"/>
                                      <a:pt x="2649" y="5971"/>
                                    </a:cubicBezTo>
                                    <a:close/>
                                    <a:moveTo>
                                      <a:pt x="3385" y="6129"/>
                                    </a:moveTo>
                                    <a:lnTo>
                                      <a:pt x="3509" y="6162"/>
                                    </a:lnTo>
                                    <a:cubicBezTo>
                                      <a:pt x="3691" y="6211"/>
                                      <a:pt x="3873" y="6278"/>
                                      <a:pt x="4047" y="6344"/>
                                    </a:cubicBezTo>
                                    <a:cubicBezTo>
                                      <a:pt x="4237" y="6849"/>
                                      <a:pt x="4436" y="7345"/>
                                      <a:pt x="4651" y="7841"/>
                                    </a:cubicBezTo>
                                    <a:cubicBezTo>
                                      <a:pt x="4436" y="7808"/>
                                      <a:pt x="4229" y="7767"/>
                                      <a:pt x="4014" y="7726"/>
                                    </a:cubicBezTo>
                                    <a:cubicBezTo>
                                      <a:pt x="3824" y="7188"/>
                                      <a:pt x="3608" y="6650"/>
                                      <a:pt x="3385" y="6129"/>
                                    </a:cubicBezTo>
                                    <a:close/>
                                    <a:moveTo>
                                      <a:pt x="6298" y="6675"/>
                                    </a:moveTo>
                                    <a:cubicBezTo>
                                      <a:pt x="6446" y="7006"/>
                                      <a:pt x="6604" y="7345"/>
                                      <a:pt x="6753" y="7684"/>
                                    </a:cubicBezTo>
                                    <a:cubicBezTo>
                                      <a:pt x="6579" y="7775"/>
                                      <a:pt x="6380" y="7841"/>
                                      <a:pt x="6190" y="7883"/>
                                    </a:cubicBezTo>
                                    <a:cubicBezTo>
                                      <a:pt x="6016" y="7519"/>
                                      <a:pt x="5859" y="7138"/>
                                      <a:pt x="5710" y="6758"/>
                                    </a:cubicBezTo>
                                    <a:lnTo>
                                      <a:pt x="5867" y="6758"/>
                                    </a:lnTo>
                                    <a:cubicBezTo>
                                      <a:pt x="6016" y="6741"/>
                                      <a:pt x="6157" y="6716"/>
                                      <a:pt x="6298" y="6675"/>
                                    </a:cubicBezTo>
                                    <a:close/>
                                    <a:moveTo>
                                      <a:pt x="4146" y="6377"/>
                                    </a:moveTo>
                                    <a:lnTo>
                                      <a:pt x="4146" y="6377"/>
                                    </a:lnTo>
                                    <a:cubicBezTo>
                                      <a:pt x="4378" y="6460"/>
                                      <a:pt x="4610" y="6551"/>
                                      <a:pt x="4841" y="6625"/>
                                    </a:cubicBezTo>
                                    <a:cubicBezTo>
                                      <a:pt x="5048" y="7055"/>
                                      <a:pt x="5255" y="7494"/>
                                      <a:pt x="5462" y="7932"/>
                                    </a:cubicBezTo>
                                    <a:lnTo>
                                      <a:pt x="5346" y="7932"/>
                                    </a:lnTo>
                                    <a:cubicBezTo>
                                      <a:pt x="5139" y="7916"/>
                                      <a:pt x="4941" y="7891"/>
                                      <a:pt x="4742" y="7858"/>
                                    </a:cubicBezTo>
                                    <a:cubicBezTo>
                                      <a:pt x="4527" y="7370"/>
                                      <a:pt x="4328" y="6873"/>
                                      <a:pt x="4146" y="6377"/>
                                    </a:cubicBezTo>
                                    <a:close/>
                                    <a:moveTo>
                                      <a:pt x="4941" y="6650"/>
                                    </a:moveTo>
                                    <a:lnTo>
                                      <a:pt x="4941" y="6650"/>
                                    </a:lnTo>
                                    <a:cubicBezTo>
                                      <a:pt x="5164" y="6716"/>
                                      <a:pt x="5396" y="6749"/>
                                      <a:pt x="5627" y="6758"/>
                                    </a:cubicBezTo>
                                    <a:cubicBezTo>
                                      <a:pt x="5776" y="7146"/>
                                      <a:pt x="5933" y="7527"/>
                                      <a:pt x="6107" y="7899"/>
                                    </a:cubicBezTo>
                                    <a:cubicBezTo>
                                      <a:pt x="5925" y="7932"/>
                                      <a:pt x="5735" y="7941"/>
                                      <a:pt x="5545" y="7941"/>
                                    </a:cubicBezTo>
                                    <a:cubicBezTo>
                                      <a:pt x="5346" y="7510"/>
                                      <a:pt x="5147" y="7080"/>
                                      <a:pt x="4941" y="6650"/>
                                    </a:cubicBezTo>
                                    <a:close/>
                                    <a:moveTo>
                                      <a:pt x="4939" y="0"/>
                                    </a:moveTo>
                                    <a:cubicBezTo>
                                      <a:pt x="4148" y="0"/>
                                      <a:pt x="3371" y="256"/>
                                      <a:pt x="2789" y="833"/>
                                    </a:cubicBezTo>
                                    <a:cubicBezTo>
                                      <a:pt x="1408" y="2207"/>
                                      <a:pt x="1424" y="4366"/>
                                      <a:pt x="84" y="5756"/>
                                    </a:cubicBezTo>
                                    <a:cubicBezTo>
                                      <a:pt x="34" y="5765"/>
                                      <a:pt x="1" y="5814"/>
                                      <a:pt x="1" y="5864"/>
                                    </a:cubicBezTo>
                                    <a:cubicBezTo>
                                      <a:pt x="34" y="6427"/>
                                      <a:pt x="59" y="6989"/>
                                      <a:pt x="92" y="7544"/>
                                    </a:cubicBezTo>
                                    <a:cubicBezTo>
                                      <a:pt x="92" y="7616"/>
                                      <a:pt x="148" y="7663"/>
                                      <a:pt x="212" y="7663"/>
                                    </a:cubicBezTo>
                                    <a:cubicBezTo>
                                      <a:pt x="222" y="7663"/>
                                      <a:pt x="231" y="7662"/>
                                      <a:pt x="241" y="7659"/>
                                    </a:cubicBezTo>
                                    <a:cubicBezTo>
                                      <a:pt x="619" y="7558"/>
                                      <a:pt x="994" y="7518"/>
                                      <a:pt x="1367" y="7518"/>
                                    </a:cubicBezTo>
                                    <a:cubicBezTo>
                                      <a:pt x="2122" y="7518"/>
                                      <a:pt x="2869" y="7684"/>
                                      <a:pt x="3617" y="7850"/>
                                    </a:cubicBezTo>
                                    <a:cubicBezTo>
                                      <a:pt x="4270" y="7996"/>
                                      <a:pt x="4965" y="8174"/>
                                      <a:pt x="5643" y="8174"/>
                                    </a:cubicBezTo>
                                    <a:cubicBezTo>
                                      <a:pt x="5883" y="8174"/>
                                      <a:pt x="6122" y="8152"/>
                                      <a:pt x="6355" y="8098"/>
                                    </a:cubicBezTo>
                                    <a:cubicBezTo>
                                      <a:pt x="7845" y="7759"/>
                                      <a:pt x="8176" y="6062"/>
                                      <a:pt x="8350" y="4672"/>
                                    </a:cubicBezTo>
                                    <a:cubicBezTo>
                                      <a:pt x="8424" y="4424"/>
                                      <a:pt x="8465" y="4168"/>
                                      <a:pt x="8465" y="3919"/>
                                    </a:cubicBezTo>
                                    <a:cubicBezTo>
                                      <a:pt x="8441" y="2529"/>
                                      <a:pt x="7911" y="974"/>
                                      <a:pt x="6571" y="362"/>
                                    </a:cubicBezTo>
                                    <a:cubicBezTo>
                                      <a:pt x="6063" y="128"/>
                                      <a:pt x="5498" y="0"/>
                                      <a:pt x="4939" y="0"/>
                                    </a:cubicBez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s:wsp>
                          <wps:cNvPr id="1941" name="Google Shape;1339;p43"/>
                          <wps:cNvSpPr txBox="1">
                            <a:spLocks noChangeArrowheads="1"/>
                          </wps:cNvSpPr>
                          <wps:spPr bwMode="auto">
                            <a:xfrm flipH="1">
                              <a:off x="35277" y="23635"/>
                              <a:ext cx="6657" cy="44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Default="00FC7E58" w:rsidP="00A5444F">
                                <w:pPr>
                                  <w:keepNext/>
                                  <w:bidi w:val="0"/>
                                  <w:jc w:val="center"/>
                                  <w:rPr>
                                    <w:rFonts w:ascii="Adobe Arabic" w:hAnsi="Adobe Arabic" w:cs="Adobe Arabic"/>
                                    <w:b/>
                                    <w:bCs/>
                                    <w:color w:val="92D050"/>
                                    <w:sz w:val="52"/>
                                    <w:szCs w:val="52"/>
                                  </w:rPr>
                                </w:pPr>
                                <w:r>
                                  <w:rPr>
                                    <w:rFonts w:ascii="Adobe Arabic" w:hAnsi="Adobe Arabic" w:cs="Adobe Arabic"/>
                                    <w:b/>
                                    <w:bCs/>
                                    <w:color w:val="92D050"/>
                                    <w:sz w:val="52"/>
                                    <w:szCs w:val="52"/>
                                  </w:rPr>
                                  <w:t>2</w:t>
                                </w:r>
                              </w:p>
                            </w:txbxContent>
                          </wps:txbx>
                          <wps:bodyPr rot="0" vert="horz" wrap="square" lIns="91425" tIns="36000" rIns="91425" bIns="36000" anchor="ctr" anchorCtr="0" upright="1">
                            <a:noAutofit/>
                          </wps:bodyPr>
                        </wps:wsp>
                      </wpg:grpSp>
                      <wpg:grpSp>
                        <wpg:cNvPr id="1927" name="Google Shape;1340;p43"/>
                        <wpg:cNvGrpSpPr>
                          <a:grpSpLocks/>
                        </wpg:cNvGrpSpPr>
                        <wpg:grpSpPr bwMode="auto">
                          <a:xfrm>
                            <a:off x="12303" y="23211"/>
                            <a:ext cx="6687" cy="8188"/>
                            <a:chOff x="12303" y="23211"/>
                            <a:chExt cx="6686" cy="8187"/>
                          </a:xfrm>
                        </wpg:grpSpPr>
                        <wpg:grpSp>
                          <wpg:cNvPr id="1935" name="Google Shape;1341;p43"/>
                          <wpg:cNvGrpSpPr>
                            <a:grpSpLocks/>
                          </wpg:cNvGrpSpPr>
                          <wpg:grpSpPr bwMode="auto">
                            <a:xfrm>
                              <a:off x="12303" y="23211"/>
                              <a:ext cx="6657" cy="8187"/>
                              <a:chOff x="12303" y="23214"/>
                              <a:chExt cx="6657" cy="8187"/>
                            </a:xfrm>
                          </wpg:grpSpPr>
                          <wps:wsp>
                            <wps:cNvPr id="1937" name="Google Shape;1342;p43"/>
                            <wps:cNvSpPr>
                              <a:spLocks/>
                            </wps:cNvSpPr>
                            <wps:spPr bwMode="auto">
                              <a:xfrm>
                                <a:off x="12433" y="28347"/>
                                <a:ext cx="6288" cy="2845"/>
                              </a:xfrm>
                              <a:custGeom>
                                <a:avLst/>
                                <a:gdLst>
                                  <a:gd name="T0" fmla="*/ 571 w 6245"/>
                                  <a:gd name="T1" fmla="*/ 1336 h 3185"/>
                                  <a:gd name="T2" fmla="*/ 654 w 6245"/>
                                  <a:gd name="T3" fmla="*/ 1419 h 3185"/>
                                  <a:gd name="T4" fmla="*/ 645 w 6245"/>
                                  <a:gd name="T5" fmla="*/ 1427 h 3185"/>
                                  <a:gd name="T6" fmla="*/ 621 w 6245"/>
                                  <a:gd name="T7" fmla="*/ 1421 h 3185"/>
                                  <a:gd name="T8" fmla="*/ 596 w 6245"/>
                                  <a:gd name="T9" fmla="*/ 1427 h 3185"/>
                                  <a:gd name="T10" fmla="*/ 571 w 6245"/>
                                  <a:gd name="T11" fmla="*/ 1336 h 3185"/>
                                  <a:gd name="T12" fmla="*/ 263 w 6245"/>
                                  <a:gd name="T13" fmla="*/ 1 h 3185"/>
                                  <a:gd name="T14" fmla="*/ 91 w 6245"/>
                                  <a:gd name="T15" fmla="*/ 153 h 3185"/>
                                  <a:gd name="T16" fmla="*/ 654 w 6245"/>
                                  <a:gd name="T17" fmla="*/ 2478 h 3185"/>
                                  <a:gd name="T18" fmla="*/ 3045 w 6245"/>
                                  <a:gd name="T19" fmla="*/ 3173 h 3185"/>
                                  <a:gd name="T20" fmla="*/ 3656 w 6245"/>
                                  <a:gd name="T21" fmla="*/ 3185 h 3185"/>
                                  <a:gd name="T22" fmla="*/ 5345 w 6245"/>
                                  <a:gd name="T23" fmla="*/ 2742 h 3185"/>
                                  <a:gd name="T24" fmla="*/ 5809 w 6245"/>
                                  <a:gd name="T25" fmla="*/ 2064 h 3185"/>
                                  <a:gd name="T26" fmla="*/ 5825 w 6245"/>
                                  <a:gd name="T27" fmla="*/ 1989 h 3185"/>
                                  <a:gd name="T28" fmla="*/ 6189 w 6245"/>
                                  <a:gd name="T29" fmla="*/ 302 h 3185"/>
                                  <a:gd name="T30" fmla="*/ 6206 w 6245"/>
                                  <a:gd name="T31" fmla="*/ 268 h 3185"/>
                                  <a:gd name="T32" fmla="*/ 6037 w 6245"/>
                                  <a:gd name="T33" fmla="*/ 70 h 3185"/>
                                  <a:gd name="T34" fmla="*/ 5916 w 6245"/>
                                  <a:gd name="T35" fmla="*/ 144 h 3185"/>
                                  <a:gd name="T36" fmla="*/ 5908 w 6245"/>
                                  <a:gd name="T37" fmla="*/ 186 h 3185"/>
                                  <a:gd name="T38" fmla="*/ 4898 w 6245"/>
                                  <a:gd name="T39" fmla="*/ 1278 h 3185"/>
                                  <a:gd name="T40" fmla="*/ 3235 w 6245"/>
                                  <a:gd name="T41" fmla="*/ 1708 h 3185"/>
                                  <a:gd name="T42" fmla="*/ 2827 w 6245"/>
                                  <a:gd name="T43" fmla="*/ 1716 h 3185"/>
                                  <a:gd name="T44" fmla="*/ 439 w 6245"/>
                                  <a:gd name="T45" fmla="*/ 508 h 3185"/>
                                  <a:gd name="T46" fmla="*/ 389 w 6245"/>
                                  <a:gd name="T47" fmla="*/ 442 h 3185"/>
                                  <a:gd name="T48" fmla="*/ 405 w 6245"/>
                                  <a:gd name="T49" fmla="*/ 153 h 3185"/>
                                  <a:gd name="T50" fmla="*/ 263 w 6245"/>
                                  <a:gd name="T51" fmla="*/ 1 h 31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245" h="3185" extrusionOk="0">
                                    <a:moveTo>
                                      <a:pt x="571" y="1336"/>
                                    </a:moveTo>
                                    <a:cubicBezTo>
                                      <a:pt x="596" y="1369"/>
                                      <a:pt x="621" y="1394"/>
                                      <a:pt x="654" y="1419"/>
                                    </a:cubicBezTo>
                                    <a:lnTo>
                                      <a:pt x="645" y="1427"/>
                                    </a:lnTo>
                                    <a:cubicBezTo>
                                      <a:pt x="637" y="1423"/>
                                      <a:pt x="629" y="1421"/>
                                      <a:pt x="621" y="1421"/>
                                    </a:cubicBezTo>
                                    <a:cubicBezTo>
                                      <a:pt x="612" y="1421"/>
                                      <a:pt x="604" y="1423"/>
                                      <a:pt x="596" y="1427"/>
                                    </a:cubicBezTo>
                                    <a:cubicBezTo>
                                      <a:pt x="587" y="1394"/>
                                      <a:pt x="579" y="1369"/>
                                      <a:pt x="571" y="1336"/>
                                    </a:cubicBezTo>
                                    <a:close/>
                                    <a:moveTo>
                                      <a:pt x="263" y="1"/>
                                    </a:moveTo>
                                    <a:cubicBezTo>
                                      <a:pt x="184" y="1"/>
                                      <a:pt x="99" y="52"/>
                                      <a:pt x="91" y="153"/>
                                    </a:cubicBezTo>
                                    <a:cubicBezTo>
                                      <a:pt x="33" y="955"/>
                                      <a:pt x="0" y="1890"/>
                                      <a:pt x="654" y="2478"/>
                                    </a:cubicBezTo>
                                    <a:cubicBezTo>
                                      <a:pt x="1274" y="3032"/>
                                      <a:pt x="2242" y="3156"/>
                                      <a:pt x="3045" y="3173"/>
                                    </a:cubicBezTo>
                                    <a:cubicBezTo>
                                      <a:pt x="3238" y="3177"/>
                                      <a:pt x="3445" y="3185"/>
                                      <a:pt x="3656" y="3185"/>
                                    </a:cubicBezTo>
                                    <a:cubicBezTo>
                                      <a:pt x="4260" y="3185"/>
                                      <a:pt x="4898" y="3122"/>
                                      <a:pt x="5345" y="2742"/>
                                    </a:cubicBezTo>
                                    <a:cubicBezTo>
                                      <a:pt x="5560" y="2560"/>
                                      <a:pt x="5718" y="2329"/>
                                      <a:pt x="5809" y="2064"/>
                                    </a:cubicBezTo>
                                    <a:cubicBezTo>
                                      <a:pt x="5817" y="2039"/>
                                      <a:pt x="5825" y="2014"/>
                                      <a:pt x="5825" y="1989"/>
                                    </a:cubicBezTo>
                                    <a:cubicBezTo>
                                      <a:pt x="5991" y="1452"/>
                                      <a:pt x="5957" y="839"/>
                                      <a:pt x="6189" y="302"/>
                                    </a:cubicBezTo>
                                    <a:cubicBezTo>
                                      <a:pt x="6189" y="293"/>
                                      <a:pt x="6197" y="277"/>
                                      <a:pt x="6206" y="268"/>
                                    </a:cubicBezTo>
                                    <a:cubicBezTo>
                                      <a:pt x="6244" y="158"/>
                                      <a:pt x="6136" y="70"/>
                                      <a:pt x="6037" y="70"/>
                                    </a:cubicBezTo>
                                    <a:cubicBezTo>
                                      <a:pt x="5988" y="70"/>
                                      <a:pt x="5941" y="92"/>
                                      <a:pt x="5916" y="144"/>
                                    </a:cubicBezTo>
                                    <a:lnTo>
                                      <a:pt x="5908" y="186"/>
                                    </a:lnTo>
                                    <a:cubicBezTo>
                                      <a:pt x="5718" y="666"/>
                                      <a:pt x="5329" y="1013"/>
                                      <a:pt x="4898" y="1278"/>
                                    </a:cubicBezTo>
                                    <a:cubicBezTo>
                                      <a:pt x="4361" y="1617"/>
                                      <a:pt x="3864" y="1692"/>
                                      <a:pt x="3235" y="1708"/>
                                    </a:cubicBezTo>
                                    <a:cubicBezTo>
                                      <a:pt x="3104" y="1712"/>
                                      <a:pt x="2967" y="1716"/>
                                      <a:pt x="2827" y="1716"/>
                                    </a:cubicBezTo>
                                    <a:cubicBezTo>
                                      <a:pt x="1869" y="1716"/>
                                      <a:pt x="763" y="1562"/>
                                      <a:pt x="439" y="508"/>
                                    </a:cubicBezTo>
                                    <a:cubicBezTo>
                                      <a:pt x="430" y="484"/>
                                      <a:pt x="405" y="459"/>
                                      <a:pt x="389" y="442"/>
                                    </a:cubicBezTo>
                                    <a:cubicBezTo>
                                      <a:pt x="389" y="343"/>
                                      <a:pt x="397" y="244"/>
                                      <a:pt x="405" y="153"/>
                                    </a:cubicBezTo>
                                    <a:cubicBezTo>
                                      <a:pt x="414" y="50"/>
                                      <a:pt x="341" y="1"/>
                                      <a:pt x="263" y="1"/>
                                    </a:cubicBez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38" name="Google Shape;1343;p43"/>
                            <wps:cNvSpPr>
                              <a:spLocks/>
                            </wps:cNvSpPr>
                            <wps:spPr bwMode="auto">
                              <a:xfrm>
                                <a:off x="12483" y="23281"/>
                                <a:ext cx="6390" cy="6593"/>
                              </a:xfrm>
                              <a:custGeom>
                                <a:avLst/>
                                <a:gdLst>
                                  <a:gd name="T0" fmla="*/ 348 w 6347"/>
                                  <a:gd name="T1" fmla="*/ 1 h 7383"/>
                                  <a:gd name="T2" fmla="*/ 348 w 6347"/>
                                  <a:gd name="T3" fmla="*/ 1 h 7383"/>
                                  <a:gd name="T4" fmla="*/ 348 w 6347"/>
                                  <a:gd name="T5" fmla="*/ 1 h 7383"/>
                                  <a:gd name="T6" fmla="*/ 299 w 6347"/>
                                  <a:gd name="T7" fmla="*/ 919 h 7383"/>
                                  <a:gd name="T8" fmla="*/ 346 w 6347"/>
                                  <a:gd name="T9" fmla="*/ 504 h 7383"/>
                                  <a:gd name="T10" fmla="*/ 346 w 6347"/>
                                  <a:gd name="T11" fmla="*/ 504 h 7383"/>
                                  <a:gd name="T12" fmla="*/ 348 w 6347"/>
                                  <a:gd name="T13" fmla="*/ 1 h 7383"/>
                                  <a:gd name="T14" fmla="*/ 348 w 6347"/>
                                  <a:gd name="T15" fmla="*/ 1 h 7383"/>
                                  <a:gd name="T16" fmla="*/ 346 w 6347"/>
                                  <a:gd name="T17" fmla="*/ 504 h 7383"/>
                                  <a:gd name="T18" fmla="*/ 346 w 6347"/>
                                  <a:gd name="T19" fmla="*/ 504 h 7383"/>
                                  <a:gd name="T20" fmla="*/ 117 w 6347"/>
                                  <a:gd name="T21" fmla="*/ 3641 h 7383"/>
                                  <a:gd name="T22" fmla="*/ 869 w 6347"/>
                                  <a:gd name="T23" fmla="*/ 6810 h 7383"/>
                                  <a:gd name="T24" fmla="*/ 2638 w 6347"/>
                                  <a:gd name="T25" fmla="*/ 7383 h 7383"/>
                                  <a:gd name="T26" fmla="*/ 2979 w 6347"/>
                                  <a:gd name="T27" fmla="*/ 7373 h 7383"/>
                                  <a:gd name="T28" fmla="*/ 5859 w 6347"/>
                                  <a:gd name="T29" fmla="*/ 5941 h 7383"/>
                                  <a:gd name="T30" fmla="*/ 6248 w 6347"/>
                                  <a:gd name="T31" fmla="*/ 4196 h 7383"/>
                                  <a:gd name="T32" fmla="*/ 6157 w 6347"/>
                                  <a:gd name="T33" fmla="*/ 3252 h 7383"/>
                                  <a:gd name="T34" fmla="*/ 3741 w 6347"/>
                                  <a:gd name="T35" fmla="*/ 1631 h 7383"/>
                                  <a:gd name="T36" fmla="*/ 348 w 6347"/>
                                  <a:gd name="T37" fmla="*/ 1 h 7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6347" h="7383" extrusionOk="0">
                                    <a:moveTo>
                                      <a:pt x="348" y="1"/>
                                    </a:moveTo>
                                    <a:cubicBezTo>
                                      <a:pt x="348" y="1"/>
                                      <a:pt x="348" y="1"/>
                                      <a:pt x="348" y="1"/>
                                    </a:cubicBezTo>
                                    <a:lnTo>
                                      <a:pt x="348" y="1"/>
                                    </a:lnTo>
                                    <a:lnTo>
                                      <a:pt x="299" y="919"/>
                                    </a:lnTo>
                                    <a:cubicBezTo>
                                      <a:pt x="318" y="661"/>
                                      <a:pt x="335" y="552"/>
                                      <a:pt x="346" y="504"/>
                                    </a:cubicBezTo>
                                    <a:lnTo>
                                      <a:pt x="346" y="504"/>
                                    </a:lnTo>
                                    <a:cubicBezTo>
                                      <a:pt x="348" y="348"/>
                                      <a:pt x="348" y="181"/>
                                      <a:pt x="348" y="1"/>
                                    </a:cubicBezTo>
                                    <a:lnTo>
                                      <a:pt x="348" y="1"/>
                                    </a:lnTo>
                                    <a:cubicBezTo>
                                      <a:pt x="377" y="603"/>
                                      <a:pt x="374" y="390"/>
                                      <a:pt x="346" y="504"/>
                                    </a:cubicBezTo>
                                    <a:lnTo>
                                      <a:pt x="346" y="504"/>
                                    </a:lnTo>
                                    <a:cubicBezTo>
                                      <a:pt x="331" y="2346"/>
                                      <a:pt x="231" y="2596"/>
                                      <a:pt x="117" y="3641"/>
                                    </a:cubicBezTo>
                                    <a:cubicBezTo>
                                      <a:pt x="1" y="4775"/>
                                      <a:pt x="92" y="6090"/>
                                      <a:pt x="869" y="6810"/>
                                    </a:cubicBezTo>
                                    <a:cubicBezTo>
                                      <a:pt x="1353" y="7266"/>
                                      <a:pt x="2003" y="7383"/>
                                      <a:pt x="2638" y="7383"/>
                                    </a:cubicBezTo>
                                    <a:cubicBezTo>
                                      <a:pt x="2753" y="7383"/>
                                      <a:pt x="2867" y="7379"/>
                                      <a:pt x="2979" y="7373"/>
                                    </a:cubicBezTo>
                                    <a:cubicBezTo>
                                      <a:pt x="4072" y="7323"/>
                                      <a:pt x="5280" y="6992"/>
                                      <a:pt x="5859" y="5941"/>
                                    </a:cubicBezTo>
                                    <a:cubicBezTo>
                                      <a:pt x="6231" y="5279"/>
                                      <a:pt x="6322" y="4973"/>
                                      <a:pt x="6248" y="4196"/>
                                    </a:cubicBezTo>
                                    <a:cubicBezTo>
                                      <a:pt x="6206" y="3782"/>
                                      <a:pt x="6347" y="3616"/>
                                      <a:pt x="6157" y="3252"/>
                                    </a:cubicBezTo>
                                    <a:cubicBezTo>
                                      <a:pt x="5718" y="2400"/>
                                      <a:pt x="4568" y="1953"/>
                                      <a:pt x="3741" y="1631"/>
                                    </a:cubicBezTo>
                                    <a:cubicBezTo>
                                      <a:pt x="2425" y="1126"/>
                                      <a:pt x="1051" y="1366"/>
                                      <a:pt x="348" y="1"/>
                                    </a:cubicBez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39" name="Google Shape;1344;p43"/>
                            <wps:cNvSpPr>
                              <a:spLocks/>
                            </wps:cNvSpPr>
                            <wps:spPr bwMode="auto">
                              <a:xfrm>
                                <a:off x="12303" y="23214"/>
                                <a:ext cx="6657" cy="8187"/>
                              </a:xfrm>
                              <a:custGeom>
                                <a:avLst/>
                                <a:gdLst>
                                  <a:gd name="T0" fmla="*/ 6272 w 6612"/>
                                  <a:gd name="T1" fmla="*/ 5942 h 9167"/>
                                  <a:gd name="T2" fmla="*/ 6107 w 6612"/>
                                  <a:gd name="T3" fmla="*/ 6910 h 9167"/>
                                  <a:gd name="T4" fmla="*/ 6099 w 6612"/>
                                  <a:gd name="T5" fmla="*/ 6239 h 9167"/>
                                  <a:gd name="T6" fmla="*/ 679 w 6612"/>
                                  <a:gd name="T7" fmla="*/ 505 h 9167"/>
                                  <a:gd name="T8" fmla="*/ 5768 w 6612"/>
                                  <a:gd name="T9" fmla="*/ 2814 h 9167"/>
                                  <a:gd name="T10" fmla="*/ 6372 w 6612"/>
                                  <a:gd name="T11" fmla="*/ 4676 h 9167"/>
                                  <a:gd name="T12" fmla="*/ 6372 w 6612"/>
                                  <a:gd name="T13" fmla="*/ 4833 h 9167"/>
                                  <a:gd name="T14" fmla="*/ 2885 w 6612"/>
                                  <a:gd name="T15" fmla="*/ 7382 h 9167"/>
                                  <a:gd name="T16" fmla="*/ 621 w 6612"/>
                                  <a:gd name="T17" fmla="*/ 5958 h 9167"/>
                                  <a:gd name="T18" fmla="*/ 456 w 6612"/>
                                  <a:gd name="T19" fmla="*/ 3774 h 9167"/>
                                  <a:gd name="T20" fmla="*/ 679 w 6612"/>
                                  <a:gd name="T21" fmla="*/ 530 h 9167"/>
                                  <a:gd name="T22" fmla="*/ 5859 w 6612"/>
                                  <a:gd name="T23" fmla="*/ 6562 h 9167"/>
                                  <a:gd name="T24" fmla="*/ 6076 w 6612"/>
                                  <a:gd name="T25" fmla="*/ 6960 h 9167"/>
                                  <a:gd name="T26" fmla="*/ 6099 w 6612"/>
                                  <a:gd name="T27" fmla="*/ 6951 h 9167"/>
                                  <a:gd name="T28" fmla="*/ 5577 w 6612"/>
                                  <a:gd name="T29" fmla="*/ 6827 h 9167"/>
                                  <a:gd name="T30" fmla="*/ 5511 w 6612"/>
                                  <a:gd name="T31" fmla="*/ 6877 h 9167"/>
                                  <a:gd name="T32" fmla="*/ 5850 w 6612"/>
                                  <a:gd name="T33" fmla="*/ 7985 h 9167"/>
                                  <a:gd name="T34" fmla="*/ 5139 w 6612"/>
                                  <a:gd name="T35" fmla="*/ 7117 h 9167"/>
                                  <a:gd name="T36" fmla="*/ 356 w 6612"/>
                                  <a:gd name="T37" fmla="*/ 5842 h 9167"/>
                                  <a:gd name="T38" fmla="*/ 1093 w 6612"/>
                                  <a:gd name="T39" fmla="*/ 8399 h 9167"/>
                                  <a:gd name="T40" fmla="*/ 323 w 6612"/>
                                  <a:gd name="T41" fmla="*/ 6587 h 9167"/>
                                  <a:gd name="T42" fmla="*/ 662 w 6612"/>
                                  <a:gd name="T43" fmla="*/ 6554 h 9167"/>
                                  <a:gd name="T44" fmla="*/ 1622 w 6612"/>
                                  <a:gd name="T45" fmla="*/ 8639 h 9167"/>
                                  <a:gd name="T46" fmla="*/ 1192 w 6612"/>
                                  <a:gd name="T47" fmla="*/ 8457 h 9167"/>
                                  <a:gd name="T48" fmla="*/ 5081 w 6612"/>
                                  <a:gd name="T49" fmla="*/ 7158 h 9167"/>
                                  <a:gd name="T50" fmla="*/ 5172 w 6612"/>
                                  <a:gd name="T51" fmla="*/ 8689 h 9167"/>
                                  <a:gd name="T52" fmla="*/ 4551 w 6612"/>
                                  <a:gd name="T53" fmla="*/ 7381 h 9167"/>
                                  <a:gd name="T54" fmla="*/ 1341 w 6612"/>
                                  <a:gd name="T55" fmla="*/ 7249 h 9167"/>
                                  <a:gd name="T56" fmla="*/ 1904 w 6612"/>
                                  <a:gd name="T57" fmla="*/ 7497 h 9167"/>
                                  <a:gd name="T58" fmla="*/ 2475 w 6612"/>
                                  <a:gd name="T59" fmla="*/ 8838 h 9167"/>
                                  <a:gd name="T60" fmla="*/ 1697 w 6612"/>
                                  <a:gd name="T61" fmla="*/ 8614 h 9167"/>
                                  <a:gd name="T62" fmla="*/ 4477 w 6612"/>
                                  <a:gd name="T63" fmla="*/ 7406 h 9167"/>
                                  <a:gd name="T64" fmla="*/ 4560 w 6612"/>
                                  <a:gd name="T65" fmla="*/ 8871 h 9167"/>
                                  <a:gd name="T66" fmla="*/ 4477 w 6612"/>
                                  <a:gd name="T67" fmla="*/ 7406 h 9167"/>
                                  <a:gd name="T68" fmla="*/ 1995 w 6612"/>
                                  <a:gd name="T69" fmla="*/ 7522 h 9167"/>
                                  <a:gd name="T70" fmla="*/ 2607 w 6612"/>
                                  <a:gd name="T71" fmla="*/ 7613 h 9167"/>
                                  <a:gd name="T72" fmla="*/ 2599 w 6612"/>
                                  <a:gd name="T73" fmla="*/ 8854 h 9167"/>
                                  <a:gd name="T74" fmla="*/ 2532 w 6612"/>
                                  <a:gd name="T75" fmla="*/ 8788 h 9167"/>
                                  <a:gd name="T76" fmla="*/ 3285 w 6612"/>
                                  <a:gd name="T77" fmla="*/ 7621 h 9167"/>
                                  <a:gd name="T78" fmla="*/ 3610 w 6612"/>
                                  <a:gd name="T79" fmla="*/ 8934 h 9167"/>
                                  <a:gd name="T80" fmla="*/ 2698 w 6612"/>
                                  <a:gd name="T81" fmla="*/ 7621 h 9167"/>
                                  <a:gd name="T82" fmla="*/ 2992 w 6612"/>
                                  <a:gd name="T83" fmla="*/ 7627 h 9167"/>
                                  <a:gd name="T84" fmla="*/ 3906 w 6612"/>
                                  <a:gd name="T85" fmla="*/ 7547 h 9167"/>
                                  <a:gd name="T86" fmla="*/ 3939 w 6612"/>
                                  <a:gd name="T87" fmla="*/ 8937 h 9167"/>
                                  <a:gd name="T88" fmla="*/ 3906 w 6612"/>
                                  <a:gd name="T89" fmla="*/ 7547 h 9167"/>
                                  <a:gd name="T90" fmla="*/ 530 w 6612"/>
                                  <a:gd name="T91" fmla="*/ 9 h 9167"/>
                                  <a:gd name="T92" fmla="*/ 489 w 6612"/>
                                  <a:gd name="T93" fmla="*/ 34 h 9167"/>
                                  <a:gd name="T94" fmla="*/ 472 w 6612"/>
                                  <a:gd name="T95" fmla="*/ 67 h 9167"/>
                                  <a:gd name="T96" fmla="*/ 447 w 6612"/>
                                  <a:gd name="T97" fmla="*/ 572 h 9167"/>
                                  <a:gd name="T98" fmla="*/ 431 w 6612"/>
                                  <a:gd name="T99" fmla="*/ 1101 h 9167"/>
                                  <a:gd name="T100" fmla="*/ 191 w 6612"/>
                                  <a:gd name="T101" fmla="*/ 4419 h 9167"/>
                                  <a:gd name="T102" fmla="*/ 2673 w 6612"/>
                                  <a:gd name="T103" fmla="*/ 9102 h 9167"/>
                                  <a:gd name="T104" fmla="*/ 5850 w 6612"/>
                                  <a:gd name="T105" fmla="*/ 8490 h 9167"/>
                                  <a:gd name="T106" fmla="*/ 6612 w 6612"/>
                                  <a:gd name="T107" fmla="*/ 4692 h 9167"/>
                                  <a:gd name="T108" fmla="*/ 6570 w 6612"/>
                                  <a:gd name="T109" fmla="*/ 4072 h 9167"/>
                                  <a:gd name="T110" fmla="*/ 3285 w 6612"/>
                                  <a:gd name="T111" fmla="*/ 1416 h 9167"/>
                                  <a:gd name="T112" fmla="*/ 671 w 6612"/>
                                  <a:gd name="T113" fmla="*/ 59 h 9167"/>
                                  <a:gd name="T114" fmla="*/ 646 w 6612"/>
                                  <a:gd name="T115" fmla="*/ 26 h 9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6612" h="9167" extrusionOk="0">
                                    <a:moveTo>
                                      <a:pt x="6272" y="5942"/>
                                    </a:moveTo>
                                    <a:lnTo>
                                      <a:pt x="6272" y="5942"/>
                                    </a:lnTo>
                                    <a:cubicBezTo>
                                      <a:pt x="6248" y="6115"/>
                                      <a:pt x="6223" y="6281"/>
                                      <a:pt x="6190" y="6455"/>
                                    </a:cubicBezTo>
                                    <a:cubicBezTo>
                                      <a:pt x="6157" y="6604"/>
                                      <a:pt x="6132" y="6761"/>
                                      <a:pt x="6107" y="6910"/>
                                    </a:cubicBezTo>
                                    <a:cubicBezTo>
                                      <a:pt x="6049" y="6769"/>
                                      <a:pt x="5983" y="6628"/>
                                      <a:pt x="5908" y="6496"/>
                                    </a:cubicBezTo>
                                    <a:cubicBezTo>
                                      <a:pt x="5983" y="6413"/>
                                      <a:pt x="6041" y="6330"/>
                                      <a:pt x="6099" y="6239"/>
                                    </a:cubicBezTo>
                                    <a:cubicBezTo>
                                      <a:pt x="6165" y="6148"/>
                                      <a:pt x="6223" y="6049"/>
                                      <a:pt x="6272" y="5942"/>
                                    </a:cubicBezTo>
                                    <a:close/>
                                    <a:moveTo>
                                      <a:pt x="679" y="505"/>
                                    </a:moveTo>
                                    <a:cubicBezTo>
                                      <a:pt x="1399" y="1407"/>
                                      <a:pt x="2549" y="1416"/>
                                      <a:pt x="3641" y="1763"/>
                                    </a:cubicBezTo>
                                    <a:cubicBezTo>
                                      <a:pt x="4378" y="1995"/>
                                      <a:pt x="5172" y="2309"/>
                                      <a:pt x="5768" y="2814"/>
                                    </a:cubicBezTo>
                                    <a:cubicBezTo>
                                      <a:pt x="6107" y="3095"/>
                                      <a:pt x="6339" y="3418"/>
                                      <a:pt x="6355" y="3873"/>
                                    </a:cubicBezTo>
                                    <a:cubicBezTo>
                                      <a:pt x="6355" y="4130"/>
                                      <a:pt x="6380" y="4403"/>
                                      <a:pt x="6372" y="4676"/>
                                    </a:cubicBezTo>
                                    <a:cubicBezTo>
                                      <a:pt x="6372" y="4684"/>
                                      <a:pt x="6372" y="4692"/>
                                      <a:pt x="6372" y="4692"/>
                                    </a:cubicBezTo>
                                    <a:lnTo>
                                      <a:pt x="6372" y="4833"/>
                                    </a:lnTo>
                                    <a:cubicBezTo>
                                      <a:pt x="6372" y="4899"/>
                                      <a:pt x="6363" y="4965"/>
                                      <a:pt x="6355" y="5023"/>
                                    </a:cubicBezTo>
                                    <a:cubicBezTo>
                                      <a:pt x="6136" y="6744"/>
                                      <a:pt x="4403" y="7382"/>
                                      <a:pt x="2885" y="7382"/>
                                    </a:cubicBezTo>
                                    <a:cubicBezTo>
                                      <a:pt x="2855" y="7382"/>
                                      <a:pt x="2826" y="7382"/>
                                      <a:pt x="2797" y="7381"/>
                                    </a:cubicBezTo>
                                    <a:cubicBezTo>
                                      <a:pt x="1804" y="7365"/>
                                      <a:pt x="960" y="6934"/>
                                      <a:pt x="621" y="5958"/>
                                    </a:cubicBezTo>
                                    <a:cubicBezTo>
                                      <a:pt x="489" y="5553"/>
                                      <a:pt x="414" y="5139"/>
                                      <a:pt x="414" y="4717"/>
                                    </a:cubicBezTo>
                                    <a:cubicBezTo>
                                      <a:pt x="423" y="4403"/>
                                      <a:pt x="439" y="4088"/>
                                      <a:pt x="456" y="3774"/>
                                    </a:cubicBezTo>
                                    <a:cubicBezTo>
                                      <a:pt x="456" y="3732"/>
                                      <a:pt x="464" y="3699"/>
                                      <a:pt x="464" y="3666"/>
                                    </a:cubicBezTo>
                                    <a:cubicBezTo>
                                      <a:pt x="580" y="2615"/>
                                      <a:pt x="662" y="1589"/>
                                      <a:pt x="679" y="530"/>
                                    </a:cubicBezTo>
                                    <a:cubicBezTo>
                                      <a:pt x="679" y="522"/>
                                      <a:pt x="679" y="514"/>
                                      <a:pt x="679" y="505"/>
                                    </a:cubicBezTo>
                                    <a:close/>
                                    <a:moveTo>
                                      <a:pt x="5859" y="6562"/>
                                    </a:moveTo>
                                    <a:cubicBezTo>
                                      <a:pt x="5925" y="6686"/>
                                      <a:pt x="5983" y="6802"/>
                                      <a:pt x="6032" y="6934"/>
                                    </a:cubicBezTo>
                                    <a:cubicBezTo>
                                      <a:pt x="6043" y="6951"/>
                                      <a:pt x="6061" y="6960"/>
                                      <a:pt x="6076" y="6960"/>
                                    </a:cubicBezTo>
                                    <a:cubicBezTo>
                                      <a:pt x="6085" y="6960"/>
                                      <a:pt x="6093" y="6957"/>
                                      <a:pt x="6099" y="6951"/>
                                    </a:cubicBezTo>
                                    <a:cubicBezTo>
                                      <a:pt x="6066" y="7174"/>
                                      <a:pt x="6024" y="7398"/>
                                      <a:pt x="5966" y="7621"/>
                                    </a:cubicBezTo>
                                    <a:cubicBezTo>
                                      <a:pt x="5842" y="7356"/>
                                      <a:pt x="5710" y="7092"/>
                                      <a:pt x="5577" y="6827"/>
                                    </a:cubicBezTo>
                                    <a:cubicBezTo>
                                      <a:pt x="5677" y="6744"/>
                                      <a:pt x="5768" y="6653"/>
                                      <a:pt x="5859" y="6562"/>
                                    </a:cubicBezTo>
                                    <a:close/>
                                    <a:moveTo>
                                      <a:pt x="5511" y="6877"/>
                                    </a:moveTo>
                                    <a:cubicBezTo>
                                      <a:pt x="5660" y="7158"/>
                                      <a:pt x="5801" y="7447"/>
                                      <a:pt x="5933" y="7737"/>
                                    </a:cubicBezTo>
                                    <a:cubicBezTo>
                                      <a:pt x="5908" y="7820"/>
                                      <a:pt x="5884" y="7903"/>
                                      <a:pt x="5850" y="7985"/>
                                    </a:cubicBezTo>
                                    <a:cubicBezTo>
                                      <a:pt x="5809" y="8109"/>
                                      <a:pt x="5743" y="8225"/>
                                      <a:pt x="5660" y="8325"/>
                                    </a:cubicBezTo>
                                    <a:lnTo>
                                      <a:pt x="5139" y="7117"/>
                                    </a:lnTo>
                                    <a:cubicBezTo>
                                      <a:pt x="5271" y="7042"/>
                                      <a:pt x="5395" y="6959"/>
                                      <a:pt x="5511" y="6877"/>
                                    </a:cubicBezTo>
                                    <a:close/>
                                    <a:moveTo>
                                      <a:pt x="356" y="5842"/>
                                    </a:moveTo>
                                    <a:cubicBezTo>
                                      <a:pt x="389" y="5975"/>
                                      <a:pt x="439" y="6099"/>
                                      <a:pt x="497" y="6223"/>
                                    </a:cubicBezTo>
                                    <a:cubicBezTo>
                                      <a:pt x="687" y="6951"/>
                                      <a:pt x="886" y="7679"/>
                                      <a:pt x="1093" y="8399"/>
                                    </a:cubicBezTo>
                                    <a:cubicBezTo>
                                      <a:pt x="1018" y="8349"/>
                                      <a:pt x="944" y="8300"/>
                                      <a:pt x="869" y="8242"/>
                                    </a:cubicBezTo>
                                    <a:cubicBezTo>
                                      <a:pt x="348" y="7828"/>
                                      <a:pt x="307" y="7216"/>
                                      <a:pt x="323" y="6587"/>
                                    </a:cubicBezTo>
                                    <a:cubicBezTo>
                                      <a:pt x="332" y="6339"/>
                                      <a:pt x="340" y="6091"/>
                                      <a:pt x="356" y="5842"/>
                                    </a:cubicBezTo>
                                    <a:close/>
                                    <a:moveTo>
                                      <a:pt x="662" y="6554"/>
                                    </a:moveTo>
                                    <a:cubicBezTo>
                                      <a:pt x="811" y="6802"/>
                                      <a:pt x="1010" y="7017"/>
                                      <a:pt x="1250" y="7191"/>
                                    </a:cubicBezTo>
                                    <a:cubicBezTo>
                                      <a:pt x="1358" y="7671"/>
                                      <a:pt x="1482" y="8159"/>
                                      <a:pt x="1622" y="8639"/>
                                    </a:cubicBezTo>
                                    <a:cubicBezTo>
                                      <a:pt x="1622" y="8639"/>
                                      <a:pt x="1631" y="8639"/>
                                      <a:pt x="1631" y="8647"/>
                                    </a:cubicBezTo>
                                    <a:cubicBezTo>
                                      <a:pt x="1482" y="8598"/>
                                      <a:pt x="1333" y="8531"/>
                                      <a:pt x="1192" y="8457"/>
                                    </a:cubicBezTo>
                                    <a:cubicBezTo>
                                      <a:pt x="1002" y="7820"/>
                                      <a:pt x="828" y="7191"/>
                                      <a:pt x="662" y="6554"/>
                                    </a:cubicBezTo>
                                    <a:close/>
                                    <a:moveTo>
                                      <a:pt x="5081" y="7158"/>
                                    </a:moveTo>
                                    <a:cubicBezTo>
                                      <a:pt x="5255" y="7572"/>
                                      <a:pt x="5428" y="7977"/>
                                      <a:pt x="5602" y="8382"/>
                                    </a:cubicBezTo>
                                    <a:cubicBezTo>
                                      <a:pt x="5478" y="8515"/>
                                      <a:pt x="5329" y="8614"/>
                                      <a:pt x="5172" y="8689"/>
                                    </a:cubicBezTo>
                                    <a:lnTo>
                                      <a:pt x="5172" y="8680"/>
                                    </a:lnTo>
                                    <a:lnTo>
                                      <a:pt x="4551" y="7381"/>
                                    </a:lnTo>
                                    <a:cubicBezTo>
                                      <a:pt x="4733" y="7315"/>
                                      <a:pt x="4907" y="7241"/>
                                      <a:pt x="5081" y="7158"/>
                                    </a:cubicBezTo>
                                    <a:close/>
                                    <a:moveTo>
                                      <a:pt x="1341" y="7249"/>
                                    </a:moveTo>
                                    <a:lnTo>
                                      <a:pt x="1341" y="7249"/>
                                    </a:lnTo>
                                    <a:cubicBezTo>
                                      <a:pt x="1515" y="7356"/>
                                      <a:pt x="1705" y="7439"/>
                                      <a:pt x="1904" y="7497"/>
                                    </a:cubicBezTo>
                                    <a:lnTo>
                                      <a:pt x="2466" y="8829"/>
                                    </a:lnTo>
                                    <a:lnTo>
                                      <a:pt x="2475" y="8838"/>
                                    </a:lnTo>
                                    <a:cubicBezTo>
                                      <a:pt x="2201" y="8804"/>
                                      <a:pt x="1937" y="8738"/>
                                      <a:pt x="1672" y="8656"/>
                                    </a:cubicBezTo>
                                    <a:cubicBezTo>
                                      <a:pt x="1697" y="8656"/>
                                      <a:pt x="1705" y="8631"/>
                                      <a:pt x="1697" y="8614"/>
                                    </a:cubicBezTo>
                                    <a:cubicBezTo>
                                      <a:pt x="1564" y="8159"/>
                                      <a:pt x="1449" y="7712"/>
                                      <a:pt x="1341" y="7249"/>
                                    </a:cubicBezTo>
                                    <a:close/>
                                    <a:moveTo>
                                      <a:pt x="4477" y="7406"/>
                                    </a:moveTo>
                                    <a:lnTo>
                                      <a:pt x="5097" y="8713"/>
                                    </a:lnTo>
                                    <a:cubicBezTo>
                                      <a:pt x="4924" y="8788"/>
                                      <a:pt x="4742" y="8838"/>
                                      <a:pt x="4560" y="8871"/>
                                    </a:cubicBezTo>
                                    <a:lnTo>
                                      <a:pt x="3989" y="7538"/>
                                    </a:lnTo>
                                    <a:cubicBezTo>
                                      <a:pt x="4154" y="7505"/>
                                      <a:pt x="4320" y="7456"/>
                                      <a:pt x="4477" y="7406"/>
                                    </a:cubicBezTo>
                                    <a:close/>
                                    <a:moveTo>
                                      <a:pt x="1995" y="7522"/>
                                    </a:moveTo>
                                    <a:lnTo>
                                      <a:pt x="1995" y="7522"/>
                                    </a:lnTo>
                                    <a:cubicBezTo>
                                      <a:pt x="2036" y="7530"/>
                                      <a:pt x="2077" y="7538"/>
                                      <a:pt x="2127" y="7547"/>
                                    </a:cubicBezTo>
                                    <a:cubicBezTo>
                                      <a:pt x="2284" y="7580"/>
                                      <a:pt x="2441" y="7596"/>
                                      <a:pt x="2607" y="7613"/>
                                    </a:cubicBezTo>
                                    <a:cubicBezTo>
                                      <a:pt x="2839" y="8027"/>
                                      <a:pt x="3029" y="8465"/>
                                      <a:pt x="3186" y="8920"/>
                                    </a:cubicBezTo>
                                    <a:cubicBezTo>
                                      <a:pt x="2971" y="8904"/>
                                      <a:pt x="2764" y="8879"/>
                                      <a:pt x="2599" y="8854"/>
                                    </a:cubicBezTo>
                                    <a:lnTo>
                                      <a:pt x="2516" y="8846"/>
                                    </a:lnTo>
                                    <a:cubicBezTo>
                                      <a:pt x="2532" y="8838"/>
                                      <a:pt x="2541" y="8813"/>
                                      <a:pt x="2532" y="8788"/>
                                    </a:cubicBezTo>
                                    <a:lnTo>
                                      <a:pt x="1995" y="7522"/>
                                    </a:lnTo>
                                    <a:close/>
                                    <a:moveTo>
                                      <a:pt x="3285" y="7621"/>
                                    </a:moveTo>
                                    <a:cubicBezTo>
                                      <a:pt x="3476" y="8060"/>
                                      <a:pt x="3666" y="8498"/>
                                      <a:pt x="3856" y="8929"/>
                                    </a:cubicBezTo>
                                    <a:cubicBezTo>
                                      <a:pt x="3774" y="8932"/>
                                      <a:pt x="3692" y="8934"/>
                                      <a:pt x="3610" y="8934"/>
                                    </a:cubicBezTo>
                                    <a:cubicBezTo>
                                      <a:pt x="3495" y="8934"/>
                                      <a:pt x="3380" y="8930"/>
                                      <a:pt x="3269" y="8920"/>
                                    </a:cubicBezTo>
                                    <a:cubicBezTo>
                                      <a:pt x="3120" y="8473"/>
                                      <a:pt x="2930" y="8035"/>
                                      <a:pt x="2698" y="7621"/>
                                    </a:cubicBezTo>
                                    <a:cubicBezTo>
                                      <a:pt x="2797" y="7625"/>
                                      <a:pt x="2894" y="7627"/>
                                      <a:pt x="2992" y="7627"/>
                                    </a:cubicBezTo>
                                    <a:cubicBezTo>
                                      <a:pt x="3089" y="7627"/>
                                      <a:pt x="3186" y="7625"/>
                                      <a:pt x="3285" y="7621"/>
                                    </a:cubicBezTo>
                                    <a:close/>
                                    <a:moveTo>
                                      <a:pt x="3906" y="7547"/>
                                    </a:moveTo>
                                    <a:lnTo>
                                      <a:pt x="4477" y="8879"/>
                                    </a:lnTo>
                                    <a:cubicBezTo>
                                      <a:pt x="4303" y="8912"/>
                                      <a:pt x="4121" y="8929"/>
                                      <a:pt x="3939" y="8937"/>
                                    </a:cubicBezTo>
                                    <a:lnTo>
                                      <a:pt x="3368" y="7621"/>
                                    </a:lnTo>
                                    <a:cubicBezTo>
                                      <a:pt x="3550" y="7605"/>
                                      <a:pt x="3732" y="7580"/>
                                      <a:pt x="3906" y="7547"/>
                                    </a:cubicBezTo>
                                    <a:close/>
                                    <a:moveTo>
                                      <a:pt x="570" y="0"/>
                                    </a:moveTo>
                                    <a:cubicBezTo>
                                      <a:pt x="556" y="0"/>
                                      <a:pt x="542" y="3"/>
                                      <a:pt x="530" y="9"/>
                                    </a:cubicBezTo>
                                    <a:cubicBezTo>
                                      <a:pt x="514" y="17"/>
                                      <a:pt x="505" y="17"/>
                                      <a:pt x="497" y="26"/>
                                    </a:cubicBezTo>
                                    <a:lnTo>
                                      <a:pt x="489" y="34"/>
                                    </a:lnTo>
                                    <a:cubicBezTo>
                                      <a:pt x="480" y="42"/>
                                      <a:pt x="472" y="50"/>
                                      <a:pt x="472" y="59"/>
                                    </a:cubicBezTo>
                                    <a:lnTo>
                                      <a:pt x="472" y="67"/>
                                    </a:lnTo>
                                    <a:cubicBezTo>
                                      <a:pt x="464" y="83"/>
                                      <a:pt x="456" y="100"/>
                                      <a:pt x="456" y="117"/>
                                    </a:cubicBezTo>
                                    <a:cubicBezTo>
                                      <a:pt x="456" y="265"/>
                                      <a:pt x="456" y="414"/>
                                      <a:pt x="447" y="572"/>
                                    </a:cubicBezTo>
                                    <a:cubicBezTo>
                                      <a:pt x="439" y="704"/>
                                      <a:pt x="423" y="836"/>
                                      <a:pt x="406" y="1027"/>
                                    </a:cubicBezTo>
                                    <a:cubicBezTo>
                                      <a:pt x="406" y="1052"/>
                                      <a:pt x="414" y="1085"/>
                                      <a:pt x="431" y="1101"/>
                                    </a:cubicBezTo>
                                    <a:cubicBezTo>
                                      <a:pt x="381" y="2036"/>
                                      <a:pt x="290" y="2963"/>
                                      <a:pt x="216" y="3906"/>
                                    </a:cubicBezTo>
                                    <a:cubicBezTo>
                                      <a:pt x="199" y="4072"/>
                                      <a:pt x="191" y="4245"/>
                                      <a:pt x="191" y="4419"/>
                                    </a:cubicBezTo>
                                    <a:cubicBezTo>
                                      <a:pt x="116" y="5379"/>
                                      <a:pt x="1" y="6380"/>
                                      <a:pt x="125" y="7307"/>
                                    </a:cubicBezTo>
                                    <a:cubicBezTo>
                                      <a:pt x="290" y="8564"/>
                                      <a:pt x="1564" y="8978"/>
                                      <a:pt x="2673" y="9102"/>
                                    </a:cubicBezTo>
                                    <a:cubicBezTo>
                                      <a:pt x="2970" y="9135"/>
                                      <a:pt x="3340" y="9166"/>
                                      <a:pt x="3727" y="9166"/>
                                    </a:cubicBezTo>
                                    <a:cubicBezTo>
                                      <a:pt x="4529" y="9166"/>
                                      <a:pt x="5404" y="9031"/>
                                      <a:pt x="5850" y="8490"/>
                                    </a:cubicBezTo>
                                    <a:cubicBezTo>
                                      <a:pt x="6223" y="8035"/>
                                      <a:pt x="6256" y="7332"/>
                                      <a:pt x="6372" y="6786"/>
                                    </a:cubicBezTo>
                                    <a:cubicBezTo>
                                      <a:pt x="6521" y="6099"/>
                                      <a:pt x="6603" y="5395"/>
                                      <a:pt x="6612" y="4692"/>
                                    </a:cubicBezTo>
                                    <a:cubicBezTo>
                                      <a:pt x="6603" y="4676"/>
                                      <a:pt x="6603" y="4659"/>
                                      <a:pt x="6587" y="4643"/>
                                    </a:cubicBezTo>
                                    <a:cubicBezTo>
                                      <a:pt x="6579" y="4452"/>
                                      <a:pt x="6570" y="4262"/>
                                      <a:pt x="6570" y="4072"/>
                                    </a:cubicBezTo>
                                    <a:cubicBezTo>
                                      <a:pt x="6587" y="3343"/>
                                      <a:pt x="6281" y="2880"/>
                                      <a:pt x="5677" y="2450"/>
                                    </a:cubicBezTo>
                                    <a:cubicBezTo>
                                      <a:pt x="4982" y="1962"/>
                                      <a:pt x="4105" y="1622"/>
                                      <a:pt x="3285" y="1416"/>
                                    </a:cubicBezTo>
                                    <a:cubicBezTo>
                                      <a:pt x="2259" y="1167"/>
                                      <a:pt x="1242" y="1076"/>
                                      <a:pt x="671" y="67"/>
                                    </a:cubicBezTo>
                                    <a:cubicBezTo>
                                      <a:pt x="671" y="59"/>
                                      <a:pt x="671" y="59"/>
                                      <a:pt x="671" y="59"/>
                                    </a:cubicBezTo>
                                    <a:cubicBezTo>
                                      <a:pt x="662" y="50"/>
                                      <a:pt x="662" y="50"/>
                                      <a:pt x="654" y="42"/>
                                    </a:cubicBezTo>
                                    <a:cubicBezTo>
                                      <a:pt x="654" y="42"/>
                                      <a:pt x="646" y="34"/>
                                      <a:pt x="646" y="26"/>
                                    </a:cubicBezTo>
                                    <a:cubicBezTo>
                                      <a:pt x="625" y="9"/>
                                      <a:pt x="596" y="0"/>
                                      <a:pt x="570" y="0"/>
                                    </a:cubicBez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s:wsp>
                          <wps:cNvPr id="1936" name="Google Shape;1345;p43"/>
                          <wps:cNvSpPr txBox="1">
                            <a:spLocks noChangeArrowheads="1"/>
                          </wps:cNvSpPr>
                          <wps:spPr bwMode="auto">
                            <a:xfrm flipH="1">
                              <a:off x="12332" y="25050"/>
                              <a:ext cx="6657" cy="44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Default="00FC7E58" w:rsidP="00A5444F">
                                <w:pPr>
                                  <w:keepNext/>
                                  <w:bidi w:val="0"/>
                                  <w:jc w:val="center"/>
                                  <w:rPr>
                                    <w:rFonts w:ascii="Adobe Arabic" w:hAnsi="Adobe Arabic" w:cs="Adobe Arabic"/>
                                    <w:b/>
                                    <w:bCs/>
                                    <w:color w:val="FFC000"/>
                                    <w:sz w:val="52"/>
                                    <w:szCs w:val="52"/>
                                  </w:rPr>
                                </w:pPr>
                                <w:r>
                                  <w:rPr>
                                    <w:rFonts w:ascii="Adobe Arabic" w:hAnsi="Adobe Arabic" w:cs="Adobe Arabic"/>
                                    <w:b/>
                                    <w:bCs/>
                                    <w:color w:val="FFC000"/>
                                    <w:sz w:val="52"/>
                                    <w:szCs w:val="52"/>
                                  </w:rPr>
                                  <w:t>3</w:t>
                                </w:r>
                              </w:p>
                            </w:txbxContent>
                          </wps:txbx>
                          <wps:bodyPr rot="0" vert="horz" wrap="square" lIns="91425" tIns="36000" rIns="91425" bIns="36000" anchor="ctr" anchorCtr="0" upright="1">
                            <a:noAutofit/>
                          </wps:bodyPr>
                        </wps:wsp>
                      </wpg:grpSp>
                      <wpg:grpSp>
                        <wpg:cNvPr id="1928" name="Google Shape;1346;p43"/>
                        <wpg:cNvGrpSpPr>
                          <a:grpSpLocks/>
                        </wpg:cNvGrpSpPr>
                        <wpg:grpSpPr bwMode="auto">
                          <a:xfrm>
                            <a:off x="8706" y="5316"/>
                            <a:ext cx="8227" cy="7434"/>
                            <a:chOff x="8706" y="5316"/>
                            <a:chExt cx="8226" cy="7433"/>
                          </a:xfrm>
                        </wpg:grpSpPr>
                        <wpg:grpSp>
                          <wpg:cNvPr id="1929" name="Google Shape;1347;p43"/>
                          <wpg:cNvGrpSpPr>
                            <a:grpSpLocks/>
                          </wpg:cNvGrpSpPr>
                          <wpg:grpSpPr bwMode="auto">
                            <a:xfrm>
                              <a:off x="8706" y="5316"/>
                              <a:ext cx="8226" cy="7433"/>
                              <a:chOff x="8706" y="5315"/>
                              <a:chExt cx="8225" cy="7431"/>
                            </a:xfrm>
                          </wpg:grpSpPr>
                          <wps:wsp>
                            <wps:cNvPr id="1931" name="Google Shape;1348;p43"/>
                            <wps:cNvSpPr>
                              <a:spLocks/>
                            </wps:cNvSpPr>
                            <wps:spPr bwMode="auto">
                              <a:xfrm>
                                <a:off x="9340" y="7742"/>
                                <a:ext cx="7395" cy="4820"/>
                              </a:xfrm>
                              <a:custGeom>
                                <a:avLst/>
                                <a:gdLst>
                                  <a:gd name="T0" fmla="*/ 2971 w 7345"/>
                                  <a:gd name="T1" fmla="*/ 4347 h 5397"/>
                                  <a:gd name="T2" fmla="*/ 2971 w 7345"/>
                                  <a:gd name="T3" fmla="*/ 4356 h 5397"/>
                                  <a:gd name="T4" fmla="*/ 2607 w 7345"/>
                                  <a:gd name="T5" fmla="*/ 4414 h 5397"/>
                                  <a:gd name="T6" fmla="*/ 2656 w 7345"/>
                                  <a:gd name="T7" fmla="*/ 4389 h 5397"/>
                                  <a:gd name="T8" fmla="*/ 2673 w 7345"/>
                                  <a:gd name="T9" fmla="*/ 4380 h 5397"/>
                                  <a:gd name="T10" fmla="*/ 2971 w 7345"/>
                                  <a:gd name="T11" fmla="*/ 4347 h 5397"/>
                                  <a:gd name="T12" fmla="*/ 7171 w 7345"/>
                                  <a:gd name="T13" fmla="*/ 0 h 5397"/>
                                  <a:gd name="T14" fmla="*/ 7091 w 7345"/>
                                  <a:gd name="T15" fmla="*/ 28 h 5397"/>
                                  <a:gd name="T16" fmla="*/ 6661 w 7345"/>
                                  <a:gd name="T17" fmla="*/ 409 h 5397"/>
                                  <a:gd name="T18" fmla="*/ 6611 w 7345"/>
                                  <a:gd name="T19" fmla="*/ 525 h 5397"/>
                                  <a:gd name="T20" fmla="*/ 6140 w 7345"/>
                                  <a:gd name="T21" fmla="*/ 1005 h 5397"/>
                                  <a:gd name="T22" fmla="*/ 6115 w 7345"/>
                                  <a:gd name="T23" fmla="*/ 1096 h 5397"/>
                                  <a:gd name="T24" fmla="*/ 5503 w 7345"/>
                                  <a:gd name="T25" fmla="*/ 1691 h 5397"/>
                                  <a:gd name="T26" fmla="*/ 5486 w 7345"/>
                                  <a:gd name="T27" fmla="*/ 1873 h 5397"/>
                                  <a:gd name="T28" fmla="*/ 5031 w 7345"/>
                                  <a:gd name="T29" fmla="*/ 2419 h 5397"/>
                                  <a:gd name="T30" fmla="*/ 5014 w 7345"/>
                                  <a:gd name="T31" fmla="*/ 2519 h 5397"/>
                                  <a:gd name="T32" fmla="*/ 4808 w 7345"/>
                                  <a:gd name="T33" fmla="*/ 2891 h 5397"/>
                                  <a:gd name="T34" fmla="*/ 4783 w 7345"/>
                                  <a:gd name="T35" fmla="*/ 2924 h 5397"/>
                                  <a:gd name="T36" fmla="*/ 2441 w 7345"/>
                                  <a:gd name="T37" fmla="*/ 4083 h 5397"/>
                                  <a:gd name="T38" fmla="*/ 2185 w 7345"/>
                                  <a:gd name="T39" fmla="*/ 4083 h 5397"/>
                                  <a:gd name="T40" fmla="*/ 2052 w 7345"/>
                                  <a:gd name="T41" fmla="*/ 4165 h 5397"/>
                                  <a:gd name="T42" fmla="*/ 323 w 7345"/>
                                  <a:gd name="T43" fmla="*/ 3305 h 5397"/>
                                  <a:gd name="T44" fmla="*/ 226 w 7345"/>
                                  <a:gd name="T45" fmla="*/ 3255 h 5397"/>
                                  <a:gd name="T46" fmla="*/ 75 w 7345"/>
                                  <a:gd name="T47" fmla="*/ 3495 h 5397"/>
                                  <a:gd name="T48" fmla="*/ 596 w 7345"/>
                                  <a:gd name="T49" fmla="*/ 4116 h 5397"/>
                                  <a:gd name="T50" fmla="*/ 637 w 7345"/>
                                  <a:gd name="T51" fmla="*/ 4240 h 5397"/>
                                  <a:gd name="T52" fmla="*/ 1349 w 7345"/>
                                  <a:gd name="T53" fmla="*/ 4811 h 5397"/>
                                  <a:gd name="T54" fmla="*/ 1415 w 7345"/>
                                  <a:gd name="T55" fmla="*/ 4910 h 5397"/>
                                  <a:gd name="T56" fmla="*/ 2375 w 7345"/>
                                  <a:gd name="T57" fmla="*/ 5324 h 5397"/>
                                  <a:gd name="T58" fmla="*/ 2400 w 7345"/>
                                  <a:gd name="T59" fmla="*/ 5324 h 5397"/>
                                  <a:gd name="T60" fmla="*/ 2507 w 7345"/>
                                  <a:gd name="T61" fmla="*/ 5373 h 5397"/>
                                  <a:gd name="T62" fmla="*/ 2970 w 7345"/>
                                  <a:gd name="T63" fmla="*/ 5396 h 5397"/>
                                  <a:gd name="T64" fmla="*/ 4667 w 7345"/>
                                  <a:gd name="T65" fmla="*/ 4720 h 5397"/>
                                  <a:gd name="T66" fmla="*/ 5850 w 7345"/>
                                  <a:gd name="T67" fmla="*/ 2461 h 5397"/>
                                  <a:gd name="T68" fmla="*/ 5958 w 7345"/>
                                  <a:gd name="T69" fmla="*/ 2395 h 5397"/>
                                  <a:gd name="T70" fmla="*/ 6462 w 7345"/>
                                  <a:gd name="T71" fmla="*/ 1625 h 5397"/>
                                  <a:gd name="T72" fmla="*/ 6479 w 7345"/>
                                  <a:gd name="T73" fmla="*/ 1617 h 5397"/>
                                  <a:gd name="T74" fmla="*/ 6992 w 7345"/>
                                  <a:gd name="T75" fmla="*/ 1220 h 5397"/>
                                  <a:gd name="T76" fmla="*/ 7033 w 7345"/>
                                  <a:gd name="T77" fmla="*/ 1120 h 5397"/>
                                  <a:gd name="T78" fmla="*/ 7108 w 7345"/>
                                  <a:gd name="T79" fmla="*/ 1021 h 5397"/>
                                  <a:gd name="T80" fmla="*/ 7298 w 7345"/>
                                  <a:gd name="T81" fmla="*/ 235 h 5397"/>
                                  <a:gd name="T82" fmla="*/ 7171 w 7345"/>
                                  <a:gd name="T83" fmla="*/ 0 h 5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7345" h="5397" extrusionOk="0">
                                    <a:moveTo>
                                      <a:pt x="2971" y="4347"/>
                                    </a:moveTo>
                                    <a:lnTo>
                                      <a:pt x="2971" y="4356"/>
                                    </a:lnTo>
                                    <a:cubicBezTo>
                                      <a:pt x="2847" y="4372"/>
                                      <a:pt x="2723" y="4397"/>
                                      <a:pt x="2607" y="4414"/>
                                    </a:cubicBezTo>
                                    <a:lnTo>
                                      <a:pt x="2656" y="4389"/>
                                    </a:lnTo>
                                    <a:lnTo>
                                      <a:pt x="2673" y="4380"/>
                                    </a:lnTo>
                                    <a:cubicBezTo>
                                      <a:pt x="2772" y="4372"/>
                                      <a:pt x="2871" y="4364"/>
                                      <a:pt x="2971" y="4347"/>
                                    </a:cubicBezTo>
                                    <a:close/>
                                    <a:moveTo>
                                      <a:pt x="7171" y="0"/>
                                    </a:moveTo>
                                    <a:cubicBezTo>
                                      <a:pt x="7146" y="0"/>
                                      <a:pt x="7119" y="9"/>
                                      <a:pt x="7091" y="28"/>
                                    </a:cubicBezTo>
                                    <a:cubicBezTo>
                                      <a:pt x="6934" y="144"/>
                                      <a:pt x="6785" y="268"/>
                                      <a:pt x="6661" y="409"/>
                                    </a:cubicBezTo>
                                    <a:cubicBezTo>
                                      <a:pt x="6628" y="442"/>
                                      <a:pt x="6611" y="483"/>
                                      <a:pt x="6611" y="525"/>
                                    </a:cubicBezTo>
                                    <a:cubicBezTo>
                                      <a:pt x="6413" y="607"/>
                                      <a:pt x="6264" y="831"/>
                                      <a:pt x="6140" y="1005"/>
                                    </a:cubicBezTo>
                                    <a:cubicBezTo>
                                      <a:pt x="6115" y="1029"/>
                                      <a:pt x="6107" y="1063"/>
                                      <a:pt x="6115" y="1096"/>
                                    </a:cubicBezTo>
                                    <a:lnTo>
                                      <a:pt x="5503" y="1691"/>
                                    </a:lnTo>
                                    <a:cubicBezTo>
                                      <a:pt x="5453" y="1733"/>
                                      <a:pt x="5445" y="1815"/>
                                      <a:pt x="5486" y="1873"/>
                                    </a:cubicBezTo>
                                    <a:cubicBezTo>
                                      <a:pt x="5312" y="2031"/>
                                      <a:pt x="5155" y="2221"/>
                                      <a:pt x="5031" y="2419"/>
                                    </a:cubicBezTo>
                                    <a:cubicBezTo>
                                      <a:pt x="5014" y="2453"/>
                                      <a:pt x="5006" y="2486"/>
                                      <a:pt x="5014" y="2519"/>
                                    </a:cubicBezTo>
                                    <a:cubicBezTo>
                                      <a:pt x="4915" y="2626"/>
                                      <a:pt x="4849" y="2759"/>
                                      <a:pt x="4808" y="2891"/>
                                    </a:cubicBezTo>
                                    <a:cubicBezTo>
                                      <a:pt x="4799" y="2899"/>
                                      <a:pt x="4791" y="2908"/>
                                      <a:pt x="4783" y="2924"/>
                                    </a:cubicBezTo>
                                    <a:cubicBezTo>
                                      <a:pt x="4212" y="3636"/>
                                      <a:pt x="3360" y="4066"/>
                                      <a:pt x="2441" y="4083"/>
                                    </a:cubicBezTo>
                                    <a:lnTo>
                                      <a:pt x="2185" y="4083"/>
                                    </a:lnTo>
                                    <a:cubicBezTo>
                                      <a:pt x="2127" y="4083"/>
                                      <a:pt x="2069" y="4107"/>
                                      <a:pt x="2052" y="4165"/>
                                    </a:cubicBezTo>
                                    <a:cubicBezTo>
                                      <a:pt x="1374" y="4157"/>
                                      <a:pt x="728" y="3843"/>
                                      <a:pt x="323" y="3305"/>
                                    </a:cubicBezTo>
                                    <a:cubicBezTo>
                                      <a:pt x="296" y="3270"/>
                                      <a:pt x="262" y="3255"/>
                                      <a:pt x="226" y="3255"/>
                                    </a:cubicBezTo>
                                    <a:cubicBezTo>
                                      <a:pt x="117" y="3255"/>
                                      <a:pt x="0" y="3389"/>
                                      <a:pt x="75" y="3495"/>
                                    </a:cubicBezTo>
                                    <a:cubicBezTo>
                                      <a:pt x="232" y="3710"/>
                                      <a:pt x="406" y="3917"/>
                                      <a:pt x="596" y="4116"/>
                                    </a:cubicBezTo>
                                    <a:cubicBezTo>
                                      <a:pt x="588" y="4157"/>
                                      <a:pt x="604" y="4207"/>
                                      <a:pt x="637" y="4240"/>
                                    </a:cubicBezTo>
                                    <a:cubicBezTo>
                                      <a:pt x="853" y="4447"/>
                                      <a:pt x="1093" y="4637"/>
                                      <a:pt x="1349" y="4811"/>
                                    </a:cubicBezTo>
                                    <a:cubicBezTo>
                                      <a:pt x="1349" y="4852"/>
                                      <a:pt x="1382" y="4885"/>
                                      <a:pt x="1415" y="4910"/>
                                    </a:cubicBezTo>
                                    <a:cubicBezTo>
                                      <a:pt x="1713" y="5100"/>
                                      <a:pt x="2036" y="5233"/>
                                      <a:pt x="2375" y="5324"/>
                                    </a:cubicBezTo>
                                    <a:lnTo>
                                      <a:pt x="2400" y="5324"/>
                                    </a:lnTo>
                                    <a:cubicBezTo>
                                      <a:pt x="2425" y="5349"/>
                                      <a:pt x="2466" y="5373"/>
                                      <a:pt x="2507" y="5373"/>
                                    </a:cubicBezTo>
                                    <a:cubicBezTo>
                                      <a:pt x="2665" y="5388"/>
                                      <a:pt x="2819" y="5396"/>
                                      <a:pt x="2970" y="5396"/>
                                    </a:cubicBezTo>
                                    <a:cubicBezTo>
                                      <a:pt x="3612" y="5396"/>
                                      <a:pt x="4191" y="5242"/>
                                      <a:pt x="4667" y="4720"/>
                                    </a:cubicBezTo>
                                    <a:cubicBezTo>
                                      <a:pt x="5246" y="4066"/>
                                      <a:pt x="5561" y="3263"/>
                                      <a:pt x="5850" y="2461"/>
                                    </a:cubicBezTo>
                                    <a:cubicBezTo>
                                      <a:pt x="5892" y="2461"/>
                                      <a:pt x="5933" y="2436"/>
                                      <a:pt x="5958" y="2395"/>
                                    </a:cubicBezTo>
                                    <a:cubicBezTo>
                                      <a:pt x="6123" y="2138"/>
                                      <a:pt x="6297" y="1882"/>
                                      <a:pt x="6462" y="1625"/>
                                    </a:cubicBezTo>
                                    <a:lnTo>
                                      <a:pt x="6479" y="1617"/>
                                    </a:lnTo>
                                    <a:cubicBezTo>
                                      <a:pt x="6653" y="1493"/>
                                      <a:pt x="6827" y="1360"/>
                                      <a:pt x="6992" y="1220"/>
                                    </a:cubicBezTo>
                                    <a:cubicBezTo>
                                      <a:pt x="7017" y="1195"/>
                                      <a:pt x="7033" y="1154"/>
                                      <a:pt x="7033" y="1120"/>
                                    </a:cubicBezTo>
                                    <a:cubicBezTo>
                                      <a:pt x="7058" y="1087"/>
                                      <a:pt x="7083" y="1054"/>
                                      <a:pt x="7108" y="1021"/>
                                    </a:cubicBezTo>
                                    <a:cubicBezTo>
                                      <a:pt x="7265" y="765"/>
                                      <a:pt x="7191" y="492"/>
                                      <a:pt x="7298" y="235"/>
                                    </a:cubicBezTo>
                                    <a:cubicBezTo>
                                      <a:pt x="7345" y="142"/>
                                      <a:pt x="7274" y="0"/>
                                      <a:pt x="7171" y="0"/>
                                    </a:cubicBez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g:cNvPr id="1932" name="Google Shape;1349;p43"/>
                            <wpg:cNvGrpSpPr>
                              <a:grpSpLocks/>
                            </wpg:cNvGrpSpPr>
                            <wpg:grpSpPr bwMode="auto">
                              <a:xfrm>
                                <a:off x="8706" y="5315"/>
                                <a:ext cx="8225" cy="7431"/>
                                <a:chOff x="8706" y="5315"/>
                                <a:chExt cx="8224" cy="7430"/>
                              </a:xfrm>
                            </wpg:grpSpPr>
                            <wps:wsp>
                              <wps:cNvPr id="1933" name="Google Shape;1350;p43"/>
                              <wps:cNvSpPr>
                                <a:spLocks/>
                              </wps:cNvSpPr>
                              <wps:spPr bwMode="auto">
                                <a:xfrm>
                                  <a:off x="8898" y="5432"/>
                                  <a:ext cx="7773" cy="5979"/>
                                </a:xfrm>
                                <a:custGeom>
                                  <a:avLst/>
                                  <a:gdLst>
                                    <a:gd name="T0" fmla="*/ 7721 w 7721"/>
                                    <a:gd name="T1" fmla="*/ 2475 h 6695"/>
                                    <a:gd name="T2" fmla="*/ 7715 w 7721"/>
                                    <a:gd name="T3" fmla="*/ 2478 h 6695"/>
                                    <a:gd name="T4" fmla="*/ 7715 w 7721"/>
                                    <a:gd name="T5" fmla="*/ 2478 h 6695"/>
                                    <a:gd name="T6" fmla="*/ 7721 w 7721"/>
                                    <a:gd name="T7" fmla="*/ 2483 h 6695"/>
                                    <a:gd name="T8" fmla="*/ 7721 w 7721"/>
                                    <a:gd name="T9" fmla="*/ 2475 h 6695"/>
                                    <a:gd name="T10" fmla="*/ 2268 w 7721"/>
                                    <a:gd name="T11" fmla="*/ 1 h 6695"/>
                                    <a:gd name="T12" fmla="*/ 1101 w 7721"/>
                                    <a:gd name="T13" fmla="*/ 274 h 6695"/>
                                    <a:gd name="T14" fmla="*/ 663 w 7721"/>
                                    <a:gd name="T15" fmla="*/ 762 h 6695"/>
                                    <a:gd name="T16" fmla="*/ 59 w 7721"/>
                                    <a:gd name="T17" fmla="*/ 3120 h 6695"/>
                                    <a:gd name="T18" fmla="*/ 961 w 7721"/>
                                    <a:gd name="T19" fmla="*/ 6132 h 6695"/>
                                    <a:gd name="T20" fmla="*/ 2610 w 7721"/>
                                    <a:gd name="T21" fmla="*/ 6694 h 6695"/>
                                    <a:gd name="T22" fmla="*/ 3823 w 7721"/>
                                    <a:gd name="T23" fmla="*/ 6479 h 6695"/>
                                    <a:gd name="T24" fmla="*/ 4742 w 7721"/>
                                    <a:gd name="T25" fmla="*/ 5958 h 6695"/>
                                    <a:gd name="T26" fmla="*/ 5644 w 7721"/>
                                    <a:gd name="T27" fmla="*/ 4733 h 6695"/>
                                    <a:gd name="T28" fmla="*/ 7715 w 7721"/>
                                    <a:gd name="T29" fmla="*/ 2478 h 6695"/>
                                    <a:gd name="T30" fmla="*/ 7715 w 7721"/>
                                    <a:gd name="T31" fmla="*/ 2478 h 6695"/>
                                    <a:gd name="T32" fmla="*/ 2268 w 7721"/>
                                    <a:gd name="T33" fmla="*/ 1 h 669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7721" h="6695" extrusionOk="0">
                                      <a:moveTo>
                                        <a:pt x="7721" y="2475"/>
                                      </a:moveTo>
                                      <a:cubicBezTo>
                                        <a:pt x="7719" y="2476"/>
                                        <a:pt x="7717" y="2477"/>
                                        <a:pt x="7715" y="2478"/>
                                      </a:cubicBezTo>
                                      <a:cubicBezTo>
                                        <a:pt x="7717" y="2480"/>
                                        <a:pt x="7719" y="2481"/>
                                        <a:pt x="7721" y="2483"/>
                                      </a:cubicBezTo>
                                      <a:lnTo>
                                        <a:pt x="7721" y="2475"/>
                                      </a:lnTo>
                                      <a:close/>
                                      <a:moveTo>
                                        <a:pt x="2268" y="1"/>
                                      </a:moveTo>
                                      <a:cubicBezTo>
                                        <a:pt x="1862" y="1"/>
                                        <a:pt x="1432" y="42"/>
                                        <a:pt x="1101" y="274"/>
                                      </a:cubicBezTo>
                                      <a:cubicBezTo>
                                        <a:pt x="927" y="406"/>
                                        <a:pt x="779" y="572"/>
                                        <a:pt x="663" y="762"/>
                                      </a:cubicBezTo>
                                      <a:cubicBezTo>
                                        <a:pt x="224" y="1457"/>
                                        <a:pt x="100" y="2301"/>
                                        <a:pt x="59" y="3120"/>
                                      </a:cubicBezTo>
                                      <a:cubicBezTo>
                                        <a:pt x="1" y="4204"/>
                                        <a:pt x="141" y="5420"/>
                                        <a:pt x="961" y="6132"/>
                                      </a:cubicBezTo>
                                      <a:cubicBezTo>
                                        <a:pt x="1414" y="6526"/>
                                        <a:pt x="2005" y="6694"/>
                                        <a:pt x="2610" y="6694"/>
                                      </a:cubicBezTo>
                                      <a:cubicBezTo>
                                        <a:pt x="3021" y="6694"/>
                                        <a:pt x="3439" y="6617"/>
                                        <a:pt x="3823" y="6479"/>
                                      </a:cubicBezTo>
                                      <a:cubicBezTo>
                                        <a:pt x="4163" y="6363"/>
                                        <a:pt x="4477" y="6190"/>
                                        <a:pt x="4742" y="5958"/>
                                      </a:cubicBezTo>
                                      <a:cubicBezTo>
                                        <a:pt x="5123" y="5627"/>
                                        <a:pt x="5362" y="5155"/>
                                        <a:pt x="5644" y="4733"/>
                                      </a:cubicBezTo>
                                      <a:cubicBezTo>
                                        <a:pt x="6180" y="3891"/>
                                        <a:pt x="6882" y="3033"/>
                                        <a:pt x="7715" y="2478"/>
                                      </a:cubicBezTo>
                                      <a:cubicBezTo>
                                        <a:pt x="6202" y="1115"/>
                                        <a:pt x="4301" y="25"/>
                                        <a:pt x="2268" y="1"/>
                                      </a:cubicBez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34" name="Google Shape;1351;p43"/>
                              <wps:cNvSpPr>
                                <a:spLocks/>
                              </wps:cNvSpPr>
                              <wps:spPr bwMode="auto">
                                <a:xfrm>
                                  <a:off x="8706" y="5315"/>
                                  <a:ext cx="8224" cy="7430"/>
                                </a:xfrm>
                                <a:custGeom>
                                  <a:avLst/>
                                  <a:gdLst>
                                    <a:gd name="T0" fmla="*/ 7671 w 8168"/>
                                    <a:gd name="T1" fmla="*/ 3830 h 8319"/>
                                    <a:gd name="T2" fmla="*/ 7853 w 8168"/>
                                    <a:gd name="T3" fmla="*/ 2796 h 8319"/>
                                    <a:gd name="T4" fmla="*/ 7621 w 8168"/>
                                    <a:gd name="T5" fmla="*/ 3896 h 8319"/>
                                    <a:gd name="T6" fmla="*/ 7174 w 8168"/>
                                    <a:gd name="T7" fmla="*/ 4236 h 8319"/>
                                    <a:gd name="T8" fmla="*/ 6901 w 8168"/>
                                    <a:gd name="T9" fmla="*/ 3656 h 8319"/>
                                    <a:gd name="T10" fmla="*/ 6852 w 8168"/>
                                    <a:gd name="T11" fmla="*/ 3706 h 8319"/>
                                    <a:gd name="T12" fmla="*/ 6802 w 8168"/>
                                    <a:gd name="T13" fmla="*/ 4608 h 8319"/>
                                    <a:gd name="T14" fmla="*/ 6852 w 8168"/>
                                    <a:gd name="T15" fmla="*/ 3706 h 8319"/>
                                    <a:gd name="T16" fmla="*/ 6752 w 8168"/>
                                    <a:gd name="T17" fmla="*/ 4674 h 8319"/>
                                    <a:gd name="T18" fmla="*/ 6289 w 8168"/>
                                    <a:gd name="T19" fmla="*/ 4500 h 8319"/>
                                    <a:gd name="T20" fmla="*/ 6223 w 8168"/>
                                    <a:gd name="T21" fmla="*/ 4533 h 8319"/>
                                    <a:gd name="T22" fmla="*/ 6430 w 8168"/>
                                    <a:gd name="T23" fmla="*/ 5204 h 8319"/>
                                    <a:gd name="T24" fmla="*/ 5875 w 8168"/>
                                    <a:gd name="T25" fmla="*/ 5022 h 8319"/>
                                    <a:gd name="T26" fmla="*/ 5826 w 8168"/>
                                    <a:gd name="T27" fmla="*/ 5104 h 8319"/>
                                    <a:gd name="T28" fmla="*/ 5900 w 8168"/>
                                    <a:gd name="T29" fmla="*/ 6470 h 8319"/>
                                    <a:gd name="T30" fmla="*/ 5826 w 8168"/>
                                    <a:gd name="T31" fmla="*/ 5104 h 8319"/>
                                    <a:gd name="T32" fmla="*/ 2963 w 8168"/>
                                    <a:gd name="T33" fmla="*/ 281 h 8319"/>
                                    <a:gd name="T34" fmla="*/ 6223 w 8168"/>
                                    <a:gd name="T35" fmla="*/ 4111 h 8319"/>
                                    <a:gd name="T36" fmla="*/ 2821 w 8168"/>
                                    <a:gd name="T37" fmla="*/ 6716 h 8319"/>
                                    <a:gd name="T38" fmla="*/ 389 w 8168"/>
                                    <a:gd name="T39" fmla="*/ 4302 h 8319"/>
                                    <a:gd name="T40" fmla="*/ 1482 w 8168"/>
                                    <a:gd name="T41" fmla="*/ 429 h 8319"/>
                                    <a:gd name="T42" fmla="*/ 811 w 8168"/>
                                    <a:gd name="T43" fmla="*/ 6072 h 8319"/>
                                    <a:gd name="T44" fmla="*/ 1167 w 8168"/>
                                    <a:gd name="T45" fmla="*/ 6412 h 8319"/>
                                    <a:gd name="T46" fmla="*/ 811 w 8168"/>
                                    <a:gd name="T47" fmla="*/ 6072 h 8319"/>
                                    <a:gd name="T48" fmla="*/ 5850 w 8168"/>
                                    <a:gd name="T49" fmla="*/ 6569 h 8319"/>
                                    <a:gd name="T50" fmla="*/ 5064 w 8168"/>
                                    <a:gd name="T51" fmla="*/ 6089 h 8319"/>
                                    <a:gd name="T52" fmla="*/ 1283 w 8168"/>
                                    <a:gd name="T53" fmla="*/ 6503 h 8319"/>
                                    <a:gd name="T54" fmla="*/ 1622 w 8168"/>
                                    <a:gd name="T55" fmla="*/ 6685 h 8319"/>
                                    <a:gd name="T56" fmla="*/ 1920 w 8168"/>
                                    <a:gd name="T57" fmla="*/ 7496 h 8319"/>
                                    <a:gd name="T58" fmla="*/ 1490 w 8168"/>
                                    <a:gd name="T59" fmla="*/ 7107 h 8319"/>
                                    <a:gd name="T60" fmla="*/ 1283 w 8168"/>
                                    <a:gd name="T61" fmla="*/ 6503 h 8319"/>
                                    <a:gd name="T62" fmla="*/ 5445 w 8168"/>
                                    <a:gd name="T63" fmla="*/ 7223 h 8319"/>
                                    <a:gd name="T64" fmla="*/ 5155 w 8168"/>
                                    <a:gd name="T65" fmla="*/ 7554 h 8319"/>
                                    <a:gd name="T66" fmla="*/ 5056 w 8168"/>
                                    <a:gd name="T67" fmla="*/ 7636 h 8319"/>
                                    <a:gd name="T68" fmla="*/ 5006 w 8168"/>
                                    <a:gd name="T69" fmla="*/ 6147 h 8319"/>
                                    <a:gd name="T70" fmla="*/ 4990 w 8168"/>
                                    <a:gd name="T71" fmla="*/ 7669 h 8319"/>
                                    <a:gd name="T72" fmla="*/ 4684 w 8168"/>
                                    <a:gd name="T73" fmla="*/ 7868 h 8319"/>
                                    <a:gd name="T74" fmla="*/ 4171 w 8168"/>
                                    <a:gd name="T75" fmla="*/ 6676 h 8319"/>
                                    <a:gd name="T76" fmla="*/ 1722 w 8168"/>
                                    <a:gd name="T77" fmla="*/ 6734 h 8319"/>
                                    <a:gd name="T78" fmla="*/ 2276 w 8168"/>
                                    <a:gd name="T79" fmla="*/ 6892 h 8319"/>
                                    <a:gd name="T80" fmla="*/ 2135 w 8168"/>
                                    <a:gd name="T81" fmla="*/ 7645 h 8319"/>
                                    <a:gd name="T82" fmla="*/ 4096 w 8168"/>
                                    <a:gd name="T83" fmla="*/ 6701 h 8319"/>
                                    <a:gd name="T84" fmla="*/ 4171 w 8168"/>
                                    <a:gd name="T85" fmla="*/ 8042 h 8319"/>
                                    <a:gd name="T86" fmla="*/ 3633 w 8168"/>
                                    <a:gd name="T87" fmla="*/ 6842 h 8319"/>
                                    <a:gd name="T88" fmla="*/ 4096 w 8168"/>
                                    <a:gd name="T89" fmla="*/ 6701 h 8319"/>
                                    <a:gd name="T90" fmla="*/ 2783 w 8168"/>
                                    <a:gd name="T91" fmla="*/ 6936 h 8319"/>
                                    <a:gd name="T92" fmla="*/ 3352 w 8168"/>
                                    <a:gd name="T93" fmla="*/ 8075 h 8319"/>
                                    <a:gd name="T94" fmla="*/ 2359 w 8168"/>
                                    <a:gd name="T95" fmla="*/ 6900 h 8319"/>
                                    <a:gd name="T96" fmla="*/ 4088 w 8168"/>
                                    <a:gd name="T97" fmla="*/ 8050 h 8319"/>
                                    <a:gd name="T98" fmla="*/ 3443 w 8168"/>
                                    <a:gd name="T99" fmla="*/ 8075 h 8319"/>
                                    <a:gd name="T100" fmla="*/ 3558 w 8168"/>
                                    <a:gd name="T101" fmla="*/ 6867 h 8319"/>
                                    <a:gd name="T102" fmla="*/ 1672 w 8168"/>
                                    <a:gd name="T103" fmla="*/ 107 h 8319"/>
                                    <a:gd name="T104" fmla="*/ 158 w 8168"/>
                                    <a:gd name="T105" fmla="*/ 4525 h 8319"/>
                                    <a:gd name="T106" fmla="*/ 2739 w 8168"/>
                                    <a:gd name="T107" fmla="*/ 8182 h 8319"/>
                                    <a:gd name="T108" fmla="*/ 2805 w 8168"/>
                                    <a:gd name="T109" fmla="*/ 8199 h 8319"/>
                                    <a:gd name="T110" fmla="*/ 4667 w 8168"/>
                                    <a:gd name="T111" fmla="*/ 8116 h 8319"/>
                                    <a:gd name="T112" fmla="*/ 7662 w 8168"/>
                                    <a:gd name="T113" fmla="*/ 4178 h 8319"/>
                                    <a:gd name="T114" fmla="*/ 8026 w 8168"/>
                                    <a:gd name="T115" fmla="*/ 2597 h 8319"/>
                                    <a:gd name="T116" fmla="*/ 3823 w 8168"/>
                                    <a:gd name="T117" fmla="*/ 190 h 8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8168" h="8319" extrusionOk="0">
                                      <a:moveTo>
                                        <a:pt x="7853" y="2796"/>
                                      </a:moveTo>
                                      <a:cubicBezTo>
                                        <a:pt x="7853" y="3143"/>
                                        <a:pt x="7869" y="3532"/>
                                        <a:pt x="7671" y="3830"/>
                                      </a:cubicBezTo>
                                      <a:cubicBezTo>
                                        <a:pt x="7580" y="3607"/>
                                        <a:pt x="7480" y="3400"/>
                                        <a:pt x="7373" y="3185"/>
                                      </a:cubicBezTo>
                                      <a:cubicBezTo>
                                        <a:pt x="7522" y="3052"/>
                                        <a:pt x="7679" y="2920"/>
                                        <a:pt x="7853" y="2796"/>
                                      </a:cubicBezTo>
                                      <a:close/>
                                      <a:moveTo>
                                        <a:pt x="7315" y="3243"/>
                                      </a:moveTo>
                                      <a:cubicBezTo>
                                        <a:pt x="7422" y="3458"/>
                                        <a:pt x="7522" y="3673"/>
                                        <a:pt x="7621" y="3896"/>
                                      </a:cubicBezTo>
                                      <a:cubicBezTo>
                                        <a:pt x="7596" y="3921"/>
                                        <a:pt x="7571" y="3954"/>
                                        <a:pt x="7547" y="3979"/>
                                      </a:cubicBezTo>
                                      <a:cubicBezTo>
                                        <a:pt x="7431" y="4070"/>
                                        <a:pt x="7298" y="4145"/>
                                        <a:pt x="7174" y="4236"/>
                                      </a:cubicBezTo>
                                      <a:lnTo>
                                        <a:pt x="6918" y="3673"/>
                                      </a:lnTo>
                                      <a:cubicBezTo>
                                        <a:pt x="6918" y="3665"/>
                                        <a:pt x="6909" y="3656"/>
                                        <a:pt x="6901" y="3656"/>
                                      </a:cubicBezTo>
                                      <a:cubicBezTo>
                                        <a:pt x="7034" y="3507"/>
                                        <a:pt x="7174" y="3375"/>
                                        <a:pt x="7315" y="3243"/>
                                      </a:cubicBezTo>
                                      <a:close/>
                                      <a:moveTo>
                                        <a:pt x="6852" y="3706"/>
                                      </a:moveTo>
                                      <a:cubicBezTo>
                                        <a:pt x="6943" y="3896"/>
                                        <a:pt x="7025" y="4087"/>
                                        <a:pt x="7108" y="4277"/>
                                      </a:cubicBezTo>
                                      <a:cubicBezTo>
                                        <a:pt x="7000" y="4376"/>
                                        <a:pt x="6893" y="4484"/>
                                        <a:pt x="6802" y="4608"/>
                                      </a:cubicBezTo>
                                      <a:cubicBezTo>
                                        <a:pt x="6736" y="4418"/>
                                        <a:pt x="6653" y="4236"/>
                                        <a:pt x="6562" y="4054"/>
                                      </a:cubicBezTo>
                                      <a:cubicBezTo>
                                        <a:pt x="6653" y="3938"/>
                                        <a:pt x="6752" y="3822"/>
                                        <a:pt x="6852" y="3706"/>
                                      </a:cubicBezTo>
                                      <a:close/>
                                      <a:moveTo>
                                        <a:pt x="6504" y="4120"/>
                                      </a:moveTo>
                                      <a:cubicBezTo>
                                        <a:pt x="6603" y="4302"/>
                                        <a:pt x="6678" y="4484"/>
                                        <a:pt x="6752" y="4674"/>
                                      </a:cubicBezTo>
                                      <a:cubicBezTo>
                                        <a:pt x="6669" y="4782"/>
                                        <a:pt x="6595" y="4898"/>
                                        <a:pt x="6537" y="5013"/>
                                      </a:cubicBezTo>
                                      <a:lnTo>
                                        <a:pt x="6289" y="4500"/>
                                      </a:lnTo>
                                      <a:cubicBezTo>
                                        <a:pt x="6281" y="4485"/>
                                        <a:pt x="6270" y="4479"/>
                                        <a:pt x="6259" y="4479"/>
                                      </a:cubicBezTo>
                                      <a:cubicBezTo>
                                        <a:pt x="6232" y="4479"/>
                                        <a:pt x="6205" y="4510"/>
                                        <a:pt x="6223" y="4533"/>
                                      </a:cubicBezTo>
                                      <a:cubicBezTo>
                                        <a:pt x="6314" y="4724"/>
                                        <a:pt x="6396" y="4906"/>
                                        <a:pt x="6487" y="5088"/>
                                      </a:cubicBezTo>
                                      <a:lnTo>
                                        <a:pt x="6430" y="5204"/>
                                      </a:lnTo>
                                      <a:cubicBezTo>
                                        <a:pt x="6347" y="5377"/>
                                        <a:pt x="6272" y="5551"/>
                                        <a:pt x="6198" y="5725"/>
                                      </a:cubicBezTo>
                                      <a:cubicBezTo>
                                        <a:pt x="6090" y="5493"/>
                                        <a:pt x="5983" y="5253"/>
                                        <a:pt x="5875" y="5022"/>
                                      </a:cubicBezTo>
                                      <a:cubicBezTo>
                                        <a:pt x="6065" y="4715"/>
                                        <a:pt x="6281" y="4409"/>
                                        <a:pt x="6504" y="4120"/>
                                      </a:cubicBezTo>
                                      <a:close/>
                                      <a:moveTo>
                                        <a:pt x="5826" y="5104"/>
                                      </a:moveTo>
                                      <a:lnTo>
                                        <a:pt x="6165" y="5824"/>
                                      </a:lnTo>
                                      <a:cubicBezTo>
                                        <a:pt x="6074" y="6039"/>
                                        <a:pt x="5991" y="6254"/>
                                        <a:pt x="5900" y="6470"/>
                                      </a:cubicBezTo>
                                      <a:cubicBezTo>
                                        <a:pt x="5792" y="6172"/>
                                        <a:pt x="5643" y="5882"/>
                                        <a:pt x="5470" y="5617"/>
                                      </a:cubicBezTo>
                                      <a:cubicBezTo>
                                        <a:pt x="5586" y="5460"/>
                                        <a:pt x="5701" y="5286"/>
                                        <a:pt x="5826" y="5104"/>
                                      </a:cubicBezTo>
                                      <a:close/>
                                      <a:moveTo>
                                        <a:pt x="2365" y="242"/>
                                      </a:moveTo>
                                      <a:cubicBezTo>
                                        <a:pt x="2568" y="242"/>
                                        <a:pt x="2772" y="261"/>
                                        <a:pt x="2963" y="281"/>
                                      </a:cubicBezTo>
                                      <a:cubicBezTo>
                                        <a:pt x="4766" y="454"/>
                                        <a:pt x="6380" y="1431"/>
                                        <a:pt x="7720" y="2606"/>
                                      </a:cubicBezTo>
                                      <a:cubicBezTo>
                                        <a:pt x="7149" y="3028"/>
                                        <a:pt x="6645" y="3541"/>
                                        <a:pt x="6223" y="4111"/>
                                      </a:cubicBezTo>
                                      <a:cubicBezTo>
                                        <a:pt x="5652" y="4848"/>
                                        <a:pt x="5288" y="5824"/>
                                        <a:pt x="4444" y="6296"/>
                                      </a:cubicBezTo>
                                      <a:cubicBezTo>
                                        <a:pt x="3972" y="6561"/>
                                        <a:pt x="3391" y="6716"/>
                                        <a:pt x="2821" y="6716"/>
                                      </a:cubicBezTo>
                                      <a:cubicBezTo>
                                        <a:pt x="2432" y="6716"/>
                                        <a:pt x="2047" y="6644"/>
                                        <a:pt x="1705" y="6486"/>
                                      </a:cubicBezTo>
                                      <a:cubicBezTo>
                                        <a:pt x="869" y="6097"/>
                                        <a:pt x="480" y="5195"/>
                                        <a:pt x="389" y="4302"/>
                                      </a:cubicBezTo>
                                      <a:cubicBezTo>
                                        <a:pt x="282" y="3433"/>
                                        <a:pt x="356" y="2556"/>
                                        <a:pt x="604" y="1720"/>
                                      </a:cubicBezTo>
                                      <a:cubicBezTo>
                                        <a:pt x="762" y="1240"/>
                                        <a:pt x="1018" y="678"/>
                                        <a:pt x="1482" y="429"/>
                                      </a:cubicBezTo>
                                      <a:cubicBezTo>
                                        <a:pt x="1746" y="285"/>
                                        <a:pt x="2055" y="242"/>
                                        <a:pt x="2365" y="242"/>
                                      </a:cubicBezTo>
                                      <a:close/>
                                      <a:moveTo>
                                        <a:pt x="811" y="6072"/>
                                      </a:moveTo>
                                      <a:lnTo>
                                        <a:pt x="811" y="6072"/>
                                      </a:lnTo>
                                      <a:cubicBezTo>
                                        <a:pt x="919" y="6197"/>
                                        <a:pt x="1035" y="6312"/>
                                        <a:pt x="1167" y="6412"/>
                                      </a:cubicBezTo>
                                      <a:cubicBezTo>
                                        <a:pt x="1250" y="6619"/>
                                        <a:pt x="1324" y="6817"/>
                                        <a:pt x="1407" y="7016"/>
                                      </a:cubicBezTo>
                                      <a:cubicBezTo>
                                        <a:pt x="1159" y="6734"/>
                                        <a:pt x="960" y="6412"/>
                                        <a:pt x="811" y="6072"/>
                                      </a:cubicBezTo>
                                      <a:close/>
                                      <a:moveTo>
                                        <a:pt x="5420" y="5684"/>
                                      </a:moveTo>
                                      <a:cubicBezTo>
                                        <a:pt x="5602" y="5957"/>
                                        <a:pt x="5743" y="6254"/>
                                        <a:pt x="5850" y="6569"/>
                                      </a:cubicBezTo>
                                      <a:cubicBezTo>
                                        <a:pt x="5759" y="6776"/>
                                        <a:pt x="5643" y="6966"/>
                                        <a:pt x="5519" y="7156"/>
                                      </a:cubicBezTo>
                                      <a:cubicBezTo>
                                        <a:pt x="5428" y="6776"/>
                                        <a:pt x="5279" y="6412"/>
                                        <a:pt x="5064" y="6089"/>
                                      </a:cubicBezTo>
                                      <a:cubicBezTo>
                                        <a:pt x="5188" y="5965"/>
                                        <a:pt x="5313" y="5833"/>
                                        <a:pt x="5420" y="5684"/>
                                      </a:cubicBezTo>
                                      <a:close/>
                                      <a:moveTo>
                                        <a:pt x="1283" y="6503"/>
                                      </a:moveTo>
                                      <a:lnTo>
                                        <a:pt x="1283" y="6503"/>
                                      </a:lnTo>
                                      <a:cubicBezTo>
                                        <a:pt x="1391" y="6569"/>
                                        <a:pt x="1498" y="6635"/>
                                        <a:pt x="1622" y="6685"/>
                                      </a:cubicBezTo>
                                      <a:cubicBezTo>
                                        <a:pt x="1755" y="6974"/>
                                        <a:pt x="1879" y="7272"/>
                                        <a:pt x="2011" y="7562"/>
                                      </a:cubicBezTo>
                                      <a:cubicBezTo>
                                        <a:pt x="1986" y="7537"/>
                                        <a:pt x="1953" y="7520"/>
                                        <a:pt x="1920" y="7496"/>
                                      </a:cubicBezTo>
                                      <a:cubicBezTo>
                                        <a:pt x="1763" y="7380"/>
                                        <a:pt x="1614" y="7247"/>
                                        <a:pt x="1482" y="7107"/>
                                      </a:cubicBezTo>
                                      <a:lnTo>
                                        <a:pt x="1490" y="7107"/>
                                      </a:lnTo>
                                      <a:cubicBezTo>
                                        <a:pt x="1506" y="7098"/>
                                        <a:pt x="1515" y="7074"/>
                                        <a:pt x="1506" y="7057"/>
                                      </a:cubicBezTo>
                                      <a:lnTo>
                                        <a:pt x="1283" y="6503"/>
                                      </a:lnTo>
                                      <a:close/>
                                      <a:moveTo>
                                        <a:pt x="5006" y="6147"/>
                                      </a:moveTo>
                                      <a:cubicBezTo>
                                        <a:pt x="5222" y="6470"/>
                                        <a:pt x="5370" y="6842"/>
                                        <a:pt x="5445" y="7223"/>
                                      </a:cubicBezTo>
                                      <a:cubicBezTo>
                                        <a:pt x="5453" y="7223"/>
                                        <a:pt x="5453" y="7231"/>
                                        <a:pt x="5453" y="7231"/>
                                      </a:cubicBezTo>
                                      <a:cubicBezTo>
                                        <a:pt x="5362" y="7347"/>
                                        <a:pt x="5263" y="7454"/>
                                        <a:pt x="5155" y="7554"/>
                                      </a:cubicBezTo>
                                      <a:lnTo>
                                        <a:pt x="5164" y="7554"/>
                                      </a:lnTo>
                                      <a:cubicBezTo>
                                        <a:pt x="5130" y="7587"/>
                                        <a:pt x="5097" y="7603"/>
                                        <a:pt x="5056" y="7636"/>
                                      </a:cubicBezTo>
                                      <a:cubicBezTo>
                                        <a:pt x="4948" y="7223"/>
                                        <a:pt x="4808" y="6817"/>
                                        <a:pt x="4642" y="6428"/>
                                      </a:cubicBezTo>
                                      <a:cubicBezTo>
                                        <a:pt x="4775" y="6346"/>
                                        <a:pt x="4891" y="6246"/>
                                        <a:pt x="5006" y="6147"/>
                                      </a:cubicBezTo>
                                      <a:close/>
                                      <a:moveTo>
                                        <a:pt x="4584" y="6470"/>
                                      </a:moveTo>
                                      <a:cubicBezTo>
                                        <a:pt x="4742" y="6859"/>
                                        <a:pt x="4882" y="7256"/>
                                        <a:pt x="4990" y="7669"/>
                                      </a:cubicBezTo>
                                      <a:cubicBezTo>
                                        <a:pt x="4990" y="7669"/>
                                        <a:pt x="4990" y="7678"/>
                                        <a:pt x="4998" y="7678"/>
                                      </a:cubicBezTo>
                                      <a:cubicBezTo>
                                        <a:pt x="4899" y="7752"/>
                                        <a:pt x="4791" y="7810"/>
                                        <a:pt x="4684" y="7868"/>
                                      </a:cubicBezTo>
                                      <a:lnTo>
                                        <a:pt x="4675" y="7868"/>
                                      </a:lnTo>
                                      <a:cubicBezTo>
                                        <a:pt x="4510" y="7471"/>
                                        <a:pt x="4344" y="7074"/>
                                        <a:pt x="4171" y="6676"/>
                                      </a:cubicBezTo>
                                      <a:cubicBezTo>
                                        <a:pt x="4311" y="6619"/>
                                        <a:pt x="4452" y="6552"/>
                                        <a:pt x="4584" y="6470"/>
                                      </a:cubicBezTo>
                                      <a:close/>
                                      <a:moveTo>
                                        <a:pt x="1722" y="6734"/>
                                      </a:moveTo>
                                      <a:lnTo>
                                        <a:pt x="1722" y="6734"/>
                                      </a:lnTo>
                                      <a:cubicBezTo>
                                        <a:pt x="1895" y="6801"/>
                                        <a:pt x="2086" y="6859"/>
                                        <a:pt x="2276" y="6892"/>
                                      </a:cubicBezTo>
                                      <a:cubicBezTo>
                                        <a:pt x="2392" y="7223"/>
                                        <a:pt x="2516" y="7562"/>
                                        <a:pt x="2640" y="7893"/>
                                      </a:cubicBezTo>
                                      <a:cubicBezTo>
                                        <a:pt x="2458" y="7827"/>
                                        <a:pt x="2292" y="7744"/>
                                        <a:pt x="2135" y="7645"/>
                                      </a:cubicBezTo>
                                      <a:cubicBezTo>
                                        <a:pt x="1995" y="7338"/>
                                        <a:pt x="1862" y="7032"/>
                                        <a:pt x="1722" y="6734"/>
                                      </a:cubicBezTo>
                                      <a:close/>
                                      <a:moveTo>
                                        <a:pt x="4096" y="6701"/>
                                      </a:moveTo>
                                      <a:cubicBezTo>
                                        <a:pt x="4270" y="7107"/>
                                        <a:pt x="4435" y="7504"/>
                                        <a:pt x="4609" y="7901"/>
                                      </a:cubicBezTo>
                                      <a:cubicBezTo>
                                        <a:pt x="4469" y="7959"/>
                                        <a:pt x="4320" y="8009"/>
                                        <a:pt x="4171" y="8042"/>
                                      </a:cubicBezTo>
                                      <a:lnTo>
                                        <a:pt x="4162" y="8042"/>
                                      </a:lnTo>
                                      <a:cubicBezTo>
                                        <a:pt x="3989" y="7636"/>
                                        <a:pt x="3815" y="7239"/>
                                        <a:pt x="3633" y="6842"/>
                                      </a:cubicBezTo>
                                      <a:cubicBezTo>
                                        <a:pt x="3774" y="6817"/>
                                        <a:pt x="3906" y="6776"/>
                                        <a:pt x="4047" y="6726"/>
                                      </a:cubicBezTo>
                                      <a:lnTo>
                                        <a:pt x="4096" y="6701"/>
                                      </a:lnTo>
                                      <a:close/>
                                      <a:moveTo>
                                        <a:pt x="2359" y="6900"/>
                                      </a:moveTo>
                                      <a:cubicBezTo>
                                        <a:pt x="2498" y="6925"/>
                                        <a:pt x="2642" y="6936"/>
                                        <a:pt x="2783" y="6936"/>
                                      </a:cubicBezTo>
                                      <a:cubicBezTo>
                                        <a:pt x="2827" y="6936"/>
                                        <a:pt x="2870" y="6935"/>
                                        <a:pt x="2913" y="6933"/>
                                      </a:cubicBezTo>
                                      <a:cubicBezTo>
                                        <a:pt x="3078" y="7305"/>
                                        <a:pt x="3227" y="7686"/>
                                        <a:pt x="3352" y="8075"/>
                                      </a:cubicBezTo>
                                      <a:cubicBezTo>
                                        <a:pt x="3145" y="8050"/>
                                        <a:pt x="2930" y="8000"/>
                                        <a:pt x="2731" y="7926"/>
                                      </a:cubicBezTo>
                                      <a:cubicBezTo>
                                        <a:pt x="2599" y="7587"/>
                                        <a:pt x="2483" y="7247"/>
                                        <a:pt x="2359" y="6900"/>
                                      </a:cubicBezTo>
                                      <a:close/>
                                      <a:moveTo>
                                        <a:pt x="3558" y="6867"/>
                                      </a:moveTo>
                                      <a:cubicBezTo>
                                        <a:pt x="3740" y="7256"/>
                                        <a:pt x="3922" y="7653"/>
                                        <a:pt x="4088" y="8050"/>
                                      </a:cubicBezTo>
                                      <a:cubicBezTo>
                                        <a:pt x="3953" y="8076"/>
                                        <a:pt x="3819" y="8089"/>
                                        <a:pt x="3685" y="8089"/>
                                      </a:cubicBezTo>
                                      <a:cubicBezTo>
                                        <a:pt x="3604" y="8089"/>
                                        <a:pt x="3523" y="8084"/>
                                        <a:pt x="3443" y="8075"/>
                                      </a:cubicBezTo>
                                      <a:cubicBezTo>
                                        <a:pt x="3318" y="7686"/>
                                        <a:pt x="3169" y="7305"/>
                                        <a:pt x="3004" y="6933"/>
                                      </a:cubicBezTo>
                                      <a:cubicBezTo>
                                        <a:pt x="3194" y="6925"/>
                                        <a:pt x="3376" y="6900"/>
                                        <a:pt x="3558" y="6867"/>
                                      </a:cubicBezTo>
                                      <a:close/>
                                      <a:moveTo>
                                        <a:pt x="2454" y="1"/>
                                      </a:moveTo>
                                      <a:cubicBezTo>
                                        <a:pt x="2183" y="1"/>
                                        <a:pt x="1918" y="31"/>
                                        <a:pt x="1672" y="107"/>
                                      </a:cubicBezTo>
                                      <a:cubicBezTo>
                                        <a:pt x="1018" y="297"/>
                                        <a:pt x="662" y="885"/>
                                        <a:pt x="439" y="1489"/>
                                      </a:cubicBezTo>
                                      <a:cubicBezTo>
                                        <a:pt x="91" y="2465"/>
                                        <a:pt x="0" y="3507"/>
                                        <a:pt x="158" y="4525"/>
                                      </a:cubicBezTo>
                                      <a:cubicBezTo>
                                        <a:pt x="307" y="5684"/>
                                        <a:pt x="720" y="6801"/>
                                        <a:pt x="1639" y="7570"/>
                                      </a:cubicBezTo>
                                      <a:cubicBezTo>
                                        <a:pt x="1961" y="7843"/>
                                        <a:pt x="2334" y="8050"/>
                                        <a:pt x="2739" y="8182"/>
                                      </a:cubicBezTo>
                                      <a:cubicBezTo>
                                        <a:pt x="2745" y="8198"/>
                                        <a:pt x="2764" y="8208"/>
                                        <a:pt x="2781" y="8208"/>
                                      </a:cubicBezTo>
                                      <a:cubicBezTo>
                                        <a:pt x="2791" y="8208"/>
                                        <a:pt x="2800" y="8205"/>
                                        <a:pt x="2805" y="8199"/>
                                      </a:cubicBezTo>
                                      <a:cubicBezTo>
                                        <a:pt x="3073" y="8278"/>
                                        <a:pt x="3347" y="8318"/>
                                        <a:pt x="3622" y="8318"/>
                                      </a:cubicBezTo>
                                      <a:cubicBezTo>
                                        <a:pt x="3977" y="8318"/>
                                        <a:pt x="4331" y="8251"/>
                                        <a:pt x="4667" y="8116"/>
                                      </a:cubicBezTo>
                                      <a:cubicBezTo>
                                        <a:pt x="5768" y="7669"/>
                                        <a:pt x="6074" y="6561"/>
                                        <a:pt x="6512" y="5568"/>
                                      </a:cubicBezTo>
                                      <a:cubicBezTo>
                                        <a:pt x="6752" y="5005"/>
                                        <a:pt x="7149" y="4517"/>
                                        <a:pt x="7662" y="4178"/>
                                      </a:cubicBezTo>
                                      <a:cubicBezTo>
                                        <a:pt x="8167" y="3805"/>
                                        <a:pt x="8076" y="3259"/>
                                        <a:pt x="8084" y="2688"/>
                                      </a:cubicBezTo>
                                      <a:cubicBezTo>
                                        <a:pt x="8084" y="2647"/>
                                        <a:pt x="8068" y="2614"/>
                                        <a:pt x="8026" y="2597"/>
                                      </a:cubicBezTo>
                                      <a:cubicBezTo>
                                        <a:pt x="8026" y="2572"/>
                                        <a:pt x="8010" y="2548"/>
                                        <a:pt x="7993" y="2531"/>
                                      </a:cubicBezTo>
                                      <a:cubicBezTo>
                                        <a:pt x="6794" y="1464"/>
                                        <a:pt x="5404" y="554"/>
                                        <a:pt x="3823" y="190"/>
                                      </a:cubicBezTo>
                                      <a:cubicBezTo>
                                        <a:pt x="3399" y="90"/>
                                        <a:pt x="2919" y="1"/>
                                        <a:pt x="2454" y="1"/>
                                      </a:cubicBez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g:grpSp>
                        <wps:wsp>
                          <wps:cNvPr id="1930" name="Google Shape;1352;p43"/>
                          <wps:cNvSpPr txBox="1">
                            <a:spLocks noChangeArrowheads="1"/>
                          </wps:cNvSpPr>
                          <wps:spPr bwMode="auto">
                            <a:xfrm flipH="1">
                              <a:off x="8707" y="6220"/>
                              <a:ext cx="6657" cy="44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Default="00FC7E58" w:rsidP="00A5444F">
                                <w:pPr>
                                  <w:keepNext/>
                                  <w:bidi w:val="0"/>
                                  <w:jc w:val="center"/>
                                  <w:rPr>
                                    <w:rFonts w:ascii="Adobe Arabic" w:hAnsi="Adobe Arabic" w:cs="Adobe Arabic"/>
                                    <w:b/>
                                    <w:bCs/>
                                    <w:color w:val="FF0000"/>
                                    <w:sz w:val="52"/>
                                    <w:szCs w:val="52"/>
                                  </w:rPr>
                                </w:pPr>
                                <w:r>
                                  <w:rPr>
                                    <w:rFonts w:ascii="Adobe Arabic" w:hAnsi="Adobe Arabic" w:cs="Adobe Arabic"/>
                                    <w:b/>
                                    <w:bCs/>
                                    <w:color w:val="FF0000"/>
                                    <w:sz w:val="52"/>
                                    <w:szCs w:val="52"/>
                                  </w:rPr>
                                  <w:t>4</w:t>
                                </w:r>
                              </w:p>
                            </w:txbxContent>
                          </wps:txbx>
                          <wps:bodyPr rot="0" vert="horz" wrap="square" lIns="91425" tIns="36000" rIns="91425" bIns="36000" anchor="ctr" anchorCtr="0" upright="1">
                            <a:noAutofit/>
                          </wps:bodyPr>
                        </wps:wsp>
                      </wpg:grpSp>
                    </wpg:wgp>
                  </a:graphicData>
                </a:graphic>
              </wp:inline>
            </w:drawing>
          </mc:Choice>
          <mc:Fallback>
            <w:pict>
              <v:group id="مجموعة 2350" o:spid="_x0000_s2715" style="width:446.65pt;height:249.7pt;mso-position-horizontal-relative:char;mso-position-vertical-relative:line" coordsize="57683,34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">
                <v:shape id="Google Shape;1304;p43" o:spid="_x0000_s2716" style="position:absolute;left:33792;top:7015;width:616;height:1660;visibility:visible;mso-wrap-style:square;v-text-anchor:middle" coordsize="612,18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w2j8YA&#10;AADdAAAADwAAAGRycy9kb3ducmV2LnhtbESPwW7CQAxE75X4h5WReiubcmhLyoIqpKqoFQcCH2Bl&#10;3SSQ9YasCenf14dKvdma8czzcj2G1gzUpyayg8dZBoa4jL7hysHx8P7wAiYJssc2Mjn4oQTr1eRu&#10;ibmPN97TUEhlNIRTjg5qkS63NpU1BUyz2BGr9h37gKJrX1nf403DQ2vnWfZkAzasDTV2tKmpPBfX&#10;4KDo/Om6Gz4O2+fL/lPS1yINO3Hufjq+vYIRGuXf/He99Yq/mCu/fqMj2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Lw2j8YAAADdAAAADwAAAAAAAAAAAAAAAACYAgAAZHJz&#10;L2Rvd25yZXYueG1sUEsFBgAAAAAEAAQA9QAAAIsDAAAAAA==&#10;" path="m45,c22,,1,18,11,47,217,634,391,1230,532,1834v3,16,16,23,31,23c586,1857,611,1839,606,1809,466,1205,292,609,85,30,78,9,61,,45,xe" fillcolor="#3d6d7f" stroked="f">
                  <v:path arrowok="t" o:extrusionok="f" o:connecttype="custom" o:connectlocs="45,0;11,42;535,1639;567,1659;610,1616;86,27;45,0" o:connectangles="0,0,0,0,0,0,0"/>
                </v:shape>
                <v:group id="Google Shape;1305;p43" o:spid="_x0000_s2717" style="position:absolute;top:7374;width:19377;height:18920" coordorigin=",7374" coordsize="19377,189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5zGNsUAAADdAAAADwAAAGRycy9kb3ducmV2LnhtbERPS2vCQBC+F/wPywi9&#10;1U0iLTZ1FREtPUjBRCi9DdkxCWZnQ3bN4993C4Xe5uN7zno7mkb01LnasoJ4EYEgLqyuuVRwyY9P&#10;KxDOI2tsLJOCiRxsN7OHNabaDnymPvOlCCHsUlRQed+mUrqiIoNuYVviwF1tZ9AH2JVSdziEcNPI&#10;JIpepMGaQ0OFLe0rKm7Z3Sh4H3DYLeNDf7pd99N3/vz5dYpJqcf5uHsD4Wn0/+I/94cO81+TG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ucxjbFAAAA3QAA&#10;AA8AAAAAAAAAAAAAAAAAqgIAAGRycy9kb3ducmV2LnhtbFBLBQYAAAAABAAEAPoAAACcAwAAAAA=&#10;">
                  <v:shape id="Google Shape;1306;p43" o:spid="_x0000_s2718" style="position:absolute;left:481;top:7374;width:18479;height:18546;visibility:visible;mso-wrap-style:square;v-text-anchor:middle" coordsize="17807,207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St6b8A&#10;AADdAAAADwAAAGRycy9kb3ducmV2LnhtbERPzYrCMBC+C75DGMGbprps0WoUURbEm9UHmDZjW2wm&#10;pYm1vr0RFrzNx/c7621vatFR6yrLCmbTCARxbnXFhYLr5W+yAOE8ssbaMil4kYPtZjhYY6Ltk8/U&#10;pb4QIYRdggpK75tESpeXZNBNbUMcuJttDfoA20LqFp8h3NRyHkWxNFhxaCixoX1J+T19GAX4S/tZ&#10;3WWHOErvO9fbx88pI6XGo363AuGp91/xv/uow/xlPIfPN+EEuX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tK3pvwAAAN0AAAAPAAAAAAAAAAAAAAAAAJgCAABkcnMvZG93bnJl&#10;di54bWxQSwUGAAAAAAQABAD1AAAAhAMAAAAA&#10;" path="m7893,c7050,,5810,272,5023,992,4519,1456,4146,2060,3807,2655,2615,4724,1581,6908,1118,9250,654,11592,1,13188,1043,15340v249,504,1184,1861,1738,2300c3236,18021,3724,18360,4229,18658v1481,860,3003,1746,4691,2027c9241,20738,9571,20766,9901,20766v1406,,2825,-498,3670,-1604c14009,18575,14257,17872,14530,17185v530,-1374,1150,-2714,1845,-4013c16855,12287,17377,11410,17584,10425v223,-1134,8,-2325,-456,-3376c16665,5990,15970,5047,15225,4170,14770,3615,14274,3086,13736,2606,12247,1274,10410,388,8440,49,8292,17,8105,,7893,xe" fillcolor="#ec3a3b" stroked="f">
                    <v:path arrowok="t" o:extrusionok="f" o:connecttype="custom" o:connectlocs="8191,0;5213,886;3951,2371;1160,8261;1082,13700;2886,15754;4389,16663;9257,18474;10275,18546;14083,17113;15078,15348;16993,11764;18248,9311;17774,6295;15800,3724;14254,2327;8759,44;8191,0" o:connectangles="0,0,0,0,0,0,0,0,0,0,0,0,0,0,0,0,0,0"/>
                  </v:shape>
                  <v:shape id="Google Shape;1307;p43" o:spid="_x0000_s2719" style="position:absolute;top:7535;width:19377;height:18758;visibility:visible;mso-wrap-style:square;v-text-anchor:middle" coordsize="17650,21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VwZsIA&#10;AADdAAAADwAAAGRycy9kb3ducmV2LnhtbERPS4vCMBC+C/6HMMLeNPWBbKtRVmHBm6i7S49DM7bF&#10;ZtJtolZ/vREEb/PxPWe+bE0lLtS40rKC4SACQZxZXXKu4Ofw3f8E4TyyxsoyKbiRg+Wi25ljou2V&#10;d3TZ+1yEEHYJKii8rxMpXVaQQTewNXHgjrYx6ANscqkbvIZwU8lRFE2lwZJDQ4E1rQvKTvuzUaDX&#10;v2l8/xtiPJ784wqP6Srdpkp99NqvGQhPrX+LX+6NDvPj6Rie34QT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RXBmwgAAAN0AAAAPAAAAAAAAAAAAAAAAAJgCAABkcnMvZG93&#10;bnJldi54bWxQSwUGAAAAAAQABAD1AAAAhwMAAAAA&#10;" path="m7538,237v204,,406,17,602,53c8141,291,8142,291,8143,291v1919,339,3715,1191,5187,2466c14803,4056,16235,5769,16921,7630v381,1035,497,2168,199,3235c16847,11834,16293,12702,15829,13579v-455,861,-868,1738,-1249,2640c14199,17121,13926,18122,13397,18958v-821,1274,-2297,1822,-3757,1822c9288,20780,8938,20748,8598,20687,6761,20356,4932,19347,3410,18304,2185,17452,1109,16202,621,14771,1,12992,605,11172,969,9409,1440,7159,2375,5065,3509,3079,4039,2153,4601,1193,5602,705,6178,420,6870,237,7538,237xm7499,1c6244,1,4960,599,4196,1565,3501,2451,2979,3501,2483,4503,2011,5438,1606,6406,1267,7407,911,8466,704,9566,464,10659,265,11560,67,12479,117,13406v82,1605,984,3119,2101,4236c2773,18205,3476,18635,4146,19024v935,546,1887,1084,2896,1464c7886,20804,8802,21003,9706,21003v895,,1779,-194,2574,-664c13024,19901,13554,19255,13910,18478v496,-1051,860,-2168,1357,-3227c16144,13356,17650,11478,17517,9293,17368,6943,15780,4900,14208,3278,12602,1607,10514,493,8244,74v-10,-6,-21,-11,-35,-15l8209,68c7976,23,7738,1,7499,1xe" fillcolor="black" stroked="f">
                    <v:path arrowok="t" o:extrusionok="f" o:connecttype="custom" o:connectlocs="8276,212;8936,259;8936,259;8940,260;14634,2462;18577,6814;18795,9703;17378,12127;16007,14485;14708,16931;10583,18558;9439,18475;3744,16347;682,13192;1064,8403;3852,2750;6150,630;8276,212;8233,1;4607,1398;2726,4021;1391,6615;509,9519;128,11972;2435,15756;4552,16990;7731,18297;10656,18757;13482,18164;15271,16502;16761,13620;19231,8299;15598,2927;9051,66;9051,66;9012,53;9012,53;9012,61;8233,1" o:connectangles="0,0,0,0,0,0,0,0,0,0,0,0,0,0,0,0,0,0,0,0,0,0,0,0,0,0,0,0,0,0,0,0,0,0,0,0,0,0,0"/>
                  </v:shape>
                  <v:shape id="Google Shape;1308;p43" o:spid="_x0000_s2720" type="#_x0000_t202" style="position:absolute;left:1315;top:10718;width:15840;height:1488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Po8MMA&#10;AADdAAAADwAAAGRycy9kb3ducmV2LnhtbERPS2vCQBC+F/wPyxS8FN0oxUd0FSkUCu0l6sXbkB2z&#10;odnZkF2Tzb/vFgq9zcf3nP0x2kb01PnasYLFPANBXDpdc6XgenmfbUD4gKyxcUwKRvJwPEye9phr&#10;N3BB/TlUIoWwz1GBCaHNpfSlIYt+7lrixN1dZzEk2FVSdzikcNvIZZatpMWaU4PBlt4Mld/nh1Xw&#10;kKdoXkyIX8XniGvpyvut3Sg1fY6nHYhAMfyL/9wfOs3frl7h95t0gj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TPo8MMAAADdAAAADwAAAAAAAAAAAAAAAACYAgAAZHJzL2Rv&#10;d25yZXYueG1sUEsFBgAAAAAEAAQA9QAAAIgDAAAAAA==&#10;" filled="f" stroked="f">
                    <v:textbox inset="1mm,1mm,1mm,1mm">
                      <w:txbxContent>
                        <w:p w:rsidR="00FC7E58" w:rsidRDefault="00FC7E58" w:rsidP="00A5444F">
                          <w:pPr>
                            <w:keepNext/>
                            <w:bidi w:val="0"/>
                            <w:jc w:val="center"/>
                            <w:rPr>
                              <w:rFonts w:ascii="Arial" w:eastAsia="Calibri" w:hAnsi="Adobe Arabic" w:cs="Adobe Arabic"/>
                              <w:b/>
                              <w:bCs/>
                              <w:color w:val="FFFFFF" w:themeColor="background1"/>
                              <w:sz w:val="36"/>
                              <w:szCs w:val="36"/>
                              <w:lang w:bidi="ar-SY"/>
                            </w:rPr>
                          </w:pPr>
                          <w:r>
                            <w:rPr>
                              <w:rFonts w:ascii="Arial" w:eastAsia="Calibri" w:hAnsi="Adobe Arabic" w:cs="Adobe Arabic" w:hint="cs"/>
                              <w:b/>
                              <w:bCs/>
                              <w:color w:val="FFFFFF" w:themeColor="background1"/>
                              <w:sz w:val="36"/>
                              <w:szCs w:val="36"/>
                              <w:rtl/>
                              <w:lang w:bidi="ar-SY"/>
                            </w:rPr>
                            <w:t xml:space="preserve">إعادة التركيز على المشكلة وصياغة الأسباب بصورة احترافية </w:t>
                          </w:r>
                        </w:p>
                      </w:txbxContent>
                    </v:textbox>
                  </v:shape>
                </v:group>
                <v:group id="Google Shape;1310;p43" o:spid="_x0000_s2721" style="position:absolute;left:15386;width:21982;height:16374" coordorigin="15386" coordsize="21981,163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5YQcQAAADdAAAA&#10;DwAAAAAAAAAAAAAAAACqAgAAZHJzL2Rvd25yZXYueG1sUEsFBgAAAAAEAAQA+gAAAJsDAAAAAA==&#10;">
                  <v:shape id="Google Shape;1311;p43" o:spid="_x0000_s2722" style="position:absolute;left:16884;width:19803;height:15845;visibility:visible;mso-wrap-style:square;v-text-anchor:middle" coordsize="18353,17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krgMMA&#10;AADdAAAADwAAAGRycy9kb3ducmV2LnhtbERPS2vCQBC+F/wPywi91d1UWjS6CaFFKD0UfOB5yI5J&#10;NDsbs9uY/vtuoeBtPr7nrPPRtmKg3jeONSQzBYK4dKbhSsNhv3lagPAB2WDrmDT8kIc8mzysMTXu&#10;xlsadqESMYR9ihrqELpUSl/WZNHPXEccuZPrLYYI+0qaHm8x3LbyWalXabHh2FBjR281lZfdt9Wg&#10;PkNxVfPkfCzOuG1xYd+/Dlbrx+lYrEAEGsNd/O/+MHH+8mUJf9/EE2T2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1krgMMAAADdAAAADwAAAAAAAAAAAAAAAACYAgAAZHJzL2Rv&#10;d25yZXYueG1sUEsFBgAAAAAEAAQA9QAAAIgDAAAAAA==&#10;" path="m8972,c7793,,6460,236,4858,706r144,-37c3645,1033,2467,1996,1672,3205,861,4446,431,5919,265,7408,1,9816,538,12472,2284,14077v1473,1332,3384,2607,5304,2913c8536,17141,9644,17206,10730,17206v335,,669,-6,995,-18c14555,17081,17228,14690,17724,13655v323,-662,422,-1415,463,-2151c18353,7946,16921,4289,14241,2080,12554,691,10989,,8972,xe" fillcolor="#5eb2fc" stroked="f">
                    <v:path arrowok="t" o:extrusionok="f" o:connecttype="custom" o:connectlocs="9681,0;5242,650;5397,616;5397,616;1804,2951;286,6822;2464,12963;8187,15645;11578,15844;12651,15828;19124,12574;19624,10593;15366,1915;9681,0" o:connectangles="0,0,0,0,0,0,0,0,0,0,0,0,0,0"/>
                  </v:shape>
                  <v:shape id="Google Shape;1312;p43" o:spid="_x0000_s2723" style="position:absolute;left:15386;width:21981;height:16374;visibility:visible;mso-wrap-style:square;v-text-anchor:middle" coordsize="18850,174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oYDsQA&#10;AADdAAAADwAAAGRycy9kb3ducmV2LnhtbESPTWvCQBCG70L/wzKF3nRTC9GmrqJCQHLyC8/T7DQJ&#10;zc6G7Krpv+8cBG8zzPvxzGI1uFbdqA+NZwPvkwQUceltw5WB8ykfz0GFiGyx9UwG/ijAavkyWmBm&#10;/Z0PdDvGSkkIhwwN1DF2mdahrMlhmPiOWG4/vncYZe0rbXu8S7hr9TRJUu2wYWmosaNtTeXv8eqk&#10;JFyS7/18ne8KXWzSajYUH/nBmLfXYf0FKtIQn+KHe2cF/zMVfvlGRt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qGA7EAAAA3QAAAA8AAAAAAAAAAAAAAAAAmAIAAGRycy9k&#10;b3ducmV2LnhtbFBLBQYAAAAABAAEAPUAAACJAwAAAAA=&#10;" path="m9500,228v372,,745,24,1116,76c12106,520,13421,1248,14580,2191v2846,2292,4269,6098,4005,9706c18518,12774,18328,13618,17757,14304v-480,546,-1026,1035,-1622,1448c15407,16257,14613,16654,13769,16927v-763,229,-1549,278,-2334,278c11283,17205,11132,17203,10981,17200v-1026,-8,-2069,-49,-3070,-248c6918,16754,5991,16323,5131,15802,3484,14793,1986,13510,1333,11648,1,7867,1333,2034,5652,875v12,-4,22,-10,31,-16c6920,513,8208,228,9500,228xm9501,c8100,,6691,325,5354,710v-16,6,-30,14,-40,25c1603,1931,228,6515,712,10051v273,1961,1159,3534,2681,4791c4982,16141,6744,17085,8796,17308v774,88,1566,155,2354,155c12434,17463,13708,17286,14878,16737v1266,-587,2738,-1564,3434,-2822c18775,13088,18841,12054,18841,11135v8,-984,-99,-1969,-331,-2920c18088,6336,17203,4599,15937,3151,14737,1810,13115,652,11345,213,10736,64,10119,,9501,xe" fillcolor="black" stroked="f">
                    <v:path arrowok="t" o:extrusionok="f" o:connecttype="custom" o:connectlocs="11078,214;12379,285;17002,2054;21672,11155;20706,13412;18815,14770;16056,15871;13334,16132;12805,16127;9225,15895;5983,14817;1554,10922;6591,820;6627,805;6627,805;11078,214;11079,0;6243,666;6197,689;6197,689;830,9424;3957,13916;10257,16229;13002,16374;17349,15693;21354,13047;21971,10441;21585,7703;18584,2955;13229,200;11079,0" o:connectangles="0,0,0,0,0,0,0,0,0,0,0,0,0,0,0,0,0,0,0,0,0,0,0,0,0,0,0,0,0,0,0"/>
                  </v:shape>
                  <v:shape id="Google Shape;1313;p43" o:spid="_x0000_s2724" type="#_x0000_t202" style="position:absolute;left:21040;top:1828;width:11067;height:11823;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VyLMMA&#10;AADdAAAADwAAAGRycy9kb3ducmV2LnhtbERPS2vCQBC+C/0PyxS8SN34Cja6SikIgqf6aK/T7DRZ&#10;zM6G7Brjv3cLgrf5+J6zXHe2Ei013jhWMBomIIhzpw0XCo6HzdschA/IGivHpOBGHtarl94SM+2u&#10;/EXtPhQihrDPUEEZQp1J6fOSLPqhq4kj9+caiyHCppC6wWsMt5UcJ0kqLRqODSXW9FlSft5frILv&#10;6YTM/GLT26metTz+2Q1m5lep/mv3sQARqAtP8cO91XH+ezqC/2/iCXJ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BVyLMMAAADdAAAADwAAAAAAAAAAAAAAAACYAgAAZHJzL2Rv&#10;d25yZXYueG1sUEsFBgAAAAAEAAQA9QAAAIgDAAAAAA==&#10;" filled="f" stroked="f">
                    <v:textbox inset="2.53958mm,2.53958mm,2.53958mm,2.53958mm">
                      <w:txbxContent>
                        <w:p w:rsidR="00FC7E58" w:rsidRDefault="00FC7E58" w:rsidP="00A5444F">
                          <w:pPr>
                            <w:keepNext/>
                            <w:jc w:val="center"/>
                            <w:rPr>
                              <w:rFonts w:ascii="Arial" w:eastAsia="Calibri" w:hAnsi="Adobe Arabic" w:cs="Adobe Arabic"/>
                              <w:b/>
                              <w:bCs/>
                              <w:color w:val="FFFFFF" w:themeColor="background1"/>
                              <w:sz w:val="36"/>
                              <w:szCs w:val="36"/>
                              <w:rtl/>
                              <w:lang w:bidi="ar-SY"/>
                            </w:rPr>
                          </w:pPr>
                          <w:r>
                            <w:rPr>
                              <w:rFonts w:ascii="Arial" w:eastAsia="Calibri" w:hAnsi="Adobe Arabic" w:cs="Adobe Arabic" w:hint="cs"/>
                              <w:b/>
                              <w:bCs/>
                              <w:color w:val="FFFFFF" w:themeColor="background1"/>
                              <w:sz w:val="36"/>
                              <w:szCs w:val="36"/>
                              <w:rtl/>
                              <w:lang w:bidi="ar-SY"/>
                            </w:rPr>
                            <w:t xml:space="preserve">تحليل </w:t>
                          </w:r>
                          <w:r>
                            <w:rPr>
                              <w:rFonts w:ascii="Arial" w:eastAsia="Calibri" w:hAnsi="Adobe Arabic" w:cs="Adobe Arabic"/>
                              <w:b/>
                              <w:bCs/>
                              <w:color w:val="FFFFFF" w:themeColor="background1"/>
                              <w:sz w:val="36"/>
                              <w:szCs w:val="36"/>
                            </w:rPr>
                            <w:t>SOWT</w:t>
                          </w:r>
                        </w:p>
                      </w:txbxContent>
                    </v:textbox>
                  </v:shape>
                </v:group>
                <v:group id="Google Shape;1315;p43" o:spid="_x0000_s2725" style="position:absolute;left:34374;top:8500;width:23309;height:18533" coordorigin="34374,8500" coordsize="23308,185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L92sUAAADdAAAADwAAAGRycy9kb3ducmV2LnhtbERPS2vCQBC+F/wPyxR6&#10;q5sHlpq6BhFbPIhQFUpvQ3ZMQrKzIbtN4r/vFoTe5uN7ziqfTCsG6l1tWUE8j0AQF1bXXCq4nN+f&#10;X0E4j6yxtUwKbuQgX88eVphpO/InDSdfihDCLkMFlfddJqUrKjLo5rYjDtzV9gZ9gH0pdY9jCDet&#10;TKLoRRqsOTRU2NG2oqI5/RgFHyOOmzTeDYfmur19nxfHr0NMSj09Tps3EJ4m/y++u/c6zF8mK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QC/drFAAAA3QAA&#10;AA8AAAAAAAAAAAAAAAAAqgIAAGRycy9kb3ducmV2LnhtbFBLBQYAAAAABAAEAPoAAACcAwAAAAA=&#10;">
                  <v:shape id="Google Shape;1316;p43" o:spid="_x0000_s2726" style="position:absolute;left:34980;top:8914;width:22064;height:18118;visibility:visible;mso-wrap-style:square;v-text-anchor:middle" coordsize="15812,202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Tr6sQA&#10;AADdAAAADwAAAGRycy9kb3ducmV2LnhtbESP0YrCMBBF3wX/IYywL7ImCopbTcUVF30Tqx8wNGNb&#10;2kxKk9Xu328EwbcZ7j137qw3vW3EnTpfOdYwnSgQxLkzFRcarpefzyUIH5ANNo5Jwx952KTDwRoT&#10;4x58pnsWChFD2CeooQyhTaT0eUkW/cS1xFG7uc5iiGtXSNPhI4bbRs6UWkiLFccLJba0Kymvs18b&#10;a+ynNmuvp/F4e/6eB1TqdJjVWn+M+u0KRKA+vM0v+mgi9zVfwPObOIJM/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U6+rEAAAA3QAAAA8AAAAAAAAAAAAAAAAAmAIAAGRycy9k&#10;b3ducmV2LnhtbFBLBQYAAAAABAAEAPUAAACJAwAAAAA=&#10;" path="m13247,2685r444,880c13551,3269,13403,2975,13247,2685xm8694,1c7898,1,7091,149,6347,410,5445,724,4576,1196,3906,1866,3417,2354,3037,2933,2664,3513,2226,4199,1796,4886,1374,5573,1084,6028,828,6499,604,6988,8,8386,,9966,306,11456v306,1481,927,2879,1564,4253c2292,16611,2722,17512,3326,18299v613,786,1407,1464,2350,1762c6226,20240,6804,20286,7383,20286v248,,496,-8,742,-18c9102,20243,10086,20193,11021,19904v1440,-455,2640,-1457,3351,-2780c14811,16296,15043,15378,15200,14459v612,-3679,93,-7454,-1476,-10822c13742,3670,13759,3703,13777,3736r-86,-171c13702,3589,13713,3613,13724,3637,13210,2667,12655,1677,11791,989,10919,296,9818,1,8694,1xe" fillcolor="#69e781" stroked="f">
                    <v:path arrowok="t" o:extrusionok="f" o:connecttype="custom" o:connectlocs="18485,2398;19104,3184;19104,3184;18485,2398;12132,1;8857,366;5450,1666;3717,3137;1917,4977;843,6241;427,10231;2609,14029;4641,16343;7920,17916;10302,18117;11338,18101;15379,17776;20055,15293;21210,12913;19150,3248;19150,3248;19224,3337;19104,3184;19104,3184;19150,3248;19150,3248;16453,883;12132,1" o:connectangles="0,0,0,0,0,0,0,0,0,0,0,0,0,0,0,0,0,0,0,0,0,0,0,0,0,0,0,0"/>
                  </v:shape>
                  <v:shape id="Google Shape;1317;p43" o:spid="_x0000_s2727" style="position:absolute;left:34374;top:8500;width:23308;height:18324;visibility:visible;mso-wrap-style:square;v-text-anchor:middle" coordsize="16185,20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sNYsIA&#10;AADdAAAADwAAAGRycy9kb3ducmV2LnhtbERPTWsCMRC9F/wPYYReimZt6VbXzYq0CL2qvXgbNuNm&#10;MZmsm6jrvzeFQm/zeJ9TrgZnxZX60HpWMJtmIIhrr1tuFPzsN5M5iBCRNVrPpOBOAVbV6KnEQvsb&#10;b+m6i41IIRwKVGBi7AopQ23IYZj6jjhxR987jAn2jdQ93lK4s/I1y3LpsOXUYLCjT0P1aXdxCvLz&#10;weL9bC8dvuRbU3tz+HozSj2Ph/USRKQh/ov/3N86zV+8f8DvN+kEWT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qw1iwgAAAN0AAAAPAAAAAAAAAAAAAAAAAJgCAABkcnMvZG93&#10;bnJldi54bWxQSwUGAAAAAAQABAD1AAAAhwMAAAAA&#10;" path="m8710,239v207,,413,10,615,30c10326,360,11286,724,12031,1411v729,688,1223,1595,1690,2480c15082,6867,15626,10156,15308,13425v-191,1837,-604,3740,-1953,5089c11965,19896,10178,20210,8283,20276v-251,8,-503,16,-756,16c6751,20292,5974,20220,5263,19871,4444,19465,3790,18803,3277,18067,2739,17298,2342,16445,1953,15601,1523,14699,1142,13764,819,12821,240,11001,9,8965,778,7162,1150,6268,1721,5449,2234,4638,2739,3819,3244,2925,3914,2205,5098,948,6963,239,8710,239xm8734,1c7529,1,6312,339,5263,898,3442,1866,2483,3769,1440,5465,919,6301,439,7145,224,8113,25,9056,,10024,149,10976v290,2069,1225,4071,2168,5916c3144,18514,4369,20102,6264,20433v447,78,910,106,1376,106c8219,20539,8803,20496,9367,20450v910,-83,1812,-257,2639,-670c13603,18969,14654,17504,15126,15800,16184,11888,15621,7532,13956,3854v-1,-17,-5,-34,-14,-52l13934,3802v-4,-8,-9,-16,-13,-24c13761,3429,13592,3087,13413,2751v-21,-41,-55,-58,-90,-58c13316,2693,13309,2694,13303,2695,12582,1551,11686,588,10285,203,9780,65,9258,1,8734,1xe" fillcolor="black" stroked="f">
                    <v:path arrowok="t" o:extrusionok="f" o:connecttype="custom" o:connectlocs="12543,213;13429,240;17326,1259;19760,3471;19760,3471;22045,11977;19233,16517;11928,18088;10840,18103;7579,17727;4719,16118;2813,13918;1179,11438;1120,6389;3217,4138;5637,1967;12543,213;12578,1;7579,801;2074,4875;323,7238;215,9792;3337,15070;9021,18229;11002,18323;13489,18244;17290,17646;21783,14095;20098,3438;20098,3438;20078,3392;20066,3392;20048,3370;20048,3370;19316,2454;19186,2402;19158,2404;19158,2404;14811,181;12578,1" o:connectangles="0,0,0,0,0,0,0,0,0,0,0,0,0,0,0,0,0,0,0,0,0,0,0,0,0,0,0,0,0,0,0,0,0,0,0,0,0,0,0,0"/>
                  </v:shape>
                  <v:shape id="Google Shape;1318;p43" o:spid="_x0000_s2728" type="#_x0000_t202" style="position:absolute;left:38848;top:13167;width:13542;height:1077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IoSMUA&#10;AADdAAAADwAAAGRycy9kb3ducmV2LnhtbESPT2sCMRDF7wW/Qxihl6JZC626GkUKBaG9+OfibdiM&#10;m8XNZNlEjd/eORR6m+G9ee83y3X2rbpRH5vABibjAhRxFWzDtYHj4Xs0AxUTssU2MBl4UIT1avCy&#10;xNKGO+/otk+1khCOJRpwKXWl1rFy5DGOQ0cs2jn0HpOsfa1tj3cJ961+L4pP7bFhaXDY0Zej6rK/&#10;egNXvcnuzaX8u/t54FSH6nzqZsa8DvNmASpRTv/mv+utFfz5h+DKNzKCXj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EihIxQAAAN0AAAAPAAAAAAAAAAAAAAAAAJgCAABkcnMv&#10;ZG93bnJldi54bWxQSwUGAAAAAAQABAD1AAAAigMAAAAA&#10;" filled="f" stroked="f">
                    <v:textbox inset="1mm,1mm,1mm,1mm">
                      <w:txbxContent>
                        <w:p w:rsidR="00FC7E58" w:rsidRDefault="00FC7E58" w:rsidP="00A5444F">
                          <w:pPr>
                            <w:keepNext/>
                            <w:jc w:val="center"/>
                            <w:rPr>
                              <w:rFonts w:ascii="Arial" w:eastAsia="Calibri" w:hAnsi="Adobe Arabic" w:cs="Adobe Arabic"/>
                              <w:b/>
                              <w:bCs/>
                              <w:color w:val="FFFFFF" w:themeColor="background1"/>
                              <w:sz w:val="36"/>
                              <w:szCs w:val="36"/>
                              <w:lang w:bidi="ar-SY"/>
                            </w:rPr>
                          </w:pPr>
                          <w:r>
                            <w:rPr>
                              <w:rFonts w:ascii="Arial" w:eastAsia="Calibri" w:hAnsi="Adobe Arabic" w:cs="Adobe Arabic" w:hint="cs"/>
                              <w:b/>
                              <w:bCs/>
                              <w:color w:val="FFFFFF" w:themeColor="background1"/>
                              <w:sz w:val="36"/>
                              <w:szCs w:val="36"/>
                              <w:rtl/>
                              <w:lang w:bidi="ar-SY"/>
                            </w:rPr>
                            <w:t>تحليل السبب والأثر</w:t>
                          </w:r>
                        </w:p>
                      </w:txbxContent>
                    </v:textbox>
                  </v:shape>
                </v:group>
                <v:group id="Google Shape;1320;p43" o:spid="_x0000_s2729" style="position:absolute;left:16298;top:17349;width:19286;height:17526" coordorigin="16298,17349" coordsize="19285,175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tlrsQAAADdAAAA&#10;DwAAAAAAAAAAAAAAAACqAgAAZHJzL2Rvd25yZXYueG1sUEsFBgAAAAAEAAQA+gAAAJsDAAAAAA==&#10;">
                  <v:shape id="Google Shape;1321;p43" o:spid="_x0000_s2730" style="position:absolute;left:16342;top:18002;width:18637;height:16872;visibility:visible;mso-wrap-style:square;v-text-anchor:middle" coordsize="17096,20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NzkcEA&#10;AADdAAAADwAAAGRycy9kb3ducmV2LnhtbERPS2vCQBC+C/6HZQRvutE+qNFVpFDQm03bQ29DdswG&#10;s7Mhs43x37uFQm/z8T1nsxt8o3rqpA5sYDHPQBGXwdZcGfj8eJu9gJKIbLEJTAZuJLDbjkcbzG24&#10;8jv1RaxUCmHJ0YCLsc21ltKRR5mHljhx59B5jAl2lbYdXlO4b/Qyy561x5pTg8OWXh2Vl+LHG/DB&#10;8VHKpe/xdHo89N+CXyTGTCfDfg0q0hD/xX/ug03zV08P8PtNOkFv7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GDc5HBAAAA3QAAAA8AAAAAAAAAAAAAAAAAmAIAAGRycy9kb3du&#10;cmV2LnhtbFBLBQYAAAAABAAEAPUAAACGAwAAAAA=&#10;" path="m8431,1c6933,1,5496,575,4419,1612,3815,2208,3344,2928,2913,3656,1201,6577,1,9878,1,13262v,761,58,1539,331,2251c729,16564,1556,17416,2508,18020v952,604,2019,993,3095,1349c7119,19863,8757,20281,10333,20281v1090,,2151,-200,3122,-714c14737,18889,15714,17705,16301,16373v579,-1324,794,-2796,778,-4244c17029,8116,15391,5311,12578,1827,11411,603,10269,90,8705,7,8614,3,8523,1,8431,1xe" fillcolor="#fcbd24" stroked="f">
                    <v:path arrowok="t" o:extrusionok="f" o:connecttype="custom" o:connectlocs="9191,1;4817,1341;3176,3041;1,11032;362,12905;2734,14990;6108,16113;11264,16871;14668,16277;17770,13620;18618,10090;13712,1520;9490,6;9191,1" o:connectangles="0,0,0,0,0,0,0,0,0,0,0,0,0,0"/>
                  </v:shape>
                  <v:shape id="Google Shape;1322;p43" o:spid="_x0000_s2731" style="position:absolute;left:16298;top:17349;width:19285;height:17068;visibility:visible;mso-wrap-style:square;v-text-anchor:middle" coordsize="17691,205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ARocUA&#10;AADdAAAADwAAAGRycy9kb3ducmV2LnhtbERPTWvCQBC9C/6HZQq9SN1ordToKlpoKvSkLai3ITvN&#10;BrOzIbuN6b/vCoK3ebzPWaw6W4mWGl86VjAaJiCIc6dLLhR8f70/vYLwAVlj5ZgU/JGH1bLfW2Cq&#10;3YV31O5DIWII+xQVmBDqVEqfG7Loh64mjtyPayyGCJtC6gYvMdxWcpwkU2mx5NhgsKY3Q/l5/2sV&#10;VNnmNKsHo2NZrDOTfLaH7Dl8KPX40K3nIAJ14S6+ubc6zp+9TOD6TTxBL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4BGhxQAAAN0AAAAPAAAAAAAAAAAAAAAAAJgCAABkcnMv&#10;ZG93bnJldi54bWxQSwUGAAAAAAQABAD1AAAAigMAAAAA&#10;" path="m8773,232v1525,,2953,643,4062,1782c12839,2022,12844,2030,12850,2038v2193,2714,4138,5659,4419,9234c17434,13274,17211,15392,16193,17163v-960,1671,-2557,2797,-4476,3053c11364,20263,11010,20284,10657,20284v-1529,,-3056,-397,-4500,-854c4303,18834,2284,18082,1192,16360,108,14664,406,12248,787,10362,1184,8409,1912,6539,2847,4785,3873,2857,5097,1020,7323,424,7811,295,8297,232,8773,232xm8789,1v-153,,-308,6,-465,18c6405,176,4816,1235,3749,2799,2549,4561,1622,6506,1002,8550,406,10494,1,12720,332,14747v331,2027,1919,3359,3715,4154c5900,19720,8002,20357,10037,20498v195,12,389,19,583,19c12304,20517,13937,20021,15184,18826v1431,-1373,2126,-3310,2308,-5254c17691,11470,17376,9344,16566,7391,15719,5377,14407,3600,13043,1906v-6,-14,-14,-28,-27,-42l13012,1868v-11,-11,-22,-20,-33,-26c11834,666,10404,1,8789,1xe" fillcolor="black" stroked="f">
                    <v:path arrowok="t" o:extrusionok="f" o:connecttype="custom" o:connectlocs="9563,193;13991,1675;13991,1675;14008,1695;18825,9377;17652,14278;12773,16818;11617,16874;6712,16164;1299,13610;858,8620;3104,3981;7983,353;9563,193;9581,1;9074,16;4087,2328;1092,7113;362,12268;4412,15724;10941,17052;11577,17068;16552,15661;19068,11290;18059,6149;14218,1586;14218,1586;14189,1551;14189,1551;14184,1554;14184,1554;14148,1532;14148,1532;9581,1" o:connectangles="0,0,0,0,0,0,0,0,0,0,0,0,0,0,0,0,0,0,0,0,0,0,0,0,0,0,0,0,0,0,0,0,0,0"/>
                  </v:shape>
                  <v:shape id="Google Shape;1323;p43" o:spid="_x0000_s2732" type="#_x0000_t202" style="position:absolute;left:19810;top:18982;width:12937;height:1326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OH1sEA&#10;AADdAAAADwAAAGRycy9kb3ducmV2LnhtbERPS4vCMBC+C/6HMIIX0VTBVzWKLCwIuxcfF29DMzbF&#10;ZlKaqPHfm4UFb/PxPWe9jbYWD2p95VjBeJSBIC6crrhUcD59DxcgfEDWWDsmBS/ysN10O2vMtXvy&#10;gR7HUIoUwj5HBSaEJpfSF4Ys+pFriBN3da3FkGBbSt3iM4XbWk6ybCYtVpwaDDb0Zai4He9WwV3u&#10;ohmYEH8PPy+cS1dcL81CqX4v7lYgAsXwEf+79zrNX06n8PdNOkFu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wTh9bBAAAA3QAAAA8AAAAAAAAAAAAAAAAAmAIAAGRycy9kb3du&#10;cmV2LnhtbFBLBQYAAAAABAAEAPUAAACGAwAAAAA=&#10;" filled="f" stroked="f">
                    <v:textbox inset="1mm,1mm,1mm,1mm">
                      <w:txbxContent>
                        <w:p w:rsidR="00FC7E58" w:rsidRDefault="00FC7E58" w:rsidP="00A5444F">
                          <w:pPr>
                            <w:keepNext/>
                            <w:bidi w:val="0"/>
                            <w:jc w:val="center"/>
                            <w:rPr>
                              <w:rFonts w:ascii="Arial" w:eastAsia="Calibri" w:hAnsi="Adobe Arabic" w:cs="Adobe Arabic"/>
                              <w:b/>
                              <w:bCs/>
                              <w:color w:val="FFFFFF" w:themeColor="background1"/>
                              <w:sz w:val="36"/>
                              <w:szCs w:val="36"/>
                              <w:lang w:bidi="ar-SY"/>
                            </w:rPr>
                          </w:pPr>
                          <w:r>
                            <w:rPr>
                              <w:rFonts w:ascii="Arial" w:eastAsia="Calibri" w:hAnsi="Adobe Arabic" w:cs="Adobe Arabic" w:hint="cs"/>
                              <w:b/>
                              <w:bCs/>
                              <w:color w:val="FFFFFF" w:themeColor="background1"/>
                              <w:sz w:val="36"/>
                              <w:szCs w:val="36"/>
                              <w:rtl/>
                              <w:lang w:bidi="ar-SY"/>
                            </w:rPr>
                            <w:t>بلورة الأساليب الأساسية للمشكلة</w:t>
                          </w:r>
                        </w:p>
                      </w:txbxContent>
                    </v:textbox>
                  </v:shape>
                </v:group>
                <v:group id="Google Shape;1325;p43" o:spid="_x0000_s2733" style="position:absolute;left:33410;top:2608;width:8094;height:8608" coordorigin="33410,2608" coordsize="8093,86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KfANcUAAADdAAAADwAAAGRycy9kb3ducmV2LnhtbERPTWvCQBC9F/wPyxS8&#10;NZsoKTXNKiJWPIRCVSi9DdkxCWZnQ3abxH/fLRR6m8f7nHwzmVYM1LvGsoIkikEQl1Y3XCm4nN+e&#10;XkA4j6yxtUwK7uRgs5495JhpO/IHDSdfiRDCLkMFtfddJqUrazLoItsRB+5qe4M+wL6SuscxhJtW&#10;LuL4WRpsODTU2NGupvJ2+jYKDiOO22WyH4rbdXf/Oqfvn0VCSs0fp+0rCE+T/xf/uY86zF8t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SnwDXFAAAA3QAA&#10;AA8AAAAAAAAAAAAAAAAAqgIAAGRycy9kb3ducmV2LnhtbFBLBQYAAAAABAAEAPoAAACcAwAAAAA=&#10;">
                  <v:group id="Google Shape;1326;p43" o:spid="_x0000_s2734" style="position:absolute;left:33410;top:2608;width:8093;height:8608" coordorigin="33410,2608" coordsize="8092,86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XgllcQAAADdAAAA&#10;DwAAAAAAAAAAAAAAAACqAgAAZHJzL2Rvd25yZXYueG1sUEsFBgAAAAAEAAQA+gAAAJsDAAAAAA==&#10;">
                    <v:shape id="Google Shape;1327;p43" o:spid="_x0000_s2735" style="position:absolute;left:33794;top:6279;width:7441;height:4531;visibility:visible;mso-wrap-style:square;v-text-anchor:middle" coordsize="7390,50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6uCcQA&#10;AADdAAAADwAAAGRycy9kb3ducmV2LnhtbERPS2vCQBC+C/6HZQq9SN2YljamrmIFwVvR9OBxyE6T&#10;2OxsyG4e/vuuIHibj+85q81oatFT6yrLChbzCARxbnXFhYKfbP+SgHAeWWNtmRRcycFmPZ2sMNV2&#10;4CP1J1+IEMIuRQWl900qpctLMujmtiEO3K9tDfoA20LqFocQbmoZR9G7NFhxaCixoV1J+d+pMwr6&#10;bDv6V0yu3SWPL7Ov7nyYfVulnp/G7ScIT6N/iO/ugw7zl28fcPsmnCD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ergnEAAAA3QAAAA8AAAAAAAAAAAAAAAAAmAIAAGRycy9k&#10;b3ducmV2LnhtbFBLBQYAAAAABAAEAPUAAACJAwAAAAA=&#10;" path="m6860,3651r8,25l6851,3676r-16,-17c6843,3659,6851,3651,6860,3651xm6876,3758r8,45c6882,3797,6876,3791,6876,3791v,-16,,-24,,-33xm176,1c113,1,54,34,42,109,,341,33,581,141,788v-41,381,,761,116,1117c323,2269,513,2600,795,2840v347,364,810,604,1315,670c3682,3734,5743,3692,6868,5024v28,34,64,48,100,48c7047,5072,7127,5002,7133,4917v24,-497,256,-1274,-91,-1705c6694,2782,6007,2674,5503,2608,3955,2410,2226,2534,977,1442v-9,-9,-17,-17,-25,-25c968,1384,960,1342,935,1309,654,953,455,548,340,109,318,40,245,1,176,1xe" stroked="f">
                      <v:path arrowok="t" o:extrusionok="f" o:connecttype="custom" o:connectlocs="6907,3261;6915,3283;6898,3283;6882,3268;6907,3261;6923,3356;6932,3397;6932,3397;6923,3386;6923,3356;177,1;42,97;142,704;259,1701;800,2537;2125,3135;6915,4487;7016,4530;7182,4392;7091,2869;5541,2329;984,1288;959,1266;941,1169;342,97;177,1" o:connectangles="0,0,0,0,0,0,0,0,0,0,0,0,0,0,0,0,0,0,0,0,0,0,0,0,0,0"/>
                    </v:shape>
                    <v:group id="Google Shape;1328;p43" o:spid="_x0000_s2736" style="position:absolute;left:33410;top:2608;width:8092;height:8608" coordorigin="33410,2608" coordsize="8091,86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3mKC8cAAADd&#10;AAAADwAAAAAAAAAAAAAAAACqAgAAZHJzL2Rvd25yZXYueG1sUEsFBgAAAAAEAAQA+gAAAJ4DAAAA&#10;AA==&#10;">
                      <v:shape id="Google Shape;1329;p43" o:spid="_x0000_s2737" style="position:absolute;left:33669;top:2712;width:7716;height:6762;visibility:visible;mso-wrap-style:square;v-text-anchor:middle" coordsize="7663,7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QltcMA&#10;AADdAAAADwAAAGRycy9kb3ducmV2LnhtbERPTWvCQBC9C/0Pywi96SYitkY3UipCTkVtL96G7JhE&#10;s7NpdjXJv3eFQm/zeJ+z3vSmFndqXWVZQTyNQBDnVldcKPj53k3eQTiPrLG2TAoGcrBJX0ZrTLTt&#10;+ED3oy9ECGGXoILS+yaR0uUlGXRT2xAH7mxbgz7AtpC6xS6Em1rOomghDVYcGkps6LOk/Hq8GQV2&#10;tpvHvN3/fr0Nl9PB+ay7nK1Sr+P+YwXCU+//xX/uTIf5y/kSnt+EE2T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7QltcMAAADdAAAADwAAAAAAAAAAAAAAAACYAgAAZHJzL2Rv&#10;d25yZXYueG1sUEsFBgAAAAAEAAQA9QAAAIgDAAAAAA==&#10;" path="m3470,c2157,,872,900,447,2151,,3466,555,5047,1713,5808v1117,720,2532,687,3856,811c6305,6693,7141,6900,7464,7570r74,-99c7662,5676,7373,3872,6711,2209,6562,1812,6355,1447,6090,1125,5825,835,5511,612,5155,446,4700,206,4195,57,3674,8,3606,3,3538,,3470,xe" stroked="f">
                        <v:path arrowok="t" o:extrusionok="f" o:connecttype="custom" o:connectlocs="3494,0;450,1921;1725,5187;5608,5912;7516,6761;7590,6673;6757,1973;6132,1005;5191,398;3699,7;3494,0" o:connectangles="0,0,0,0,0,0,0,0,0,0,0"/>
                      </v:shape>
                      <v:group id="Google Shape;1330;p43" o:spid="_x0000_s2738" style="position:absolute;left:33410;top:2608;width:8091;height:8608" coordorigin="33410,2608" coordsize="8090,86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NYQ0McAAADd&#10;AAAADwAAAAAAAAAAAAAAAACqAgAAZHJzL2Rvd25yZXYueG1sUEsFBgAAAAAEAAQA+gAAAJ4DAAAA&#10;AA==&#10;">
                        <v:shape id="Google Shape;1331;p43" o:spid="_x0000_s2739" style="position:absolute;left:33410;top:5294;width:7881;height:5922;visibility:visible;mso-wrap-style:square;v-text-anchor:middle" coordsize="7827,66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vk3MMA&#10;AADdAAAADwAAAGRycy9kb3ducmV2LnhtbERP32vCMBB+H/g/hBN8m2ndHFobRQTBwV50gvh2NGdT&#10;bC6lyWz23y+Dwd7u4/t55SbaVjyo941jBfk0A0FcOd1wreD8uX9egPABWWPrmBR8k4fNevRUYqHd&#10;wEd6nEItUgj7AhWYELpCSl8ZsuinriNO3M31FkOCfS11j0MKt62cZdmbtNhwajDY0c5QdT99WQVD&#10;vdu+vnSxeV9cjjEzfP2g/VypyThuVyACxfAv/nMfdJq/nOfw+006Qa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qvk3MMAAADdAAAADwAAAAAAAAAAAAAAAACYAgAAZHJzL2Rv&#10;d25yZXYueG1sUEsFBgAAAAAEAAQA9QAAAIgDAAAAAA==&#10;" path="m523,c464,,402,38,398,112,257,1560,1,3852,1656,4564v827,355,1770,248,2639,388c5255,5110,6843,5548,7257,6549v18,49,76,81,129,81c7432,6630,7473,6607,7481,6549v107,-645,223,-1299,331,-1944c7826,4520,7751,4463,7684,4463v-45,,-86,25,-96,84c7498,5088,7402,5629,7310,6170r,c6971,5681,6397,5396,5851,5168,4982,4803,4088,4679,3161,4613,2061,4539,1043,4274,696,3099,423,2156,538,1072,630,112,638,38,582,,523,xe" fillcolor="black" stroked="f">
                          <v:path arrowok="t" o:extrusionok="f" o:connecttype="custom" o:connectlocs="527,0;401,100;1667,4076;4325,4423;7307,5849;7437,5921;7533,5849;7866,4113;7737,3986;7640,4061;7360,5510;7360,5510;5891,4615;3183,4120;701,2768;634,100;527,0" o:connectangles="0,0,0,0,0,0,0,0,0,0,0,0,0,0,0,0,0"/>
                        </v:shape>
                        <v:shape id="Google Shape;1332;p43" o:spid="_x0000_s2740" style="position:absolute;left:33719;top:2608;width:7781;height:7977;visibility:visible;mso-wrap-style:square;v-text-anchor:middle" coordsize="7729,89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sBesIA&#10;AADdAAAADwAAAGRycy9kb3ducmV2LnhtbERPTWvCQBC9C/6HZQQvUjcVLTV1lSJUe1RTPA/ZcROa&#10;nQ3ZqUn/fbdQ6G0e73M2u8E36k5drAMbeJxnoIjLYGt2Bj6Kt4dnUFGQLTaBycA3Rdhtx6MN5jb0&#10;fKb7RZxKIRxzNFCJtLnWsazIY5yHljhxt9B5lAQ7p22HfQr3jV5k2ZP2WHNqqLClfUXl5+XLG3DF&#10;7byU2anos+P+2mg5HVatM2Y6GV5fQAkN8i/+c7/bNH+9WsDvN+kEvf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CwF6wgAAAN0AAAAPAAAAAAAAAAAAAAAAAJgCAABkcnMvZG93&#10;bnJldi54bWxQSwUGAAAAAAQABAD1AAAAhwMAAAAA&#10;" path="m3454,257v1163,,2346,586,2885,1630c7199,3550,7472,5561,7373,7414,6728,6570,5412,6612,4436,6537,2880,6413,1283,6041,621,4460,1,3021,588,1341,1978,613,2428,372,2939,257,3454,257xm3454,c3280,,3104,14,2930,42,1548,257,348,1391,158,2789v-91,712,41,1431,389,2060c745,5668,977,6479,1242,7282v6,19,22,27,37,27c1303,7309,1326,7290,1316,7265,1076,6546,870,5817,688,5081v182,281,397,530,653,745c1424,6372,1565,6918,1772,7431v6,21,24,30,40,30c1834,7461,1856,7443,1846,7414,1656,6926,1515,6413,1432,5892v133,107,282,198,431,281c2045,6703,2276,7216,2558,7704v7,12,18,17,29,17c2613,7721,2641,7692,2624,7663,2359,7207,2136,6728,1962,6223v248,124,505,215,761,289c2864,6926,3021,7332,3186,7729v8,16,21,22,33,22c3245,7751,3269,7724,3253,7696,3095,7315,2946,6926,2814,6537v199,50,397,83,596,116c3509,7050,3617,7439,3741,7820v3,21,20,30,37,30c3801,7850,3825,7832,3815,7803,3691,7431,3592,7050,3493,6661v182,33,364,50,546,67c4154,7133,4287,7530,4436,7927v6,16,23,24,39,24c4501,7951,4525,7933,4510,7902,4370,7522,4237,7133,4121,6736v133,16,265,25,398,33l4634,6777r571,1407c5212,8203,5227,8211,5243,8211v23,,47,-19,37,-44c5089,7704,4899,7249,4717,6785v149,9,306,17,463,25c5412,7356,5644,7894,5867,8432v8,16,20,22,32,22c5925,8454,5950,8424,5933,8391,5710,7869,5487,7348,5271,6819v183,16,381,33,563,66l6562,8879v7,19,22,27,38,27c6623,8906,6647,8887,6637,8862l5925,6893v190,33,372,83,555,149c6695,7663,6910,8283,7125,8904v6,19,22,27,37,27c7186,8931,7209,8912,7199,8887,6993,8283,6786,7687,6571,7083v314,133,579,364,744,654c7338,7776,7374,7793,7410,7793v58,,115,-43,120,-114c7572,7663,7605,7621,7605,7580,7729,5710,7415,3832,6686,2102,6143,840,4825,,3454,xe" fillcolor="black" stroked="f">
                          <v:path arrowok="t" o:extrusionok="f" o:connecttype="custom" o:connectlocs="6382,1685;4466,5838;1991,547;3477,0;159,2491;1250,6503;1325,6488;693,4538;1784,6636;1858,6621;1442,5262;2575,6880;2642,6844;1975,5558;3207,6903;3275,6873;2833,5838;3766,6984;3841,6969;3517,5949;4466,7079;4540,7057;4149,6016;4665,6052;5278,7333;4749,6060;5215,6082;5939,7550;5306,6090;5873,6149;6644,7954;5965,6156;6524,6289;7210,7976;6615,6326;7364,6910;7581,6858;6731,1877" o:connectangles="0,0,0,0,0,0,0,0,0,0,0,0,0,0,0,0,0,0,0,0,0,0,0,0,0,0,0,0,0,0,0,0,0,0,0,0,0,0"/>
                        </v:shape>
                      </v:group>
                    </v:group>
                  </v:group>
                  <v:shape id="Google Shape;1333;p43" o:spid="_x0000_s2741" type="#_x0000_t202" style="position:absolute;left:34127;top:3442;width:6657;height:4497;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qekcIA&#10;AADdAAAADwAAAGRycy9kb3ducmV2LnhtbERPS4vCMBC+L/gfwgje1tRFRatRpIvgaRcfB49DMzbV&#10;ZlKaqO2/3ywI3ubje85y3dpKPKjxpWMFo2ECgjh3uuRCwem4/ZyB8AFZY+WYFHTkYb3qfSwx1e7J&#10;e3ocQiFiCPsUFZgQ6lRKnxuy6IeuJo7cxTUWQ4RNIXWDzxhuK/mVJFNpseTYYLCmzFB+O9ytgvu5&#10;68pwmvzMJtdsbo6/+++MWqUG/XazABGoDW/xy73Tcf58PIX/b+IJc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ip6RwgAAAN0AAAAPAAAAAAAAAAAAAAAAAJgCAABkcnMvZG93&#10;bnJldi54bWxQSwUGAAAAAAQABAD1AAAAhwMAAAAA&#10;" filled="f" stroked="f">
                    <v:textbox inset="2.53958mm,1mm,2.53958mm,1mm">
                      <w:txbxContent>
                        <w:p w:rsidR="00FC7E58" w:rsidRDefault="00FC7E58" w:rsidP="00A5444F">
                          <w:pPr>
                            <w:keepNext/>
                            <w:bidi w:val="0"/>
                            <w:jc w:val="center"/>
                            <w:rPr>
                              <w:rFonts w:ascii="Adobe Arabic" w:hAnsi="Adobe Arabic" w:cs="Adobe Arabic"/>
                              <w:b/>
                              <w:bCs/>
                              <w:color w:val="4472C4" w:themeColor="accent1"/>
                              <w:sz w:val="56"/>
                              <w:szCs w:val="56"/>
                            </w:rPr>
                          </w:pPr>
                          <w:r>
                            <w:rPr>
                              <w:rFonts w:ascii="Adobe Arabic" w:hAnsi="Adobe Arabic" w:cs="Adobe Arabic"/>
                              <w:b/>
                              <w:bCs/>
                              <w:color w:val="4472C4" w:themeColor="accent1"/>
                              <w:sz w:val="56"/>
                              <w:szCs w:val="56"/>
                            </w:rPr>
                            <w:t>1</w:t>
                          </w:r>
                        </w:p>
                      </w:txbxContent>
                    </v:textbox>
                  </v:shape>
                </v:group>
                <v:group id="Google Shape;1334;p43" o:spid="_x0000_s2742" style="position:absolute;left:33799;top:22787;width:8523;height:7303" coordorigin="33799,22787" coordsize="8523,73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HVeQsUAAADdAAAADwAAAGRycy9kb3ducmV2LnhtbERPTWvCQBC9F/wPywi9&#10;NZtYGmrMKiJWPIRCVSi9DdkxCWZnQ3abxH/fLRR6m8f7nHwzmVYM1LvGsoIkikEQl1Y3XCm4nN+e&#10;XkE4j6yxtUwK7uRgs5495JhpO/IHDSdfiRDCLkMFtfddJqUrazLoItsRB+5qe4M+wL6SuscxhJtW&#10;LuI4lQYbDg01drSrqbydvo2Cw4jj9jnZD8Xturt/nV/eP4uElHqcT9sVCE+T/xf/uY86zF8u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R1XkLFAAAA3QAA&#10;AA8AAAAAAAAAAAAAAAAAqgIAAGRycy9kb3ducmV2LnhtbFBLBQYAAAAABAAEAPoAAACcAwAAAAA=&#10;">
                  <v:group id="Google Shape;1335;p43" o:spid="_x0000_s2743" style="position:absolute;left:33799;top:22787;width:8523;height:7302" coordorigin="33799,22787" coordsize="8523,73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Q+GDccAAADd&#10;AAAADwAAAAAAAAAAAAAAAACqAgAAZHJzL2Rvd25yZXYueG1sUEsFBgAAAAAEAAQA+gAAAJ4DAAAA&#10;AA==&#10;">
                    <v:shape id="Google Shape;1336;p43" o:spid="_x0000_s2744" style="position:absolute;left:33941;top:22896;width:8282;height:5826;visibility:visible;mso-wrap-style:square;v-text-anchor:middle" coordsize="8226,65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J1S8UA&#10;AADdAAAADwAAAGRycy9kb3ducmV2LnhtbERPTWvCQBC9C/6HZQRvutFKbVNXKa1CD6LGttDjmB2z&#10;wexsyG5N+u+7QqG3ebzPWaw6W4krNb50rGAyTkAQ506XXCj4eN+MHkD4gKyxckwKfsjDatnvLTDV&#10;ruWMrsdQiBjCPkUFJoQ6ldLnhiz6sauJI3d2jcUQYVNI3WAbw20lp0lyLy2WHBsM1vRiKL8cv62C&#10;Q7bjWfv5tV3vD3fZ5pVO84k5KTUcdM9PIAJ14V/8537Tcf7jbAq3b+IJ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AnVLxQAAAN0AAAAPAAAAAAAAAAAAAAAAAJgCAABkcnMv&#10;ZG93bnJldi54bWxQSwUGAAAAAAQABAD1AAAAigMAAAAA&#10;" path="m4743,1v-256,,-506,24,-738,73c2814,322,2069,1472,1622,2581,1175,3690,861,4914,1,5750r165,-74c491,5638,817,5620,1143,5620v759,,1517,101,2258,304c4207,6139,4806,6523,5533,6523v169,,345,-21,533,-70c7166,6172,8225,4972,8209,3864,8192,2763,7861,1489,7017,744,6456,252,5567,1,4743,1xe" stroked="f">
                      <v:path arrowok="t" o:extrusionok="f" o:connecttype="custom" o:connectlocs="4775,1;4032,66;1633,2305;1,5136;167,5070;1151,5019;3424,5291;5571,5826;6107,5763;8265,3451;7065,665;4775,1" o:connectangles="0,0,0,0,0,0,0,0,0,0,0,0"/>
                    </v:shape>
                    <v:shape id="Google Shape;1337;p43" o:spid="_x0000_s2745" style="position:absolute;left:33948;top:27493;width:8096;height:2365;visibility:visible;mso-wrap-style:square;v-text-anchor:middle" coordsize="8042,26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9EZcQA&#10;AADdAAAADwAAAGRycy9kb3ducmV2LnhtbERP22rCQBB9L/gPyxT6IrrRtqLRTQilVemblw8YsmM2&#10;NDubZrea/H1XKPRtDuc6m7y3jbhS52vHCmbTBARx6XTNlYLz6WOyBOEDssbGMSkYyEOejR42mGp3&#10;4wNdj6ESMYR9igpMCG0qpS8NWfRT1xJH7uI6iyHCrpK6w1sMt42cJ8lCWqw5Nhhs6c1Q+XX8sQq2&#10;pS++d6/zov2k8e696AezGg9KPT32xRpEoD78i//cex3nr16e4f5NPEF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vRGXEAAAA3QAAAA8AAAAAAAAAAAAAAAAAmAIAAGRycy9k&#10;b3ducmV2LnhtbFBLBQYAAAAABAAEAPUAAACJAwAAAAA=&#10;" path="m7382,901r-8,33c7366,926,7366,926,7358,918r24,-17xm2459,942r-8,9l2451,942r8,xm829,1563r182,17c1020,1580,1028,1588,1036,1596v-66,-8,-141,-16,-207,-33xm4983,1662r,c5033,1671,5082,1679,5132,1687v16,,33,,49,8l5115,1704r-132,-42xm407,1819r25,17l407,1836v,-8,,-17,,-17xm3965,1803v99,33,207,74,306,107c4155,1886,4040,1869,3932,1844v8,-16,17,-33,17,-41l3965,1803xm7002,1439r,c6869,1662,6671,1828,6431,1919v174,-91,323,-232,430,-397c6903,1497,6952,1472,7002,1439xm3609,2101r133,25l3849,2159r-240,-58xm6514,2208r,c6265,2308,6009,2366,5744,2374v41,-17,83,-25,124,-42c6092,2316,6307,2275,6514,2208xm7821,v-48,,-96,19,-132,65c7325,578,6861,1075,6265,1298v-224,84,-451,118,-678,118c5095,1416,4603,1256,4139,1091,3585,893,3047,694,2459,636,1781,570,1086,587,407,578v-41,,-74,9,-107,33c272,559,213,533,156,533,77,533,1,582,10,678v41,446,75,885,91,1332c101,2078,157,2161,237,2161v7,,14,-1,21,-2c597,2116,937,2095,1278,2095v584,,1169,62,1744,188c3775,2448,4503,2647,5289,2647v63,,126,,190,c6019,2647,6579,2627,6994,2250,7515,1786,7647,1075,7813,438v,-9,,-17,,-25c7854,347,7904,289,7953,223,8041,111,7934,,7821,xe" stroked="f">
                      <v:path arrowok="t" o:extrusionok="f" o:connecttype="custom" o:connectlocs="7432,805;7424,834;7407,820;7432,805;2476,841;2467,849;2467,841;2476,841;835,1396;1018,1411;1043,1425;835,1396;5016,1484;5016,1484;5166,1507;5216,1514;5149,1522;5016,1484;410,1625;435,1640;410,1640;410,1625;3992,1610;4300,1706;3958,1647;3976,1610;3992,1610;7049,1285;7049,1285;6474,1714;6907,1359;7049,1285;3633,1876;3767,1899;3875,1928;3633,1876;6558,1972;6558,1972;5783,2120;5907,2083;6558,1972;7874,0;7741,58;6307,1159;5625,1265;4167,974;2476,568;410,516;302,546;157,476;10,606;102,1795;239,1930;260,1928;1287,1871;3042,2039;5325,2364;5516,2364;7041,2010;7865,391;7865,369;8006,199;7874,0" o:connectangles="0,0,0,0,0,0,0,0,0,0,0,0,0,0,0,0,0,0,0,0,0,0,0,0,0,0,0,0,0,0,0,0,0,0,0,0,0,0,0,0,0,0,0,0,0,0,0,0,0,0,0,0,0,0,0,0,0,0,0,0,0,0,0"/>
                    </v:shape>
                    <v:shape id="Google Shape;1338;p43" o:spid="_x0000_s2746" style="position:absolute;left:33799;top:22787;width:8523;height:7301;visibility:visible;mso-wrap-style:square;v-text-anchor:middle" coordsize="8466,8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0SYsQA&#10;AADdAAAADwAAAGRycy9kb3ducmV2LnhtbERPTWvCQBC9C/6HZYTe6kYbrKZZRZQUe2pr9OBtyE6T&#10;YHY2ZLca/31XKHibx/ucdNWbRlyoc7VlBZNxBIK4sLrmUsEhz57nIJxH1thYJgU3crBaDgcpJtpe&#10;+Zsue1+KEMIuQQWV920ipSsqMujGtiUO3I/tDPoAu1LqDq8h3DRyGkUzabDm0FBhS5uKivP+1yj4&#10;zF6a9zjHLz7WuH3dzj/OWXlS6mnUr99AeOr9Q/zv3ukwfxHHcP8mnC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YtEmLEAAAA3QAAAA8AAAAAAAAAAAAAAAAAmAIAAGRycy9k&#10;b3ducmV2LnhtbFBLBQYAAAAABAAEAPUAAACJAwAAAAA=&#10;" path="m8010,5392r,c7962,5596,7921,5799,7864,5995l7729,5748v99,-116,190,-232,281,-356xm4865,238v188,,377,15,564,41c7108,510,8019,1785,8201,3398v16,166,24,331,24,497c8209,3911,8201,3936,8201,3953v-25,198,-42,388,-67,595c8035,4904,7853,5227,7613,5508,7130,6087,6426,6528,5655,6528v-34,,-68,,-102,-2c4684,6484,3857,5971,3013,5806,2443,5693,1863,5634,1284,5634v-272,,-542,13,-811,40c1267,4689,1523,3431,2069,2298,2367,1669,2781,1057,3360,659,3812,354,4336,238,4865,238xm7671,5814r166,306c7787,6286,7729,6451,7663,6609l7406,6071v91,-83,182,-174,265,-257xm7348,6120r273,580c7613,6724,7605,6741,7597,6758v-65,154,-155,293,-260,423c7222,6919,7082,6656,6935,6410v140,-91,281,-182,413,-290xm1168,5864v165,488,355,976,562,1448c1609,7302,1485,7298,1361,7298v-87,,-174,2,-260,6c919,6824,721,6360,497,5897v224,-17,447,-25,671,-33xm423,5905v,9,,17,,25c646,6377,845,6840,1019,7304v-141,8,-282,24,-422,49c473,7179,365,6989,282,6799,266,6509,249,6220,233,5938r24,-24l307,5914r116,-9xm299,6997v58,125,132,249,215,365l315,7403v-8,-132,-8,-265,-16,-406xm1242,5872v199,,389,8,587,17c2078,6385,2301,6898,2508,7419v-232,-49,-455,-82,-695,-99c1606,6849,1416,6360,1242,5872xm1921,5889r,c2136,5905,2351,5930,2566,5963v157,538,364,1068,620,1581c2988,7502,2789,7461,2599,7428,2392,6906,2160,6393,1921,5889xm6860,6443v157,265,298,538,414,819c7150,7411,6993,7544,6819,7643l6372,6650v166,-50,331,-116,488,-207xm2649,5971r,c2864,6005,3079,6054,3286,6104v231,529,438,1059,637,1597l3277,7560c3021,7047,2806,6518,2649,5971xm3385,6129r124,33c3691,6211,3873,6278,4047,6344v190,505,389,1001,604,1497c4436,7808,4229,7767,4014,7726,3824,7188,3608,6650,3385,6129xm6298,6675v148,331,306,670,455,1009c6579,7775,6380,7841,6190,7883,6016,7519,5859,7138,5710,6758r157,c6016,6741,6157,6716,6298,6675xm4146,6377r,c4378,6460,4610,6551,4841,6625v207,430,414,869,621,1307l5346,7932v-207,-16,-405,-41,-604,-74c4527,7370,4328,6873,4146,6377xm4941,6650r,c5164,6716,5396,6749,5627,6758v149,388,306,769,480,1141c5925,7932,5735,7941,5545,7941,5346,7510,5147,7080,4941,6650xm4939,c4148,,3371,256,2789,833,1408,2207,1424,4366,84,5756v-50,9,-83,58,-83,108c34,6427,59,6989,92,7544v,72,56,119,120,119c222,7663,231,7662,241,7659,619,7558,994,7518,1367,7518v755,,1502,166,2250,332c4270,7996,4965,8174,5643,8174v240,,479,-22,712,-76c7845,7759,8176,6062,8350,4672v74,-248,115,-504,115,-753c8441,2529,7911,974,6571,362,6063,128,5498,,4939,xe" fillcolor="black" stroked="f">
                      <v:path arrowok="t" o:extrusionok="f" o:connecttype="custom" o:connectlocs="8064,4816;7917,5354;8064,4816;5466,249;8280,3479;8189,4062;5693,5830;3033,5185;476,5067;3383,589;7723,5192;7715,5902;7723,5192;7672,5984;7386,6413;6982,5725;1176,5237;1370,6518;500,5267;426,5274;1026,6523;284,6072;259,5282;426,5274;517,6575;301,6249;1841,5259;1825,6537;1934,5259;2583,5325;2616,6634;6906,5754;6865,6826;6906,5754;2667,5333;3949,6878;2667,5333;3533,5503;4682,7003;3408,5474;6798,6862;5748,6035;6340,5961;4174,5695;5499,7084;4774,7018;4974,5939;5665,6035;5582,7092;4972,0;85,5141;93,6737;243,6840;3641,7011;6398,7232;8522,3500;4972,0" o:connectangles="0,0,0,0,0,0,0,0,0,0,0,0,0,0,0,0,0,0,0,0,0,0,0,0,0,0,0,0,0,0,0,0,0,0,0,0,0,0,0,0,0,0,0,0,0,0,0,0,0,0,0,0,0,0,0,0,0"/>
                    </v:shape>
                  </v:group>
                  <v:shape id="Google Shape;1339;p43" o:spid="_x0000_s2747" type="#_x0000_t202" style="position:absolute;left:35277;top:23635;width:6657;height:4497;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MG5cIA&#10;AADdAAAADwAAAGRycy9kb3ducmV2LnhtbERPS4vCMBC+C/6HMII3TRVdtBpFuizsacXHwePQjE21&#10;mZQmavvvNwvC3ubje85629pKPKnxpWMFk3ECgjh3uuRCwfn0NVqA8AFZY+WYFHTkYbvp99aYavfi&#10;Az2PoRAxhH2KCkwIdSqlzw1Z9GNXE0fu6hqLIcKmkLrBVwy3lZwmyYe0WHJsMFhTZii/Hx9WwePS&#10;dWU4z38W81u2NKf94TOjVqnhoN2tQARqw7/47f7Wcf5yNoG/b+IJ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YwblwgAAAN0AAAAPAAAAAAAAAAAAAAAAAJgCAABkcnMvZG93&#10;bnJldi54bWxQSwUGAAAAAAQABAD1AAAAhwMAAAAA&#10;" filled="f" stroked="f">
                    <v:textbox inset="2.53958mm,1mm,2.53958mm,1mm">
                      <w:txbxContent>
                        <w:p w:rsidR="00FC7E58" w:rsidRDefault="00FC7E58" w:rsidP="00A5444F">
                          <w:pPr>
                            <w:keepNext/>
                            <w:bidi w:val="0"/>
                            <w:jc w:val="center"/>
                            <w:rPr>
                              <w:rFonts w:ascii="Adobe Arabic" w:hAnsi="Adobe Arabic" w:cs="Adobe Arabic"/>
                              <w:b/>
                              <w:bCs/>
                              <w:color w:val="92D050"/>
                              <w:sz w:val="52"/>
                              <w:szCs w:val="52"/>
                            </w:rPr>
                          </w:pPr>
                          <w:r>
                            <w:rPr>
                              <w:rFonts w:ascii="Adobe Arabic" w:hAnsi="Adobe Arabic" w:cs="Adobe Arabic"/>
                              <w:b/>
                              <w:bCs/>
                              <w:color w:val="92D050"/>
                              <w:sz w:val="52"/>
                              <w:szCs w:val="52"/>
                            </w:rPr>
                            <w:t>2</w:t>
                          </w:r>
                        </w:p>
                      </w:txbxContent>
                    </v:textbox>
                  </v:shape>
                </v:group>
                <v:group id="Google Shape;1340;p43" o:spid="_x0000_s2748" style="position:absolute;left:12303;top:23211;width:6687;height:8188" coordorigin="12303,23211" coordsize="6686,81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zn72cQAAADdAAAADwAAAGRycy9kb3ducmV2LnhtbERPS2vCQBC+C/6HZQRv&#10;dRPFR6OriKj0IIVqofQ2ZMckmJ0N2TWJ/74rFLzNx/ec1aYzpWiodoVlBfEoAkGcWl1wpuD7cnhb&#10;gHAeWWNpmRQ8yMFm3e+tMNG25S9qzj4TIYRdggpy76tESpfmZNCNbEUcuKutDfoA60zqGtsQbko5&#10;jqKZNFhwaMixol1O6e18NwqOLbbbSbxvTrfr7vF7mX7+nGJSajjotksQnjr/Ev+7P3SY/z6ew/O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zn72cQAAADdAAAA&#10;DwAAAAAAAAAAAAAAAACqAgAAZHJzL2Rvd25yZXYueG1sUEsFBgAAAAAEAAQA+gAAAJsDAAAAAA==&#10;">
                  <v:group id="Google Shape;1341;p43" o:spid="_x0000_s2749" style="position:absolute;left:12303;top:23211;width:6657;height:8187" coordorigin="12303,23214" coordsize="6657,81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X5W6MUAAADdAAAADwAAAGRycy9kb3ducmV2LnhtbERPTWvCQBC9F/wPyxS8&#10;NZsoKTXNKiJVPIRCVSi9DdkxCWZnQ3abxH/fLRR6m8f7nHwzmVYM1LvGsoIkikEQl1Y3XCm4nPdP&#10;LyCcR9bYWiYFd3KwWc8ecsy0HfmDhpOvRAhhl6GC2vsuk9KVNRl0ke2IA3e1vUEfYF9J3eMYwk0r&#10;F3H8LA02HBpq7GhXU3k7fRsFhxHH7TJ5G4rbdXf/Oqfvn0VCSs0fp+0rCE+T/xf/uY86zF8t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F+VujFAAAA3QAA&#10;AA8AAAAAAAAAAAAAAAAAqgIAAGRycy9kb3ducmV2LnhtbFBLBQYAAAAABAAEAPoAAACcAwAAAAA=&#10;">
                    <v:shape id="Google Shape;1342;p43" o:spid="_x0000_s2750" style="position:absolute;left:12433;top:28347;width:6288;height:2845;visibility:visible;mso-wrap-style:square;v-text-anchor:middle" coordsize="6245,31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ChhsMA&#10;AADdAAAADwAAAGRycy9kb3ducmV2LnhtbERPTWvCQBC9F/wPyxS81U1rsZpmI1YQhNZDo+B1mh2z&#10;wexsyK4m/ffdguBtHu9zsuVgG3GlzteOFTxPEhDEpdM1VwoO+83THIQPyBobx6Tglzws89FDhql2&#10;PX/TtQiViCHsU1RgQmhTKX1pyKKfuJY4cifXWQwRdpXUHfYx3DbyJUlm0mLNscFgS2tD5bm4WAXH&#10;r1felf3n9MPtNz9Gh2Inm1qp8eOwegcRaAh38c291XH+YvoG/9/EE2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hChhsMAAADdAAAADwAAAAAAAAAAAAAAAACYAgAAZHJzL2Rv&#10;d25yZXYueG1sUEsFBgAAAAAEAAQA9QAAAIgDAAAAAA==&#10;" path="m571,1336v25,33,50,58,83,83l645,1427v-8,-4,-16,-6,-24,-6c612,1421,604,1423,596,1427v-9,-33,-17,-58,-25,-91xm263,1c184,1,99,52,91,153,33,955,,1890,654,2478v620,554,1588,678,2391,695c3238,3177,3445,3185,3656,3185v604,,1242,-63,1689,-443c5560,2560,5718,2329,5809,2064v8,-25,16,-50,16,-75c5991,1452,5957,839,6189,302v,-9,8,-25,17,-34c6244,158,6136,70,6037,70v-49,,-96,22,-121,74l5908,186c5718,666,5329,1013,4898,1278v-537,339,-1034,414,-1663,430c3104,1712,2967,1716,2827,1716,1869,1716,763,1562,439,508v-9,-24,-34,-49,-50,-66c389,343,397,244,405,153,414,50,341,1,263,1xe" stroked="f">
                      <v:path arrowok="t" o:extrusionok="f" o:connecttype="custom" o:connectlocs="575,1193;659,1268;649,1275;625,1269;600,1275;575,1193;265,1;92,137;659,2213;3066,2834;3681,2845;5382,2449;5849,1844;5865,1777;6232,270;6249,239;6079,63;5957,129;5949,166;4932,1142;3257,1526;2846,1533;442,454;392,395;408,137;265,1" o:connectangles="0,0,0,0,0,0,0,0,0,0,0,0,0,0,0,0,0,0,0,0,0,0,0,0,0,0"/>
                    </v:shape>
                    <v:shape id="Google Shape;1343;p43" o:spid="_x0000_s2751" style="position:absolute;left:12483;top:23281;width:6390;height:6593;visibility:visible;mso-wrap-style:square;v-text-anchor:middle" coordsize="6347,73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KPacYA&#10;AADdAAAADwAAAGRycy9kb3ducmV2LnhtbESPT4vCQAzF7wt+hyGCt3Wq64pWRxGh4MHDrn/AY+jE&#10;ttjJlM6s1m9vDsLeEt7Le78s152r1Z3aUHk2MBomoIhzbysuDJyO2ecMVIjIFmvPZOBJAdar3scS&#10;U+sf/Ev3QyyUhHBI0UAZY5NqHfKSHIahb4hFu/rWYZS1LbRt8SHhrtbjJJlqhxVLQ4kNbUvKb4c/&#10;Z+CcTS7j7+622yeZnZwu1cz/PIMxg363WYCK1MV/8/t6ZwV//iW48o2MoF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0KPacYAAADdAAAADwAAAAAAAAAAAAAAAACYAgAAZHJz&#10;L2Rvd25yZXYueG1sUEsFBgAAAAAEAAQA9QAAAIsDAAAAAA==&#10;" path="m348,1v,,,,,l348,1,299,919c318,661,335,552,346,504r,c348,348,348,181,348,1r,c377,603,374,390,346,504r,c331,2346,231,2596,117,3641,1,4775,92,6090,869,6810v484,456,1134,573,1769,573c2753,7383,2867,7379,2979,7373,4072,7323,5280,6992,5859,5941v372,-662,463,-968,389,-1745c6206,3782,6347,3616,6157,3252,5718,2400,4568,1953,3741,1631,2425,1126,1051,1366,348,1xe" stroked="f">
                      <v:path arrowok="t" o:extrusionok="f" o:connecttype="custom" o:connectlocs="350,1;350,1;350,1;301,821;348,450;348,450;350,1;350,1;348,450;348,450;118,3251;875,6081;2656,6593;2999,6584;5899,5305;6290,3747;6199,2904;3766,1456;350,1" o:connectangles="0,0,0,0,0,0,0,0,0,0,0,0,0,0,0,0,0,0,0"/>
                    </v:shape>
                    <v:shape id="Google Shape;1344;p43" o:spid="_x0000_s2752" style="position:absolute;left:12303;top:23214;width:6657;height:8187;visibility:visible;mso-wrap-style:square;v-text-anchor:middle" coordsize="6612,9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Xpg8MA&#10;AADdAAAADwAAAGRycy9kb3ducmV2LnhtbERPTWvCQBC9C/6HZQq96aaWiomuoqJQih6atvchOyYh&#10;2dmQXU3017sFwds83ucsVr2pxYVaV1pW8DaOQBBnVpecK/j92Y9mIJxH1lhbJgVXcrBaDgcLTLTt&#10;+Jsuqc9FCGGXoILC+yaR0mUFGXRj2xAH7mRbgz7ANpe6xS6Em1pOomgqDZYcGgpsaFtQVqVno+Dj&#10;77jvdulm3ceV205m16/qdkClXl/69RyEp94/xQ/3pw7z4/cY/r8JJ8jl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HXpg8MAAADdAAAADwAAAAAAAAAAAAAAAACYAgAAZHJzL2Rv&#10;d25yZXYueG1sUEsFBgAAAAAEAAQA9QAAAIgDAAAAAA==&#10;" path="m6272,5942r,c6248,6115,6223,6281,6190,6455v-33,149,-58,306,-83,455c6049,6769,5983,6628,5908,6496v75,-83,133,-166,191,-257c6165,6148,6223,6049,6272,5942xm679,505v720,902,1870,911,2962,1258c4378,1995,5172,2309,5768,2814v339,281,571,604,587,1059c6355,4130,6380,4403,6372,4676v,8,,16,,16l6372,4833v,66,-9,132,-17,190c6136,6744,4403,7382,2885,7382v-30,,-59,,-88,-1c1804,7365,960,6934,621,5958,489,5553,414,5139,414,4717v9,-314,25,-629,42,-943c456,3732,464,3699,464,3666,580,2615,662,1589,679,530v,-8,,-16,,-25xm5859,6562v66,124,124,240,173,372c6043,6951,6061,6960,6076,6960v9,,17,-3,23,-9c6066,7174,6024,7398,5966,7621,5842,7356,5710,7092,5577,6827v100,-83,191,-174,282,-265xm5511,6877v149,281,290,570,422,860c5908,7820,5884,7903,5850,7985v-41,124,-107,240,-190,340l5139,7117v132,-75,256,-158,372,-240xm356,5842v33,133,83,257,141,381c687,6951,886,7679,1093,8399v-75,-50,-149,-99,-224,-157c348,7828,307,7216,323,6587v9,-248,17,-496,33,-745xm662,6554v149,248,348,463,588,637c1358,7671,1482,8159,1622,8639v,,9,,9,8c1482,8598,1333,8531,1192,8457,1002,7820,828,7191,662,6554xm5081,7158v174,414,347,819,521,1224c5478,8515,5329,8614,5172,8689r,-9l4551,7381v182,-66,356,-140,530,-223xm1341,7249r,c1515,7356,1705,7439,1904,7497r562,1332l2475,8838v-274,-34,-538,-100,-803,-182c1697,8656,1705,8631,1697,8614,1564,8159,1449,7712,1341,7249xm4477,7406r620,1307c4924,8788,4742,8838,4560,8871l3989,7538v165,-33,331,-82,488,-132xm1995,7522r,c2036,7530,2077,7538,2127,7547v157,33,314,49,480,66c2839,8027,3029,8465,3186,8920v-215,-16,-422,-41,-587,-66l2516,8846v16,-8,25,-33,16,-58l1995,7522xm3285,7621v191,439,381,877,571,1308c3774,8932,3692,8934,3610,8934v-115,,-230,-4,-341,-14c3120,8473,2930,8035,2698,7621v99,4,196,6,294,6c3089,7627,3186,7625,3285,7621xm3906,7547r571,1332c4303,8912,4121,8929,3939,8937l3368,7621v182,-16,364,-41,538,-74xm570,c556,,542,3,530,9v-16,8,-25,8,-33,17l489,34v-9,8,-17,16,-17,25l472,67v-8,16,-16,33,-16,50c456,265,456,414,447,572v-8,132,-24,264,-41,455c406,1052,414,1085,431,1101,381,2036,290,2963,216,3906v-17,166,-25,339,-25,513c116,5379,1,6380,125,7307,290,8564,1564,8978,2673,9102v297,33,667,64,1054,64c4529,9166,5404,9031,5850,8490v373,-455,406,-1158,522,-1704c6521,6099,6603,5395,6612,4692v-9,-16,-9,-33,-25,-49c6579,4452,6570,4262,6570,4072,6587,3343,6281,2880,5677,2450,4982,1962,4105,1622,3285,1416,2259,1167,1242,1076,671,67v,-8,,-8,,-8c662,50,662,50,654,42v,,-8,-8,-8,-16c625,9,596,,570,xe" fillcolor="black" stroked="f">
                      <v:path arrowok="t" o:extrusionok="f" o:connecttype="custom" o:connectlocs="6315,5307;6149,6171;6141,5572;684,451;5807,2513;6415,4176;6415,4316;2905,6593;625,5321;459,3371;684,473;5899,5860;6117,6216;6141,6208;5615,6097;5549,6142;5890,7131;5174,6356;358,5217;1100,7501;325,5883;667,5853;1633,7715;1200,7553;5116,6393;5207,7760;4582,6592;1350,6474;1917,6696;2492,7893;1709,7693;4507,6614;4591,7923;4507,6614;2009,6718;2625,6799;2617,7907;2549,7849;3307,6806;3635,7979;2716,6806;3012,6812;3933,6740;3966,7982;3933,6740;534,8;492,30;475,60;450,511;434,983;192,3947;2691,8129;5890,7582;6657,4190;6615,3637;3307,1265;676,53;650,23" o:connectangles="0,0,0,0,0,0,0,0,0,0,0,0,0,0,0,0,0,0,0,0,0,0,0,0,0,0,0,0,0,0,0,0,0,0,0,0,0,0,0,0,0,0,0,0,0,0,0,0,0,0,0,0,0,0,0,0,0,0"/>
                    </v:shape>
                  </v:group>
                  <v:shape id="Google Shape;1345;p43" o:spid="_x0000_s2753" type="#_x0000_t202" style="position:absolute;left:12332;top:25050;width:6657;height:4497;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zt7MIA&#10;AADdAAAADwAAAGRycy9kb3ducmV2LnhtbERPS4vCMBC+L/gfwgje1tQVRatRpIvgaRcfB49DMzbV&#10;ZlKaqO2/3ywI3ubje85y3dpKPKjxpWMFo2ECgjh3uuRCwem4/ZyB8AFZY+WYFHTkYb3qfSwx1e7J&#10;e3ocQiFiCPsUFZgQ6lRKnxuy6IeuJo7cxTUWQ4RNIXWDzxhuK/mVJFNpseTYYLCmzFB+O9ytgvu5&#10;68pwmvzMJtdsbo6/+++MWqUG/XazABGoDW/xy73Tcf58PIX/b+IJc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jO3swgAAAN0AAAAPAAAAAAAAAAAAAAAAAJgCAABkcnMvZG93&#10;bnJldi54bWxQSwUGAAAAAAQABAD1AAAAhwMAAAAA&#10;" filled="f" stroked="f">
                    <v:textbox inset="2.53958mm,1mm,2.53958mm,1mm">
                      <w:txbxContent>
                        <w:p w:rsidR="00FC7E58" w:rsidRDefault="00FC7E58" w:rsidP="00A5444F">
                          <w:pPr>
                            <w:keepNext/>
                            <w:bidi w:val="0"/>
                            <w:jc w:val="center"/>
                            <w:rPr>
                              <w:rFonts w:ascii="Adobe Arabic" w:hAnsi="Adobe Arabic" w:cs="Adobe Arabic"/>
                              <w:b/>
                              <w:bCs/>
                              <w:color w:val="FFC000"/>
                              <w:sz w:val="52"/>
                              <w:szCs w:val="52"/>
                            </w:rPr>
                          </w:pPr>
                          <w:r>
                            <w:rPr>
                              <w:rFonts w:ascii="Adobe Arabic" w:hAnsi="Adobe Arabic" w:cs="Adobe Arabic"/>
                              <w:b/>
                              <w:bCs/>
                              <w:color w:val="FFC000"/>
                              <w:sz w:val="52"/>
                              <w:szCs w:val="52"/>
                            </w:rPr>
                            <w:t>3</w:t>
                          </w:r>
                        </w:p>
                      </w:txbxContent>
                    </v:textbox>
                  </v:shape>
                </v:group>
                <v:group id="Google Shape;1346;p43" o:spid="_x0000_s2754" style="position:absolute;left:8706;top:5316;width:8227;height:7434" coordorigin="8706,5316" coordsize="8226,74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qZvq8cAAADd&#10;AAAADwAAAAAAAAAAAAAAAACqAgAAZHJzL2Rvd25yZXYueG1sUEsFBgAAAAAEAAQA+gAAAJ4DAAAA&#10;AA==&#10;">
                  <v:group id="Google Shape;1347;p43" o:spid="_x0000_s2755" style="position:absolute;left:8706;top:5316;width:8226;height:7433" coordorigin="8706,5315" coordsize="8225,74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16sowwwAAAN0AAAAP&#10;AAAAAAAAAAAAAAAAAKoCAABkcnMvZG93bnJldi54bWxQSwUGAAAAAAQABAD6AAAAmgMAAAAA&#10;">
                    <v:shape id="Google Shape;1348;p43" o:spid="_x0000_s2756" style="position:absolute;left:9340;top:7742;width:7395;height:4820;visibility:visible;mso-wrap-style:square;v-text-anchor:middle" coordsize="7345,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CWasQA&#10;AADdAAAADwAAAGRycy9kb3ducmV2LnhtbERPTWvCQBC9C/0PyxR6MxsVShvdBClULPXSNFC9Ddlx&#10;E8zOhuyq8d+7hUJv83ifsypG24kLDb51rGCWpCCIa6dbNgqq7/fpCwgfkDV2jknBjTwU+cNkhZl2&#10;V/6iSxmMiCHsM1TQhNBnUvq6IYs+cT1x5I5usBgiHIzUA15juO3kPE2fpcWWY0ODPb01VJ/Ks1Ww&#10;YLf9PFQfPzuuSrPf3zYmXW+Uenoc10sQgcbwL/5zb3Wc/7qYwe838QSZ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glmrEAAAA3QAAAA8AAAAAAAAAAAAAAAAAmAIAAGRycy9k&#10;b3ducmV2LnhtbFBLBQYAAAAABAAEAPUAAACJAwAAAAA=&#10;" path="m2971,4347r,9c2847,4372,2723,4397,2607,4414r49,-25l2673,4380v99,-8,198,-16,298,-33xm7171,v-25,,-52,9,-80,28c6934,144,6785,268,6661,409v-33,33,-50,74,-50,116c6413,607,6264,831,6140,1005v-25,24,-33,58,-25,91l5503,1691v-50,42,-58,124,-17,182c5312,2031,5155,2221,5031,2419v-17,34,-25,67,-17,100c4915,2626,4849,2759,4808,2891v-9,8,-17,17,-25,33c4212,3636,3360,4066,2441,4083r-256,c2127,4083,2069,4107,2052,4165,1374,4157,728,3843,323,3305v-27,-35,-61,-50,-97,-50c117,3255,,3389,75,3495v157,215,331,422,521,621c588,4157,604,4207,637,4240v216,207,456,397,712,571c1349,4852,1382,4885,1415,4910v298,190,621,323,960,414l2400,5324v25,25,66,49,107,49c2665,5388,2819,5396,2970,5396v642,,1221,-154,1697,-676c5246,4066,5561,3263,5850,2461v42,,83,-25,108,-66c6123,2138,6297,1882,6462,1625r17,-8c6653,1493,6827,1360,6992,1220v25,-25,41,-66,41,-100c7058,1087,7083,1054,7108,1021v157,-256,83,-529,190,-786c7345,142,7274,,7171,xe" stroked="f">
                      <v:path arrowok="t" o:extrusionok="f" o:connecttype="custom" o:connectlocs="2991,3882;2991,3890;2625,3942;2674,3920;2691,3912;2991,3882;7220,0;7139,25;6706,365;6656,469;6182,898;6157,979;5540,1510;5523,1673;5065,2160;5048,2250;4841,2582;4816,2611;2458,3646;2200,3646;2066,3720;325,2952;228,2907;76,3121;600,3676;641,3787;1358,4297;1425,4385;2391,4755;2416,4755;2524,4799;2990,4819;4699,4215;5890,2198;5999,2139;6506,1451;6523,1444;7040,1090;7081,1000;7156,912;7348,210;7220,0" o:connectangles="0,0,0,0,0,0,0,0,0,0,0,0,0,0,0,0,0,0,0,0,0,0,0,0,0,0,0,0,0,0,0,0,0,0,0,0,0,0,0,0,0,0"/>
                    </v:shape>
                    <v:group id="Google Shape;1349;p43" o:spid="_x0000_s2757" style="position:absolute;left:8706;top:5315;width:8225;height:7431" coordorigin="8706,5315" coordsize="8224,74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fOnMUAAADdAAAADwAAAGRycy9kb3ducmV2LnhtbERPS2vCQBC+F/wPyxR6&#10;q5sHlpq6BhFbPIhQFUpvQ3ZMQrKzIbtN4r/vFoTe5uN7ziqfTCsG6l1tWUE8j0AQF1bXXCq4nN+f&#10;X0E4j6yxtUwKbuQgX88eVphpO/InDSdfihDCLkMFlfddJqUrKjLo5rYjDtzV9gZ9gH0pdY9jCDet&#10;TKLoRRqsOTRU2NG2oqI5/RgFHyOOmzTeDYfmur19nxfHr0NMSj09Tps3EJ4m/y++u/c6zF+mC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6XzpzFAAAA3QAA&#10;AA8AAAAAAAAAAAAAAAAAqgIAAGRycy9kb3ducmV2LnhtbFBLBQYAAAAABAAEAPoAAACcAwAAAAA=&#10;">
                      <v:shape id="Google Shape;1350;p43" o:spid="_x0000_s2758" style="position:absolute;left:8898;top:5432;width:7773;height:5979;visibility:visible;mso-wrap-style:square;v-text-anchor:middle" coordsize="7721,6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Aap8QA&#10;AADdAAAADwAAAGRycy9kb3ducmV2LnhtbERPS2vCQBC+F/wPywje6sZaqkZXkaJFkB6qgtcxO3lg&#10;djZm1yT+e7dQ6G0+vucsVp0pRUO1KywrGA0jEMSJ1QVnCk7H7esUhPPIGkvLpOBBDlbL3ssCY21b&#10;/qHm4DMRQtjFqCD3voqldElOBt3QVsSBS21t0AdYZ1LX2IZwU8q3KPqQBgsODTlW9JlTcj3cjYLb&#10;973d7svL1/vE23RWbNLzrUmVGvS79RyEp87/i//cOx3mz8Zj+P0mnC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AGqfEAAAA3QAAAA8AAAAAAAAAAAAAAAAAmAIAAGRycy9k&#10;b3ducmV2LnhtbFBLBQYAAAAABAAEAPUAAACJAwAAAAA=&#10;" path="m7721,2475v-2,1,-4,2,-6,3c7717,2480,7719,2481,7721,2483r,-8xm2268,1c1862,1,1432,42,1101,274,927,406,779,572,663,762,224,1457,100,2301,59,3120,1,4204,141,5420,961,6132v453,394,1044,562,1649,562c3021,6694,3439,6617,3823,6479v340,-116,654,-289,919,-521c5123,5627,5362,5155,5644,4733,6180,3891,6882,3033,7715,2478,6202,1115,4301,25,2268,1xe" stroked="f">
                        <v:path arrowok="t" o:extrusionok="f" o:connecttype="custom" o:connectlocs="7773,2210;7767,2213;7767,2213;7773,2217;7773,2210;2283,1;1108,245;667,681;59,2786;967,5476;2628,5978;3849,5786;4774,5321;5682,4227;7767,2213;7767,2213;2283,1" o:connectangles="0,0,0,0,0,0,0,0,0,0,0,0,0,0,0,0,0"/>
                      </v:shape>
                      <v:shape id="Google Shape;1351;p43" o:spid="_x0000_s2759" style="position:absolute;left:8706;top:5315;width:8224;height:7430;visibility:visible;mso-wrap-style:square;v-text-anchor:middle" coordsize="8168,8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EQkMQA&#10;AADdAAAADwAAAGRycy9kb3ducmV2LnhtbERP22rCQBB9L/QflhF8qxu1KRpdpRSkRYp4A1+H7JgN&#10;ZmfT7BrTv3eFQt/mcK4zX3a2Ei01vnSsYDhIQBDnTpdcKDgeVi8TED4ga6wck4Jf8rBcPD/NMdPu&#10;xjtq96EQMYR9hgpMCHUmpc8NWfQDVxNH7uwaiyHCppC6wVsMt5UcJcmbtFhybDBY04eh/LK/WgVl&#10;iqf1eE2p+b7+jNJt++m2m5NS/V73PgMRqAv/4j/3l47zp+NXeHwTT5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hEJDEAAAA3QAAAA8AAAAAAAAAAAAAAAAAmAIAAGRycy9k&#10;b3ducmV2LnhtbFBLBQYAAAAABAAEAPUAAACJAwAAAAA=&#10;" path="m7853,2796v,347,16,736,-182,1034c7580,3607,7480,3400,7373,3185v149,-133,306,-265,480,-389xm7315,3243v107,215,207,430,306,653c7596,3921,7571,3954,7547,3979v-116,91,-249,166,-373,257l6918,3673v,-8,-9,-17,-17,-17c7034,3507,7174,3375,7315,3243xm6852,3706v91,190,173,381,256,571c7000,4376,6893,4484,6802,4608v-66,-190,-149,-372,-240,-554c6653,3938,6752,3822,6852,3706xm6504,4120v99,182,174,364,248,554c6669,4782,6595,4898,6537,5013l6289,4500v-8,-15,-19,-21,-30,-21c6232,4479,6205,4510,6223,4533v91,191,173,373,264,555l6430,5204v-83,173,-158,347,-232,521c6090,5493,5983,5253,5875,5022v190,-307,406,-613,629,-902xm5826,5104r339,720c6074,6039,5991,6254,5900,6470,5792,6172,5643,5882,5470,5617v116,-157,231,-331,356,-513xm2365,242v203,,407,19,598,39c4766,454,6380,1431,7720,2606,7149,3028,6645,3541,6223,4111,5652,4848,5288,5824,4444,6296v-472,265,-1053,420,-1623,420c2432,6716,2047,6644,1705,6486,869,6097,480,5195,389,4302,282,3433,356,2556,604,1720,762,1240,1018,678,1482,429,1746,285,2055,242,2365,242xm811,6072r,c919,6197,1035,6312,1167,6412v83,207,157,405,240,604c1159,6734,960,6412,811,6072xm5420,5684v182,273,323,570,430,885c5759,6776,5643,6966,5519,7156,5428,6776,5279,6412,5064,6089v124,-124,249,-256,356,-405xm1283,6503r,c1391,6569,1498,6635,1622,6685v133,289,257,587,389,877c1986,7537,1953,7520,1920,7496,1763,7380,1614,7247,1482,7107r8,c1506,7098,1515,7074,1506,7057l1283,6503xm5006,6147v216,323,364,695,439,1076c5453,7223,5453,7231,5453,7231v-91,116,-190,223,-298,323l5164,7554v-34,33,-67,49,-108,82c4948,7223,4808,6817,4642,6428v133,-82,249,-182,364,-281xm4584,6470v158,389,298,786,406,1199c4990,7669,4990,7678,4998,7678v-99,74,-207,132,-314,190l4675,7868c4510,7471,4344,7074,4171,6676v140,-57,281,-124,413,-206xm1722,6734r,c1895,6801,2086,6859,2276,6892v116,331,240,670,364,1001c2458,7827,2292,7744,2135,7645,1995,7338,1862,7032,1722,6734xm4096,6701v174,406,339,803,513,1200c4469,7959,4320,8009,4171,8042r-9,c3989,7636,3815,7239,3633,6842v141,-25,273,-66,414,-116l4096,6701xm2359,6900v139,25,283,36,424,36c2827,6936,2870,6935,2913,6933v165,372,314,753,439,1142c3145,8050,2930,8000,2731,7926,2599,7587,2483,7247,2359,6900xm3558,6867v182,389,364,786,530,1183c3953,8076,3819,8089,3685,8089v-81,,-162,-5,-242,-14c3318,7686,3169,7305,3004,6933v190,-8,372,-33,554,-66xm2454,1v-271,,-536,30,-782,106c1018,297,662,885,439,1489,91,2465,,3507,158,4525,307,5684,720,6801,1639,7570v322,273,695,480,1100,612c2745,8198,2764,8208,2781,8208v10,,19,-3,24,-9c3073,8278,3347,8318,3622,8318v355,,709,-67,1045,-202c5768,7669,6074,6561,6512,5568,6752,5005,7149,4517,7662,4178v505,-373,414,-919,422,-1490c8084,2647,8068,2614,8026,2597v,-25,-16,-49,-33,-66c6794,1464,5404,554,3823,190,3399,90,2919,1,2454,1xe" fillcolor="black" stroked="f">
                        <v:path arrowok="t" o:extrusionok="f" o:connecttype="custom" o:connectlocs="7724,3421;7907,2497;7673,3480;7223,3783;6948,3265;6899,3310;6849,4116;6899,3310;6798,4175;6332,4019;6266,4049;6474,4648;5915,4485;5866,4559;5940,5779;5866,4559;2983,251;6266,3672;2840,5998;392,3842;1492,383;817,5423;1175,5727;817,5423;5890,5867;5099,5438;1292,5808;1633,5971;1933,6695;1500,6348;1292,5808;5482,6451;5190,6747;5091,6820;5040,5490;5024,6849;4716,7027;4200,5963;1734,6014;2292,6155;2150,6828;4124,5985;4200,7183;3658,6111;4124,5985;2802,6195;3375,7212;2375,6163;4116,7190;3467,7212;3582,6133;1683,96;159,4041;2758,7308;2824,7323;4699,7249;7715,3732;8081,2319;3849,170" o:connectangles="0,0,0,0,0,0,0,0,0,0,0,0,0,0,0,0,0,0,0,0,0,0,0,0,0,0,0,0,0,0,0,0,0,0,0,0,0,0,0,0,0,0,0,0,0,0,0,0,0,0,0,0,0,0,0,0,0,0,0"/>
                      </v:shape>
                    </v:group>
                  </v:group>
                  <v:shape id="Google Shape;1352;p43" o:spid="_x0000_s2760" type="#_x0000_t202" style="position:absolute;left:8707;top:6220;width:6657;height:4497;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nQA8YA&#10;AADdAAAADwAAAGRycy9kb3ducmV2LnhtbESPQW/CMAyF75P2HyJP2m2kYwJBR0BT0aSdmCgcOFqN&#10;13RrnKoJ0P57fJjEzdZ7fu/zajP4Vl2oj01gA6+TDBRxFWzDtYHj4fNlASomZIttYDIwUoTN+vFh&#10;hbkNV97TpUy1khCOORpwKXW51rFy5DFOQkcs2k/oPSZZ+1rbHq8S7ls9zbK59tiwNDjsqHBU/ZVn&#10;b+B8GscmHWe7xey3WLrD935b0GDM89Pw8Q4q0ZDu5v/rLyv4yzfhl29kBL2+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ynQA8YAAADdAAAADwAAAAAAAAAAAAAAAACYAgAAZHJz&#10;L2Rvd25yZXYueG1sUEsFBgAAAAAEAAQA9QAAAIsDAAAAAA==&#10;" filled="f" stroked="f">
                    <v:textbox inset="2.53958mm,1mm,2.53958mm,1mm">
                      <w:txbxContent>
                        <w:p w:rsidR="00FC7E58" w:rsidRDefault="00FC7E58" w:rsidP="00A5444F">
                          <w:pPr>
                            <w:keepNext/>
                            <w:bidi w:val="0"/>
                            <w:jc w:val="center"/>
                            <w:rPr>
                              <w:rFonts w:ascii="Adobe Arabic" w:hAnsi="Adobe Arabic" w:cs="Adobe Arabic"/>
                              <w:b/>
                              <w:bCs/>
                              <w:color w:val="FF0000"/>
                              <w:sz w:val="52"/>
                              <w:szCs w:val="52"/>
                            </w:rPr>
                          </w:pPr>
                          <w:r>
                            <w:rPr>
                              <w:rFonts w:ascii="Adobe Arabic" w:hAnsi="Adobe Arabic" w:cs="Adobe Arabic"/>
                              <w:b/>
                              <w:bCs/>
                              <w:color w:val="FF0000"/>
                              <w:sz w:val="52"/>
                              <w:szCs w:val="52"/>
                            </w:rPr>
                            <w:t>4</w:t>
                          </w:r>
                        </w:p>
                      </w:txbxContent>
                    </v:textbox>
                  </v:shape>
                </v:group>
                <w10:wrap anchorx="page"/>
                <w10:anchorlock/>
              </v:group>
            </w:pict>
          </mc:Fallback>
        </mc:AlternateContent>
      </w:r>
    </w:p>
    <w:p w:rsidR="00A5444F" w:rsidRDefault="00A5444F" w:rsidP="00A5444F">
      <w:pPr>
        <w:rPr>
          <w:rtl/>
          <w:lang w:bidi="ar-SY"/>
        </w:rPr>
      </w:pPr>
    </w:p>
    <w:p w:rsidR="00A5444F" w:rsidRDefault="00A5444F" w:rsidP="00A5444F">
      <w:pPr>
        <w:pageBreakBefore/>
        <w:rPr>
          <w:rtl/>
        </w:rPr>
      </w:pPr>
      <w:r>
        <w:rPr>
          <w:noProof/>
        </w:rPr>
        <w:lastRenderedPageBreak/>
        <mc:AlternateContent>
          <mc:Choice Requires="wpg">
            <w:drawing>
              <wp:inline distT="0" distB="0" distL="0" distR="0" wp14:anchorId="55551F12" wp14:editId="6F266BBF">
                <wp:extent cx="2393286" cy="811530"/>
                <wp:effectExtent l="0" t="0" r="7620" b="7620"/>
                <wp:docPr id="1850" name="مجموعة 1850"/>
                <wp:cNvGraphicFramePr/>
                <a:graphic xmlns:a="http://schemas.openxmlformats.org/drawingml/2006/main">
                  <a:graphicData uri="http://schemas.microsoft.com/office/word/2010/wordprocessingGroup">
                    <wpg:wgp>
                      <wpg:cNvGrpSpPr/>
                      <wpg:grpSpPr bwMode="auto">
                        <a:xfrm flipH="1">
                          <a:off x="0" y="0"/>
                          <a:ext cx="2393286" cy="811530"/>
                          <a:chOff x="0" y="0"/>
                          <a:chExt cx="25930" cy="8802"/>
                        </a:xfrm>
                      </wpg:grpSpPr>
                      <wps:wsp>
                        <wps:cNvPr id="1965" name="Google Shape;2242;p44"/>
                        <wps:cNvSpPr>
                          <a:spLocks/>
                        </wps:cNvSpPr>
                        <wps:spPr bwMode="auto">
                          <a:xfrm>
                            <a:off x="3130" y="7"/>
                            <a:ext cx="20943" cy="6710"/>
                          </a:xfrm>
                          <a:custGeom>
                            <a:avLst/>
                            <a:gdLst>
                              <a:gd name="T0" fmla="*/ 1 w 104002"/>
                              <a:gd name="T1" fmla="*/ 1 h 26838"/>
                              <a:gd name="T2" fmla="*/ 1 w 104002"/>
                              <a:gd name="T3" fmla="*/ 26838 h 26838"/>
                              <a:gd name="T4" fmla="*/ 90917 w 104002"/>
                              <a:gd name="T5" fmla="*/ 26838 h 26838"/>
                              <a:gd name="T6" fmla="*/ 104002 w 104002"/>
                              <a:gd name="T7" fmla="*/ 13753 h 26838"/>
                              <a:gd name="T8" fmla="*/ 104002 w 104002"/>
                              <a:gd name="T9" fmla="*/ 11217 h 26838"/>
                              <a:gd name="T10" fmla="*/ 92798 w 104002"/>
                              <a:gd name="T11" fmla="*/ 1 h 26838"/>
                              <a:gd name="T12" fmla="*/ 1 w 104002"/>
                              <a:gd name="T13" fmla="*/ 1 h 26838"/>
                            </a:gdLst>
                            <a:ahLst/>
                            <a:cxnLst>
                              <a:cxn ang="0">
                                <a:pos x="T0" y="T1"/>
                              </a:cxn>
                              <a:cxn ang="0">
                                <a:pos x="T2" y="T3"/>
                              </a:cxn>
                              <a:cxn ang="0">
                                <a:pos x="T4" y="T5"/>
                              </a:cxn>
                              <a:cxn ang="0">
                                <a:pos x="T6" y="T7"/>
                              </a:cxn>
                              <a:cxn ang="0">
                                <a:pos x="T8" y="T9"/>
                              </a:cxn>
                              <a:cxn ang="0">
                                <a:pos x="T10" y="T11"/>
                              </a:cxn>
                              <a:cxn ang="0">
                                <a:pos x="T12" y="T13"/>
                              </a:cxn>
                            </a:cxnLst>
                            <a:rect l="0" t="0" r="r" b="b"/>
                            <a:pathLst>
                              <a:path w="104002" h="26838" extrusionOk="0">
                                <a:moveTo>
                                  <a:pt x="1" y="1"/>
                                </a:moveTo>
                                <a:lnTo>
                                  <a:pt x="1" y="26838"/>
                                </a:lnTo>
                                <a:lnTo>
                                  <a:pt x="90917" y="26838"/>
                                </a:lnTo>
                                <a:cubicBezTo>
                                  <a:pt x="98144" y="26838"/>
                                  <a:pt x="104002" y="20980"/>
                                  <a:pt x="104002" y="13753"/>
                                </a:cubicBezTo>
                                <a:lnTo>
                                  <a:pt x="104002" y="11217"/>
                                </a:lnTo>
                                <a:cubicBezTo>
                                  <a:pt x="104002" y="5025"/>
                                  <a:pt x="98989" y="1"/>
                                  <a:pt x="92798" y="1"/>
                                </a:cubicBezTo>
                                <a:lnTo>
                                  <a:pt x="1" y="1"/>
                                </a:lnTo>
                                <a:close/>
                              </a:path>
                            </a:pathLst>
                          </a:custGeom>
                          <a:solidFill>
                            <a:srgbClr val="EEEEE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66" name="Google Shape;2243;p44"/>
                        <wps:cNvSpPr>
                          <a:spLocks/>
                        </wps:cNvSpPr>
                        <wps:spPr bwMode="auto">
                          <a:xfrm>
                            <a:off x="1709" y="5632"/>
                            <a:ext cx="3310" cy="3170"/>
                          </a:xfrm>
                          <a:custGeom>
                            <a:avLst/>
                            <a:gdLst>
                              <a:gd name="T0" fmla="*/ 0 w 13241"/>
                              <a:gd name="T1" fmla="*/ 0 h 12681"/>
                              <a:gd name="T2" fmla="*/ 0 w 13241"/>
                              <a:gd name="T3" fmla="*/ 12681 h 12681"/>
                              <a:gd name="T4" fmla="*/ 6608 w 13241"/>
                              <a:gd name="T5" fmla="*/ 8371 h 12681"/>
                              <a:gd name="T6" fmla="*/ 13240 w 13241"/>
                              <a:gd name="T7" fmla="*/ 12681 h 12681"/>
                              <a:gd name="T8" fmla="*/ 13240 w 13241"/>
                              <a:gd name="T9" fmla="*/ 0 h 12681"/>
                              <a:gd name="T10" fmla="*/ 0 w 13241"/>
                              <a:gd name="T11" fmla="*/ 0 h 12681"/>
                            </a:gdLst>
                            <a:ahLst/>
                            <a:cxnLst>
                              <a:cxn ang="0">
                                <a:pos x="T0" y="T1"/>
                              </a:cxn>
                              <a:cxn ang="0">
                                <a:pos x="T2" y="T3"/>
                              </a:cxn>
                              <a:cxn ang="0">
                                <a:pos x="T4" y="T5"/>
                              </a:cxn>
                              <a:cxn ang="0">
                                <a:pos x="T6" y="T7"/>
                              </a:cxn>
                              <a:cxn ang="0">
                                <a:pos x="T8" y="T9"/>
                              </a:cxn>
                              <a:cxn ang="0">
                                <a:pos x="T10" y="T11"/>
                              </a:cxn>
                            </a:cxnLst>
                            <a:rect l="0" t="0" r="r" b="b"/>
                            <a:pathLst>
                              <a:path w="13241" h="12681" extrusionOk="0">
                                <a:moveTo>
                                  <a:pt x="0" y="0"/>
                                </a:moveTo>
                                <a:lnTo>
                                  <a:pt x="0" y="12681"/>
                                </a:lnTo>
                                <a:lnTo>
                                  <a:pt x="6608" y="8371"/>
                                </a:lnTo>
                                <a:lnTo>
                                  <a:pt x="13240" y="12681"/>
                                </a:lnTo>
                                <a:lnTo>
                                  <a:pt x="13240" y="0"/>
                                </a:lnTo>
                                <a:lnTo>
                                  <a:pt x="0" y="0"/>
                                </a:lnTo>
                                <a:close/>
                              </a:path>
                            </a:pathLst>
                          </a:custGeom>
                          <a:solidFill>
                            <a:srgbClr val="4685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67" name="Google Shape;2244;p44"/>
                        <wps:cNvSpPr>
                          <a:spLocks/>
                        </wps:cNvSpPr>
                        <wps:spPr bwMode="auto">
                          <a:xfrm>
                            <a:off x="0" y="0"/>
                            <a:ext cx="6725" cy="6724"/>
                          </a:xfrm>
                          <a:custGeom>
                            <a:avLst/>
                            <a:gdLst>
                              <a:gd name="T0" fmla="*/ 13454 w 26897"/>
                              <a:gd name="T1" fmla="*/ 1 h 26898"/>
                              <a:gd name="T2" fmla="*/ 0 w 26897"/>
                              <a:gd name="T3" fmla="*/ 13455 h 26898"/>
                              <a:gd name="T4" fmla="*/ 13454 w 26897"/>
                              <a:gd name="T5" fmla="*/ 26897 h 26898"/>
                              <a:gd name="T6" fmla="*/ 26896 w 26897"/>
                              <a:gd name="T7" fmla="*/ 13455 h 26898"/>
                              <a:gd name="T8" fmla="*/ 13454 w 26897"/>
                              <a:gd name="T9" fmla="*/ 1 h 26898"/>
                            </a:gdLst>
                            <a:ahLst/>
                            <a:cxnLst>
                              <a:cxn ang="0">
                                <a:pos x="T0" y="T1"/>
                              </a:cxn>
                              <a:cxn ang="0">
                                <a:pos x="T2" y="T3"/>
                              </a:cxn>
                              <a:cxn ang="0">
                                <a:pos x="T4" y="T5"/>
                              </a:cxn>
                              <a:cxn ang="0">
                                <a:pos x="T6" y="T7"/>
                              </a:cxn>
                              <a:cxn ang="0">
                                <a:pos x="T8" y="T9"/>
                              </a:cxn>
                            </a:cxnLst>
                            <a:rect l="0" t="0" r="r" b="b"/>
                            <a:pathLst>
                              <a:path w="26897" h="26898" extrusionOk="0">
                                <a:moveTo>
                                  <a:pt x="13454" y="1"/>
                                </a:moveTo>
                                <a:cubicBezTo>
                                  <a:pt x="6025" y="1"/>
                                  <a:pt x="0" y="6025"/>
                                  <a:pt x="0" y="13455"/>
                                </a:cubicBezTo>
                                <a:cubicBezTo>
                                  <a:pt x="0" y="20884"/>
                                  <a:pt x="6025" y="26897"/>
                                  <a:pt x="13454" y="26897"/>
                                </a:cubicBezTo>
                                <a:cubicBezTo>
                                  <a:pt x="20884" y="26897"/>
                                  <a:pt x="26896" y="20884"/>
                                  <a:pt x="26896" y="13455"/>
                                </a:cubicBezTo>
                                <a:cubicBezTo>
                                  <a:pt x="26896" y="6025"/>
                                  <a:pt x="20884" y="1"/>
                                  <a:pt x="13454" y="1"/>
                                </a:cubicBezTo>
                                <a:close/>
                              </a:path>
                            </a:pathLst>
                          </a:custGeom>
                          <a:solidFill>
                            <a:srgbClr val="9ED1F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68" name="Google Shape;2245;p44"/>
                        <wps:cNvSpPr>
                          <a:spLocks/>
                        </wps:cNvSpPr>
                        <wps:spPr bwMode="auto">
                          <a:xfrm>
                            <a:off x="932" y="930"/>
                            <a:ext cx="4864" cy="4864"/>
                          </a:xfrm>
                          <a:custGeom>
                            <a:avLst/>
                            <a:gdLst>
                              <a:gd name="T0" fmla="*/ 9728 w 19456"/>
                              <a:gd name="T1" fmla="*/ 1 h 19456"/>
                              <a:gd name="T2" fmla="*/ 1 w 19456"/>
                              <a:gd name="T3" fmla="*/ 9728 h 19456"/>
                              <a:gd name="T4" fmla="*/ 9728 w 19456"/>
                              <a:gd name="T5" fmla="*/ 19455 h 19456"/>
                              <a:gd name="T6" fmla="*/ 19456 w 19456"/>
                              <a:gd name="T7" fmla="*/ 9728 h 19456"/>
                              <a:gd name="T8" fmla="*/ 9728 w 19456"/>
                              <a:gd name="T9" fmla="*/ 1 h 19456"/>
                              <a:gd name="T10" fmla="*/ 0 w 19456"/>
                              <a:gd name="T11" fmla="*/ 0 h 19456"/>
                              <a:gd name="T12" fmla="*/ 19456 w 19456"/>
                              <a:gd name="T13" fmla="*/ 19456 h 19456"/>
                            </a:gdLst>
                            <a:ahLst/>
                            <a:cxnLst>
                              <a:cxn ang="0">
                                <a:pos x="T0" y="T1"/>
                              </a:cxn>
                              <a:cxn ang="0">
                                <a:pos x="T2" y="T3"/>
                              </a:cxn>
                              <a:cxn ang="0">
                                <a:pos x="T4" y="T5"/>
                              </a:cxn>
                              <a:cxn ang="0">
                                <a:pos x="T6" y="T7"/>
                              </a:cxn>
                              <a:cxn ang="0">
                                <a:pos x="T8" y="T9"/>
                              </a:cxn>
                            </a:cxnLst>
                            <a:rect l="T10" t="T11" r="T12" b="T13"/>
                            <a:pathLst>
                              <a:path w="19456" h="19456" extrusionOk="0">
                                <a:moveTo>
                                  <a:pt x="9728" y="1"/>
                                </a:moveTo>
                                <a:cubicBezTo>
                                  <a:pt x="4347" y="1"/>
                                  <a:pt x="1" y="4346"/>
                                  <a:pt x="1" y="9728"/>
                                </a:cubicBezTo>
                                <a:cubicBezTo>
                                  <a:pt x="1" y="15098"/>
                                  <a:pt x="4347" y="19455"/>
                                  <a:pt x="9728" y="19455"/>
                                </a:cubicBezTo>
                                <a:cubicBezTo>
                                  <a:pt x="15098" y="19455"/>
                                  <a:pt x="19456" y="15098"/>
                                  <a:pt x="19456" y="9728"/>
                                </a:cubicBezTo>
                                <a:cubicBezTo>
                                  <a:pt x="19456" y="4346"/>
                                  <a:pt x="15098" y="1"/>
                                  <a:pt x="9728" y="1"/>
                                </a:cubicBezTo>
                                <a:close/>
                              </a:path>
                            </a:pathLst>
                          </a:custGeom>
                          <a:solidFill>
                            <a:srgbClr val="5EB2F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7E58" w:rsidRDefault="00FC7E58" w:rsidP="00A5444F">
                              <w:pPr>
                                <w:bidi w:val="0"/>
                                <w:spacing w:line="216" w:lineRule="auto"/>
                                <w:jc w:val="center"/>
                                <w:rPr>
                                  <w:color w:val="FFFFFF"/>
                                  <w:sz w:val="40"/>
                                  <w:szCs w:val="40"/>
                                  <w:lang w:bidi="ar-SY"/>
                                </w:rPr>
                              </w:pPr>
                              <w:r>
                                <w:rPr>
                                  <w:color w:val="FFFFFF"/>
                                  <w:sz w:val="40"/>
                                  <w:szCs w:val="40"/>
                                  <w:rtl/>
                                  <w:lang w:bidi="ar-SY"/>
                                </w:rPr>
                                <w:t>1</w:t>
                              </w:r>
                            </w:p>
                          </w:txbxContent>
                        </wps:txbx>
                        <wps:bodyPr rot="0" vert="horz" wrap="square" lIns="91425" tIns="91425" rIns="91425" bIns="91425" anchor="ctr" anchorCtr="0" upright="1">
                          <a:noAutofit/>
                        </wps:bodyPr>
                      </wps:wsp>
                      <wps:wsp>
                        <wps:cNvPr id="1969" name="Google Shape;2247;p44"/>
                        <wps:cNvSpPr txBox="1">
                          <a:spLocks noChangeArrowheads="1"/>
                        </wps:cNvSpPr>
                        <wps:spPr bwMode="auto">
                          <a:xfrm>
                            <a:off x="5954" y="1072"/>
                            <a:ext cx="19976" cy="5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Default="00FC7E58" w:rsidP="00A5444F">
                              <w:pPr>
                                <w:pStyle w:val="ListParagraph"/>
                                <w:spacing w:line="240" w:lineRule="auto"/>
                                <w:ind w:left="113"/>
                                <w:jc w:val="both"/>
                                <w:rPr>
                                  <w:rFonts w:ascii="Adobe Arabic" w:hAnsi="Adobe Arabic" w:cs="Adobe Arabic"/>
                                  <w:b/>
                                  <w:bCs/>
                                  <w:color w:val="002060"/>
                                  <w:sz w:val="36"/>
                                  <w:szCs w:val="36"/>
                                  <w:rtl/>
                                  <w:lang w:bidi="ar-SY"/>
                                </w:rPr>
                              </w:pPr>
                              <w:r>
                                <w:rPr>
                                  <w:rFonts w:ascii="Adobe Arabic" w:hAnsi="Adobe Arabic" w:cs="Adobe Arabic" w:hint="cs"/>
                                  <w:b/>
                                  <w:bCs/>
                                  <w:color w:val="002060"/>
                                  <w:sz w:val="36"/>
                                  <w:szCs w:val="36"/>
                                  <w:rtl/>
                                </w:rPr>
                                <w:t xml:space="preserve">تحليل </w:t>
                              </w:r>
                              <w:r>
                                <w:rPr>
                                  <w:rFonts w:ascii="Adobe Arabic" w:hAnsi="Adobe Arabic" w:cs="Adobe Arabic"/>
                                  <w:b/>
                                  <w:bCs/>
                                  <w:color w:val="002060"/>
                                  <w:sz w:val="36"/>
                                  <w:szCs w:val="36"/>
                                </w:rPr>
                                <w:t>SOWT</w:t>
                              </w:r>
                              <w:r>
                                <w:rPr>
                                  <w:rFonts w:ascii="Adobe Arabic" w:hAnsi="Adobe Arabic" w:cs="Adobe Arabic" w:hint="cs"/>
                                  <w:b/>
                                  <w:bCs/>
                                  <w:color w:val="002060"/>
                                  <w:sz w:val="36"/>
                                  <w:szCs w:val="36"/>
                                  <w:rtl/>
                                  <w:lang w:bidi="ar-SY"/>
                                </w:rPr>
                                <w:t>؟</w:t>
                              </w:r>
                            </w:p>
                            <w:p w:rsidR="00FC7E58" w:rsidRDefault="00FC7E58" w:rsidP="00A5444F">
                              <w:pPr>
                                <w:jc w:val="center"/>
                                <w:rPr>
                                  <w:rFonts w:ascii="Roboto" w:eastAsia="Roboto" w:hAnsi="Roboto" w:cs="Roboto"/>
                                  <w:b/>
                                  <w:bCs/>
                                  <w:color w:val="002060"/>
                                  <w:sz w:val="24"/>
                                  <w:szCs w:val="24"/>
                                  <w:rtl/>
                                </w:rPr>
                              </w:pPr>
                            </w:p>
                          </w:txbxContent>
                        </wps:txbx>
                        <wps:bodyPr rot="0" vert="horz" wrap="square" lIns="91425" tIns="91425" rIns="91425" bIns="91425" anchor="ctr" anchorCtr="0" upright="1">
                          <a:noAutofit/>
                        </wps:bodyPr>
                      </wps:wsp>
                    </wpg:wgp>
                  </a:graphicData>
                </a:graphic>
              </wp:inline>
            </w:drawing>
          </mc:Choice>
          <mc:Fallback>
            <w:pict>
              <v:group id="مجموعة 1850" o:spid="_x0000_s2761" style="width:188.45pt;height:63.9pt;flip:x;mso-position-horizontal-relative:char;mso-position-vertical-relative:line" coordsize="25930,88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">
                <v:shape id="Google Shape;2242;p44" o:spid="_x0000_s2762" style="position:absolute;left:3130;top:7;width:20943;height:6710;visibility:visible;mso-wrap-style:square;v-text-anchor:middle" coordsize="104002,26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nZ8MEA&#10;AADdAAAADwAAAGRycy9kb3ducmV2LnhtbERPS4vCMBC+C/6HMII3TRUtWo3iLrsoXsQHeB2asSk2&#10;k9JktfvvzcKCt/n4nrNct7YSD2p86VjBaJiAIM6dLrlQcDl/D2YgfEDWWDkmBb/kYb3qdpaYaffk&#10;Iz1OoRAxhH2GCkwIdSalzw1Z9ENXE0fu5hqLIcKmkLrBZwy3lRwnSSotlhwbDNb0aSi/n36sAk/X&#10;QOPz3W3NYZJ8HL/25OtUqX6v3SxABGrDW/zv3uk4f55O4e+be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fZ2fDBAAAA3QAAAA8AAAAAAAAAAAAAAAAAmAIAAGRycy9kb3du&#10;cmV2LnhtbFBLBQYAAAAABAAEAPUAAACGAwAAAAA=&#10;" path="m1,1r,26837l90917,26838v7227,,13085,-5858,13085,-13085l104002,11217c104002,5025,98989,1,92798,1l1,1xe" fillcolor="#eee" stroked="f">
                  <v:path arrowok="t" o:extrusionok="f" o:connecttype="custom" o:connectlocs="0,0;0,6710;18308,6710;20943,3439;20943,2804;18687,0;0,0" o:connectangles="0,0,0,0,0,0,0"/>
                </v:shape>
                <v:shape id="Google Shape;2243;p44" o:spid="_x0000_s2763" style="position:absolute;left:1709;top:5632;width:3310;height:3170;visibility:visible;mso-wrap-style:square;v-text-anchor:middle" coordsize="13241,126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GqfMMA&#10;AADdAAAADwAAAGRycy9kb3ducmV2LnhtbERPS2sCMRC+F/ofwhR6KZrUw1ZXoxSh0kvFF+x12Ex3&#10;FzeTNYnr9t83BaG3+fies1gNthU9+dA41vA6ViCIS2carjScjh+jKYgQkQ22jknDDwVYLR8fFpgb&#10;d+M99YdYiRTCIUcNdYxdLmUoa7IYxq4jTty38xZjgr6SxuMthdtWTpTKpMWGU0ONHa1rKs+Hq9Ww&#10;Pb999UVBFyULz3aH281EvWj9/DS8z0FEGuK/+O7+NGn+LMvg75t0gl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wGqfMMAAADdAAAADwAAAAAAAAAAAAAAAACYAgAAZHJzL2Rv&#10;d25yZXYueG1sUEsFBgAAAAAEAAQA9QAAAIgDAAAAAA==&#10;" path="m,l,12681,6608,8371r6632,4310l13240,,,xe" fillcolor="#4685bc" stroked="f">
                  <v:path arrowok="t" o:extrusionok="f" o:connecttype="custom" o:connectlocs="0,0;0,3170;1652,2093;3310,3170;3310,0;0,0" o:connectangles="0,0,0,0,0,0"/>
                </v:shape>
                <v:shape id="Google Shape;2244;p44" o:spid="_x0000_s2764" style="position:absolute;width:6725;height:6724;visibility:visible;mso-wrap-style:square;v-text-anchor:middle" coordsize="26897,26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C66MIA&#10;AADdAAAADwAAAGRycy9kb3ducmV2LnhtbERPPW/CMBDdkfofrKvEBk4ZAk0xqCogwViC6HqNjyQ0&#10;Pke2IeHf40pIbPf0Pm++7E0jruR8bVnB2zgBQVxYXXOp4JBvRjMQPiBrbCyTght5WC5eBnPMtO34&#10;m677UIoYwj5DBVUIbSalLyoy6Me2JY7cyTqDIUJXSu2wi+GmkZMkSaXBmmNDhS19VVT87S9GQfrj&#10;znJd0PSYuvzX9avdsctbpYav/ecHiEB9eIof7q2O89/TKfx/E0+Qi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ELrowgAAAN0AAAAPAAAAAAAAAAAAAAAAAJgCAABkcnMvZG93&#10;bnJldi54bWxQSwUGAAAAAAQABAD1AAAAhwMAAAAA&#10;" path="m13454,1c6025,1,,6025,,13455v,7429,6025,13442,13454,13442c20884,26897,26896,20884,26896,13455,26896,6025,20884,1,13454,1xe" fillcolor="#9ed1fd" stroked="f">
                  <v:path arrowok="t" o:extrusionok="f" o:connecttype="custom" o:connectlocs="3364,0;0,3363;3364,6724;6725,3363;3364,0" o:connectangles="0,0,0,0,0"/>
                </v:shape>
                <v:shape id="Google Shape;2245;p44" o:spid="_x0000_s2765" style="position:absolute;left:932;top:930;width:4864;height:4864;visibility:visible;mso-wrap-style:square;v-text-anchor:middle" coordsize="19456,1945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QSsQA&#10;AADdAAAADwAAAGRycy9kb3ducmV2LnhtbESPS2vDMBCE74H+B7GB3hIphYbUjWxMQktvJQ96XqyN&#10;H7VWxlIT5993D4Xedtj5Zme3xeR7daUxtoEtrJYGFHEVXMu1hfPpbbEBFROywz4wWbhThCJ/mG0x&#10;c+HGB7oeU60khGOGFpqUhkzrWDXkMS7DQCy7Sxg9JpFjrd2INwn3vX4yZq09tiwXGhxo11D1ffzx&#10;UuNzeC+7Xfd8KVtzMnzff+25s/ZxPpWvoBJN6d/8R3844V7WUle+kRF0/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fxEErEAAAA3QAAAA8AAAAAAAAAAAAAAAAAmAIAAGRycy9k&#10;b3ducmV2LnhtbFBLBQYAAAAABAAEAPUAAACJAwAAAAA=&#10;" adj="-11796480,,5400" path="m9728,1c4347,1,1,4346,1,9728v,5370,4346,9727,9727,9727c15098,19455,19456,15098,19456,9728,19456,4346,15098,1,9728,1xe" fillcolor="#5eb2fc" stroked="f">
                  <v:stroke joinstyle="miter"/>
                  <v:formulas/>
                  <v:path arrowok="t" o:extrusionok="f" o:connecttype="custom" o:connectlocs="2432,0;0,2432;2432,4864;4864,2432;2432,0" o:connectangles="0,0,0,0,0" textboxrect="0,0,19456,19456"/>
                  <v:textbox inset="2.53958mm,2.53958mm,2.53958mm,2.53958mm">
                    <w:txbxContent>
                      <w:p w:rsidR="00FC7E58" w:rsidRDefault="00FC7E58" w:rsidP="00A5444F">
                        <w:pPr>
                          <w:bidi w:val="0"/>
                          <w:spacing w:line="216" w:lineRule="auto"/>
                          <w:jc w:val="center"/>
                          <w:rPr>
                            <w:color w:val="FFFFFF"/>
                            <w:sz w:val="40"/>
                            <w:szCs w:val="40"/>
                            <w:lang w:bidi="ar-SY"/>
                          </w:rPr>
                        </w:pPr>
                        <w:r>
                          <w:rPr>
                            <w:color w:val="FFFFFF"/>
                            <w:sz w:val="40"/>
                            <w:szCs w:val="40"/>
                            <w:rtl/>
                            <w:lang w:bidi="ar-SY"/>
                          </w:rPr>
                          <w:t>1</w:t>
                        </w:r>
                      </w:p>
                    </w:txbxContent>
                  </v:textbox>
                </v:shape>
                <v:shape id="Google Shape;2247;p44" o:spid="_x0000_s2766" type="#_x0000_t202" style="position:absolute;left:5954;top:1072;width:19976;height:56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IKHMEA&#10;AADdAAAADwAAAGRycy9kb3ducmV2LnhtbERPyYoCMRC9D/gPoYS5DJp2Di6tUUQYGA9zcMFzkVQv&#10;2Kk0SVrbvzcDgrd6vLVWm9424kY+1I4VTMYZCGLtTM2lgvPpZzQHESKywcYxKXhQgM168LHC3Lg7&#10;H+h2jKVIIRxyVFDF2OZSBl2RxTB2LXHiCuctxgR9KY3Hewq3jfzOsqm0WHNqqLClXUX6euysgi9d&#10;7mdFtuuuTedPkbQpLvs/pT6H/XYJIlIf3+KX+9ek+YvpAv6/SSfI9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EyChzBAAAA3QAAAA8AAAAAAAAAAAAAAAAAmAIAAGRycy9kb3du&#10;cmV2LnhtbFBLBQYAAAAABAAEAPUAAACGAwAAAAA=&#10;" filled="f" stroked="f">
                  <v:textbox inset="2.53958mm,2.53958mm,2.53958mm,2.53958mm">
                    <w:txbxContent>
                      <w:p w:rsidR="00FC7E58" w:rsidRDefault="00FC7E58" w:rsidP="00A5444F">
                        <w:pPr>
                          <w:pStyle w:val="ListParagraph"/>
                          <w:spacing w:line="240" w:lineRule="auto"/>
                          <w:ind w:left="113"/>
                          <w:jc w:val="both"/>
                          <w:rPr>
                            <w:rFonts w:ascii="Adobe Arabic" w:hAnsi="Adobe Arabic" w:cs="Adobe Arabic"/>
                            <w:b/>
                            <w:bCs/>
                            <w:color w:val="002060"/>
                            <w:sz w:val="36"/>
                            <w:szCs w:val="36"/>
                            <w:rtl/>
                            <w:lang w:bidi="ar-SY"/>
                          </w:rPr>
                        </w:pPr>
                        <w:r>
                          <w:rPr>
                            <w:rFonts w:ascii="Adobe Arabic" w:hAnsi="Adobe Arabic" w:cs="Adobe Arabic" w:hint="cs"/>
                            <w:b/>
                            <w:bCs/>
                            <w:color w:val="002060"/>
                            <w:sz w:val="36"/>
                            <w:szCs w:val="36"/>
                            <w:rtl/>
                          </w:rPr>
                          <w:t xml:space="preserve">تحليل </w:t>
                        </w:r>
                        <w:r>
                          <w:rPr>
                            <w:rFonts w:ascii="Adobe Arabic" w:hAnsi="Adobe Arabic" w:cs="Adobe Arabic"/>
                            <w:b/>
                            <w:bCs/>
                            <w:color w:val="002060"/>
                            <w:sz w:val="36"/>
                            <w:szCs w:val="36"/>
                          </w:rPr>
                          <w:t>SOWT</w:t>
                        </w:r>
                        <w:r>
                          <w:rPr>
                            <w:rFonts w:ascii="Adobe Arabic" w:hAnsi="Adobe Arabic" w:cs="Adobe Arabic" w:hint="cs"/>
                            <w:b/>
                            <w:bCs/>
                            <w:color w:val="002060"/>
                            <w:sz w:val="36"/>
                            <w:szCs w:val="36"/>
                            <w:rtl/>
                            <w:lang w:bidi="ar-SY"/>
                          </w:rPr>
                          <w:t>؟</w:t>
                        </w:r>
                      </w:p>
                      <w:p w:rsidR="00FC7E58" w:rsidRDefault="00FC7E58" w:rsidP="00A5444F">
                        <w:pPr>
                          <w:jc w:val="center"/>
                          <w:rPr>
                            <w:rFonts w:ascii="Roboto" w:eastAsia="Roboto" w:hAnsi="Roboto" w:cs="Roboto"/>
                            <w:b/>
                            <w:bCs/>
                            <w:color w:val="002060"/>
                            <w:sz w:val="24"/>
                            <w:szCs w:val="24"/>
                            <w:rtl/>
                          </w:rPr>
                        </w:pPr>
                      </w:p>
                    </w:txbxContent>
                  </v:textbox>
                </v:shape>
                <w10:wrap anchorx="page"/>
                <w10:anchorlock/>
              </v:group>
            </w:pict>
          </mc:Fallback>
        </mc:AlternateContent>
      </w:r>
    </w:p>
    <w:p w:rsidR="00A5444F" w:rsidRDefault="00A5444F" w:rsidP="00A5444F">
      <w:pPr>
        <w:rPr>
          <w:rFonts w:cstheme="minorBidi"/>
          <w:color w:val="auto"/>
        </w:rPr>
      </w:pPr>
      <w:r>
        <w:rPr>
          <w:rtl/>
        </w:rPr>
        <w:t>هدف التحليل الرئيسي دراسة البيئة الداخلية والخارجية المؤثرة في المشكلة وتحديد الجوانب الإيجابية والسلبية لكل منها.</w:t>
      </w:r>
    </w:p>
    <w:p w:rsidR="00A5444F" w:rsidRPr="00600A7A" w:rsidRDefault="00A5444F" w:rsidP="00A5444F">
      <w:pPr>
        <w:rPr>
          <w:b/>
          <w:bCs/>
          <w:rtl/>
        </w:rPr>
      </w:pPr>
      <w:r w:rsidRPr="00600A7A">
        <w:rPr>
          <w:b/>
          <w:bCs/>
          <w:rtl/>
        </w:rPr>
        <w:t>وتتكون آلية العمل من تتبع الآتي:</w:t>
      </w:r>
    </w:p>
    <w:p w:rsidR="00A5444F" w:rsidRPr="00600A7A" w:rsidRDefault="00A5444F">
      <w:pPr>
        <w:pStyle w:val="ListParagraph"/>
        <w:numPr>
          <w:ilvl w:val="0"/>
          <w:numId w:val="72"/>
        </w:numPr>
        <w:spacing w:line="256" w:lineRule="auto"/>
        <w:rPr>
          <w:rFonts w:ascii="Sakkal Majalla" w:hAnsi="Sakkal Majalla" w:cs="Sakkal Majalla"/>
          <w:color w:val="002060"/>
          <w:sz w:val="34"/>
          <w:szCs w:val="34"/>
          <w:rtl/>
        </w:rPr>
      </w:pPr>
      <w:r w:rsidRPr="00600A7A">
        <w:rPr>
          <w:rFonts w:ascii="Sakkal Majalla" w:hAnsi="Sakkal Majalla" w:cs="Sakkal Majalla"/>
          <w:color w:val="002060"/>
          <w:sz w:val="34"/>
          <w:szCs w:val="34"/>
          <w:rtl/>
        </w:rPr>
        <w:t>حدد عناصر القوة المتواجدة حاليا والتي كان من الممكن الاستفادة منها في حل المشكلة.</w:t>
      </w:r>
    </w:p>
    <w:p w:rsidR="00A5444F" w:rsidRPr="00600A7A" w:rsidRDefault="00A5444F">
      <w:pPr>
        <w:pStyle w:val="ListParagraph"/>
        <w:numPr>
          <w:ilvl w:val="0"/>
          <w:numId w:val="72"/>
        </w:numPr>
        <w:spacing w:line="256" w:lineRule="auto"/>
        <w:rPr>
          <w:rFonts w:ascii="Sakkal Majalla" w:hAnsi="Sakkal Majalla" w:cs="Sakkal Majalla"/>
          <w:color w:val="002060"/>
          <w:sz w:val="34"/>
          <w:szCs w:val="34"/>
          <w:rtl/>
        </w:rPr>
      </w:pPr>
      <w:r w:rsidRPr="00600A7A">
        <w:rPr>
          <w:rFonts w:ascii="Sakkal Majalla" w:hAnsi="Sakkal Majalla" w:cs="Sakkal Majalla"/>
          <w:color w:val="002060"/>
          <w:sz w:val="34"/>
          <w:szCs w:val="34"/>
          <w:rtl/>
        </w:rPr>
        <w:t>حدد عناصر الضعف الحالية التي أدت لظهور المشكلة.</w:t>
      </w:r>
    </w:p>
    <w:p w:rsidR="00A5444F" w:rsidRPr="00600A7A" w:rsidRDefault="00A5444F">
      <w:pPr>
        <w:pStyle w:val="ListParagraph"/>
        <w:numPr>
          <w:ilvl w:val="0"/>
          <w:numId w:val="72"/>
        </w:numPr>
        <w:spacing w:line="256" w:lineRule="auto"/>
        <w:rPr>
          <w:rFonts w:ascii="Sakkal Majalla" w:hAnsi="Sakkal Majalla" w:cs="Sakkal Majalla"/>
          <w:color w:val="002060"/>
          <w:sz w:val="34"/>
          <w:szCs w:val="34"/>
          <w:rtl/>
        </w:rPr>
      </w:pPr>
      <w:r w:rsidRPr="00600A7A">
        <w:rPr>
          <w:rFonts w:ascii="Sakkal Majalla" w:hAnsi="Sakkal Majalla" w:cs="Sakkal Majalla"/>
          <w:color w:val="002060"/>
          <w:sz w:val="34"/>
          <w:szCs w:val="34"/>
          <w:rtl/>
        </w:rPr>
        <w:t>حدد الفرص المحتملة التي كان من الممكن استثمارها لحل المشكلة.</w:t>
      </w:r>
    </w:p>
    <w:p w:rsidR="00A5444F" w:rsidRPr="00600A7A" w:rsidRDefault="00A5444F">
      <w:pPr>
        <w:pStyle w:val="ListParagraph"/>
        <w:numPr>
          <w:ilvl w:val="0"/>
          <w:numId w:val="72"/>
        </w:numPr>
        <w:spacing w:line="256" w:lineRule="auto"/>
        <w:rPr>
          <w:rFonts w:ascii="Sakkal Majalla" w:hAnsi="Sakkal Majalla" w:cs="Sakkal Majalla"/>
          <w:color w:val="002060"/>
          <w:sz w:val="34"/>
          <w:szCs w:val="34"/>
          <w:rtl/>
        </w:rPr>
      </w:pPr>
      <w:r w:rsidRPr="00600A7A">
        <w:rPr>
          <w:rFonts w:ascii="Sakkal Majalla" w:hAnsi="Sakkal Majalla" w:cs="Sakkal Majalla"/>
          <w:color w:val="002060"/>
          <w:sz w:val="34"/>
          <w:szCs w:val="34"/>
          <w:rtl/>
        </w:rPr>
        <w:t>حدد التهديدات المحتملة التي يمكن أن تسببها المشكلة.</w:t>
      </w:r>
    </w:p>
    <w:p w:rsidR="00A5444F" w:rsidRDefault="00A5444F" w:rsidP="00A5444F">
      <w:pPr>
        <w:rPr>
          <w:rtl/>
        </w:rPr>
      </w:pPr>
      <w:r w:rsidRPr="00600A7A">
        <w:rPr>
          <w:color w:val="C00000"/>
          <w:rtl/>
        </w:rPr>
        <w:t xml:space="preserve">وانتبه ...! </w:t>
      </w:r>
      <w:r>
        <w:rPr>
          <w:rtl/>
        </w:rPr>
        <w:t>لا تستعجل في الحكم على الأسباب المحتملة مبكراً وقم بإشراك أكبر عدد من الممثلين من البيئة الداخلية والخارجية المحيطة بالمشكلة.</w:t>
      </w:r>
    </w:p>
    <w:p w:rsidR="00A5444F" w:rsidRDefault="00A5444F" w:rsidP="00A5444F">
      <w:pPr>
        <w:rPr>
          <w:rtl/>
        </w:rPr>
      </w:pPr>
      <w:r>
        <w:rPr>
          <w:noProof/>
        </w:rPr>
        <mc:AlternateContent>
          <mc:Choice Requires="wpg">
            <w:drawing>
              <wp:inline distT="0" distB="0" distL="0" distR="0" wp14:anchorId="3932D78A" wp14:editId="610597CB">
                <wp:extent cx="3584885" cy="808355"/>
                <wp:effectExtent l="0" t="0" r="0" b="0"/>
                <wp:docPr id="1853" name="مجموعة 1853"/>
                <wp:cNvGraphicFramePr/>
                <a:graphic xmlns:a="http://schemas.openxmlformats.org/drawingml/2006/main">
                  <a:graphicData uri="http://schemas.microsoft.com/office/word/2010/wordprocessingGroup">
                    <wpg:wgp>
                      <wpg:cNvGrpSpPr/>
                      <wpg:grpSpPr bwMode="auto">
                        <a:xfrm flipH="1">
                          <a:off x="0" y="0"/>
                          <a:ext cx="3584885" cy="808355"/>
                          <a:chOff x="0" y="0"/>
                          <a:chExt cx="38837" cy="8767"/>
                        </a:xfrm>
                      </wpg:grpSpPr>
                      <wps:wsp>
                        <wps:cNvPr id="1970" name="Google Shape;2258;p44"/>
                        <wps:cNvSpPr>
                          <a:spLocks/>
                        </wps:cNvSpPr>
                        <wps:spPr bwMode="auto">
                          <a:xfrm>
                            <a:off x="3133" y="7"/>
                            <a:ext cx="35704" cy="6709"/>
                          </a:xfrm>
                          <a:custGeom>
                            <a:avLst/>
                            <a:gdLst>
                              <a:gd name="T0" fmla="*/ 1 w 104002"/>
                              <a:gd name="T1" fmla="*/ 1 h 26838"/>
                              <a:gd name="T2" fmla="*/ 1 w 104002"/>
                              <a:gd name="T3" fmla="*/ 26837 h 26838"/>
                              <a:gd name="T4" fmla="*/ 90917 w 104002"/>
                              <a:gd name="T5" fmla="*/ 26837 h 26838"/>
                              <a:gd name="T6" fmla="*/ 104002 w 104002"/>
                              <a:gd name="T7" fmla="*/ 13753 h 26838"/>
                              <a:gd name="T8" fmla="*/ 104002 w 104002"/>
                              <a:gd name="T9" fmla="*/ 11205 h 26838"/>
                              <a:gd name="T10" fmla="*/ 92798 w 104002"/>
                              <a:gd name="T11" fmla="*/ 1 h 26838"/>
                              <a:gd name="T12" fmla="*/ 1 w 104002"/>
                              <a:gd name="T13" fmla="*/ 1 h 26838"/>
                            </a:gdLst>
                            <a:ahLst/>
                            <a:cxnLst>
                              <a:cxn ang="0">
                                <a:pos x="T0" y="T1"/>
                              </a:cxn>
                              <a:cxn ang="0">
                                <a:pos x="T2" y="T3"/>
                              </a:cxn>
                              <a:cxn ang="0">
                                <a:pos x="T4" y="T5"/>
                              </a:cxn>
                              <a:cxn ang="0">
                                <a:pos x="T6" y="T7"/>
                              </a:cxn>
                              <a:cxn ang="0">
                                <a:pos x="T8" y="T9"/>
                              </a:cxn>
                              <a:cxn ang="0">
                                <a:pos x="T10" y="T11"/>
                              </a:cxn>
                              <a:cxn ang="0">
                                <a:pos x="T12" y="T13"/>
                              </a:cxn>
                            </a:cxnLst>
                            <a:rect l="0" t="0" r="r" b="b"/>
                            <a:pathLst>
                              <a:path w="104002" h="26838" extrusionOk="0">
                                <a:moveTo>
                                  <a:pt x="1" y="1"/>
                                </a:moveTo>
                                <a:lnTo>
                                  <a:pt x="1" y="26837"/>
                                </a:lnTo>
                                <a:lnTo>
                                  <a:pt x="90917" y="26837"/>
                                </a:lnTo>
                                <a:cubicBezTo>
                                  <a:pt x="98144" y="26837"/>
                                  <a:pt x="104002" y="20980"/>
                                  <a:pt x="104002" y="13753"/>
                                </a:cubicBezTo>
                                <a:lnTo>
                                  <a:pt x="104002" y="11205"/>
                                </a:lnTo>
                                <a:cubicBezTo>
                                  <a:pt x="104002" y="5013"/>
                                  <a:pt x="98989" y="1"/>
                                  <a:pt x="92798" y="1"/>
                                </a:cubicBezTo>
                                <a:lnTo>
                                  <a:pt x="1" y="1"/>
                                </a:lnTo>
                                <a:close/>
                              </a:path>
                            </a:pathLst>
                          </a:custGeom>
                          <a:solidFill>
                            <a:srgbClr val="EEEEE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1" name="Google Shape;2259;p44"/>
                        <wps:cNvSpPr>
                          <a:spLocks/>
                        </wps:cNvSpPr>
                        <wps:spPr bwMode="auto">
                          <a:xfrm>
                            <a:off x="1709" y="5600"/>
                            <a:ext cx="3310" cy="3167"/>
                          </a:xfrm>
                          <a:custGeom>
                            <a:avLst/>
                            <a:gdLst>
                              <a:gd name="T0" fmla="*/ 0 w 13241"/>
                              <a:gd name="T1" fmla="*/ 0 h 12669"/>
                              <a:gd name="T2" fmla="*/ 0 w 13241"/>
                              <a:gd name="T3" fmla="*/ 12669 h 12669"/>
                              <a:gd name="T4" fmla="*/ 6608 w 13241"/>
                              <a:gd name="T5" fmla="*/ 8359 h 12669"/>
                              <a:gd name="T6" fmla="*/ 13240 w 13241"/>
                              <a:gd name="T7" fmla="*/ 12669 h 12669"/>
                              <a:gd name="T8" fmla="*/ 13240 w 13241"/>
                              <a:gd name="T9" fmla="*/ 0 h 12669"/>
                              <a:gd name="T10" fmla="*/ 0 w 13241"/>
                              <a:gd name="T11" fmla="*/ 0 h 12669"/>
                            </a:gdLst>
                            <a:ahLst/>
                            <a:cxnLst>
                              <a:cxn ang="0">
                                <a:pos x="T0" y="T1"/>
                              </a:cxn>
                              <a:cxn ang="0">
                                <a:pos x="T2" y="T3"/>
                              </a:cxn>
                              <a:cxn ang="0">
                                <a:pos x="T4" y="T5"/>
                              </a:cxn>
                              <a:cxn ang="0">
                                <a:pos x="T6" y="T7"/>
                              </a:cxn>
                              <a:cxn ang="0">
                                <a:pos x="T8" y="T9"/>
                              </a:cxn>
                              <a:cxn ang="0">
                                <a:pos x="T10" y="T11"/>
                              </a:cxn>
                            </a:cxnLst>
                            <a:rect l="0" t="0" r="r" b="b"/>
                            <a:pathLst>
                              <a:path w="13241" h="12669" extrusionOk="0">
                                <a:moveTo>
                                  <a:pt x="0" y="0"/>
                                </a:moveTo>
                                <a:lnTo>
                                  <a:pt x="0" y="12669"/>
                                </a:lnTo>
                                <a:lnTo>
                                  <a:pt x="6608" y="8359"/>
                                </a:lnTo>
                                <a:lnTo>
                                  <a:pt x="13240" y="12669"/>
                                </a:lnTo>
                                <a:lnTo>
                                  <a:pt x="13240" y="0"/>
                                </a:lnTo>
                                <a:lnTo>
                                  <a:pt x="0" y="0"/>
                                </a:lnTo>
                                <a:close/>
                              </a:path>
                            </a:pathLst>
                          </a:custGeom>
                          <a:solidFill>
                            <a:srgbClr val="E0921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2" name="Google Shape;2260;p44"/>
                        <wps:cNvSpPr>
                          <a:spLocks/>
                        </wps:cNvSpPr>
                        <wps:spPr bwMode="auto">
                          <a:xfrm>
                            <a:off x="0" y="0"/>
                            <a:ext cx="6725" cy="6724"/>
                          </a:xfrm>
                          <a:custGeom>
                            <a:avLst/>
                            <a:gdLst>
                              <a:gd name="T0" fmla="*/ 13454 w 26897"/>
                              <a:gd name="T1" fmla="*/ 1 h 26897"/>
                              <a:gd name="T2" fmla="*/ 0 w 26897"/>
                              <a:gd name="T3" fmla="*/ 13443 h 26897"/>
                              <a:gd name="T4" fmla="*/ 13454 w 26897"/>
                              <a:gd name="T5" fmla="*/ 26897 h 26897"/>
                              <a:gd name="T6" fmla="*/ 26896 w 26897"/>
                              <a:gd name="T7" fmla="*/ 13443 h 26897"/>
                              <a:gd name="T8" fmla="*/ 13454 w 26897"/>
                              <a:gd name="T9" fmla="*/ 1 h 26897"/>
                            </a:gdLst>
                            <a:ahLst/>
                            <a:cxnLst>
                              <a:cxn ang="0">
                                <a:pos x="T0" y="T1"/>
                              </a:cxn>
                              <a:cxn ang="0">
                                <a:pos x="T2" y="T3"/>
                              </a:cxn>
                              <a:cxn ang="0">
                                <a:pos x="T4" y="T5"/>
                              </a:cxn>
                              <a:cxn ang="0">
                                <a:pos x="T6" y="T7"/>
                              </a:cxn>
                              <a:cxn ang="0">
                                <a:pos x="T8" y="T9"/>
                              </a:cxn>
                            </a:cxnLst>
                            <a:rect l="0" t="0" r="r" b="b"/>
                            <a:pathLst>
                              <a:path w="26897" h="26897" extrusionOk="0">
                                <a:moveTo>
                                  <a:pt x="13454" y="1"/>
                                </a:moveTo>
                                <a:cubicBezTo>
                                  <a:pt x="6025" y="1"/>
                                  <a:pt x="0" y="6013"/>
                                  <a:pt x="0" y="13443"/>
                                </a:cubicBezTo>
                                <a:cubicBezTo>
                                  <a:pt x="0" y="20872"/>
                                  <a:pt x="6025" y="26897"/>
                                  <a:pt x="13454" y="26897"/>
                                </a:cubicBezTo>
                                <a:cubicBezTo>
                                  <a:pt x="20884" y="26897"/>
                                  <a:pt x="26896" y="20872"/>
                                  <a:pt x="26896" y="13443"/>
                                </a:cubicBezTo>
                                <a:cubicBezTo>
                                  <a:pt x="26896" y="6013"/>
                                  <a:pt x="20884" y="1"/>
                                  <a:pt x="13454" y="1"/>
                                </a:cubicBezTo>
                                <a:close/>
                              </a:path>
                            </a:pathLst>
                          </a:custGeom>
                          <a:solidFill>
                            <a:srgbClr val="FDD77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3" name="Google Shape;2261;p44"/>
                        <wps:cNvSpPr>
                          <a:spLocks/>
                        </wps:cNvSpPr>
                        <wps:spPr bwMode="auto">
                          <a:xfrm>
                            <a:off x="932" y="930"/>
                            <a:ext cx="4864" cy="4864"/>
                          </a:xfrm>
                          <a:custGeom>
                            <a:avLst/>
                            <a:gdLst>
                              <a:gd name="T0" fmla="*/ 9728 w 19456"/>
                              <a:gd name="T1" fmla="*/ 1 h 19456"/>
                              <a:gd name="T2" fmla="*/ 1 w 19456"/>
                              <a:gd name="T3" fmla="*/ 9728 h 19456"/>
                              <a:gd name="T4" fmla="*/ 9728 w 19456"/>
                              <a:gd name="T5" fmla="*/ 19455 h 19456"/>
                              <a:gd name="T6" fmla="*/ 19456 w 19456"/>
                              <a:gd name="T7" fmla="*/ 9728 h 19456"/>
                              <a:gd name="T8" fmla="*/ 9728 w 19456"/>
                              <a:gd name="T9" fmla="*/ 1 h 19456"/>
                              <a:gd name="T10" fmla="*/ 0 w 19456"/>
                              <a:gd name="T11" fmla="*/ 0 h 19456"/>
                              <a:gd name="T12" fmla="*/ 19456 w 19456"/>
                              <a:gd name="T13" fmla="*/ 19456 h 19456"/>
                            </a:gdLst>
                            <a:ahLst/>
                            <a:cxnLst>
                              <a:cxn ang="0">
                                <a:pos x="T0" y="T1"/>
                              </a:cxn>
                              <a:cxn ang="0">
                                <a:pos x="T2" y="T3"/>
                              </a:cxn>
                              <a:cxn ang="0">
                                <a:pos x="T4" y="T5"/>
                              </a:cxn>
                              <a:cxn ang="0">
                                <a:pos x="T6" y="T7"/>
                              </a:cxn>
                              <a:cxn ang="0">
                                <a:pos x="T8" y="T9"/>
                              </a:cxn>
                            </a:cxnLst>
                            <a:rect l="T10" t="T11" r="T12" b="T13"/>
                            <a:pathLst>
                              <a:path w="19456" h="19456" extrusionOk="0">
                                <a:moveTo>
                                  <a:pt x="9728" y="1"/>
                                </a:moveTo>
                                <a:cubicBezTo>
                                  <a:pt x="4347" y="1"/>
                                  <a:pt x="1" y="4358"/>
                                  <a:pt x="1" y="9728"/>
                                </a:cubicBezTo>
                                <a:cubicBezTo>
                                  <a:pt x="1" y="15098"/>
                                  <a:pt x="4347" y="19455"/>
                                  <a:pt x="9728" y="19455"/>
                                </a:cubicBezTo>
                                <a:cubicBezTo>
                                  <a:pt x="15098" y="19455"/>
                                  <a:pt x="19456" y="15098"/>
                                  <a:pt x="19456" y="9728"/>
                                </a:cubicBezTo>
                                <a:cubicBezTo>
                                  <a:pt x="19456" y="4358"/>
                                  <a:pt x="15098" y="1"/>
                                  <a:pt x="9728" y="1"/>
                                </a:cubicBezTo>
                                <a:close/>
                              </a:path>
                            </a:pathLst>
                          </a:custGeom>
                          <a:solidFill>
                            <a:srgbClr val="FCBD24"/>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7E58" w:rsidRDefault="00FC7E58" w:rsidP="00A5444F">
                              <w:pPr>
                                <w:bidi w:val="0"/>
                                <w:spacing w:after="240" w:line="216" w:lineRule="auto"/>
                                <w:jc w:val="center"/>
                                <w:rPr>
                                  <w:rFonts w:ascii="Adobe Arabic" w:hAnsi="Adobe Arabic" w:cs="Adobe Arabic"/>
                                  <w:b/>
                                  <w:bCs/>
                                  <w:color w:val="FFFFFF"/>
                                  <w:sz w:val="40"/>
                                  <w:szCs w:val="40"/>
                                  <w:lang w:val="en-GB" w:bidi="ar-SY"/>
                                </w:rPr>
                              </w:pPr>
                              <w:r>
                                <w:rPr>
                                  <w:rFonts w:ascii="Adobe Arabic" w:hAnsi="Adobe Arabic" w:cs="Adobe Arabic"/>
                                  <w:b/>
                                  <w:bCs/>
                                  <w:color w:val="FFFFFF"/>
                                  <w:sz w:val="40"/>
                                  <w:szCs w:val="40"/>
                                  <w:lang w:val="en-GB" w:bidi="ar-SY"/>
                                </w:rPr>
                                <w:t>2</w:t>
                              </w:r>
                            </w:p>
                          </w:txbxContent>
                        </wps:txbx>
                        <wps:bodyPr rot="0" vert="horz" wrap="square" lIns="91425" tIns="91425" rIns="91425" bIns="91425" anchor="ctr" anchorCtr="0" upright="1">
                          <a:noAutofit/>
                        </wps:bodyPr>
                      </wps:wsp>
                      <wps:wsp>
                        <wps:cNvPr id="1974" name="Google Shape;2263;p44"/>
                        <wps:cNvSpPr txBox="1">
                          <a:spLocks noChangeArrowheads="1"/>
                        </wps:cNvSpPr>
                        <wps:spPr bwMode="auto">
                          <a:xfrm>
                            <a:off x="7174" y="619"/>
                            <a:ext cx="29598" cy="57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Default="00FC7E58" w:rsidP="00A5444F">
                              <w:pPr>
                                <w:rPr>
                                  <w:rFonts w:ascii="Adobe Arabic" w:eastAsia="Roboto" w:hAnsi="Adobe Arabic" w:cs="Adobe Arabic"/>
                                  <w:b/>
                                  <w:bCs/>
                                  <w:color w:val="002060"/>
                                  <w:szCs w:val="28"/>
                                </w:rPr>
                              </w:pPr>
                              <w:r>
                                <w:rPr>
                                  <w:rFonts w:ascii="Adobe Arabic" w:hAnsi="Adobe Arabic" w:cs="Adobe Arabic" w:hint="cs"/>
                                  <w:b/>
                                  <w:bCs/>
                                  <w:color w:val="002060"/>
                                  <w:sz w:val="36"/>
                                  <w:szCs w:val="36"/>
                                  <w:rtl/>
                                </w:rPr>
                                <w:t>تحليل السبب والأثر (تقنية عظمة السمكة)</w:t>
                              </w:r>
                              <w:r>
                                <w:rPr>
                                  <w:rFonts w:ascii="Adobe Arabic" w:eastAsia="Roboto" w:hAnsi="Adobe Arabic" w:cs="Adobe Arabic" w:hint="cs"/>
                                  <w:b/>
                                  <w:bCs/>
                                  <w:color w:val="002060"/>
                                  <w:szCs w:val="28"/>
                                  <w:rtl/>
                                </w:rPr>
                                <w:t>:</w:t>
                              </w:r>
                            </w:p>
                          </w:txbxContent>
                        </wps:txbx>
                        <wps:bodyPr rot="0" vert="horz" wrap="square" lIns="91425" tIns="91425" rIns="91425" bIns="91425" anchor="ctr" anchorCtr="0" upright="1">
                          <a:noAutofit/>
                        </wps:bodyPr>
                      </wps:wsp>
                    </wpg:wgp>
                  </a:graphicData>
                </a:graphic>
              </wp:inline>
            </w:drawing>
          </mc:Choice>
          <mc:Fallback>
            <w:pict>
              <v:group id="مجموعة 1853" o:spid="_x0000_s2767" style="width:282.25pt;height:63.65pt;flip:x;mso-position-horizontal-relative:char;mso-position-vertical-relative:line" coordsize="38837,87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">
                <v:shape id="Google Shape;2258;p44" o:spid="_x0000_s2768" style="position:absolute;left:3133;top:7;width:35704;height:6709;visibility:visible;mso-wrap-style:square;v-text-anchor:middle" coordsize="104002,26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fstcUA&#10;AADdAAAADwAAAGRycy9kb3ducmV2LnhtbESPT2vCQBDF74LfYRmhN91URGvMRtpiafFS/ANeh+w0&#10;G8zOhuxW02/fORR6m+G9ee83xXbwrbpRH5vABh5nGSjiKtiGawPn09v0CVRMyBbbwGTghyJsy/Go&#10;wNyGOx/odky1khCOORpwKXW51rFy5DHOQkcs2lfoPSZZ+1rbHu8S7ls9z7Kl9tiwNDjs6NVRdT1+&#10;ewORLonmp2t4d5+L7OWw21PslsY8TIbnDahEQ/o3/11/WMFfr4RfvpERdP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d+y1xQAAAN0AAAAPAAAAAAAAAAAAAAAAAJgCAABkcnMv&#10;ZG93bnJldi54bWxQSwUGAAAAAAQABAD1AAAAigMAAAAA&#10;" path="m1,1r,26836l90917,26837v7227,,13085,-5857,13085,-13084l104002,11205c104002,5013,98989,1,92798,1l1,1xe" fillcolor="#eee" stroked="f">
                  <v:path arrowok="t" o:extrusionok="f" o:connecttype="custom" o:connectlocs="0,0;0,6709;31212,6709;35704,3438;35704,2801;31858,0;0,0" o:connectangles="0,0,0,0,0,0,0"/>
                </v:shape>
                <v:shape id="Google Shape;2259;p44" o:spid="_x0000_s2769" style="position:absolute;left:1709;top:5600;width:3310;height:3167;visibility:visible;mso-wrap-style:square;v-text-anchor:middle" coordsize="13241,12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mQBsQA&#10;AADdAAAADwAAAGRycy9kb3ducmV2LnhtbERPTUvDQBC9C/6HZYTe7KZSrYndFmkRPAjS1oPHITvd&#10;DWZnQ3ZMor/eFQRv83ifs95OoVUD9amJbGAxL0AR19E27Ay8nZ6u70ElQbbYRiYDX5Rgu7m8WGNl&#10;48gHGo7iVA7hVKEBL9JVWqfaU8A0jx1x5s6xDygZ9k7bHsccHlp9UxR3OmDDucFjRztP9cfxMxgo&#10;98OyeJH3VzeM59HL7X7nym9jZlfT4wMooUn+xX/uZ5vnl6sF/H6TT9C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JkAbEAAAA3QAAAA8AAAAAAAAAAAAAAAAAmAIAAGRycy9k&#10;b3ducmV2LnhtbFBLBQYAAAAABAAEAPUAAACJAwAAAAA=&#10;" path="m,l,12669,6608,8359r6632,4310l13240,,,xe" fillcolor="#e09214" stroked="f">
                  <v:path arrowok="t" o:extrusionok="f" o:connecttype="custom" o:connectlocs="0,0;0,3167;1652,2090;3310,3167;3310,0;0,0" o:connectangles="0,0,0,0,0,0"/>
                </v:shape>
                <v:shape id="Google Shape;2260;p44" o:spid="_x0000_s2770" style="position:absolute;width:6725;height:6724;visibility:visible;mso-wrap-style:square;v-text-anchor:middle" coordsize="26897,268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fMhcQA&#10;AADdAAAADwAAAGRycy9kb3ducmV2LnhtbERPyW7CMBC9I/EP1iD1Bk5zYEkxqCBA9FIJaDlP4yEO&#10;xOModiH8fV0Jids8vXWm89ZW4kqNLx0reB0kIIhzp0suFHwd1v0xCB+QNVaOScGdPMxn3c4UM+1u&#10;vKPrPhQihrDPUIEJoc6k9Lkhi37gauLInVxjMUTYFFI3eIvhtpJpkgylxZJjg8Galobyy/7XKtiu&#10;yx/Xrr7T0ed9+WHkeXPcLI5KvfTa9zcQgdrwFD/cWx3nT0Yp/H8TT5C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3zIXEAAAA3QAAAA8AAAAAAAAAAAAAAAAAmAIAAGRycy9k&#10;b3ducmV2LnhtbFBLBQYAAAAABAAEAPUAAACJAwAAAAA=&#10;" path="m13454,1c6025,1,,6013,,13443v,7429,6025,13454,13454,13454c20884,26897,26896,20872,26896,13443,26896,6013,20884,1,13454,1xe" fillcolor="#fdd77c" stroked="f">
                  <v:path arrowok="t" o:extrusionok="f" o:connecttype="custom" o:connectlocs="3364,0;0,3361;3364,6724;6725,3361;3364,0" o:connectangles="0,0,0,0,0"/>
                </v:shape>
                <v:shape id="Google Shape;2261;p44" o:spid="_x0000_s2771" style="position:absolute;left:932;top:930;width:4864;height:4864;visibility:visible;mso-wrap-style:square;v-text-anchor:middle" coordsize="19456,1945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sjDMYA&#10;AADdAAAADwAAAGRycy9kb3ducmV2LnhtbERPS2vCQBC+F/wPywi91Y0WfKRZRS21RQ+lGgrexuyY&#10;BLOzIbs18d93C0Jv8/E9J1l0phJXalxpWcFwEIEgzqwuOVeQHt6epiCcR9ZYWSYFN3KwmPceEoy1&#10;bfmLrnufixDCLkYFhfd1LKXLCjLoBrYmDtzZNgZ9gE0udYNtCDeVHEXRWBosOTQUWNO6oOyy/zEK&#10;3ier1r+u0+XxLG/T7Wnzvftko9Rjv1u+gPDU+X/x3f2hw/zZ5Bn+vgkny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fsjDMYAAADdAAAADwAAAAAAAAAAAAAAAACYAgAAZHJz&#10;L2Rvd25yZXYueG1sUEsFBgAAAAAEAAQA9QAAAIsDAAAAAA==&#10;" adj="-11796480,,5400" path="m9728,1c4347,1,1,4358,1,9728v,5370,4346,9727,9727,9727c15098,19455,19456,15098,19456,9728,19456,4358,15098,1,9728,1xe" fillcolor="#fcbd24" stroked="f">
                  <v:stroke joinstyle="miter"/>
                  <v:formulas/>
                  <v:path arrowok="t" o:extrusionok="f" o:connecttype="custom" o:connectlocs="2432,0;0,2432;2432,4864;4864,2432;2432,0" o:connectangles="0,0,0,0,0" textboxrect="0,0,19456,19456"/>
                  <v:textbox inset="2.53958mm,2.53958mm,2.53958mm,2.53958mm">
                    <w:txbxContent>
                      <w:p w:rsidR="00FC7E58" w:rsidRDefault="00FC7E58" w:rsidP="00A5444F">
                        <w:pPr>
                          <w:bidi w:val="0"/>
                          <w:spacing w:after="240" w:line="216" w:lineRule="auto"/>
                          <w:jc w:val="center"/>
                          <w:rPr>
                            <w:rFonts w:ascii="Adobe Arabic" w:hAnsi="Adobe Arabic" w:cs="Adobe Arabic"/>
                            <w:b/>
                            <w:bCs/>
                            <w:color w:val="FFFFFF"/>
                            <w:sz w:val="40"/>
                            <w:szCs w:val="40"/>
                            <w:lang w:val="en-GB" w:bidi="ar-SY"/>
                          </w:rPr>
                        </w:pPr>
                        <w:r>
                          <w:rPr>
                            <w:rFonts w:ascii="Adobe Arabic" w:hAnsi="Adobe Arabic" w:cs="Adobe Arabic"/>
                            <w:b/>
                            <w:bCs/>
                            <w:color w:val="FFFFFF"/>
                            <w:sz w:val="40"/>
                            <w:szCs w:val="40"/>
                            <w:lang w:val="en-GB" w:bidi="ar-SY"/>
                          </w:rPr>
                          <w:t>2</w:t>
                        </w:r>
                      </w:p>
                    </w:txbxContent>
                  </v:textbox>
                </v:shape>
                <v:shape id="Google Shape;2263;p44" o:spid="_x0000_s2772" type="#_x0000_t202" style="position:absolute;left:7174;top:619;width:29598;height:57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ozX8IA&#10;AADdAAAADwAAAGRycy9kb3ducmV2LnhtbERPS2sCMRC+F/wPYQQvRbOVUnU1iggFPfRQFc9DMvvA&#10;zWRJsrr++0YQepuP7zmrTW8bcSMfascKPiYZCGLtTM2lgvPpezwHESKywcYxKXhQgM168LbC3Lg7&#10;/9LtGEuRQjjkqKCKsc2lDLoii2HiWuLEFc5bjAn6UhqP9xRuGznNsi9psebUUGFLu4r09dhZBe+6&#10;PMyKbNddm86fImlTXA4/So2G/XYJIlIf/8Uv996k+YvZJzy/SSfI9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6jNfwgAAAN0AAAAPAAAAAAAAAAAAAAAAAJgCAABkcnMvZG93&#10;bnJldi54bWxQSwUGAAAAAAQABAD1AAAAhwMAAAAA&#10;" filled="f" stroked="f">
                  <v:textbox inset="2.53958mm,2.53958mm,2.53958mm,2.53958mm">
                    <w:txbxContent>
                      <w:p w:rsidR="00FC7E58" w:rsidRDefault="00FC7E58" w:rsidP="00A5444F">
                        <w:pPr>
                          <w:rPr>
                            <w:rFonts w:ascii="Adobe Arabic" w:eastAsia="Roboto" w:hAnsi="Adobe Arabic" w:cs="Adobe Arabic"/>
                            <w:b/>
                            <w:bCs/>
                            <w:color w:val="002060"/>
                            <w:szCs w:val="28"/>
                          </w:rPr>
                        </w:pPr>
                        <w:r>
                          <w:rPr>
                            <w:rFonts w:ascii="Adobe Arabic" w:hAnsi="Adobe Arabic" w:cs="Adobe Arabic" w:hint="cs"/>
                            <w:b/>
                            <w:bCs/>
                            <w:color w:val="002060"/>
                            <w:sz w:val="36"/>
                            <w:szCs w:val="36"/>
                            <w:rtl/>
                          </w:rPr>
                          <w:t>تحليل السبب والأثر (تقنية عظمة السمكة)</w:t>
                        </w:r>
                        <w:r>
                          <w:rPr>
                            <w:rFonts w:ascii="Adobe Arabic" w:eastAsia="Roboto" w:hAnsi="Adobe Arabic" w:cs="Adobe Arabic" w:hint="cs"/>
                            <w:b/>
                            <w:bCs/>
                            <w:color w:val="002060"/>
                            <w:szCs w:val="28"/>
                            <w:rtl/>
                          </w:rPr>
                          <w:t>:</w:t>
                        </w:r>
                      </w:p>
                    </w:txbxContent>
                  </v:textbox>
                </v:shape>
                <w10:wrap anchorx="page"/>
                <w10:anchorlock/>
              </v:group>
            </w:pict>
          </mc:Fallback>
        </mc:AlternateContent>
      </w:r>
    </w:p>
    <w:p w:rsidR="00A5444F" w:rsidRDefault="00A5444F" w:rsidP="00A5444F">
      <w:pPr>
        <w:rPr>
          <w:rFonts w:cstheme="minorBidi"/>
          <w:color w:val="auto"/>
        </w:rPr>
      </w:pPr>
      <w:r>
        <w:rPr>
          <w:rtl/>
        </w:rPr>
        <w:t>الهدف الرئيسي منها ربط كافة أوجه المشكلة بصورة واقعية مع وضع أسباب محددة حول السبب الأكثر احتمالاً لحدوث المشكلة.</w:t>
      </w:r>
    </w:p>
    <w:p w:rsidR="00A5444F" w:rsidRPr="00600A7A" w:rsidRDefault="00A5444F" w:rsidP="00A5444F">
      <w:pPr>
        <w:rPr>
          <w:b/>
          <w:bCs/>
          <w:rtl/>
        </w:rPr>
      </w:pPr>
      <w:r w:rsidRPr="00600A7A">
        <w:rPr>
          <w:b/>
          <w:bCs/>
          <w:rtl/>
        </w:rPr>
        <w:t>خطوات آلية العمل الخاصة بها:</w:t>
      </w:r>
    </w:p>
    <w:p w:rsidR="00A5444F" w:rsidRPr="00600A7A" w:rsidRDefault="00A5444F">
      <w:pPr>
        <w:pStyle w:val="ListParagraph"/>
        <w:numPr>
          <w:ilvl w:val="0"/>
          <w:numId w:val="73"/>
        </w:numPr>
        <w:spacing w:line="256" w:lineRule="auto"/>
        <w:rPr>
          <w:rFonts w:ascii="Sakkal Majalla" w:hAnsi="Sakkal Majalla" w:cs="Sakkal Majalla"/>
          <w:color w:val="002060"/>
          <w:sz w:val="34"/>
          <w:szCs w:val="34"/>
          <w:rtl/>
        </w:rPr>
      </w:pPr>
      <w:r w:rsidRPr="00600A7A">
        <w:rPr>
          <w:rFonts w:ascii="Sakkal Majalla" w:hAnsi="Sakkal Majalla" w:cs="Sakkal Majalla"/>
          <w:color w:val="002060"/>
          <w:sz w:val="34"/>
          <w:szCs w:val="34"/>
          <w:rtl/>
        </w:rPr>
        <w:t>ارسم نموذجا لعظم السمكة.</w:t>
      </w:r>
    </w:p>
    <w:p w:rsidR="00A5444F" w:rsidRPr="00600A7A" w:rsidRDefault="00A5444F">
      <w:pPr>
        <w:pStyle w:val="ListParagraph"/>
        <w:numPr>
          <w:ilvl w:val="0"/>
          <w:numId w:val="73"/>
        </w:numPr>
        <w:spacing w:line="256" w:lineRule="auto"/>
        <w:rPr>
          <w:rFonts w:ascii="Sakkal Majalla" w:hAnsi="Sakkal Majalla" w:cs="Sakkal Majalla"/>
          <w:color w:val="002060"/>
          <w:sz w:val="34"/>
          <w:szCs w:val="34"/>
          <w:rtl/>
        </w:rPr>
      </w:pPr>
      <w:r w:rsidRPr="00600A7A">
        <w:rPr>
          <w:rFonts w:ascii="Sakkal Majalla" w:hAnsi="Sakkal Majalla" w:cs="Sakkal Majalla"/>
          <w:color w:val="002060"/>
          <w:sz w:val="34"/>
          <w:szCs w:val="34"/>
          <w:rtl/>
        </w:rPr>
        <w:t>ضع المشكلة عند الرأس.</w:t>
      </w:r>
    </w:p>
    <w:p w:rsidR="00A5444F" w:rsidRPr="00600A7A" w:rsidRDefault="00A5444F">
      <w:pPr>
        <w:pStyle w:val="ListParagraph"/>
        <w:numPr>
          <w:ilvl w:val="0"/>
          <w:numId w:val="73"/>
        </w:numPr>
        <w:spacing w:line="256" w:lineRule="auto"/>
        <w:rPr>
          <w:rFonts w:ascii="Sakkal Majalla" w:hAnsi="Sakkal Majalla" w:cs="Sakkal Majalla"/>
          <w:color w:val="002060"/>
          <w:sz w:val="34"/>
          <w:szCs w:val="34"/>
          <w:rtl/>
        </w:rPr>
      </w:pPr>
      <w:r w:rsidRPr="00600A7A">
        <w:rPr>
          <w:rFonts w:ascii="Sakkal Majalla" w:hAnsi="Sakkal Majalla" w:cs="Sakkal Majalla"/>
          <w:color w:val="002060"/>
          <w:sz w:val="34"/>
          <w:szCs w:val="34"/>
          <w:rtl/>
        </w:rPr>
        <w:t>دون كل الأوجه التي يحتمل أن تكون سبباً من أسباب المشكلة.</w:t>
      </w:r>
    </w:p>
    <w:p w:rsidR="00A5444F" w:rsidRPr="00600A7A" w:rsidRDefault="00A5444F">
      <w:pPr>
        <w:pStyle w:val="ListParagraph"/>
        <w:numPr>
          <w:ilvl w:val="0"/>
          <w:numId w:val="73"/>
        </w:numPr>
        <w:spacing w:line="256" w:lineRule="auto"/>
        <w:rPr>
          <w:rFonts w:ascii="Sakkal Majalla" w:hAnsi="Sakkal Majalla" w:cs="Sakkal Majalla"/>
          <w:b/>
          <w:bCs/>
          <w:color w:val="002060"/>
          <w:sz w:val="34"/>
          <w:szCs w:val="34"/>
          <w:rtl/>
        </w:rPr>
      </w:pPr>
      <w:r w:rsidRPr="00600A7A">
        <w:rPr>
          <w:rFonts w:ascii="Sakkal Majalla" w:hAnsi="Sakkal Majalla" w:cs="Sakkal Majalla"/>
          <w:b/>
          <w:bCs/>
          <w:color w:val="002060"/>
          <w:sz w:val="34"/>
          <w:szCs w:val="34"/>
          <w:rtl/>
        </w:rPr>
        <w:t>اطرح الأسئلة التالية ومن ثم سجل كل الإجابات المحتملة:</w:t>
      </w:r>
    </w:p>
    <w:p w:rsidR="00A5444F" w:rsidRPr="00600A7A" w:rsidRDefault="00A5444F">
      <w:pPr>
        <w:pStyle w:val="ListParagraph"/>
        <w:numPr>
          <w:ilvl w:val="0"/>
          <w:numId w:val="74"/>
        </w:numPr>
        <w:jc w:val="both"/>
        <w:rPr>
          <w:rFonts w:ascii="Sakkal Majalla" w:hAnsi="Sakkal Majalla" w:cs="Sakkal Majalla"/>
          <w:sz w:val="34"/>
          <w:szCs w:val="34"/>
          <w:rtl/>
        </w:rPr>
      </w:pPr>
      <w:r w:rsidRPr="00600A7A">
        <w:rPr>
          <w:rFonts w:ascii="Sakkal Majalla" w:hAnsi="Sakkal Majalla" w:cs="Sakkal Majalla"/>
          <w:sz w:val="34"/>
          <w:szCs w:val="34"/>
          <w:rtl/>
        </w:rPr>
        <w:t>كيف يمكن أن يكون الموظفين قد ساهموا في تلك المشكلة؟</w:t>
      </w:r>
    </w:p>
    <w:p w:rsidR="00A5444F" w:rsidRPr="00600A7A" w:rsidRDefault="00A5444F">
      <w:pPr>
        <w:pStyle w:val="ListParagraph"/>
        <w:numPr>
          <w:ilvl w:val="0"/>
          <w:numId w:val="74"/>
        </w:numPr>
        <w:jc w:val="both"/>
        <w:rPr>
          <w:rFonts w:ascii="Sakkal Majalla" w:hAnsi="Sakkal Majalla" w:cs="Sakkal Majalla"/>
          <w:sz w:val="34"/>
          <w:szCs w:val="34"/>
          <w:rtl/>
        </w:rPr>
      </w:pPr>
      <w:r w:rsidRPr="00600A7A">
        <w:rPr>
          <w:rFonts w:ascii="Sakkal Majalla" w:hAnsi="Sakkal Majalla" w:cs="Sakkal Majalla"/>
          <w:sz w:val="34"/>
          <w:szCs w:val="34"/>
          <w:rtl/>
        </w:rPr>
        <w:t>كيف يمكن أن تكون المكائن والأدوات قد تسببت في تلك المشكلة؟</w:t>
      </w:r>
    </w:p>
    <w:p w:rsidR="00A5444F" w:rsidRPr="00600A7A" w:rsidRDefault="00A5444F">
      <w:pPr>
        <w:pStyle w:val="ListParagraph"/>
        <w:numPr>
          <w:ilvl w:val="0"/>
          <w:numId w:val="74"/>
        </w:numPr>
        <w:jc w:val="both"/>
        <w:rPr>
          <w:rFonts w:ascii="Sakkal Majalla" w:hAnsi="Sakkal Majalla" w:cs="Sakkal Majalla"/>
          <w:sz w:val="34"/>
          <w:szCs w:val="34"/>
          <w:rtl/>
        </w:rPr>
      </w:pPr>
      <w:r w:rsidRPr="00600A7A">
        <w:rPr>
          <w:rFonts w:ascii="Sakkal Majalla" w:hAnsi="Sakkal Majalla" w:cs="Sakkal Majalla"/>
          <w:sz w:val="34"/>
          <w:szCs w:val="34"/>
          <w:rtl/>
        </w:rPr>
        <w:t>كيف يمكن أن تكون الأساليب أو الطرق أو المنهجيات المستخدمة قد تسبب في تلك المشكلة؟</w:t>
      </w:r>
    </w:p>
    <w:p w:rsidR="00A5444F" w:rsidRPr="00D32DF8" w:rsidRDefault="00A5444F">
      <w:pPr>
        <w:pStyle w:val="ListParagraph"/>
        <w:numPr>
          <w:ilvl w:val="0"/>
          <w:numId w:val="74"/>
        </w:numPr>
        <w:jc w:val="both"/>
        <w:rPr>
          <w:rFonts w:ascii="Sakkal Majalla" w:hAnsi="Sakkal Majalla" w:cs="Sakkal Majalla"/>
          <w:sz w:val="34"/>
          <w:szCs w:val="34"/>
        </w:rPr>
      </w:pPr>
      <w:r w:rsidRPr="00600A7A">
        <w:rPr>
          <w:rFonts w:ascii="Sakkal Majalla" w:hAnsi="Sakkal Majalla" w:cs="Sakkal Majalla"/>
          <w:sz w:val="34"/>
          <w:szCs w:val="34"/>
          <w:rtl/>
        </w:rPr>
        <w:lastRenderedPageBreak/>
        <w:t>كيف يمكن أن تكون المواد المستعملة قد تسببت في حدوث المشكلة؟</w:t>
      </w:r>
    </w:p>
    <w:p w:rsidR="00A5444F" w:rsidRDefault="00A5444F" w:rsidP="00A5444F">
      <w:r>
        <w:rPr>
          <w:noProof/>
        </w:rPr>
        <mc:AlternateContent>
          <mc:Choice Requires="wpg">
            <w:drawing>
              <wp:inline distT="0" distB="0" distL="0" distR="0" wp14:anchorId="47A34393" wp14:editId="5D642ECD">
                <wp:extent cx="5731510" cy="474980"/>
                <wp:effectExtent l="0" t="0" r="2540" b="1270"/>
                <wp:docPr id="1854" name="Group 32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474980"/>
                          <a:chOff x="0" y="0"/>
                          <a:chExt cx="60883" cy="5050"/>
                        </a:xfrm>
                      </wpg:grpSpPr>
                      <wpg:grpSp>
                        <wpg:cNvPr id="1855" name="Group 256587"/>
                        <wpg:cNvGrpSpPr>
                          <a:grpSpLocks/>
                        </wpg:cNvGrpSpPr>
                        <wpg:grpSpPr bwMode="auto">
                          <a:xfrm>
                            <a:off x="0" y="0"/>
                            <a:ext cx="60883" cy="5050"/>
                            <a:chOff x="0" y="159"/>
                            <a:chExt cx="60891" cy="5058"/>
                          </a:xfrm>
                        </wpg:grpSpPr>
                        <wpg:grpSp>
                          <wpg:cNvPr id="1975" name="Group 256588"/>
                          <wpg:cNvGrpSpPr>
                            <a:grpSpLocks/>
                          </wpg:cNvGrpSpPr>
                          <wpg:grpSpPr bwMode="auto">
                            <a:xfrm>
                              <a:off x="48488" y="159"/>
                              <a:ext cx="12403" cy="5058"/>
                              <a:chOff x="42218" y="223"/>
                              <a:chExt cx="18094" cy="7110"/>
                            </a:xfrm>
                          </wpg:grpSpPr>
                          <wps:wsp>
                            <wps:cNvPr id="1976"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42218" y="223"/>
                                <a:ext cx="18095" cy="7110"/>
                              </a:xfrm>
                              <a:prstGeom prst="roundRect">
                                <a:avLst>
                                  <a:gd name="adj" fmla="val 50000"/>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FC7E58" w:rsidRPr="00BB0D09" w:rsidRDefault="00FC7E58" w:rsidP="00A5444F">
                                  <w:pPr>
                                    <w:pStyle w:val="NoSpacing"/>
                                    <w:keepNext/>
                                    <w:rPr>
                                      <w:color w:val="FFFFFF" w:themeColor="background1"/>
                                      <w:rtl/>
                                      <w:lang w:bidi="ar-SY"/>
                                    </w:rPr>
                                  </w:pPr>
                                  <w:r>
                                    <w:rPr>
                                      <w:rFonts w:hint="cs"/>
                                      <w:rtl/>
                                      <w:lang w:bidi="ar-SY"/>
                                    </w:rPr>
                                    <w:t xml:space="preserve">       </w:t>
                                  </w:r>
                                  <w:r w:rsidRPr="00BB0D09">
                                    <w:rPr>
                                      <w:rFonts w:hint="cs"/>
                                      <w:color w:val="FFFFFF" w:themeColor="background1"/>
                                      <w:rtl/>
                                      <w:lang w:bidi="ar-SY"/>
                                    </w:rPr>
                                    <w:t>تمرين:</w:t>
                                  </w:r>
                                </w:p>
                                <w:p w:rsidR="00FC7E58" w:rsidRDefault="00FC7E58" w:rsidP="00A5444F">
                                  <w:pPr>
                                    <w:pStyle w:val="NoSpacing"/>
                                    <w:keepNext/>
                                    <w:rPr>
                                      <w:rtl/>
                                      <w:lang w:bidi="ar-SY"/>
                                    </w:rPr>
                                  </w:pPr>
                                </w:p>
                                <w:p w:rsidR="00FC7E58" w:rsidRDefault="00FC7E58" w:rsidP="00A5444F">
                                  <w:pPr>
                                    <w:jc w:val="left"/>
                                    <w:rPr>
                                      <w:b/>
                                      <w:bCs/>
                                      <w:rtl/>
                                    </w:rPr>
                                  </w:pPr>
                                </w:p>
                              </w:txbxContent>
                            </wps:txbx>
                            <wps:bodyPr rot="0" vert="horz" wrap="square" lIns="91440" tIns="45720" rIns="91440" bIns="45720" anchor="ctr" anchorCtr="0" upright="1">
                              <a:noAutofit/>
                            </wps:bodyPr>
                          </wps:wsp>
                          <wps:wsp>
                            <wps:cNvPr id="1977"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53438" y="734"/>
                                <a:ext cx="5715" cy="5715"/>
                              </a:xfrm>
                              <a:prstGeom prst="ellipse">
                                <a:avLst/>
                              </a:prstGeom>
                              <a:solidFill>
                                <a:schemeClr val="tx1">
                                  <a:lumMod val="85000"/>
                                  <a:lumOff val="15000"/>
                                </a:schemeClr>
                              </a:solidFill>
                              <a:ln>
                                <a:noFill/>
                              </a:ln>
                              <a:effectLst>
                                <a:outerShdw dist="38100" dir="5400000" algn="t"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978" name="Rectangle 256591"/>
                          <wps:cNvSpPr>
                            <a:spLocks noChangeArrowheads="1"/>
                          </wps:cNvSpPr>
                          <wps:spPr bwMode="auto">
                            <a:xfrm>
                              <a:off x="0" y="4929"/>
                              <a:ext cx="52002" cy="288"/>
                            </a:xfrm>
                            <a:prstGeom prst="rect">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1979" name="Group 227"/>
                        <wpg:cNvGrpSpPr>
                          <a:grpSpLocks/>
                        </wpg:cNvGrpSpPr>
                        <wpg:grpSpPr bwMode="auto">
                          <a:xfrm>
                            <a:off x="56772" y="1605"/>
                            <a:ext cx="2465" cy="1976"/>
                            <a:chOff x="15206" y="34439"/>
                            <a:chExt cx="10267" cy="8230"/>
                          </a:xfrm>
                        </wpg:grpSpPr>
                        <wps:wsp>
                          <wps:cNvPr id="1980" name="Freeform: Shape 256593"/>
                          <wps:cNvSpPr>
                            <a:spLocks/>
                          </wps:cNvSpPr>
                          <wps:spPr bwMode="auto">
                            <a:xfrm>
                              <a:off x="15206" y="34439"/>
                              <a:ext cx="10267" cy="8231"/>
                            </a:xfrm>
                            <a:custGeom>
                              <a:avLst/>
                              <a:gdLst>
                                <a:gd name="T0" fmla="*/ 120289 w 896698"/>
                                <a:gd name="T1" fmla="*/ 40017 h 718843"/>
                                <a:gd name="T2" fmla="*/ 38358 w 896698"/>
                                <a:gd name="T3" fmla="*/ 121947 h 718843"/>
                                <a:gd name="T4" fmla="*/ 38358 w 896698"/>
                                <a:gd name="T5" fmla="*/ 479501 h 718843"/>
                                <a:gd name="T6" fmla="*/ 120289 w 896698"/>
                                <a:gd name="T7" fmla="*/ 561432 h 718843"/>
                                <a:gd name="T8" fmla="*/ 635075 w 896698"/>
                                <a:gd name="T9" fmla="*/ 561432 h 718843"/>
                                <a:gd name="T10" fmla="*/ 633552 w 896698"/>
                                <a:gd name="T11" fmla="*/ 559909 h 718843"/>
                                <a:gd name="T12" fmla="*/ 701008 w 896698"/>
                                <a:gd name="T13" fmla="*/ 559909 h 718843"/>
                                <a:gd name="T14" fmla="*/ 741193 w 896698"/>
                                <a:gd name="T15" fmla="*/ 601028 h 718843"/>
                                <a:gd name="T16" fmla="*/ 740463 w 896698"/>
                                <a:gd name="T17" fmla="*/ 601028 h 718843"/>
                                <a:gd name="T18" fmla="*/ 772564 w 896698"/>
                                <a:gd name="T19" fmla="*/ 633128 h 718843"/>
                                <a:gd name="T20" fmla="*/ 788929 w 896698"/>
                                <a:gd name="T21" fmla="*/ 649874 h 718843"/>
                                <a:gd name="T22" fmla="*/ 789121 w 896698"/>
                                <a:gd name="T23" fmla="*/ 649686 h 718843"/>
                                <a:gd name="T24" fmla="*/ 852611 w 896698"/>
                                <a:gd name="T25" fmla="*/ 713175 h 718843"/>
                                <a:gd name="T26" fmla="*/ 852611 w 896698"/>
                                <a:gd name="T27" fmla="*/ 616016 h 718843"/>
                                <a:gd name="T28" fmla="*/ 852635 w 896698"/>
                                <a:gd name="T29" fmla="*/ 616016 h 718843"/>
                                <a:gd name="T30" fmla="*/ 852635 w 896698"/>
                                <a:gd name="T31" fmla="*/ 559909 h 718843"/>
                                <a:gd name="T32" fmla="*/ 896721 w 896698"/>
                                <a:gd name="T33" fmla="*/ 559909 h 718843"/>
                                <a:gd name="T34" fmla="*/ 896721 w 896698"/>
                                <a:gd name="T35" fmla="*/ 561432 h 718843"/>
                                <a:gd name="T36" fmla="*/ 906434 w 896698"/>
                                <a:gd name="T37" fmla="*/ 561432 h 718843"/>
                                <a:gd name="T38" fmla="*/ 988364 w 896698"/>
                                <a:gd name="T39" fmla="*/ 479501 h 718843"/>
                                <a:gd name="T40" fmla="*/ 988364 w 896698"/>
                                <a:gd name="T41" fmla="*/ 121947 h 718843"/>
                                <a:gd name="T42" fmla="*/ 906434 w 896698"/>
                                <a:gd name="T43" fmla="*/ 40017 h 718843"/>
                                <a:gd name="T44" fmla="*/ 100245 w 896698"/>
                                <a:gd name="T45" fmla="*/ 0 h 718843"/>
                                <a:gd name="T46" fmla="*/ 926476 w 896698"/>
                                <a:gd name="T47" fmla="*/ 0 h 718843"/>
                                <a:gd name="T48" fmla="*/ 1026720 w 896698"/>
                                <a:gd name="T49" fmla="*/ 100244 h 718843"/>
                                <a:gd name="T50" fmla="*/ 1026720 w 896698"/>
                                <a:gd name="T51" fmla="*/ 501205 h 718843"/>
                                <a:gd name="T52" fmla="*/ 926476 w 896698"/>
                                <a:gd name="T53" fmla="*/ 601447 h 718843"/>
                                <a:gd name="T54" fmla="*/ 896721 w 896698"/>
                                <a:gd name="T55" fmla="*/ 601447 h 718843"/>
                                <a:gd name="T56" fmla="*/ 896721 w 896698"/>
                                <a:gd name="T57" fmla="*/ 823076 h 718843"/>
                                <a:gd name="T58" fmla="*/ 675091 w 896698"/>
                                <a:gd name="T59" fmla="*/ 601447 h 718843"/>
                                <a:gd name="T60" fmla="*/ 100245 w 896698"/>
                                <a:gd name="T61" fmla="*/ 601447 h 718843"/>
                                <a:gd name="T62" fmla="*/ 0 w 896698"/>
                                <a:gd name="T63" fmla="*/ 501205 h 718843"/>
                                <a:gd name="T64" fmla="*/ 0 w 896698"/>
                                <a:gd name="T65" fmla="*/ 100244 h 718843"/>
                                <a:gd name="T66" fmla="*/ 100245 w 896698"/>
                                <a:gd name="T67" fmla="*/ 0 h 718843"/>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Lst>
                              <a:ahLst/>
                              <a:cxnLst>
                                <a:cxn ang="T68">
                                  <a:pos x="T0" y="T1"/>
                                </a:cxn>
                                <a:cxn ang="T69">
                                  <a:pos x="T2" y="T3"/>
                                </a:cxn>
                                <a:cxn ang="T70">
                                  <a:pos x="T4" y="T5"/>
                                </a:cxn>
                                <a:cxn ang="T71">
                                  <a:pos x="T6" y="T7"/>
                                </a:cxn>
                                <a:cxn ang="T72">
                                  <a:pos x="T8" y="T9"/>
                                </a:cxn>
                                <a:cxn ang="T73">
                                  <a:pos x="T10" y="T11"/>
                                </a:cxn>
                                <a:cxn ang="T74">
                                  <a:pos x="T12" y="T13"/>
                                </a:cxn>
                                <a:cxn ang="T75">
                                  <a:pos x="T14" y="T15"/>
                                </a:cxn>
                                <a:cxn ang="T76">
                                  <a:pos x="T16" y="T17"/>
                                </a:cxn>
                                <a:cxn ang="T77">
                                  <a:pos x="T18" y="T19"/>
                                </a:cxn>
                                <a:cxn ang="T78">
                                  <a:pos x="T20" y="T21"/>
                                </a:cxn>
                                <a:cxn ang="T79">
                                  <a:pos x="T22" y="T23"/>
                                </a:cxn>
                                <a:cxn ang="T80">
                                  <a:pos x="T24" y="T25"/>
                                </a:cxn>
                                <a:cxn ang="T81">
                                  <a:pos x="T26" y="T27"/>
                                </a:cxn>
                                <a:cxn ang="T82">
                                  <a:pos x="T28" y="T29"/>
                                </a:cxn>
                                <a:cxn ang="T83">
                                  <a:pos x="T30" y="T31"/>
                                </a:cxn>
                                <a:cxn ang="T84">
                                  <a:pos x="T32" y="T33"/>
                                </a:cxn>
                                <a:cxn ang="T85">
                                  <a:pos x="T34" y="T35"/>
                                </a:cxn>
                                <a:cxn ang="T86">
                                  <a:pos x="T36" y="T37"/>
                                </a:cxn>
                                <a:cxn ang="T87">
                                  <a:pos x="T38" y="T39"/>
                                </a:cxn>
                                <a:cxn ang="T88">
                                  <a:pos x="T40" y="T41"/>
                                </a:cxn>
                                <a:cxn ang="T89">
                                  <a:pos x="T42" y="T43"/>
                                </a:cxn>
                                <a:cxn ang="T90">
                                  <a:pos x="T44" y="T45"/>
                                </a:cxn>
                                <a:cxn ang="T91">
                                  <a:pos x="T46" y="T47"/>
                                </a:cxn>
                                <a:cxn ang="T92">
                                  <a:pos x="T48" y="T49"/>
                                </a:cxn>
                                <a:cxn ang="T93">
                                  <a:pos x="T50" y="T51"/>
                                </a:cxn>
                                <a:cxn ang="T94">
                                  <a:pos x="T52" y="T53"/>
                                </a:cxn>
                                <a:cxn ang="T95">
                                  <a:pos x="T54" y="T55"/>
                                </a:cxn>
                                <a:cxn ang="T96">
                                  <a:pos x="T56" y="T57"/>
                                </a:cxn>
                                <a:cxn ang="T97">
                                  <a:pos x="T58" y="T59"/>
                                </a:cxn>
                                <a:cxn ang="T98">
                                  <a:pos x="T60" y="T61"/>
                                </a:cxn>
                                <a:cxn ang="T99">
                                  <a:pos x="T62" y="T63"/>
                                </a:cxn>
                                <a:cxn ang="T100">
                                  <a:pos x="T64" y="T65"/>
                                </a:cxn>
                                <a:cxn ang="T101">
                                  <a:pos x="T66" y="T67"/>
                                </a:cxn>
                              </a:cxnLst>
                              <a:rect l="0" t="0" r="r" b="b"/>
                              <a:pathLst>
                                <a:path w="896698" h="718843">
                                  <a:moveTo>
                                    <a:pt x="105056" y="34949"/>
                                  </a:moveTo>
                                  <a:cubicBezTo>
                                    <a:pt x="65536" y="34949"/>
                                    <a:pt x="33500" y="66985"/>
                                    <a:pt x="33500" y="106504"/>
                                  </a:cubicBezTo>
                                  <a:lnTo>
                                    <a:pt x="33500" y="418778"/>
                                  </a:lnTo>
                                  <a:cubicBezTo>
                                    <a:pt x="33500" y="458296"/>
                                    <a:pt x="65536" y="490333"/>
                                    <a:pt x="105056" y="490333"/>
                                  </a:cubicBezTo>
                                  <a:lnTo>
                                    <a:pt x="554650" y="490333"/>
                                  </a:lnTo>
                                  <a:lnTo>
                                    <a:pt x="553320" y="489003"/>
                                  </a:lnTo>
                                  <a:lnTo>
                                    <a:pt x="612234" y="489003"/>
                                  </a:lnTo>
                                  <a:lnTo>
                                    <a:pt x="647330" y="524915"/>
                                  </a:lnTo>
                                  <a:lnTo>
                                    <a:pt x="646692" y="524915"/>
                                  </a:lnTo>
                                  <a:lnTo>
                                    <a:pt x="674728" y="552950"/>
                                  </a:lnTo>
                                  <a:lnTo>
                                    <a:pt x="689020" y="567575"/>
                                  </a:lnTo>
                                  <a:lnTo>
                                    <a:pt x="689188" y="567411"/>
                                  </a:lnTo>
                                  <a:lnTo>
                                    <a:pt x="744638" y="622860"/>
                                  </a:lnTo>
                                  <a:lnTo>
                                    <a:pt x="744638" y="538005"/>
                                  </a:lnTo>
                                  <a:lnTo>
                                    <a:pt x="744659" y="538005"/>
                                  </a:lnTo>
                                  <a:lnTo>
                                    <a:pt x="744659" y="489003"/>
                                  </a:lnTo>
                                  <a:lnTo>
                                    <a:pt x="783162" y="489003"/>
                                  </a:lnTo>
                                  <a:lnTo>
                                    <a:pt x="783162" y="490333"/>
                                  </a:lnTo>
                                  <a:lnTo>
                                    <a:pt x="791645" y="490333"/>
                                  </a:lnTo>
                                  <a:cubicBezTo>
                                    <a:pt x="831163" y="490333"/>
                                    <a:pt x="863199" y="458296"/>
                                    <a:pt x="863199" y="418778"/>
                                  </a:cubicBezTo>
                                  <a:lnTo>
                                    <a:pt x="863199" y="106504"/>
                                  </a:lnTo>
                                  <a:cubicBezTo>
                                    <a:pt x="863199" y="66985"/>
                                    <a:pt x="831163" y="34949"/>
                                    <a:pt x="791645" y="34949"/>
                                  </a:cubicBezTo>
                                  <a:lnTo>
                                    <a:pt x="105056" y="34949"/>
                                  </a:lnTo>
                                  <a:close/>
                                  <a:moveTo>
                                    <a:pt x="87550" y="0"/>
                                  </a:moveTo>
                                  <a:lnTo>
                                    <a:pt x="809149" y="0"/>
                                  </a:lnTo>
                                  <a:cubicBezTo>
                                    <a:pt x="857502" y="0"/>
                                    <a:pt x="896698" y="39197"/>
                                    <a:pt x="896698" y="87549"/>
                                  </a:cubicBezTo>
                                  <a:lnTo>
                                    <a:pt x="896698" y="437733"/>
                                  </a:lnTo>
                                  <a:cubicBezTo>
                                    <a:pt x="896698" y="486085"/>
                                    <a:pt x="857502" y="525281"/>
                                    <a:pt x="809149" y="525281"/>
                                  </a:cubicBezTo>
                                  <a:lnTo>
                                    <a:pt x="783162" y="525281"/>
                                  </a:lnTo>
                                  <a:lnTo>
                                    <a:pt x="783162" y="718843"/>
                                  </a:lnTo>
                                  <a:lnTo>
                                    <a:pt x="589599" y="525281"/>
                                  </a:lnTo>
                                  <a:lnTo>
                                    <a:pt x="87550" y="525281"/>
                                  </a:lnTo>
                                  <a:cubicBezTo>
                                    <a:pt x="39198" y="525281"/>
                                    <a:pt x="0" y="486085"/>
                                    <a:pt x="0" y="437733"/>
                                  </a:cubicBezTo>
                                  <a:lnTo>
                                    <a:pt x="0" y="87549"/>
                                  </a:lnTo>
                                  <a:cubicBezTo>
                                    <a:pt x="0" y="39197"/>
                                    <a:pt x="39198" y="0"/>
                                    <a:pt x="87550" y="0"/>
                                  </a:cubicBezTo>
                                  <a:close/>
                                </a:path>
                              </a:pathLst>
                            </a:cu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81" name="Rectangle: Rounded Corners 256594"/>
                          <wps:cNvSpPr>
                            <a:spLocks noChangeArrowheads="1"/>
                          </wps:cNvSpPr>
                          <wps:spPr bwMode="auto">
                            <a:xfrm rot="5400000">
                              <a:off x="18939" y="33239"/>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82" name="Rectangle: Rounded Corners 256595"/>
                          <wps:cNvSpPr>
                            <a:spLocks noChangeArrowheads="1"/>
                          </wps:cNvSpPr>
                          <wps:spPr bwMode="auto">
                            <a:xfrm rot="5400000">
                              <a:off x="23239" y="35143"/>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83" name="Rectangle: Rounded Corners 256596"/>
                          <wps:cNvSpPr>
                            <a:spLocks noChangeArrowheads="1"/>
                          </wps:cNvSpPr>
                          <wps:spPr bwMode="auto">
                            <a:xfrm rot="5400000">
                              <a:off x="17034" y="36042"/>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352" name="Rectangle: Rounded Corners 256597"/>
                          <wps:cNvSpPr>
                            <a:spLocks noChangeArrowheads="1"/>
                          </wps:cNvSpPr>
                          <wps:spPr bwMode="auto">
                            <a:xfrm rot="5400000">
                              <a:off x="18938" y="36518"/>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353" name="Rectangle: Rounded Corners 256598"/>
                          <wps:cNvSpPr>
                            <a:spLocks noChangeArrowheads="1"/>
                          </wps:cNvSpPr>
                          <wps:spPr bwMode="auto">
                            <a:xfrm rot="5400000">
                              <a:off x="22038" y="34847"/>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354" name="Rectangle: Rounded Corners 256599"/>
                          <wps:cNvSpPr>
                            <a:spLocks noChangeArrowheads="1"/>
                          </wps:cNvSpPr>
                          <wps:spPr bwMode="auto">
                            <a:xfrm rot="5400000">
                              <a:off x="18939" y="34991"/>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355" name="Rectangle: Rounded Corners 256600"/>
                          <wps:cNvSpPr>
                            <a:spLocks noChangeArrowheads="1"/>
                          </wps:cNvSpPr>
                          <wps:spPr bwMode="auto">
                            <a:xfrm rot="5400000">
                              <a:off x="23239" y="36895"/>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356" name="Rectangle: Rounded Corners 256601"/>
                          <wps:cNvSpPr>
                            <a:spLocks noChangeArrowheads="1"/>
                          </wps:cNvSpPr>
                          <wps:spPr bwMode="auto">
                            <a:xfrm rot="5400000">
                              <a:off x="17034" y="37771"/>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357" name="Rectangle: Rounded Corners 256602"/>
                          <wps:cNvSpPr>
                            <a:spLocks noChangeArrowheads="1"/>
                          </wps:cNvSpPr>
                          <wps:spPr bwMode="auto">
                            <a:xfrm rot="5400000">
                              <a:off x="18938" y="38247"/>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376" name="Rectangle: Rounded Corners 256603"/>
                          <wps:cNvSpPr>
                            <a:spLocks noChangeArrowheads="1"/>
                          </wps:cNvSpPr>
                          <wps:spPr bwMode="auto">
                            <a:xfrm rot="5400000">
                              <a:off x="22038" y="36576"/>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wgp>
                  </a:graphicData>
                </a:graphic>
              </wp:inline>
            </w:drawing>
          </mc:Choice>
          <mc:Fallback>
            <w:pict>
              <v:group id="_x0000_s2773" style="width:451.3pt;height:37.4pt;mso-position-horizontal-relative:char;mso-position-vertical-relative:line" coordsize="60883,5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">
                <v:group id="Group 256587" o:spid="_x0000_s2774" style="position:absolute;width:60883;height:5050" coordorigin=",159" coordsize="60891,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aQLzVwwAAAN0AAAAP&#10;AAAAAAAAAAAAAAAAAKoCAABkcnMvZG93bnJldi54bWxQSwUGAAAAAAQABAD6AAAAmgMAAAAA&#10;">
                  <v:group id="Group 256588" o:spid="_x0000_s2775" style="position:absolute;left:48488;top:159;width:12403;height:5058" coordorigin="42218,223" coordsize="18094,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xTvKMQAAADdAAAA&#10;DwAAAAAAAAAAAAAAAACqAgAAZHJzL2Rvd25yZXYueG1sUEsFBgAAAAAEAAQA+gAAAJsDAAAAAA==&#10;">
                    <v:roundrect id="Rectangle: Rounded Corners 55" o:spid="_x0000_s2776" style="position:absolute;left:42218;top:223;width:18095;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G5ScUA&#10;AADdAAAADwAAAGRycy9kb3ducmV2LnhtbERPTWvCQBC9F/wPywi96aataE1dpbRUvBQ1VvA4ZMck&#10;mJ0Nu9sY/fVdQehtHu9zZovO1KIl5yvLCp6GCQji3OqKCwU/u6/BKwgfkDXWlknBhTws5r2HGaba&#10;nnlLbRYKEUPYp6igDKFJpfR5SQb90DbEkTtaZzBE6AqpHZ5juKnlc5KMpcGKY0OJDX2UlJ+yX6PA&#10;nXaHl8162S2LfdZ+jq7fR15PlXrsd+9vIAJ14V98d690nD+djOH2TTxB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blJxQAAAN0AAAAPAAAAAAAAAAAAAAAAAJgCAABkcnMv&#10;ZG93bnJldi54bWxQSwUGAAAAAAQABAD1AAAAigMAAAAA&#10;" fillcolor="#00b050" stroked="f" strokeweight="1pt">
                      <v:stroke joinstyle="miter"/>
                      <v:textbox>
                        <w:txbxContent>
                          <w:p w:rsidR="00FC7E58" w:rsidRPr="00BB0D09" w:rsidRDefault="00FC7E58" w:rsidP="00A5444F">
                            <w:pPr>
                              <w:pStyle w:val="NoSpacing"/>
                              <w:keepNext/>
                              <w:rPr>
                                <w:color w:val="FFFFFF" w:themeColor="background1"/>
                                <w:rtl/>
                                <w:lang w:bidi="ar-SY"/>
                              </w:rPr>
                            </w:pPr>
                            <w:r>
                              <w:rPr>
                                <w:rFonts w:hint="cs"/>
                                <w:rtl/>
                                <w:lang w:bidi="ar-SY"/>
                              </w:rPr>
                              <w:t xml:space="preserve">       </w:t>
                            </w:r>
                            <w:r w:rsidRPr="00BB0D09">
                              <w:rPr>
                                <w:rFonts w:hint="cs"/>
                                <w:color w:val="FFFFFF" w:themeColor="background1"/>
                                <w:rtl/>
                                <w:lang w:bidi="ar-SY"/>
                              </w:rPr>
                              <w:t>تمرين:</w:t>
                            </w:r>
                          </w:p>
                          <w:p w:rsidR="00FC7E58" w:rsidRDefault="00FC7E58" w:rsidP="00A5444F">
                            <w:pPr>
                              <w:pStyle w:val="NoSpacing"/>
                              <w:keepNext/>
                              <w:rPr>
                                <w:rtl/>
                                <w:lang w:bidi="ar-SY"/>
                              </w:rPr>
                            </w:pPr>
                          </w:p>
                          <w:p w:rsidR="00FC7E58" w:rsidRDefault="00FC7E58" w:rsidP="00A5444F">
                            <w:pPr>
                              <w:jc w:val="left"/>
                              <w:rPr>
                                <w:b/>
                                <w:bCs/>
                                <w:rtl/>
                              </w:rPr>
                            </w:pPr>
                          </w:p>
                        </w:txbxContent>
                      </v:textbox>
                    </v:roundrect>
                    <v:oval id="Oval 61" o:spid="_x0000_s2777" style="position:absolute;left:53438;top:734;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kcMA&#10;AADdAAAADwAAAGRycy9kb3ducmV2LnhtbERPTYvCMBC9C/sfwgjeNFXoVqtRZNkFLz2o3cPehmZs&#10;i82kNNHWf78RBG/zeJ+z2Q2mEXfqXG1ZwXwWgSAurK65VJCff6ZLEM4ja2wsk4IHOdhtP0YbTLXt&#10;+Uj3ky9FCGGXooLK+zaV0hUVGXQz2xIH7mI7gz7ArpS6wz6Em0YuouhTGqw5NFTY0ldFxfV0Mwp0&#10;lNSxzuPsku/77BH/reT3b6bUZDzs1yA8Df4tfrkPOsxfJQk8vwkny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v++kcMAAADdAAAADwAAAAAAAAAAAAAAAACYAgAAZHJzL2Rv&#10;d25yZXYueG1sUEsFBgAAAAAEAAQA9QAAAIgDAAAAAA==&#10;" fillcolor="#272727 [2749]" stroked="f" strokeweight="1pt">
                      <v:stroke joinstyle="miter"/>
                      <v:shadow on="t" color="black" opacity="26213f" origin=",-.5" offset="0,3pt"/>
                    </v:oval>
                  </v:group>
                  <v:rect id="Rectangle 256591" o:spid="_x0000_s2778" style="position:absolute;top:4929;width:52002;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PxJ8cA&#10;AADdAAAADwAAAGRycy9kb3ducmV2LnhtbESPQW/CMAyF75P2HyJP4jbSwTS6joAGCGkckKDbD7Aa&#10;r63WOFUSaPn382HSbrbe83ufl+vRdepKIbaeDTxNM1DElbct1wa+PvePOaiYkC12nsnAjSKsV/d3&#10;SyysH/hM1zLVSkI4FmigSakvtI5VQw7j1PfEon374DDJGmptAw4S7jo9y7IX7bBlaWiwp21D1U95&#10;cQZmeVtvwrB5PtFxOB/y3W1+OJXGTB7G9zdQicb0b/67/rCC/7oQXPlGRt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XT8SfHAAAA3QAAAA8AAAAAAAAAAAAAAAAAmAIAAGRy&#10;cy9kb3ducmV2LnhtbFBLBQYAAAAABAAEAPUAAACMAwAAAAA=&#10;" fillcolor="#00b050" stroked="f" strokeweight="1pt"/>
                </v:group>
                <v:group id="Group 227" o:spid="_x0000_s2779" style="position:absolute;left:56772;top:1605;width:2465;height:1976" coordorigin="15206,34439" coordsize="10267,8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lnlLcQAAADdAAAA&#10;DwAAAAAAAAAAAAAAAACqAgAAZHJzL2Rvd25yZXYueG1sUEsFBgAAAAAEAAQA+gAAAJsDAAAAAA==&#10;">
                  <v:shape id="Freeform: Shape 256593" o:spid="_x0000_s2780" style="position:absolute;left:15206;top:34439;width:10267;height:8231;visibility:visible;mso-wrap-style:square;v-text-anchor:middle" coordsize="896698,7188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ydcYA&#10;AADdAAAADwAAAGRycy9kb3ducmV2LnhtbESPQWvCQBCF74X+h2UKvdVNWygaXUVahF4CNYrobciO&#10;yWJ2NmS3Mf77zqHgbYb35r1vFqvRt2qgPrrABl4nGSjiKljHtYH9bvMyBRUTssU2MBm4UYTV8vFh&#10;gbkNV97SUKZaSQjHHA00KXW51rFqyGOchI5YtHPoPSZZ+1rbHq8S7lv9lmUf2qNjaWiwo8+Gqkv5&#10;6w2Uw/GwK4r0835yvr65QzFuvqwxz0/jeg4q0Zju5v/rbyv4s6nwyzcygl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d+ydcYAAADdAAAADwAAAAAAAAAAAAAAAACYAgAAZHJz&#10;L2Rvd25yZXYueG1sUEsFBgAAAAAEAAQA9QAAAIsDAAAAAA==&#10;" path="m105056,34949v-39520,,-71556,32036,-71556,71555l33500,418778v,39518,32036,71555,71556,71555l554650,490333r-1330,-1330l612234,489003r35096,35912l646692,524915r28036,28035l689020,567575r168,-164l744638,622860r,-84855l744659,538005r,-49002l783162,489003r,1330l791645,490333v39518,,71554,-32037,71554,-71555l863199,106504v,-39519,-32036,-71555,-71554,-71555l105056,34949xm87550,l809149,v48353,,87549,39197,87549,87549l896698,437733v,48352,-39196,87548,-87549,87548l783162,525281r,193562l589599,525281r-502049,c39198,525281,,486085,,437733l,87549c,39197,39198,,87550,xe" fillcolor="white [3212]" stroked="f" strokeweight="1pt">
                    <v:stroke joinstyle="miter"/>
                    <v:path arrowok="t" o:connecttype="custom" o:connectlocs="1377,458;439,1396;439,5490;1377,6429;7271,6429;7254,6411;8026,6411;8487,6882;8478,6882;8846,7250;9033,7441;9035,7439;9762,8166;9762,7054;9762,7054;9762,6411;10267,6411;10267,6429;10378,6429;11317,5490;11317,1396;10378,458;1148,0;10608,0;11756,1148;11756,5739;10608,6887;10267,6887;10267,9425;7730,6887;1148,6887;0,5739;0,1148;1148,0" o:connectangles="0,0,0,0,0,0,0,0,0,0,0,0,0,0,0,0,0,0,0,0,0,0,0,0,0,0,0,0,0,0,0,0,0,0"/>
                  </v:shape>
                  <v:roundrect id="Rectangle: Rounded Corners 256594" o:spid="_x0000_s2781" style="position:absolute;left:18939;top:33239;width:375;height:5713;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jXQ8EA&#10;AADdAAAADwAAAGRycy9kb3ducmV2LnhtbERPzYrCMBC+L/gOYQRva2oPUrtGEcFF8GT1AWabMS02&#10;k9LEtuvTG2Fhb/Px/c56O9pG9NT52rGCxTwBQVw6XbNRcL0cPjMQPiBrbByTgl/ysN1MPtaYazfw&#10;mfoiGBFD2OeooAqhzaX0ZUUW/dy1xJG7uc5iiLAzUnc4xHDbyDRJltJizbGhwpb2FZX34mEV+OvZ&#10;ZIch/TbDjtLi+Dz1jf9RajYdd18gAo3hX/znPuo4f5Ut4P1NPEF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Lo10PBAAAA3QAAAA8AAAAAAAAAAAAAAAAAmAIAAGRycy9kb3du&#10;cmV2LnhtbFBLBQYAAAAABAAEAPUAAACGAwAAAAA=&#10;" fillcolor="white [3212]" stroked="f" strokeweight="1pt">
                    <v:stroke joinstyle="miter"/>
                  </v:roundrect>
                  <v:roundrect id="Rectangle: Rounded Corners 256595" o:spid="_x0000_s2782" style="position:absolute;left:23239;top:35143;width:375;height:1905;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pJNMEA&#10;AADdAAAADwAAAGRycy9kb3ducmV2LnhtbERPzYrCMBC+L/gOYYS9rak9LLUaRQRF8GT1AcZmTIvN&#10;pDSxrT79ZmFhb/Px/c5qM9pG9NT52rGC+SwBQVw6XbNRcL3svzIQPiBrbByTghd52KwnHyvMtRv4&#10;TH0RjIgh7HNUUIXQ5lL6siKLfuZa4sjdXWcxRNgZqTscYrhtZJok39JizbGhwpZ2FZWP4mkV+OvZ&#10;ZPshPZhhS2lxfJ/6xt+U+pyO2yWIQGP4F/+5jzrOX2Qp/H4TT5Dr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I6STTBAAAA3QAAAA8AAAAAAAAAAAAAAAAAmAIAAGRycy9kb3du&#10;cmV2LnhtbFBLBQYAAAAABAAEAPUAAACGAwAAAAA=&#10;" fillcolor="white [3212]" stroked="f" strokeweight="1pt">
                    <v:stroke joinstyle="miter"/>
                  </v:roundrect>
                  <v:roundrect id="Rectangle: Rounded Corners 256596" o:spid="_x0000_s2783" style="position:absolute;left:17034;top:36042;width:375;height:1904;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bsr8EA&#10;AADdAAAADwAAAGRycy9kb3ducmV2LnhtbERPzYrCMBC+L/gOYQRva2qFpVuNIoIi7MnqA8w2Y1ps&#10;JqWJbd2n3ywseJuP73fW29E2oqfO144VLOYJCOLS6ZqNguvl8J6B8AFZY+OYFDzJw3YzeVtjrt3A&#10;Z+qLYEQMYZ+jgiqENpfSlxVZ9HPXEkfu5jqLIcLOSN3hEMNtI9Mk+ZAWa44NFba0r6i8Fw+rwF/P&#10;JjsM6dEMO0qL089X3/hvpWbTcbcCEWgML/G/+6Tj/M9sCX/fxBPk5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127K/BAAAA3QAAAA8AAAAAAAAAAAAAAAAAmAIAAGRycy9kb3du&#10;cmV2LnhtbFBLBQYAAAAABAAEAPUAAACGAwAAAAA=&#10;" fillcolor="white [3212]" stroked="f" strokeweight="1pt">
                    <v:stroke joinstyle="miter"/>
                  </v:roundrect>
                  <v:roundrect id="Rectangle: Rounded Corners 256597" o:spid="_x0000_s2784" style="position:absolute;left:18938;top:36518;width:375;height:952;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BL0MUA&#10;AADeAAAADwAAAGRycy9kb3ducmV2LnhtbESPUWvCMBSF34X9h3AHe9PUiCKdUWSgCHuy+gOuzV1a&#10;bG5Kk7V1v34RBns8nHO+w9nsRteInrpQe9Ywn2UgiEtvarYarpfDdA0iRGSDjWfS8KAAu+3LZIO5&#10;8QOfqS+iFQnCIUcNVYxtLmUoK3IYZr4lTt6X7xzGJDsrTYdDgrtGqixbSYc1p4UKW/qoqLwX305D&#10;uJ7t+jCoox32pIrTz2ffhJvWb6/j/h1EpDH+h//aJ6NhoRZLBc876QrI7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sEvQxQAAAN4AAAAPAAAAAAAAAAAAAAAAAJgCAABkcnMv&#10;ZG93bnJldi54bWxQSwUGAAAAAAQABAD1AAAAigMAAAAA&#10;" fillcolor="white [3212]" stroked="f" strokeweight="1pt">
                    <v:stroke joinstyle="miter"/>
                  </v:roundrect>
                  <v:roundrect id="Rectangle: Rounded Corners 256598" o:spid="_x0000_s2785" style="position:absolute;left:22038;top:34847;width:381;height:4300;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zuS8UA&#10;AADeAAAADwAAAGRycy9kb3ducmV2LnhtbESP0WrCQBRE3wv9h+UWfKubJrRIdBURFMEnUz/gmr1u&#10;QrN3Q3ZNol/vFgQfh5k5wyxWo21ET52vHSv4miYgiEunazYKTr/bzxkIH5A1No5JwY08rJbvbwvM&#10;tRv4SH0RjIgQ9jkqqEJocyl9WZFFP3UtcfQurrMYouyM1B0OEW4bmSbJj7RYc1yosKVNReVfcbUK&#10;/OloZtsh3ZlhTWmxvx/6xp+VmnyM6zmIQGN4hZ/tvVaQpdl3Bv934hW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O5LxQAAAN4AAAAPAAAAAAAAAAAAAAAAAJgCAABkcnMv&#10;ZG93bnJldi54bWxQSwUGAAAAAAQABAD1AAAAigMAAAAA&#10;" fillcolor="white [3212]" stroked="f" strokeweight="1pt">
                    <v:stroke joinstyle="miter"/>
                  </v:roundrect>
                  <v:roundrect id="Rectangle: Rounded Corners 256599" o:spid="_x0000_s2786" style="position:absolute;left:18939;top:34991;width:375;height:5713;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V2P8YA&#10;AADeAAAADwAAAGRycy9kb3ducmV2LnhtbESP3WrCQBSE7wu+w3KE3tWN8QeJriKCRfDKmAc4zZ5u&#10;gtmzIbtN0j59t1DwcpiZb5jdYbSN6KnztWMF81kCgrh0umajoLif3zYgfEDW2DgmBd/k4bCfvOww&#10;027gG/V5MCJC2GeooAqhzaT0ZUUW/cy1xNH7dJ3FEGVnpO5wiHDbyDRJ1tJizXGhwpZOFZWP/Msq&#10;8MXNbM5D+m6GI6X55efaN/5DqdfpeNyCCDSGZ/i/fdEKFulitYS/O/EKyP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hV2P8YAAADeAAAADwAAAAAAAAAAAAAAAACYAgAAZHJz&#10;L2Rvd25yZXYueG1sUEsFBgAAAAAEAAQA9QAAAIsDAAAAAA==&#10;" fillcolor="white [3212]" stroked="f" strokeweight="1pt">
                    <v:stroke joinstyle="miter"/>
                  </v:roundrect>
                  <v:roundrect id="Rectangle: Rounded Corners 256600" o:spid="_x0000_s2787" style="position:absolute;left:23239;top:36895;width:375;height:1905;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nTpMQA&#10;AADeAAAADwAAAGRycy9kb3ducmV2LnhtbESP0YrCMBRE3xf8h3AF39bUiot0jSKCIvhk1w+421zT&#10;YnNTmtjW/fqNIPg4zMwZZrUZbC06an3lWMFsmoAgLpyu2Ci4/Ow/lyB8QNZYOyYFD/KwWY8+Vphp&#10;1/OZujwYESHsM1RQhtBkUvqiJIt+6hri6F1dazFE2RqpW+wj3NYyTZIvabHiuFBiQ7uSilt+twr8&#10;5WyW+z49mH5LaX78O3W1/1VqMh623yACDeEdfrWPWsE8nS8W8LwTr4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Z06TEAAAA3gAAAA8AAAAAAAAAAAAAAAAAmAIAAGRycy9k&#10;b3ducmV2LnhtbFBLBQYAAAAABAAEAPUAAACJAwAAAAA=&#10;" fillcolor="white [3212]" stroked="f" strokeweight="1pt">
                    <v:stroke joinstyle="miter"/>
                  </v:roundrect>
                  <v:roundrect id="Rectangle: Rounded Corners 256601" o:spid="_x0000_s2788" style="position:absolute;left:17034;top:37771;width:375;height:1904;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tN08QA&#10;AADeAAAADwAAAGRycy9kb3ducmV2LnhtbESP0YrCMBRE3xf8h3AF39bUiiJdo4jgIuyT1Q+421zT&#10;YnNTmmxb/XqzIPg4zMwZZr0dbC06an3lWMFsmoAgLpyu2Ci4nA+fKxA+IGusHZOCO3nYbkYfa8y0&#10;6/lEXR6MiBD2GSooQ2gyKX1RkkU/dQ1x9K6utRiibI3ULfYRbmuZJslSWqw4LpTY0L6k4pb/WQX+&#10;cjKrQ59+m35HaX58/HS1/1VqMh52XyACDeEdfrWPWsE8nS+W8H8nXgG5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LTdPEAAAA3gAAAA8AAAAAAAAAAAAAAAAAmAIAAGRycy9k&#10;b3ducmV2LnhtbFBLBQYAAAAABAAEAPUAAACJAwAAAAA=&#10;" fillcolor="white [3212]" stroked="f" strokeweight="1pt">
                    <v:stroke joinstyle="miter"/>
                  </v:roundrect>
                  <v:roundrect id="Rectangle: Rounded Corners 256602" o:spid="_x0000_s2789" style="position:absolute;left:18938;top:38247;width:375;height:952;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foSMYA&#10;AADeAAAADwAAAGRycy9kb3ducmV2LnhtbESP3WrCQBSE7wu+w3KE3tWNEX+IriKCRfDKmAc4zZ5u&#10;gtmzIbtN0j59t1DwcpiZb5jdYbSN6KnztWMF81kCgrh0umajoLif3zYgfEDW2DgmBd/k4bCfvOww&#10;027gG/V5MCJC2GeooAqhzaT0ZUUW/cy1xNH7dJ3FEGVnpO5wiHDbyDRJVtJizXGhwpZOFZWP/Msq&#10;8MXNbM5D+m6GI6X55efaN/5DqdfpeNyCCDSGZ/i/fdEKFuliuYa/O/EKyP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sfoSMYAAADeAAAADwAAAAAAAAAAAAAAAACYAgAAZHJz&#10;L2Rvd25yZXYueG1sUEsFBgAAAAAEAAQA9QAAAIsDAAAAAA==&#10;" fillcolor="white [3212]" stroked="f" strokeweight="1pt">
                    <v:stroke joinstyle="miter"/>
                  </v:roundrect>
                  <v:roundrect id="Rectangle: Rounded Corners 256603" o:spid="_x0000_s2790" style="position:absolute;left:22038;top:36576;width:381;height:4300;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4Rs8QA&#10;AADeAAAADwAAAGRycy9kb3ducmV2LnhtbESP0YrCMBRE3xf8h3AF39bUCq50jSKCIvhk1w+421zT&#10;YnNTmtjW/fqNIPg4zMwZZrUZbC06an3lWMFsmoAgLpyu2Ci4/Ow/lyB8QNZYOyYFD/KwWY8+Vphp&#10;1/OZujwYESHsM1RQhtBkUvqiJIt+6hri6F1dazFE2RqpW+wj3NYyTZKFtFhxXCixoV1JxS2/WwX+&#10;cjbLfZ8eTL+lND/+nbra/yo1GQ/bbxCBhvAOv9pHrWCezr8W8LwTr4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4+EbPEAAAA3gAAAA8AAAAAAAAAAAAAAAAAmAIAAGRycy9k&#10;b3ducmV2LnhtbFBLBQYAAAAABAAEAPUAAACJAwAAAAA=&#10;" fillcolor="white [3212]" stroked="f" strokeweight="1pt">
                    <v:stroke joinstyle="miter"/>
                  </v:roundrect>
                </v:group>
                <w10:wrap anchorx="page"/>
                <w10:anchorlock/>
              </v:group>
            </w:pict>
          </mc:Fallback>
        </mc:AlternateContent>
      </w:r>
    </w:p>
    <w:p w:rsidR="00A5444F" w:rsidRDefault="00A5444F" w:rsidP="00A5444F">
      <w:pPr>
        <w:rPr>
          <w:color w:val="auto"/>
          <w:rtl/>
        </w:rPr>
      </w:pPr>
      <w:r>
        <w:rPr>
          <w:rtl/>
        </w:rPr>
        <w:t>عزيزي المتدرب اطرح مشكلة واجهتك في عملك وحللها وفق نموذج عظمة السمكة</w:t>
      </w:r>
      <w:r w:rsidR="0059540C">
        <w:rPr>
          <w:rFonts w:hint="cs"/>
          <w:rtl/>
        </w:rPr>
        <w:t>.</w:t>
      </w:r>
    </w:p>
    <w:p w:rsidR="00A5444F" w:rsidRDefault="00A5444F" w:rsidP="00A5444F">
      <w:pPr>
        <w:rPr>
          <w:color w:val="auto"/>
          <w:rtl/>
        </w:rPr>
      </w:pPr>
      <w:r>
        <w:rPr>
          <w:noProof/>
        </w:rPr>
        <mc:AlternateContent>
          <mc:Choice Requires="wpg">
            <w:drawing>
              <wp:inline distT="0" distB="0" distL="0" distR="0" wp14:anchorId="6764447D" wp14:editId="0CA45D55">
                <wp:extent cx="5731510" cy="462280"/>
                <wp:effectExtent l="0" t="0" r="2540" b="0"/>
                <wp:docPr id="32418" name="Group 32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462280"/>
                          <a:chOff x="-1619" y="0"/>
                          <a:chExt cx="61055" cy="4927"/>
                        </a:xfrm>
                      </wpg:grpSpPr>
                      <wpg:grpSp>
                        <wpg:cNvPr id="32419" name="Group 256605"/>
                        <wpg:cNvGrpSpPr>
                          <a:grpSpLocks/>
                        </wpg:cNvGrpSpPr>
                        <wpg:grpSpPr bwMode="auto">
                          <a:xfrm>
                            <a:off x="-1619" y="0"/>
                            <a:ext cx="61055" cy="4927"/>
                            <a:chOff x="-1658" y="159"/>
                            <a:chExt cx="62550" cy="5058"/>
                          </a:xfrm>
                        </wpg:grpSpPr>
                        <wpg:grpSp>
                          <wpg:cNvPr id="32420" name="Group 256606"/>
                          <wpg:cNvGrpSpPr>
                            <a:grpSpLocks/>
                          </wpg:cNvGrpSpPr>
                          <wpg:grpSpPr bwMode="auto">
                            <a:xfrm>
                              <a:off x="44009" y="159"/>
                              <a:ext cx="16882" cy="5058"/>
                              <a:chOff x="35684" y="223"/>
                              <a:chExt cx="24628" cy="7110"/>
                            </a:xfrm>
                          </wpg:grpSpPr>
                          <wps:wsp>
                            <wps:cNvPr id="32421"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35684" y="223"/>
                                <a:ext cx="24629" cy="7110"/>
                              </a:xfrm>
                              <a:prstGeom prst="roundRect">
                                <a:avLst>
                                  <a:gd name="adj" fmla="val 50000"/>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FC7E58" w:rsidRPr="00BB0D09" w:rsidRDefault="00FC7E58" w:rsidP="00A5444F">
                                  <w:pPr>
                                    <w:pStyle w:val="NoSpacing"/>
                                    <w:rPr>
                                      <w:b/>
                                      <w:color w:val="FFFFFF" w:themeColor="background1"/>
                                    </w:rPr>
                                  </w:pPr>
                                  <w:r>
                                    <w:rPr>
                                      <w:rFonts w:hint="cs"/>
                                      <w:rtl/>
                                      <w:lang w:bidi="ar-SY"/>
                                    </w:rPr>
                                    <w:t xml:space="preserve">       </w:t>
                                  </w:r>
                                  <w:r w:rsidRPr="00BB0D09">
                                    <w:rPr>
                                      <w:rFonts w:hint="cs"/>
                                      <w:color w:val="FFFFFF" w:themeColor="background1"/>
                                      <w:rtl/>
                                      <w:lang w:bidi="ar-SY"/>
                                    </w:rPr>
                                    <w:t>عزيزي المدرّب:</w:t>
                                  </w:r>
                                </w:p>
                              </w:txbxContent>
                            </wps:txbx>
                            <wps:bodyPr rot="0" vert="horz" wrap="square" lIns="91440" tIns="0" rIns="91440" bIns="45720" anchor="ctr" anchorCtr="0" upright="1">
                              <a:noAutofit/>
                            </wps:bodyPr>
                          </wps:wsp>
                          <wps:wsp>
                            <wps:cNvPr id="32424"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53438" y="734"/>
                                <a:ext cx="5715" cy="5715"/>
                              </a:xfrm>
                              <a:prstGeom prst="ellipse">
                                <a:avLst/>
                              </a:prstGeom>
                              <a:solidFill>
                                <a:schemeClr val="tx1">
                                  <a:lumMod val="85000"/>
                                  <a:lumOff val="15000"/>
                                </a:schemeClr>
                              </a:solidFill>
                              <a:ln>
                                <a:noFill/>
                              </a:ln>
                              <a:effectLst>
                                <a:outerShdw dist="38100" dir="5400000" algn="t"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32427" name="Rectangle 256609"/>
                          <wps:cNvSpPr>
                            <a:spLocks noChangeArrowheads="1"/>
                          </wps:cNvSpPr>
                          <wps:spPr bwMode="auto">
                            <a:xfrm>
                              <a:off x="-1658" y="4929"/>
                              <a:ext cx="50526" cy="288"/>
                            </a:xfrm>
                            <a:prstGeom prst="rect">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32430" name="Google Shape;333;p20"/>
                        <wpg:cNvGrpSpPr>
                          <a:grpSpLocks/>
                        </wpg:cNvGrpSpPr>
                        <wpg:grpSpPr bwMode="auto">
                          <a:xfrm>
                            <a:off x="55626" y="1238"/>
                            <a:ext cx="2443" cy="2444"/>
                            <a:chOff x="0" y="0"/>
                            <a:chExt cx="354364" cy="354745"/>
                          </a:xfrm>
                        </wpg:grpSpPr>
                        <wps:wsp>
                          <wps:cNvPr id="32431" name="Google Shape;334;p20"/>
                          <wps:cNvSpPr>
                            <a:spLocks/>
                          </wps:cNvSpPr>
                          <wps:spPr bwMode="auto">
                            <a:xfrm>
                              <a:off x="0" y="155108"/>
                              <a:ext cx="132667" cy="199288"/>
                            </a:xfrm>
                            <a:custGeom>
                              <a:avLst/>
                              <a:gdLst>
                                <a:gd name="T0" fmla="*/ 2239 w 4168"/>
                                <a:gd name="T1" fmla="*/ 343 h 6261"/>
                                <a:gd name="T2" fmla="*/ 3811 w 4168"/>
                                <a:gd name="T3" fmla="*/ 3414 h 6261"/>
                                <a:gd name="T4" fmla="*/ 2775 w 4168"/>
                                <a:gd name="T5" fmla="*/ 3831 h 6261"/>
                                <a:gd name="T6" fmla="*/ 2775 w 4168"/>
                                <a:gd name="T7" fmla="*/ 3462 h 6261"/>
                                <a:gd name="T8" fmla="*/ 3096 w 4168"/>
                                <a:gd name="T9" fmla="*/ 1712 h 6261"/>
                                <a:gd name="T10" fmla="*/ 1632 w 4168"/>
                                <a:gd name="T11" fmla="*/ 1271 h 6261"/>
                                <a:gd name="T12" fmla="*/ 1286 w 4168"/>
                                <a:gd name="T13" fmla="*/ 1843 h 6261"/>
                                <a:gd name="T14" fmla="*/ 1513 w 4168"/>
                                <a:gd name="T15" fmla="*/ 1843 h 6261"/>
                                <a:gd name="T16" fmla="*/ 2882 w 4168"/>
                                <a:gd name="T17" fmla="*/ 1950 h 6261"/>
                                <a:gd name="T18" fmla="*/ 2084 w 4168"/>
                                <a:gd name="T19" fmla="*/ 3319 h 6261"/>
                                <a:gd name="T20" fmla="*/ 870 w 4168"/>
                                <a:gd name="T21" fmla="*/ 2093 h 6261"/>
                                <a:gd name="T22" fmla="*/ 1405 w 4168"/>
                                <a:gd name="T23" fmla="*/ 3462 h 6261"/>
                                <a:gd name="T24" fmla="*/ 1405 w 4168"/>
                                <a:gd name="T25" fmla="*/ 3831 h 6261"/>
                                <a:gd name="T26" fmla="*/ 393 w 4168"/>
                                <a:gd name="T27" fmla="*/ 3414 h 6261"/>
                                <a:gd name="T28" fmla="*/ 1965 w 4168"/>
                                <a:gd name="T29" fmla="*/ 343 h 6261"/>
                                <a:gd name="T30" fmla="*/ 2429 w 4168"/>
                                <a:gd name="T31" fmla="*/ 3581 h 6261"/>
                                <a:gd name="T32" fmla="*/ 2715 w 4168"/>
                                <a:gd name="T33" fmla="*/ 4236 h 6261"/>
                                <a:gd name="T34" fmla="*/ 2072 w 4168"/>
                                <a:gd name="T35" fmla="*/ 4712 h 6261"/>
                                <a:gd name="T36" fmla="*/ 1429 w 4168"/>
                                <a:gd name="T37" fmla="*/ 4236 h 6261"/>
                                <a:gd name="T38" fmla="*/ 1715 w 4168"/>
                                <a:gd name="T39" fmla="*/ 3581 h 6261"/>
                                <a:gd name="T40" fmla="*/ 2429 w 4168"/>
                                <a:gd name="T41" fmla="*/ 3581 h 6261"/>
                                <a:gd name="T42" fmla="*/ 1906 w 4168"/>
                                <a:gd name="T43" fmla="*/ 9 h 6261"/>
                                <a:gd name="T44" fmla="*/ 60 w 4168"/>
                                <a:gd name="T45" fmla="*/ 3295 h 6261"/>
                                <a:gd name="T46" fmla="*/ 1036 w 4168"/>
                                <a:gd name="T47" fmla="*/ 4093 h 6261"/>
                                <a:gd name="T48" fmla="*/ 1 w 4168"/>
                                <a:gd name="T49" fmla="*/ 5022 h 6261"/>
                                <a:gd name="T50" fmla="*/ 167 w 4168"/>
                                <a:gd name="T51" fmla="*/ 6260 h 6261"/>
                                <a:gd name="T52" fmla="*/ 334 w 4168"/>
                                <a:gd name="T53" fmla="*/ 5022 h 6261"/>
                                <a:gd name="T54" fmla="*/ 1048 w 4168"/>
                                <a:gd name="T55" fmla="*/ 4450 h 6261"/>
                                <a:gd name="T56" fmla="*/ 3132 w 4168"/>
                                <a:gd name="T57" fmla="*/ 4450 h 6261"/>
                                <a:gd name="T58" fmla="*/ 3846 w 4168"/>
                                <a:gd name="T59" fmla="*/ 5022 h 6261"/>
                                <a:gd name="T60" fmla="*/ 4013 w 4168"/>
                                <a:gd name="T61" fmla="*/ 6260 h 6261"/>
                                <a:gd name="T62" fmla="*/ 4168 w 4168"/>
                                <a:gd name="T63" fmla="*/ 5022 h 6261"/>
                                <a:gd name="T64" fmla="*/ 3120 w 4168"/>
                                <a:gd name="T65" fmla="*/ 4093 h 6261"/>
                                <a:gd name="T66" fmla="*/ 4084 w 4168"/>
                                <a:gd name="T67" fmla="*/ 3295 h 6261"/>
                                <a:gd name="T68" fmla="*/ 2239 w 4168"/>
                                <a:gd name="T69" fmla="*/ 9 h 62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4168" h="6261" extrusionOk="0">
                                  <a:moveTo>
                                    <a:pt x="2102" y="325"/>
                                  </a:moveTo>
                                  <a:cubicBezTo>
                                    <a:pt x="2147" y="325"/>
                                    <a:pt x="2191" y="331"/>
                                    <a:pt x="2239" y="343"/>
                                  </a:cubicBezTo>
                                  <a:cubicBezTo>
                                    <a:pt x="2953" y="402"/>
                                    <a:pt x="3501" y="1021"/>
                                    <a:pt x="3501" y="1748"/>
                                  </a:cubicBezTo>
                                  <a:cubicBezTo>
                                    <a:pt x="3501" y="2438"/>
                                    <a:pt x="3668" y="3081"/>
                                    <a:pt x="3811" y="3414"/>
                                  </a:cubicBezTo>
                                  <a:lnTo>
                                    <a:pt x="3811" y="3438"/>
                                  </a:lnTo>
                                  <a:cubicBezTo>
                                    <a:pt x="3632" y="3534"/>
                                    <a:pt x="3310" y="3736"/>
                                    <a:pt x="2775" y="3831"/>
                                  </a:cubicBezTo>
                                  <a:lnTo>
                                    <a:pt x="2775" y="3795"/>
                                  </a:lnTo>
                                  <a:lnTo>
                                    <a:pt x="2775" y="3462"/>
                                  </a:lnTo>
                                  <a:cubicBezTo>
                                    <a:pt x="2977" y="3343"/>
                                    <a:pt x="3156" y="3164"/>
                                    <a:pt x="3299" y="2938"/>
                                  </a:cubicBezTo>
                                  <a:cubicBezTo>
                                    <a:pt x="3513" y="2545"/>
                                    <a:pt x="3441" y="2021"/>
                                    <a:pt x="3096" y="1712"/>
                                  </a:cubicBezTo>
                                  <a:cubicBezTo>
                                    <a:pt x="2858" y="1486"/>
                                    <a:pt x="2429" y="1236"/>
                                    <a:pt x="1751" y="1236"/>
                                  </a:cubicBezTo>
                                  <a:cubicBezTo>
                                    <a:pt x="1703" y="1236"/>
                                    <a:pt x="1656" y="1248"/>
                                    <a:pt x="1632" y="1271"/>
                                  </a:cubicBezTo>
                                  <a:lnTo>
                                    <a:pt x="1286" y="1617"/>
                                  </a:lnTo>
                                  <a:cubicBezTo>
                                    <a:pt x="1227" y="1676"/>
                                    <a:pt x="1227" y="1783"/>
                                    <a:pt x="1286" y="1843"/>
                                  </a:cubicBezTo>
                                  <a:cubicBezTo>
                                    <a:pt x="1316" y="1873"/>
                                    <a:pt x="1358" y="1887"/>
                                    <a:pt x="1400" y="1887"/>
                                  </a:cubicBezTo>
                                  <a:cubicBezTo>
                                    <a:pt x="1441" y="1887"/>
                                    <a:pt x="1483" y="1873"/>
                                    <a:pt x="1513" y="1843"/>
                                  </a:cubicBezTo>
                                  <a:lnTo>
                                    <a:pt x="1810" y="1545"/>
                                  </a:lnTo>
                                  <a:cubicBezTo>
                                    <a:pt x="2239" y="1557"/>
                                    <a:pt x="2596" y="1688"/>
                                    <a:pt x="2882" y="1950"/>
                                  </a:cubicBezTo>
                                  <a:cubicBezTo>
                                    <a:pt x="3120" y="2152"/>
                                    <a:pt x="3156" y="2510"/>
                                    <a:pt x="3013" y="2783"/>
                                  </a:cubicBezTo>
                                  <a:cubicBezTo>
                                    <a:pt x="2822" y="3105"/>
                                    <a:pt x="2477" y="3319"/>
                                    <a:pt x="2084" y="3319"/>
                                  </a:cubicBezTo>
                                  <a:cubicBezTo>
                                    <a:pt x="1513" y="3319"/>
                                    <a:pt x="1036" y="2843"/>
                                    <a:pt x="1036" y="2260"/>
                                  </a:cubicBezTo>
                                  <a:cubicBezTo>
                                    <a:pt x="1036" y="2164"/>
                                    <a:pt x="953" y="2093"/>
                                    <a:pt x="870" y="2093"/>
                                  </a:cubicBezTo>
                                  <a:cubicBezTo>
                                    <a:pt x="774" y="2093"/>
                                    <a:pt x="703" y="2164"/>
                                    <a:pt x="703" y="2260"/>
                                  </a:cubicBezTo>
                                  <a:cubicBezTo>
                                    <a:pt x="703" y="2760"/>
                                    <a:pt x="989" y="3224"/>
                                    <a:pt x="1405" y="3462"/>
                                  </a:cubicBezTo>
                                  <a:lnTo>
                                    <a:pt x="1405" y="3795"/>
                                  </a:lnTo>
                                  <a:lnTo>
                                    <a:pt x="1405" y="3831"/>
                                  </a:lnTo>
                                  <a:cubicBezTo>
                                    <a:pt x="858" y="3712"/>
                                    <a:pt x="524" y="3534"/>
                                    <a:pt x="393" y="3438"/>
                                  </a:cubicBezTo>
                                  <a:cubicBezTo>
                                    <a:pt x="393" y="3438"/>
                                    <a:pt x="382" y="3438"/>
                                    <a:pt x="393" y="3414"/>
                                  </a:cubicBezTo>
                                  <a:cubicBezTo>
                                    <a:pt x="524" y="3081"/>
                                    <a:pt x="691" y="2438"/>
                                    <a:pt x="703" y="1748"/>
                                  </a:cubicBezTo>
                                  <a:cubicBezTo>
                                    <a:pt x="703" y="1021"/>
                                    <a:pt x="1275" y="402"/>
                                    <a:pt x="1965" y="343"/>
                                  </a:cubicBezTo>
                                  <a:cubicBezTo>
                                    <a:pt x="2013" y="331"/>
                                    <a:pt x="2057" y="325"/>
                                    <a:pt x="2102" y="325"/>
                                  </a:cubicBezTo>
                                  <a:close/>
                                  <a:moveTo>
                                    <a:pt x="2429" y="3581"/>
                                  </a:moveTo>
                                  <a:lnTo>
                                    <a:pt x="2429" y="3772"/>
                                  </a:lnTo>
                                  <a:cubicBezTo>
                                    <a:pt x="2429" y="3974"/>
                                    <a:pt x="2537" y="4153"/>
                                    <a:pt x="2715" y="4236"/>
                                  </a:cubicBezTo>
                                  <a:lnTo>
                                    <a:pt x="2822" y="4296"/>
                                  </a:lnTo>
                                  <a:cubicBezTo>
                                    <a:pt x="2668" y="4546"/>
                                    <a:pt x="2382" y="4712"/>
                                    <a:pt x="2072" y="4712"/>
                                  </a:cubicBezTo>
                                  <a:cubicBezTo>
                                    <a:pt x="1775" y="4712"/>
                                    <a:pt x="1489" y="4546"/>
                                    <a:pt x="1334" y="4296"/>
                                  </a:cubicBezTo>
                                  <a:lnTo>
                                    <a:pt x="1429" y="4236"/>
                                  </a:lnTo>
                                  <a:cubicBezTo>
                                    <a:pt x="1608" y="4153"/>
                                    <a:pt x="1715" y="3974"/>
                                    <a:pt x="1715" y="3772"/>
                                  </a:cubicBezTo>
                                  <a:lnTo>
                                    <a:pt x="1715" y="3581"/>
                                  </a:lnTo>
                                  <a:cubicBezTo>
                                    <a:pt x="1834" y="3617"/>
                                    <a:pt x="1953" y="3629"/>
                                    <a:pt x="2072" y="3629"/>
                                  </a:cubicBezTo>
                                  <a:cubicBezTo>
                                    <a:pt x="2191" y="3629"/>
                                    <a:pt x="2310" y="3617"/>
                                    <a:pt x="2429" y="3581"/>
                                  </a:cubicBezTo>
                                  <a:close/>
                                  <a:moveTo>
                                    <a:pt x="2072" y="0"/>
                                  </a:moveTo>
                                  <a:cubicBezTo>
                                    <a:pt x="2016" y="0"/>
                                    <a:pt x="1959" y="3"/>
                                    <a:pt x="1906" y="9"/>
                                  </a:cubicBezTo>
                                  <a:cubicBezTo>
                                    <a:pt x="1036" y="81"/>
                                    <a:pt x="346" y="855"/>
                                    <a:pt x="346" y="1748"/>
                                  </a:cubicBezTo>
                                  <a:cubicBezTo>
                                    <a:pt x="346" y="2391"/>
                                    <a:pt x="203" y="2986"/>
                                    <a:pt x="60" y="3295"/>
                                  </a:cubicBezTo>
                                  <a:cubicBezTo>
                                    <a:pt x="1" y="3450"/>
                                    <a:pt x="48" y="3617"/>
                                    <a:pt x="179" y="3700"/>
                                  </a:cubicBezTo>
                                  <a:cubicBezTo>
                                    <a:pt x="322" y="3795"/>
                                    <a:pt x="584" y="3950"/>
                                    <a:pt x="1036" y="4093"/>
                                  </a:cubicBezTo>
                                  <a:lnTo>
                                    <a:pt x="382" y="4415"/>
                                  </a:lnTo>
                                  <a:cubicBezTo>
                                    <a:pt x="143" y="4534"/>
                                    <a:pt x="1" y="4772"/>
                                    <a:pt x="1" y="5022"/>
                                  </a:cubicBezTo>
                                  <a:lnTo>
                                    <a:pt x="1" y="6093"/>
                                  </a:lnTo>
                                  <a:cubicBezTo>
                                    <a:pt x="1" y="6189"/>
                                    <a:pt x="84" y="6260"/>
                                    <a:pt x="167" y="6260"/>
                                  </a:cubicBezTo>
                                  <a:cubicBezTo>
                                    <a:pt x="262" y="6260"/>
                                    <a:pt x="334" y="6189"/>
                                    <a:pt x="334" y="6093"/>
                                  </a:cubicBezTo>
                                  <a:lnTo>
                                    <a:pt x="334" y="5022"/>
                                  </a:lnTo>
                                  <a:cubicBezTo>
                                    <a:pt x="334" y="4891"/>
                                    <a:pt x="405" y="4772"/>
                                    <a:pt x="524" y="4700"/>
                                  </a:cubicBezTo>
                                  <a:lnTo>
                                    <a:pt x="1048" y="4450"/>
                                  </a:lnTo>
                                  <a:cubicBezTo>
                                    <a:pt x="1275" y="4807"/>
                                    <a:pt x="1656" y="5046"/>
                                    <a:pt x="2084" y="5046"/>
                                  </a:cubicBezTo>
                                  <a:cubicBezTo>
                                    <a:pt x="2525" y="5046"/>
                                    <a:pt x="2906" y="4819"/>
                                    <a:pt x="3132" y="4450"/>
                                  </a:cubicBezTo>
                                  <a:lnTo>
                                    <a:pt x="3656" y="4700"/>
                                  </a:lnTo>
                                  <a:cubicBezTo>
                                    <a:pt x="3775" y="4760"/>
                                    <a:pt x="3846" y="4879"/>
                                    <a:pt x="3846" y="5022"/>
                                  </a:cubicBezTo>
                                  <a:lnTo>
                                    <a:pt x="3846" y="6093"/>
                                  </a:lnTo>
                                  <a:cubicBezTo>
                                    <a:pt x="3846" y="6189"/>
                                    <a:pt x="3918" y="6260"/>
                                    <a:pt x="4013" y="6260"/>
                                  </a:cubicBezTo>
                                  <a:cubicBezTo>
                                    <a:pt x="4096" y="6260"/>
                                    <a:pt x="4168" y="6189"/>
                                    <a:pt x="4168" y="6093"/>
                                  </a:cubicBezTo>
                                  <a:lnTo>
                                    <a:pt x="4168" y="5022"/>
                                  </a:lnTo>
                                  <a:cubicBezTo>
                                    <a:pt x="4156" y="4772"/>
                                    <a:pt x="4013" y="4534"/>
                                    <a:pt x="3775" y="4415"/>
                                  </a:cubicBezTo>
                                  <a:lnTo>
                                    <a:pt x="3120" y="4093"/>
                                  </a:lnTo>
                                  <a:cubicBezTo>
                                    <a:pt x="3549" y="3974"/>
                                    <a:pt x="3834" y="3807"/>
                                    <a:pt x="3965" y="3700"/>
                                  </a:cubicBezTo>
                                  <a:cubicBezTo>
                                    <a:pt x="4096" y="3617"/>
                                    <a:pt x="4144" y="3450"/>
                                    <a:pt x="4084" y="3295"/>
                                  </a:cubicBezTo>
                                  <a:cubicBezTo>
                                    <a:pt x="3953" y="2986"/>
                                    <a:pt x="3799" y="2391"/>
                                    <a:pt x="3799" y="1748"/>
                                  </a:cubicBezTo>
                                  <a:cubicBezTo>
                                    <a:pt x="3799" y="855"/>
                                    <a:pt x="3096" y="81"/>
                                    <a:pt x="2239" y="9"/>
                                  </a:cubicBezTo>
                                  <a:cubicBezTo>
                                    <a:pt x="2185" y="3"/>
                                    <a:pt x="2129" y="0"/>
                                    <a:pt x="2072"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2435" name="Google Shape;335;p20"/>
                          <wps:cNvSpPr>
                            <a:spLocks/>
                          </wps:cNvSpPr>
                          <wps:spPr bwMode="auto">
                            <a:xfrm>
                              <a:off x="21995" y="321769"/>
                              <a:ext cx="10249" cy="32626"/>
                            </a:xfrm>
                            <a:custGeom>
                              <a:avLst/>
                              <a:gdLst>
                                <a:gd name="T0" fmla="*/ 167 w 322"/>
                                <a:gd name="T1" fmla="*/ 0 h 1025"/>
                                <a:gd name="T2" fmla="*/ 0 w 322"/>
                                <a:gd name="T3" fmla="*/ 167 h 1025"/>
                                <a:gd name="T4" fmla="*/ 0 w 322"/>
                                <a:gd name="T5" fmla="*/ 857 h 1025"/>
                                <a:gd name="T6" fmla="*/ 167 w 322"/>
                                <a:gd name="T7" fmla="*/ 1024 h 1025"/>
                                <a:gd name="T8" fmla="*/ 322 w 322"/>
                                <a:gd name="T9" fmla="*/ 857 h 1025"/>
                                <a:gd name="T10" fmla="*/ 322 w 322"/>
                                <a:gd name="T11" fmla="*/ 167 h 1025"/>
                                <a:gd name="T12" fmla="*/ 167 w 322"/>
                                <a:gd name="T13" fmla="*/ 0 h 1025"/>
                              </a:gdLst>
                              <a:ahLst/>
                              <a:cxnLst>
                                <a:cxn ang="0">
                                  <a:pos x="T0" y="T1"/>
                                </a:cxn>
                                <a:cxn ang="0">
                                  <a:pos x="T2" y="T3"/>
                                </a:cxn>
                                <a:cxn ang="0">
                                  <a:pos x="T4" y="T5"/>
                                </a:cxn>
                                <a:cxn ang="0">
                                  <a:pos x="T6" y="T7"/>
                                </a:cxn>
                                <a:cxn ang="0">
                                  <a:pos x="T8" y="T9"/>
                                </a:cxn>
                                <a:cxn ang="0">
                                  <a:pos x="T10" y="T11"/>
                                </a:cxn>
                                <a:cxn ang="0">
                                  <a:pos x="T12" y="T13"/>
                                </a:cxn>
                              </a:cxnLst>
                              <a:rect l="0" t="0" r="r" b="b"/>
                              <a:pathLst>
                                <a:path w="322" h="1025" extrusionOk="0">
                                  <a:moveTo>
                                    <a:pt x="167" y="0"/>
                                  </a:moveTo>
                                  <a:cubicBezTo>
                                    <a:pt x="72" y="0"/>
                                    <a:pt x="0" y="72"/>
                                    <a:pt x="0" y="167"/>
                                  </a:cubicBezTo>
                                  <a:lnTo>
                                    <a:pt x="0" y="857"/>
                                  </a:lnTo>
                                  <a:cubicBezTo>
                                    <a:pt x="0" y="953"/>
                                    <a:pt x="72" y="1024"/>
                                    <a:pt x="167" y="1024"/>
                                  </a:cubicBezTo>
                                  <a:cubicBezTo>
                                    <a:pt x="250" y="1024"/>
                                    <a:pt x="322" y="953"/>
                                    <a:pt x="322" y="857"/>
                                  </a:cubicBezTo>
                                  <a:lnTo>
                                    <a:pt x="322" y="167"/>
                                  </a:lnTo>
                                  <a:cubicBezTo>
                                    <a:pt x="322" y="72"/>
                                    <a:pt x="250" y="0"/>
                                    <a:pt x="167"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2436" name="Google Shape;336;p20"/>
                          <wps:cNvSpPr>
                            <a:spLocks/>
                          </wps:cNvSpPr>
                          <wps:spPr bwMode="auto">
                            <a:xfrm>
                              <a:off x="99660" y="321769"/>
                              <a:ext cx="10281" cy="32626"/>
                            </a:xfrm>
                            <a:custGeom>
                              <a:avLst/>
                              <a:gdLst>
                                <a:gd name="T0" fmla="*/ 168 w 323"/>
                                <a:gd name="T1" fmla="*/ 0 h 1025"/>
                                <a:gd name="T2" fmla="*/ 1 w 323"/>
                                <a:gd name="T3" fmla="*/ 167 h 1025"/>
                                <a:gd name="T4" fmla="*/ 1 w 323"/>
                                <a:gd name="T5" fmla="*/ 857 h 1025"/>
                                <a:gd name="T6" fmla="*/ 168 w 323"/>
                                <a:gd name="T7" fmla="*/ 1024 h 1025"/>
                                <a:gd name="T8" fmla="*/ 322 w 323"/>
                                <a:gd name="T9" fmla="*/ 857 h 1025"/>
                                <a:gd name="T10" fmla="*/ 322 w 323"/>
                                <a:gd name="T11" fmla="*/ 167 h 1025"/>
                                <a:gd name="T12" fmla="*/ 168 w 323"/>
                                <a:gd name="T13" fmla="*/ 0 h 1025"/>
                              </a:gdLst>
                              <a:ahLst/>
                              <a:cxnLst>
                                <a:cxn ang="0">
                                  <a:pos x="T0" y="T1"/>
                                </a:cxn>
                                <a:cxn ang="0">
                                  <a:pos x="T2" y="T3"/>
                                </a:cxn>
                                <a:cxn ang="0">
                                  <a:pos x="T4" y="T5"/>
                                </a:cxn>
                                <a:cxn ang="0">
                                  <a:pos x="T6" y="T7"/>
                                </a:cxn>
                                <a:cxn ang="0">
                                  <a:pos x="T8" y="T9"/>
                                </a:cxn>
                                <a:cxn ang="0">
                                  <a:pos x="T10" y="T11"/>
                                </a:cxn>
                                <a:cxn ang="0">
                                  <a:pos x="T12" y="T13"/>
                                </a:cxn>
                              </a:cxnLst>
                              <a:rect l="0" t="0" r="r" b="b"/>
                              <a:pathLst>
                                <a:path w="323" h="1025" extrusionOk="0">
                                  <a:moveTo>
                                    <a:pt x="168" y="0"/>
                                  </a:moveTo>
                                  <a:cubicBezTo>
                                    <a:pt x="72" y="0"/>
                                    <a:pt x="1" y="72"/>
                                    <a:pt x="1" y="167"/>
                                  </a:cubicBezTo>
                                  <a:lnTo>
                                    <a:pt x="1" y="857"/>
                                  </a:lnTo>
                                  <a:cubicBezTo>
                                    <a:pt x="1" y="953"/>
                                    <a:pt x="72" y="1024"/>
                                    <a:pt x="168" y="1024"/>
                                  </a:cubicBezTo>
                                  <a:cubicBezTo>
                                    <a:pt x="251" y="1024"/>
                                    <a:pt x="322" y="953"/>
                                    <a:pt x="322" y="857"/>
                                  </a:cubicBezTo>
                                  <a:lnTo>
                                    <a:pt x="322" y="167"/>
                                  </a:lnTo>
                                  <a:cubicBezTo>
                                    <a:pt x="322" y="72"/>
                                    <a:pt x="251" y="0"/>
                                    <a:pt x="168"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2437" name="Google Shape;337;p20"/>
                          <wps:cNvSpPr>
                            <a:spLocks/>
                          </wps:cNvSpPr>
                          <wps:spPr bwMode="auto">
                            <a:xfrm>
                              <a:off x="254672" y="193081"/>
                              <a:ext cx="55734" cy="18430"/>
                            </a:xfrm>
                            <a:custGeom>
                              <a:avLst/>
                              <a:gdLst>
                                <a:gd name="T0" fmla="*/ 649 w 1751"/>
                                <a:gd name="T1" fmla="*/ 0 h 579"/>
                                <a:gd name="T2" fmla="*/ 132 w 1751"/>
                                <a:gd name="T3" fmla="*/ 55 h 579"/>
                                <a:gd name="T4" fmla="*/ 1 w 1751"/>
                                <a:gd name="T5" fmla="*/ 221 h 579"/>
                                <a:gd name="T6" fmla="*/ 1 w 1751"/>
                                <a:gd name="T7" fmla="*/ 400 h 579"/>
                                <a:gd name="T8" fmla="*/ 155 w 1751"/>
                                <a:gd name="T9" fmla="*/ 555 h 579"/>
                                <a:gd name="T10" fmla="*/ 322 w 1751"/>
                                <a:gd name="T11" fmla="*/ 400 h 579"/>
                                <a:gd name="T12" fmla="*/ 322 w 1751"/>
                                <a:gd name="T13" fmla="*/ 364 h 579"/>
                                <a:gd name="T14" fmla="*/ 636 w 1751"/>
                                <a:gd name="T15" fmla="*/ 342 h 579"/>
                                <a:gd name="T16" fmla="*/ 1132 w 1751"/>
                                <a:gd name="T17" fmla="*/ 412 h 579"/>
                                <a:gd name="T18" fmla="*/ 1465 w 1751"/>
                                <a:gd name="T19" fmla="*/ 543 h 579"/>
                                <a:gd name="T20" fmla="*/ 1560 w 1751"/>
                                <a:gd name="T21" fmla="*/ 578 h 579"/>
                                <a:gd name="T22" fmla="*/ 1691 w 1751"/>
                                <a:gd name="T23" fmla="*/ 495 h 579"/>
                                <a:gd name="T24" fmla="*/ 1644 w 1751"/>
                                <a:gd name="T25" fmla="*/ 245 h 579"/>
                                <a:gd name="T26" fmla="*/ 649 w 1751"/>
                                <a:gd name="T27" fmla="*/ 0 h 5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751" h="579" extrusionOk="0">
                                  <a:moveTo>
                                    <a:pt x="649" y="0"/>
                                  </a:moveTo>
                                  <a:cubicBezTo>
                                    <a:pt x="492" y="0"/>
                                    <a:pt x="319" y="16"/>
                                    <a:pt x="132" y="55"/>
                                  </a:cubicBezTo>
                                  <a:cubicBezTo>
                                    <a:pt x="60" y="66"/>
                                    <a:pt x="1" y="138"/>
                                    <a:pt x="1" y="221"/>
                                  </a:cubicBezTo>
                                  <a:lnTo>
                                    <a:pt x="1" y="400"/>
                                  </a:lnTo>
                                  <a:cubicBezTo>
                                    <a:pt x="1" y="483"/>
                                    <a:pt x="72" y="555"/>
                                    <a:pt x="155" y="555"/>
                                  </a:cubicBezTo>
                                  <a:cubicBezTo>
                                    <a:pt x="251" y="555"/>
                                    <a:pt x="322" y="483"/>
                                    <a:pt x="322" y="400"/>
                                  </a:cubicBezTo>
                                  <a:lnTo>
                                    <a:pt x="322" y="364"/>
                                  </a:lnTo>
                                  <a:cubicBezTo>
                                    <a:pt x="434" y="349"/>
                                    <a:pt x="539" y="342"/>
                                    <a:pt x="636" y="342"/>
                                  </a:cubicBezTo>
                                  <a:cubicBezTo>
                                    <a:pt x="841" y="342"/>
                                    <a:pt x="1011" y="371"/>
                                    <a:pt x="1132" y="412"/>
                                  </a:cubicBezTo>
                                  <a:cubicBezTo>
                                    <a:pt x="1334" y="471"/>
                                    <a:pt x="1453" y="543"/>
                                    <a:pt x="1465" y="543"/>
                                  </a:cubicBezTo>
                                  <a:cubicBezTo>
                                    <a:pt x="1501" y="555"/>
                                    <a:pt x="1525" y="578"/>
                                    <a:pt x="1560" y="578"/>
                                  </a:cubicBezTo>
                                  <a:cubicBezTo>
                                    <a:pt x="1620" y="578"/>
                                    <a:pt x="1667" y="543"/>
                                    <a:pt x="1691" y="495"/>
                                  </a:cubicBezTo>
                                  <a:cubicBezTo>
                                    <a:pt x="1751" y="400"/>
                                    <a:pt x="1727" y="293"/>
                                    <a:pt x="1644" y="245"/>
                                  </a:cubicBezTo>
                                  <a:cubicBezTo>
                                    <a:pt x="1625" y="236"/>
                                    <a:pt x="1259" y="0"/>
                                    <a:pt x="649"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2438" name="Google Shape;338;p20"/>
                          <wps:cNvSpPr>
                            <a:spLocks/>
                          </wps:cNvSpPr>
                          <wps:spPr bwMode="auto">
                            <a:xfrm>
                              <a:off x="210333" y="161060"/>
                              <a:ext cx="144031" cy="192953"/>
                            </a:xfrm>
                            <a:custGeom>
                              <a:avLst/>
                              <a:gdLst>
                                <a:gd name="T0" fmla="*/ 3489 w 4525"/>
                                <a:gd name="T1" fmla="*/ 1120 h 6062"/>
                                <a:gd name="T2" fmla="*/ 3334 w 4525"/>
                                <a:gd name="T3" fmla="*/ 1656 h 6062"/>
                                <a:gd name="T4" fmla="*/ 3322 w 4525"/>
                                <a:gd name="T5" fmla="*/ 2073 h 6062"/>
                                <a:gd name="T6" fmla="*/ 2268 w 4525"/>
                                <a:gd name="T7" fmla="*/ 3133 h 6062"/>
                                <a:gd name="T8" fmla="*/ 1191 w 4525"/>
                                <a:gd name="T9" fmla="*/ 2025 h 6062"/>
                                <a:gd name="T10" fmla="*/ 1179 w 4525"/>
                                <a:gd name="T11" fmla="*/ 1656 h 6062"/>
                                <a:gd name="T12" fmla="*/ 1036 w 4525"/>
                                <a:gd name="T13" fmla="*/ 1120 h 6062"/>
                                <a:gd name="T14" fmla="*/ 3489 w 4525"/>
                                <a:gd name="T15" fmla="*/ 310 h 6062"/>
                                <a:gd name="T16" fmla="*/ 2215 w 4525"/>
                                <a:gd name="T17" fmla="*/ 3454 h 6062"/>
                                <a:gd name="T18" fmla="*/ 2798 w 4525"/>
                                <a:gd name="T19" fmla="*/ 3347 h 6062"/>
                                <a:gd name="T20" fmla="*/ 2810 w 4525"/>
                                <a:gd name="T21" fmla="*/ 3728 h 6062"/>
                                <a:gd name="T22" fmla="*/ 1715 w 4525"/>
                                <a:gd name="T23" fmla="*/ 3728 h 6062"/>
                                <a:gd name="T24" fmla="*/ 1727 w 4525"/>
                                <a:gd name="T25" fmla="*/ 3335 h 6062"/>
                                <a:gd name="T26" fmla="*/ 703 w 4525"/>
                                <a:gd name="T27" fmla="*/ 1132 h 6062"/>
                                <a:gd name="T28" fmla="*/ 882 w 4525"/>
                                <a:gd name="T29" fmla="*/ 1751 h 6062"/>
                                <a:gd name="T30" fmla="*/ 1405 w 4525"/>
                                <a:gd name="T31" fmla="*/ 3120 h 6062"/>
                                <a:gd name="T32" fmla="*/ 1286 w 4525"/>
                                <a:gd name="T33" fmla="*/ 3739 h 6062"/>
                                <a:gd name="T34" fmla="*/ 1 w 4525"/>
                                <a:gd name="T35" fmla="*/ 4692 h 6062"/>
                                <a:gd name="T36" fmla="*/ 167 w 4525"/>
                                <a:gd name="T37" fmla="*/ 6061 h 6062"/>
                                <a:gd name="T38" fmla="*/ 334 w 4525"/>
                                <a:gd name="T39" fmla="*/ 4692 h 6062"/>
                                <a:gd name="T40" fmla="*/ 1405 w 4525"/>
                                <a:gd name="T41" fmla="*/ 4037 h 6062"/>
                                <a:gd name="T42" fmla="*/ 2096 w 4525"/>
                                <a:gd name="T43" fmla="*/ 4394 h 6062"/>
                                <a:gd name="T44" fmla="*/ 2263 w 4525"/>
                                <a:gd name="T45" fmla="*/ 6037 h 6062"/>
                                <a:gd name="T46" fmla="*/ 2429 w 4525"/>
                                <a:gd name="T47" fmla="*/ 4394 h 6062"/>
                                <a:gd name="T48" fmla="*/ 3132 w 4525"/>
                                <a:gd name="T49" fmla="*/ 4037 h 6062"/>
                                <a:gd name="T50" fmla="*/ 4203 w 4525"/>
                                <a:gd name="T51" fmla="*/ 4692 h 6062"/>
                                <a:gd name="T52" fmla="*/ 4358 w 4525"/>
                                <a:gd name="T53" fmla="*/ 6061 h 6062"/>
                                <a:gd name="T54" fmla="*/ 4525 w 4525"/>
                                <a:gd name="T55" fmla="*/ 4692 h 6062"/>
                                <a:gd name="T56" fmla="*/ 3239 w 4525"/>
                                <a:gd name="T57" fmla="*/ 3751 h 6062"/>
                                <a:gd name="T58" fmla="*/ 3120 w 4525"/>
                                <a:gd name="T59" fmla="*/ 3156 h 6062"/>
                                <a:gd name="T60" fmla="*/ 3632 w 4525"/>
                                <a:gd name="T61" fmla="*/ 2073 h 6062"/>
                                <a:gd name="T62" fmla="*/ 3680 w 4525"/>
                                <a:gd name="T63" fmla="*/ 1668 h 6062"/>
                                <a:gd name="T64" fmla="*/ 3811 w 4525"/>
                                <a:gd name="T65" fmla="*/ 168 h 6062"/>
                                <a:gd name="T66" fmla="*/ 1834 w 4525"/>
                                <a:gd name="T67" fmla="*/ 1 h 60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4525" h="6062" extrusionOk="0">
                                  <a:moveTo>
                                    <a:pt x="3489" y="310"/>
                                  </a:moveTo>
                                  <a:lnTo>
                                    <a:pt x="3489" y="1120"/>
                                  </a:lnTo>
                                  <a:cubicBezTo>
                                    <a:pt x="3489" y="1251"/>
                                    <a:pt x="3453" y="1382"/>
                                    <a:pt x="3394" y="1525"/>
                                  </a:cubicBezTo>
                                  <a:lnTo>
                                    <a:pt x="3334" y="1656"/>
                                  </a:lnTo>
                                  <a:cubicBezTo>
                                    <a:pt x="3322" y="1680"/>
                                    <a:pt x="3322" y="1703"/>
                                    <a:pt x="3322" y="1727"/>
                                  </a:cubicBezTo>
                                  <a:lnTo>
                                    <a:pt x="3322" y="2073"/>
                                  </a:lnTo>
                                  <a:cubicBezTo>
                                    <a:pt x="3322" y="2370"/>
                                    <a:pt x="3203" y="2632"/>
                                    <a:pt x="3001" y="2835"/>
                                  </a:cubicBezTo>
                                  <a:cubicBezTo>
                                    <a:pt x="2796" y="3016"/>
                                    <a:pt x="2549" y="3133"/>
                                    <a:pt x="2268" y="3133"/>
                                  </a:cubicBezTo>
                                  <a:cubicBezTo>
                                    <a:pt x="2254" y="3133"/>
                                    <a:pt x="2241" y="3133"/>
                                    <a:pt x="2227" y="3132"/>
                                  </a:cubicBezTo>
                                  <a:cubicBezTo>
                                    <a:pt x="1655" y="3108"/>
                                    <a:pt x="1191" y="2608"/>
                                    <a:pt x="1191" y="2025"/>
                                  </a:cubicBezTo>
                                  <a:lnTo>
                                    <a:pt x="1191" y="1727"/>
                                  </a:lnTo>
                                  <a:cubicBezTo>
                                    <a:pt x="1191" y="1703"/>
                                    <a:pt x="1191" y="1680"/>
                                    <a:pt x="1179" y="1656"/>
                                  </a:cubicBezTo>
                                  <a:lnTo>
                                    <a:pt x="1120" y="1525"/>
                                  </a:lnTo>
                                  <a:cubicBezTo>
                                    <a:pt x="1060" y="1406"/>
                                    <a:pt x="1036" y="1263"/>
                                    <a:pt x="1036" y="1120"/>
                                  </a:cubicBezTo>
                                  <a:cubicBezTo>
                                    <a:pt x="1036" y="668"/>
                                    <a:pt x="1394" y="310"/>
                                    <a:pt x="1834" y="310"/>
                                  </a:cubicBezTo>
                                  <a:lnTo>
                                    <a:pt x="3489" y="310"/>
                                  </a:lnTo>
                                  <a:close/>
                                  <a:moveTo>
                                    <a:pt x="1727" y="3335"/>
                                  </a:moveTo>
                                  <a:cubicBezTo>
                                    <a:pt x="1882" y="3406"/>
                                    <a:pt x="2048" y="3442"/>
                                    <a:pt x="2215" y="3454"/>
                                  </a:cubicBezTo>
                                  <a:lnTo>
                                    <a:pt x="2263" y="3454"/>
                                  </a:lnTo>
                                  <a:cubicBezTo>
                                    <a:pt x="2453" y="3454"/>
                                    <a:pt x="2632" y="3430"/>
                                    <a:pt x="2798" y="3347"/>
                                  </a:cubicBezTo>
                                  <a:lnTo>
                                    <a:pt x="2798" y="3573"/>
                                  </a:lnTo>
                                  <a:cubicBezTo>
                                    <a:pt x="2798" y="3620"/>
                                    <a:pt x="2810" y="3680"/>
                                    <a:pt x="2810" y="3728"/>
                                  </a:cubicBezTo>
                                  <a:lnTo>
                                    <a:pt x="2263" y="4144"/>
                                  </a:lnTo>
                                  <a:lnTo>
                                    <a:pt x="1715" y="3728"/>
                                  </a:lnTo>
                                  <a:cubicBezTo>
                                    <a:pt x="1727" y="3680"/>
                                    <a:pt x="1727" y="3632"/>
                                    <a:pt x="1727" y="3573"/>
                                  </a:cubicBezTo>
                                  <a:lnTo>
                                    <a:pt x="1727" y="3335"/>
                                  </a:lnTo>
                                  <a:close/>
                                  <a:moveTo>
                                    <a:pt x="1834" y="1"/>
                                  </a:moveTo>
                                  <a:cubicBezTo>
                                    <a:pt x="1203" y="1"/>
                                    <a:pt x="703" y="501"/>
                                    <a:pt x="703" y="1132"/>
                                  </a:cubicBezTo>
                                  <a:cubicBezTo>
                                    <a:pt x="703" y="1322"/>
                                    <a:pt x="751" y="1501"/>
                                    <a:pt x="834" y="1668"/>
                                  </a:cubicBezTo>
                                  <a:lnTo>
                                    <a:pt x="882" y="1751"/>
                                  </a:lnTo>
                                  <a:lnTo>
                                    <a:pt x="882" y="2013"/>
                                  </a:lnTo>
                                  <a:cubicBezTo>
                                    <a:pt x="882" y="2454"/>
                                    <a:pt x="1084" y="2858"/>
                                    <a:pt x="1405" y="3120"/>
                                  </a:cubicBezTo>
                                  <a:lnTo>
                                    <a:pt x="1405" y="3561"/>
                                  </a:lnTo>
                                  <a:cubicBezTo>
                                    <a:pt x="1405" y="3632"/>
                                    <a:pt x="1358" y="3704"/>
                                    <a:pt x="1286" y="3739"/>
                                  </a:cubicBezTo>
                                  <a:lnTo>
                                    <a:pt x="453" y="4049"/>
                                  </a:lnTo>
                                  <a:cubicBezTo>
                                    <a:pt x="179" y="4156"/>
                                    <a:pt x="1" y="4406"/>
                                    <a:pt x="1" y="4692"/>
                                  </a:cubicBezTo>
                                  <a:lnTo>
                                    <a:pt x="1" y="5894"/>
                                  </a:lnTo>
                                  <a:cubicBezTo>
                                    <a:pt x="1" y="5990"/>
                                    <a:pt x="72" y="6061"/>
                                    <a:pt x="167" y="6061"/>
                                  </a:cubicBezTo>
                                  <a:cubicBezTo>
                                    <a:pt x="251" y="6061"/>
                                    <a:pt x="334" y="5990"/>
                                    <a:pt x="334" y="5894"/>
                                  </a:cubicBezTo>
                                  <a:lnTo>
                                    <a:pt x="334" y="4692"/>
                                  </a:lnTo>
                                  <a:cubicBezTo>
                                    <a:pt x="334" y="4537"/>
                                    <a:pt x="417" y="4406"/>
                                    <a:pt x="572" y="4347"/>
                                  </a:cubicBezTo>
                                  <a:lnTo>
                                    <a:pt x="1405" y="4037"/>
                                  </a:lnTo>
                                  <a:cubicBezTo>
                                    <a:pt x="1441" y="4013"/>
                                    <a:pt x="1489" y="3989"/>
                                    <a:pt x="1525" y="3954"/>
                                  </a:cubicBezTo>
                                  <a:lnTo>
                                    <a:pt x="2096" y="4394"/>
                                  </a:lnTo>
                                  <a:lnTo>
                                    <a:pt x="2096" y="5883"/>
                                  </a:lnTo>
                                  <a:cubicBezTo>
                                    <a:pt x="2096" y="5966"/>
                                    <a:pt x="2179" y="6037"/>
                                    <a:pt x="2263" y="6037"/>
                                  </a:cubicBezTo>
                                  <a:cubicBezTo>
                                    <a:pt x="2358" y="6037"/>
                                    <a:pt x="2429" y="5966"/>
                                    <a:pt x="2429" y="5883"/>
                                  </a:cubicBezTo>
                                  <a:lnTo>
                                    <a:pt x="2429" y="4394"/>
                                  </a:lnTo>
                                  <a:lnTo>
                                    <a:pt x="3013" y="3954"/>
                                  </a:lnTo>
                                  <a:cubicBezTo>
                                    <a:pt x="3049" y="3989"/>
                                    <a:pt x="3084" y="4001"/>
                                    <a:pt x="3132" y="4037"/>
                                  </a:cubicBezTo>
                                  <a:lnTo>
                                    <a:pt x="3965" y="4347"/>
                                  </a:lnTo>
                                  <a:cubicBezTo>
                                    <a:pt x="4096" y="4406"/>
                                    <a:pt x="4203" y="4537"/>
                                    <a:pt x="4203" y="4692"/>
                                  </a:cubicBezTo>
                                  <a:lnTo>
                                    <a:pt x="4203" y="5894"/>
                                  </a:lnTo>
                                  <a:cubicBezTo>
                                    <a:pt x="4203" y="5990"/>
                                    <a:pt x="4275" y="6061"/>
                                    <a:pt x="4358" y="6061"/>
                                  </a:cubicBezTo>
                                  <a:cubicBezTo>
                                    <a:pt x="4453" y="6061"/>
                                    <a:pt x="4525" y="5990"/>
                                    <a:pt x="4525" y="5894"/>
                                  </a:cubicBezTo>
                                  <a:lnTo>
                                    <a:pt x="4525" y="4692"/>
                                  </a:lnTo>
                                  <a:cubicBezTo>
                                    <a:pt x="4513" y="4418"/>
                                    <a:pt x="4334" y="4168"/>
                                    <a:pt x="4072" y="4061"/>
                                  </a:cubicBezTo>
                                  <a:lnTo>
                                    <a:pt x="3239" y="3751"/>
                                  </a:lnTo>
                                  <a:cubicBezTo>
                                    <a:pt x="3156" y="3728"/>
                                    <a:pt x="3120" y="3644"/>
                                    <a:pt x="3120" y="3573"/>
                                  </a:cubicBezTo>
                                  <a:lnTo>
                                    <a:pt x="3120" y="3156"/>
                                  </a:lnTo>
                                  <a:cubicBezTo>
                                    <a:pt x="3144" y="3132"/>
                                    <a:pt x="3191" y="3096"/>
                                    <a:pt x="3215" y="3061"/>
                                  </a:cubicBezTo>
                                  <a:cubicBezTo>
                                    <a:pt x="3489" y="2799"/>
                                    <a:pt x="3632" y="2454"/>
                                    <a:pt x="3632" y="2073"/>
                                  </a:cubicBezTo>
                                  <a:lnTo>
                                    <a:pt x="3632" y="1751"/>
                                  </a:lnTo>
                                  <a:lnTo>
                                    <a:pt x="3680" y="1668"/>
                                  </a:lnTo>
                                  <a:cubicBezTo>
                                    <a:pt x="3775" y="1501"/>
                                    <a:pt x="3811" y="1311"/>
                                    <a:pt x="3811" y="1132"/>
                                  </a:cubicBezTo>
                                  <a:lnTo>
                                    <a:pt x="3811" y="168"/>
                                  </a:lnTo>
                                  <a:cubicBezTo>
                                    <a:pt x="3811" y="72"/>
                                    <a:pt x="3739" y="1"/>
                                    <a:pt x="3644" y="1"/>
                                  </a:cubicBezTo>
                                  <a:lnTo>
                                    <a:pt x="1834"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2439" name="Google Shape;339;p20"/>
                          <wps:cNvSpPr>
                            <a:spLocks/>
                          </wps:cNvSpPr>
                          <wps:spPr bwMode="auto">
                            <a:xfrm>
                              <a:off x="238375" y="316454"/>
                              <a:ext cx="10631" cy="38291"/>
                            </a:xfrm>
                            <a:custGeom>
                              <a:avLst/>
                              <a:gdLst>
                                <a:gd name="T0" fmla="*/ 167 w 334"/>
                                <a:gd name="T1" fmla="*/ 0 h 1203"/>
                                <a:gd name="T2" fmla="*/ 1 w 334"/>
                                <a:gd name="T3" fmla="*/ 167 h 1203"/>
                                <a:gd name="T4" fmla="*/ 1 w 334"/>
                                <a:gd name="T5" fmla="*/ 1048 h 1203"/>
                                <a:gd name="T6" fmla="*/ 167 w 334"/>
                                <a:gd name="T7" fmla="*/ 1203 h 1203"/>
                                <a:gd name="T8" fmla="*/ 334 w 334"/>
                                <a:gd name="T9" fmla="*/ 1048 h 1203"/>
                                <a:gd name="T10" fmla="*/ 334 w 334"/>
                                <a:gd name="T11" fmla="*/ 155 h 1203"/>
                                <a:gd name="T12" fmla="*/ 167 w 334"/>
                                <a:gd name="T13" fmla="*/ 0 h 1203"/>
                              </a:gdLst>
                              <a:ahLst/>
                              <a:cxnLst>
                                <a:cxn ang="0">
                                  <a:pos x="T0" y="T1"/>
                                </a:cxn>
                                <a:cxn ang="0">
                                  <a:pos x="T2" y="T3"/>
                                </a:cxn>
                                <a:cxn ang="0">
                                  <a:pos x="T4" y="T5"/>
                                </a:cxn>
                                <a:cxn ang="0">
                                  <a:pos x="T6" y="T7"/>
                                </a:cxn>
                                <a:cxn ang="0">
                                  <a:pos x="T8" y="T9"/>
                                </a:cxn>
                                <a:cxn ang="0">
                                  <a:pos x="T10" y="T11"/>
                                </a:cxn>
                                <a:cxn ang="0">
                                  <a:pos x="T12" y="T13"/>
                                </a:cxn>
                              </a:cxnLst>
                              <a:rect l="0" t="0" r="r" b="b"/>
                              <a:pathLst>
                                <a:path w="334" h="1203" extrusionOk="0">
                                  <a:moveTo>
                                    <a:pt x="167" y="0"/>
                                  </a:moveTo>
                                  <a:cubicBezTo>
                                    <a:pt x="72" y="0"/>
                                    <a:pt x="1" y="72"/>
                                    <a:pt x="1" y="167"/>
                                  </a:cubicBezTo>
                                  <a:lnTo>
                                    <a:pt x="1" y="1048"/>
                                  </a:lnTo>
                                  <a:cubicBezTo>
                                    <a:pt x="1" y="1131"/>
                                    <a:pt x="72" y="1203"/>
                                    <a:pt x="167" y="1203"/>
                                  </a:cubicBezTo>
                                  <a:cubicBezTo>
                                    <a:pt x="251" y="1203"/>
                                    <a:pt x="334" y="1131"/>
                                    <a:pt x="334" y="1048"/>
                                  </a:cubicBezTo>
                                  <a:lnTo>
                                    <a:pt x="334" y="155"/>
                                  </a:lnTo>
                                  <a:cubicBezTo>
                                    <a:pt x="334" y="60"/>
                                    <a:pt x="251" y="0"/>
                                    <a:pt x="167"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2440" name="Google Shape;340;p20"/>
                          <wps:cNvSpPr>
                            <a:spLocks/>
                          </wps:cNvSpPr>
                          <wps:spPr bwMode="auto">
                            <a:xfrm>
                              <a:off x="315690" y="316454"/>
                              <a:ext cx="10249" cy="38291"/>
                            </a:xfrm>
                            <a:custGeom>
                              <a:avLst/>
                              <a:gdLst>
                                <a:gd name="T0" fmla="*/ 167 w 322"/>
                                <a:gd name="T1" fmla="*/ 0 h 1203"/>
                                <a:gd name="T2" fmla="*/ 0 w 322"/>
                                <a:gd name="T3" fmla="*/ 167 h 1203"/>
                                <a:gd name="T4" fmla="*/ 0 w 322"/>
                                <a:gd name="T5" fmla="*/ 1048 h 1203"/>
                                <a:gd name="T6" fmla="*/ 167 w 322"/>
                                <a:gd name="T7" fmla="*/ 1203 h 1203"/>
                                <a:gd name="T8" fmla="*/ 322 w 322"/>
                                <a:gd name="T9" fmla="*/ 1048 h 1203"/>
                                <a:gd name="T10" fmla="*/ 322 w 322"/>
                                <a:gd name="T11" fmla="*/ 155 h 1203"/>
                                <a:gd name="T12" fmla="*/ 167 w 322"/>
                                <a:gd name="T13" fmla="*/ 0 h 1203"/>
                              </a:gdLst>
                              <a:ahLst/>
                              <a:cxnLst>
                                <a:cxn ang="0">
                                  <a:pos x="T0" y="T1"/>
                                </a:cxn>
                                <a:cxn ang="0">
                                  <a:pos x="T2" y="T3"/>
                                </a:cxn>
                                <a:cxn ang="0">
                                  <a:pos x="T4" y="T5"/>
                                </a:cxn>
                                <a:cxn ang="0">
                                  <a:pos x="T6" y="T7"/>
                                </a:cxn>
                                <a:cxn ang="0">
                                  <a:pos x="T8" y="T9"/>
                                </a:cxn>
                                <a:cxn ang="0">
                                  <a:pos x="T10" y="T11"/>
                                </a:cxn>
                                <a:cxn ang="0">
                                  <a:pos x="T12" y="T13"/>
                                </a:cxn>
                              </a:cxnLst>
                              <a:rect l="0" t="0" r="r" b="b"/>
                              <a:pathLst>
                                <a:path w="322" h="1203" extrusionOk="0">
                                  <a:moveTo>
                                    <a:pt x="167" y="0"/>
                                  </a:moveTo>
                                  <a:cubicBezTo>
                                    <a:pt x="72" y="0"/>
                                    <a:pt x="0" y="72"/>
                                    <a:pt x="0" y="167"/>
                                  </a:cubicBezTo>
                                  <a:lnTo>
                                    <a:pt x="0" y="1048"/>
                                  </a:lnTo>
                                  <a:cubicBezTo>
                                    <a:pt x="0" y="1131"/>
                                    <a:pt x="72" y="1203"/>
                                    <a:pt x="167" y="1203"/>
                                  </a:cubicBezTo>
                                  <a:cubicBezTo>
                                    <a:pt x="250" y="1203"/>
                                    <a:pt x="322" y="1131"/>
                                    <a:pt x="322" y="1048"/>
                                  </a:cubicBezTo>
                                  <a:lnTo>
                                    <a:pt x="322" y="155"/>
                                  </a:lnTo>
                                  <a:cubicBezTo>
                                    <a:pt x="322" y="60"/>
                                    <a:pt x="262" y="0"/>
                                    <a:pt x="167"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2441" name="Google Shape;341;p20"/>
                          <wps:cNvSpPr>
                            <a:spLocks/>
                          </wps:cNvSpPr>
                          <wps:spPr bwMode="auto">
                            <a:xfrm>
                              <a:off x="54939" y="0"/>
                              <a:ext cx="221378" cy="185346"/>
                            </a:xfrm>
                            <a:custGeom>
                              <a:avLst/>
                              <a:gdLst>
                                <a:gd name="T0" fmla="*/ 2406 w 6955"/>
                                <a:gd name="T1" fmla="*/ 4168 h 5823"/>
                                <a:gd name="T2" fmla="*/ 2311 w 6955"/>
                                <a:gd name="T3" fmla="*/ 4537 h 5823"/>
                                <a:gd name="T4" fmla="*/ 2085 w 6955"/>
                                <a:gd name="T5" fmla="*/ 4537 h 5823"/>
                                <a:gd name="T6" fmla="*/ 1727 w 6955"/>
                                <a:gd name="T7" fmla="*/ 4180 h 5823"/>
                                <a:gd name="T8" fmla="*/ 1727 w 6955"/>
                                <a:gd name="T9" fmla="*/ 4168 h 5823"/>
                                <a:gd name="T10" fmla="*/ 2406 w 6955"/>
                                <a:gd name="T11" fmla="*/ 4168 h 5823"/>
                                <a:gd name="T12" fmla="*/ 5573 w 6955"/>
                                <a:gd name="T13" fmla="*/ 358 h 5823"/>
                                <a:gd name="T14" fmla="*/ 5930 w 6955"/>
                                <a:gd name="T15" fmla="*/ 715 h 5823"/>
                                <a:gd name="T16" fmla="*/ 5930 w 6955"/>
                                <a:gd name="T17" fmla="*/ 3501 h 5823"/>
                                <a:gd name="T18" fmla="*/ 5573 w 6955"/>
                                <a:gd name="T19" fmla="*/ 3858 h 5823"/>
                                <a:gd name="T20" fmla="*/ 4168 w 6955"/>
                                <a:gd name="T21" fmla="*/ 3858 h 5823"/>
                                <a:gd name="T22" fmla="*/ 4085 w 6955"/>
                                <a:gd name="T23" fmla="*/ 3882 h 5823"/>
                                <a:gd name="T24" fmla="*/ 2537 w 6955"/>
                                <a:gd name="T25" fmla="*/ 5001 h 5823"/>
                                <a:gd name="T26" fmla="*/ 2537 w 6955"/>
                                <a:gd name="T27" fmla="*/ 5001 h 5823"/>
                                <a:gd name="T28" fmla="*/ 2775 w 6955"/>
                                <a:gd name="T29" fmla="*/ 4049 h 5823"/>
                                <a:gd name="T30" fmla="*/ 2739 w 6955"/>
                                <a:gd name="T31" fmla="*/ 3918 h 5823"/>
                                <a:gd name="T32" fmla="*/ 2608 w 6955"/>
                                <a:gd name="T33" fmla="*/ 3858 h 5823"/>
                                <a:gd name="T34" fmla="*/ 692 w 6955"/>
                                <a:gd name="T35" fmla="*/ 3858 h 5823"/>
                                <a:gd name="T36" fmla="*/ 334 w 6955"/>
                                <a:gd name="T37" fmla="*/ 3501 h 5823"/>
                                <a:gd name="T38" fmla="*/ 334 w 6955"/>
                                <a:gd name="T39" fmla="*/ 715 h 5823"/>
                                <a:gd name="T40" fmla="*/ 692 w 6955"/>
                                <a:gd name="T41" fmla="*/ 358 h 5823"/>
                                <a:gd name="T42" fmla="*/ 5573 w 6955"/>
                                <a:gd name="T43" fmla="*/ 358 h 5823"/>
                                <a:gd name="T44" fmla="*/ 6287 w 6955"/>
                                <a:gd name="T45" fmla="*/ 1025 h 5823"/>
                                <a:gd name="T46" fmla="*/ 6645 w 6955"/>
                                <a:gd name="T47" fmla="*/ 1382 h 5823"/>
                                <a:gd name="T48" fmla="*/ 6645 w 6955"/>
                                <a:gd name="T49" fmla="*/ 4180 h 5823"/>
                                <a:gd name="T50" fmla="*/ 6633 w 6955"/>
                                <a:gd name="T51" fmla="*/ 4180 h 5823"/>
                                <a:gd name="T52" fmla="*/ 6276 w 6955"/>
                                <a:gd name="T53" fmla="*/ 4537 h 5823"/>
                                <a:gd name="T54" fmla="*/ 4871 w 6955"/>
                                <a:gd name="T55" fmla="*/ 4537 h 5823"/>
                                <a:gd name="T56" fmla="*/ 4752 w 6955"/>
                                <a:gd name="T57" fmla="*/ 4597 h 5823"/>
                                <a:gd name="T58" fmla="*/ 4728 w 6955"/>
                                <a:gd name="T59" fmla="*/ 4727 h 5823"/>
                                <a:gd name="T60" fmla="*/ 4847 w 6955"/>
                                <a:gd name="T61" fmla="*/ 5406 h 5823"/>
                                <a:gd name="T62" fmla="*/ 4847 w 6955"/>
                                <a:gd name="T63" fmla="*/ 5406 h 5823"/>
                                <a:gd name="T64" fmla="*/ 3656 w 6955"/>
                                <a:gd name="T65" fmla="*/ 4597 h 5823"/>
                                <a:gd name="T66" fmla="*/ 4251 w 6955"/>
                                <a:gd name="T67" fmla="*/ 4168 h 5823"/>
                                <a:gd name="T68" fmla="*/ 5585 w 6955"/>
                                <a:gd name="T69" fmla="*/ 4168 h 5823"/>
                                <a:gd name="T70" fmla="*/ 6276 w 6955"/>
                                <a:gd name="T71" fmla="*/ 3489 h 5823"/>
                                <a:gd name="T72" fmla="*/ 6276 w 6955"/>
                                <a:gd name="T73" fmla="*/ 1025 h 5823"/>
                                <a:gd name="T74" fmla="*/ 6287 w 6955"/>
                                <a:gd name="T75" fmla="*/ 1025 h 5823"/>
                                <a:gd name="T76" fmla="*/ 692 w 6955"/>
                                <a:gd name="T77" fmla="*/ 1 h 5823"/>
                                <a:gd name="T78" fmla="*/ 1 w 6955"/>
                                <a:gd name="T79" fmla="*/ 691 h 5823"/>
                                <a:gd name="T80" fmla="*/ 1 w 6955"/>
                                <a:gd name="T81" fmla="*/ 3465 h 5823"/>
                                <a:gd name="T82" fmla="*/ 692 w 6955"/>
                                <a:gd name="T83" fmla="*/ 4156 h 5823"/>
                                <a:gd name="T84" fmla="*/ 1406 w 6955"/>
                                <a:gd name="T85" fmla="*/ 4156 h 5823"/>
                                <a:gd name="T86" fmla="*/ 1406 w 6955"/>
                                <a:gd name="T87" fmla="*/ 4168 h 5823"/>
                                <a:gd name="T88" fmla="*/ 2085 w 6955"/>
                                <a:gd name="T89" fmla="*/ 4858 h 5823"/>
                                <a:gd name="T90" fmla="*/ 2227 w 6955"/>
                                <a:gd name="T91" fmla="*/ 4858 h 5823"/>
                                <a:gd name="T92" fmla="*/ 2168 w 6955"/>
                                <a:gd name="T93" fmla="*/ 5120 h 5823"/>
                                <a:gd name="T94" fmla="*/ 2263 w 6955"/>
                                <a:gd name="T95" fmla="*/ 5394 h 5823"/>
                                <a:gd name="T96" fmla="*/ 2406 w 6955"/>
                                <a:gd name="T97" fmla="*/ 5430 h 5823"/>
                                <a:gd name="T98" fmla="*/ 2549 w 6955"/>
                                <a:gd name="T99" fmla="*/ 5394 h 5823"/>
                                <a:gd name="T100" fmla="*/ 3263 w 6955"/>
                                <a:gd name="T101" fmla="*/ 4870 h 5823"/>
                                <a:gd name="T102" fmla="*/ 3430 w 6955"/>
                                <a:gd name="T103" fmla="*/ 4870 h 5823"/>
                                <a:gd name="T104" fmla="*/ 4787 w 6955"/>
                                <a:gd name="T105" fmla="*/ 5775 h 5823"/>
                                <a:gd name="T106" fmla="*/ 4918 w 6955"/>
                                <a:gd name="T107" fmla="*/ 5823 h 5823"/>
                                <a:gd name="T108" fmla="*/ 5049 w 6955"/>
                                <a:gd name="T109" fmla="*/ 5775 h 5823"/>
                                <a:gd name="T110" fmla="*/ 5156 w 6955"/>
                                <a:gd name="T111" fmla="*/ 5525 h 5823"/>
                                <a:gd name="T112" fmla="*/ 5049 w 6955"/>
                                <a:gd name="T113" fmla="*/ 4870 h 5823"/>
                                <a:gd name="T114" fmla="*/ 6252 w 6955"/>
                                <a:gd name="T115" fmla="*/ 4870 h 5823"/>
                                <a:gd name="T116" fmla="*/ 6942 w 6955"/>
                                <a:gd name="T117" fmla="*/ 4180 h 5823"/>
                                <a:gd name="T118" fmla="*/ 6942 w 6955"/>
                                <a:gd name="T119" fmla="*/ 1406 h 5823"/>
                                <a:gd name="T120" fmla="*/ 6276 w 6955"/>
                                <a:gd name="T121" fmla="*/ 703 h 5823"/>
                                <a:gd name="T122" fmla="*/ 5573 w 6955"/>
                                <a:gd name="T123" fmla="*/ 1 h 5823"/>
                                <a:gd name="T124" fmla="*/ 692 w 6955"/>
                                <a:gd name="T125" fmla="*/ 1 h 58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6955" h="5823" extrusionOk="0">
                                  <a:moveTo>
                                    <a:pt x="2406" y="4168"/>
                                  </a:moveTo>
                                  <a:lnTo>
                                    <a:pt x="2311" y="4537"/>
                                  </a:lnTo>
                                  <a:lnTo>
                                    <a:pt x="2085" y="4537"/>
                                  </a:lnTo>
                                  <a:cubicBezTo>
                                    <a:pt x="1894" y="4537"/>
                                    <a:pt x="1727" y="4382"/>
                                    <a:pt x="1727" y="4180"/>
                                  </a:cubicBezTo>
                                  <a:lnTo>
                                    <a:pt x="1727" y="4168"/>
                                  </a:lnTo>
                                  <a:lnTo>
                                    <a:pt x="2406" y="4168"/>
                                  </a:lnTo>
                                  <a:close/>
                                  <a:moveTo>
                                    <a:pt x="5573" y="358"/>
                                  </a:moveTo>
                                  <a:cubicBezTo>
                                    <a:pt x="5764" y="358"/>
                                    <a:pt x="5930" y="525"/>
                                    <a:pt x="5930" y="715"/>
                                  </a:cubicBezTo>
                                  <a:lnTo>
                                    <a:pt x="5930" y="3501"/>
                                  </a:lnTo>
                                  <a:cubicBezTo>
                                    <a:pt x="5930" y="3692"/>
                                    <a:pt x="5764" y="3858"/>
                                    <a:pt x="5573" y="3858"/>
                                  </a:cubicBezTo>
                                  <a:lnTo>
                                    <a:pt x="4168" y="3858"/>
                                  </a:lnTo>
                                  <a:cubicBezTo>
                                    <a:pt x="4144" y="3858"/>
                                    <a:pt x="4097" y="3870"/>
                                    <a:pt x="4085" y="3882"/>
                                  </a:cubicBezTo>
                                  <a:lnTo>
                                    <a:pt x="2537" y="5001"/>
                                  </a:lnTo>
                                  <a:lnTo>
                                    <a:pt x="2775" y="4049"/>
                                  </a:lnTo>
                                  <a:cubicBezTo>
                                    <a:pt x="2787" y="4001"/>
                                    <a:pt x="2775" y="3942"/>
                                    <a:pt x="2739" y="3918"/>
                                  </a:cubicBezTo>
                                  <a:cubicBezTo>
                                    <a:pt x="2716" y="3870"/>
                                    <a:pt x="2668" y="3858"/>
                                    <a:pt x="2608" y="3858"/>
                                  </a:cubicBezTo>
                                  <a:lnTo>
                                    <a:pt x="692" y="3858"/>
                                  </a:lnTo>
                                  <a:cubicBezTo>
                                    <a:pt x="501" y="3858"/>
                                    <a:pt x="334" y="3692"/>
                                    <a:pt x="334" y="3501"/>
                                  </a:cubicBezTo>
                                  <a:lnTo>
                                    <a:pt x="334" y="715"/>
                                  </a:lnTo>
                                  <a:cubicBezTo>
                                    <a:pt x="334" y="525"/>
                                    <a:pt x="501" y="358"/>
                                    <a:pt x="692" y="358"/>
                                  </a:cubicBezTo>
                                  <a:lnTo>
                                    <a:pt x="5573" y="358"/>
                                  </a:lnTo>
                                  <a:close/>
                                  <a:moveTo>
                                    <a:pt x="6287" y="1025"/>
                                  </a:moveTo>
                                  <a:cubicBezTo>
                                    <a:pt x="6478" y="1025"/>
                                    <a:pt x="6645" y="1191"/>
                                    <a:pt x="6645" y="1382"/>
                                  </a:cubicBezTo>
                                  <a:lnTo>
                                    <a:pt x="6645" y="4180"/>
                                  </a:lnTo>
                                  <a:lnTo>
                                    <a:pt x="6633" y="4180"/>
                                  </a:lnTo>
                                  <a:cubicBezTo>
                                    <a:pt x="6633" y="4382"/>
                                    <a:pt x="6466" y="4537"/>
                                    <a:pt x="6276" y="4537"/>
                                  </a:cubicBezTo>
                                  <a:lnTo>
                                    <a:pt x="4871" y="4537"/>
                                  </a:lnTo>
                                  <a:cubicBezTo>
                                    <a:pt x="4823" y="4537"/>
                                    <a:pt x="4787" y="4561"/>
                                    <a:pt x="4752" y="4597"/>
                                  </a:cubicBezTo>
                                  <a:cubicBezTo>
                                    <a:pt x="4728" y="4632"/>
                                    <a:pt x="4704" y="4692"/>
                                    <a:pt x="4728" y="4727"/>
                                  </a:cubicBezTo>
                                  <a:lnTo>
                                    <a:pt x="4847" y="5406"/>
                                  </a:lnTo>
                                  <a:lnTo>
                                    <a:pt x="3656" y="4597"/>
                                  </a:lnTo>
                                  <a:lnTo>
                                    <a:pt x="4251" y="4168"/>
                                  </a:lnTo>
                                  <a:lnTo>
                                    <a:pt x="5585" y="4168"/>
                                  </a:lnTo>
                                  <a:cubicBezTo>
                                    <a:pt x="5954" y="4168"/>
                                    <a:pt x="6276" y="3858"/>
                                    <a:pt x="6276" y="3489"/>
                                  </a:cubicBezTo>
                                  <a:lnTo>
                                    <a:pt x="6276" y="1025"/>
                                  </a:lnTo>
                                  <a:lnTo>
                                    <a:pt x="6287" y="1025"/>
                                  </a:lnTo>
                                  <a:close/>
                                  <a:moveTo>
                                    <a:pt x="692" y="1"/>
                                  </a:moveTo>
                                  <a:cubicBezTo>
                                    <a:pt x="322" y="1"/>
                                    <a:pt x="1" y="310"/>
                                    <a:pt x="1" y="691"/>
                                  </a:cubicBezTo>
                                  <a:lnTo>
                                    <a:pt x="1" y="3465"/>
                                  </a:lnTo>
                                  <a:cubicBezTo>
                                    <a:pt x="1" y="3846"/>
                                    <a:pt x="322" y="4156"/>
                                    <a:pt x="692" y="4156"/>
                                  </a:cubicBezTo>
                                  <a:lnTo>
                                    <a:pt x="1406" y="4156"/>
                                  </a:lnTo>
                                  <a:lnTo>
                                    <a:pt x="1406" y="4168"/>
                                  </a:lnTo>
                                  <a:cubicBezTo>
                                    <a:pt x="1406" y="4537"/>
                                    <a:pt x="1715" y="4858"/>
                                    <a:pt x="2085" y="4858"/>
                                  </a:cubicBezTo>
                                  <a:lnTo>
                                    <a:pt x="2227" y="4858"/>
                                  </a:lnTo>
                                  <a:lnTo>
                                    <a:pt x="2168" y="5120"/>
                                  </a:lnTo>
                                  <a:cubicBezTo>
                                    <a:pt x="2132" y="5228"/>
                                    <a:pt x="2180" y="5335"/>
                                    <a:pt x="2263" y="5394"/>
                                  </a:cubicBezTo>
                                  <a:cubicBezTo>
                                    <a:pt x="2311" y="5418"/>
                                    <a:pt x="2358" y="5430"/>
                                    <a:pt x="2406" y="5430"/>
                                  </a:cubicBezTo>
                                  <a:cubicBezTo>
                                    <a:pt x="2442" y="5430"/>
                                    <a:pt x="2501" y="5418"/>
                                    <a:pt x="2549" y="5394"/>
                                  </a:cubicBezTo>
                                  <a:lnTo>
                                    <a:pt x="3263" y="4870"/>
                                  </a:lnTo>
                                  <a:lnTo>
                                    <a:pt x="3430" y="4870"/>
                                  </a:lnTo>
                                  <a:lnTo>
                                    <a:pt x="4787" y="5775"/>
                                  </a:lnTo>
                                  <a:cubicBezTo>
                                    <a:pt x="4823" y="5811"/>
                                    <a:pt x="4871" y="5823"/>
                                    <a:pt x="4918" y="5823"/>
                                  </a:cubicBezTo>
                                  <a:cubicBezTo>
                                    <a:pt x="4954" y="5823"/>
                                    <a:pt x="5002" y="5811"/>
                                    <a:pt x="5049" y="5775"/>
                                  </a:cubicBezTo>
                                  <a:cubicBezTo>
                                    <a:pt x="5144" y="5716"/>
                                    <a:pt x="5180" y="5632"/>
                                    <a:pt x="5156" y="5525"/>
                                  </a:cubicBezTo>
                                  <a:lnTo>
                                    <a:pt x="5049" y="4870"/>
                                  </a:lnTo>
                                  <a:lnTo>
                                    <a:pt x="6252" y="4870"/>
                                  </a:lnTo>
                                  <a:cubicBezTo>
                                    <a:pt x="6633" y="4870"/>
                                    <a:pt x="6942" y="4561"/>
                                    <a:pt x="6942" y="4180"/>
                                  </a:cubicBezTo>
                                  <a:lnTo>
                                    <a:pt x="6942" y="1406"/>
                                  </a:lnTo>
                                  <a:cubicBezTo>
                                    <a:pt x="6954" y="1013"/>
                                    <a:pt x="6645" y="703"/>
                                    <a:pt x="6276" y="703"/>
                                  </a:cubicBezTo>
                                  <a:cubicBezTo>
                                    <a:pt x="6252" y="310"/>
                                    <a:pt x="5954" y="1"/>
                                    <a:pt x="5573" y="1"/>
                                  </a:cubicBezTo>
                                  <a:lnTo>
                                    <a:pt x="692"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2442" name="Google Shape;342;p20"/>
                          <wps:cNvSpPr>
                            <a:spLocks/>
                          </wps:cNvSpPr>
                          <wps:spPr bwMode="auto">
                            <a:xfrm>
                              <a:off x="93994" y="33740"/>
                              <a:ext cx="26928" cy="10249"/>
                            </a:xfrm>
                            <a:custGeom>
                              <a:avLst/>
                              <a:gdLst>
                                <a:gd name="T0" fmla="*/ 167 w 846"/>
                                <a:gd name="T1" fmla="*/ 0 h 322"/>
                                <a:gd name="T2" fmla="*/ 0 w 846"/>
                                <a:gd name="T3" fmla="*/ 167 h 322"/>
                                <a:gd name="T4" fmla="*/ 167 w 846"/>
                                <a:gd name="T5" fmla="*/ 322 h 322"/>
                                <a:gd name="T6" fmla="*/ 679 w 846"/>
                                <a:gd name="T7" fmla="*/ 322 h 322"/>
                                <a:gd name="T8" fmla="*/ 846 w 846"/>
                                <a:gd name="T9" fmla="*/ 167 h 322"/>
                                <a:gd name="T10" fmla="*/ 679 w 846"/>
                                <a:gd name="T11" fmla="*/ 0 h 322"/>
                                <a:gd name="T12" fmla="*/ 167 w 846"/>
                                <a:gd name="T13" fmla="*/ 0 h 322"/>
                              </a:gdLst>
                              <a:ahLst/>
                              <a:cxnLst>
                                <a:cxn ang="0">
                                  <a:pos x="T0" y="T1"/>
                                </a:cxn>
                                <a:cxn ang="0">
                                  <a:pos x="T2" y="T3"/>
                                </a:cxn>
                                <a:cxn ang="0">
                                  <a:pos x="T4" y="T5"/>
                                </a:cxn>
                                <a:cxn ang="0">
                                  <a:pos x="T6" y="T7"/>
                                </a:cxn>
                                <a:cxn ang="0">
                                  <a:pos x="T8" y="T9"/>
                                </a:cxn>
                                <a:cxn ang="0">
                                  <a:pos x="T10" y="T11"/>
                                </a:cxn>
                                <a:cxn ang="0">
                                  <a:pos x="T12" y="T13"/>
                                </a:cxn>
                              </a:cxnLst>
                              <a:rect l="0" t="0" r="r" b="b"/>
                              <a:pathLst>
                                <a:path w="846" h="322" extrusionOk="0">
                                  <a:moveTo>
                                    <a:pt x="167" y="0"/>
                                  </a:moveTo>
                                  <a:cubicBezTo>
                                    <a:pt x="72" y="0"/>
                                    <a:pt x="0" y="72"/>
                                    <a:pt x="0" y="167"/>
                                  </a:cubicBezTo>
                                  <a:cubicBezTo>
                                    <a:pt x="0" y="250"/>
                                    <a:pt x="72" y="322"/>
                                    <a:pt x="167" y="322"/>
                                  </a:cubicBezTo>
                                  <a:lnTo>
                                    <a:pt x="679" y="322"/>
                                  </a:lnTo>
                                  <a:cubicBezTo>
                                    <a:pt x="774" y="322"/>
                                    <a:pt x="846" y="250"/>
                                    <a:pt x="846" y="167"/>
                                  </a:cubicBezTo>
                                  <a:cubicBezTo>
                                    <a:pt x="846" y="72"/>
                                    <a:pt x="774" y="0"/>
                                    <a:pt x="679" y="0"/>
                                  </a:cubicBezTo>
                                  <a:lnTo>
                                    <a:pt x="167" y="0"/>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97" name="Google Shape;343;p20"/>
                          <wps:cNvSpPr>
                            <a:spLocks/>
                          </wps:cNvSpPr>
                          <wps:spPr bwMode="auto">
                            <a:xfrm>
                              <a:off x="132636" y="33740"/>
                              <a:ext cx="82663" cy="10249"/>
                            </a:xfrm>
                            <a:custGeom>
                              <a:avLst/>
                              <a:gdLst>
                                <a:gd name="T0" fmla="*/ 167 w 2597"/>
                                <a:gd name="T1" fmla="*/ 0 h 322"/>
                                <a:gd name="T2" fmla="*/ 1 w 2597"/>
                                <a:gd name="T3" fmla="*/ 167 h 322"/>
                                <a:gd name="T4" fmla="*/ 167 w 2597"/>
                                <a:gd name="T5" fmla="*/ 322 h 322"/>
                                <a:gd name="T6" fmla="*/ 2430 w 2597"/>
                                <a:gd name="T7" fmla="*/ 322 h 322"/>
                                <a:gd name="T8" fmla="*/ 2596 w 2597"/>
                                <a:gd name="T9" fmla="*/ 167 h 322"/>
                                <a:gd name="T10" fmla="*/ 2430 w 2597"/>
                                <a:gd name="T11" fmla="*/ 0 h 322"/>
                                <a:gd name="T12" fmla="*/ 167 w 2597"/>
                                <a:gd name="T13" fmla="*/ 0 h 322"/>
                              </a:gdLst>
                              <a:ahLst/>
                              <a:cxnLst>
                                <a:cxn ang="0">
                                  <a:pos x="T0" y="T1"/>
                                </a:cxn>
                                <a:cxn ang="0">
                                  <a:pos x="T2" y="T3"/>
                                </a:cxn>
                                <a:cxn ang="0">
                                  <a:pos x="T4" y="T5"/>
                                </a:cxn>
                                <a:cxn ang="0">
                                  <a:pos x="T6" y="T7"/>
                                </a:cxn>
                                <a:cxn ang="0">
                                  <a:pos x="T8" y="T9"/>
                                </a:cxn>
                                <a:cxn ang="0">
                                  <a:pos x="T10" y="T11"/>
                                </a:cxn>
                                <a:cxn ang="0">
                                  <a:pos x="T12" y="T13"/>
                                </a:cxn>
                              </a:cxnLst>
                              <a:rect l="0" t="0" r="r" b="b"/>
                              <a:pathLst>
                                <a:path w="2597" h="322" extrusionOk="0">
                                  <a:moveTo>
                                    <a:pt x="167" y="0"/>
                                  </a:moveTo>
                                  <a:cubicBezTo>
                                    <a:pt x="84" y="0"/>
                                    <a:pt x="1" y="72"/>
                                    <a:pt x="1" y="167"/>
                                  </a:cubicBezTo>
                                  <a:cubicBezTo>
                                    <a:pt x="1" y="250"/>
                                    <a:pt x="84" y="322"/>
                                    <a:pt x="167" y="322"/>
                                  </a:cubicBezTo>
                                  <a:lnTo>
                                    <a:pt x="2430" y="322"/>
                                  </a:lnTo>
                                  <a:cubicBezTo>
                                    <a:pt x="2525" y="322"/>
                                    <a:pt x="2596" y="250"/>
                                    <a:pt x="2596" y="167"/>
                                  </a:cubicBezTo>
                                  <a:cubicBezTo>
                                    <a:pt x="2596" y="72"/>
                                    <a:pt x="2525" y="0"/>
                                    <a:pt x="2430" y="0"/>
                                  </a:cubicBezTo>
                                  <a:lnTo>
                                    <a:pt x="167" y="0"/>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98" name="Google Shape;344;p20"/>
                          <wps:cNvSpPr>
                            <a:spLocks/>
                          </wps:cNvSpPr>
                          <wps:spPr bwMode="auto">
                            <a:xfrm>
                              <a:off x="93994" y="61018"/>
                              <a:ext cx="121304" cy="10631"/>
                            </a:xfrm>
                            <a:custGeom>
                              <a:avLst/>
                              <a:gdLst>
                                <a:gd name="T0" fmla="*/ 167 w 3811"/>
                                <a:gd name="T1" fmla="*/ 1 h 334"/>
                                <a:gd name="T2" fmla="*/ 0 w 3811"/>
                                <a:gd name="T3" fmla="*/ 167 h 334"/>
                                <a:gd name="T4" fmla="*/ 167 w 3811"/>
                                <a:gd name="T5" fmla="*/ 334 h 334"/>
                                <a:gd name="T6" fmla="*/ 3644 w 3811"/>
                                <a:gd name="T7" fmla="*/ 334 h 334"/>
                                <a:gd name="T8" fmla="*/ 3810 w 3811"/>
                                <a:gd name="T9" fmla="*/ 167 h 334"/>
                                <a:gd name="T10" fmla="*/ 3644 w 3811"/>
                                <a:gd name="T11" fmla="*/ 1 h 334"/>
                                <a:gd name="T12" fmla="*/ 167 w 3811"/>
                                <a:gd name="T13" fmla="*/ 1 h 334"/>
                              </a:gdLst>
                              <a:ahLst/>
                              <a:cxnLst>
                                <a:cxn ang="0">
                                  <a:pos x="T0" y="T1"/>
                                </a:cxn>
                                <a:cxn ang="0">
                                  <a:pos x="T2" y="T3"/>
                                </a:cxn>
                                <a:cxn ang="0">
                                  <a:pos x="T4" y="T5"/>
                                </a:cxn>
                                <a:cxn ang="0">
                                  <a:pos x="T6" y="T7"/>
                                </a:cxn>
                                <a:cxn ang="0">
                                  <a:pos x="T8" y="T9"/>
                                </a:cxn>
                                <a:cxn ang="0">
                                  <a:pos x="T10" y="T11"/>
                                </a:cxn>
                                <a:cxn ang="0">
                                  <a:pos x="T12" y="T13"/>
                                </a:cxn>
                              </a:cxnLst>
                              <a:rect l="0" t="0" r="r" b="b"/>
                              <a:pathLst>
                                <a:path w="3811" h="334" extrusionOk="0">
                                  <a:moveTo>
                                    <a:pt x="167" y="1"/>
                                  </a:moveTo>
                                  <a:cubicBezTo>
                                    <a:pt x="72" y="1"/>
                                    <a:pt x="0" y="84"/>
                                    <a:pt x="0" y="167"/>
                                  </a:cubicBezTo>
                                  <a:cubicBezTo>
                                    <a:pt x="0" y="263"/>
                                    <a:pt x="72" y="334"/>
                                    <a:pt x="167" y="334"/>
                                  </a:cubicBezTo>
                                  <a:lnTo>
                                    <a:pt x="3644" y="334"/>
                                  </a:lnTo>
                                  <a:cubicBezTo>
                                    <a:pt x="3739" y="334"/>
                                    <a:pt x="3810" y="263"/>
                                    <a:pt x="3810" y="167"/>
                                  </a:cubicBezTo>
                                  <a:cubicBezTo>
                                    <a:pt x="3810" y="84"/>
                                    <a:pt x="3739" y="1"/>
                                    <a:pt x="3644" y="1"/>
                                  </a:cubicBezTo>
                                  <a:lnTo>
                                    <a:pt x="167"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99" name="Google Shape;345;p20"/>
                          <wps:cNvSpPr>
                            <a:spLocks/>
                          </wps:cNvSpPr>
                          <wps:spPr bwMode="auto">
                            <a:xfrm>
                              <a:off x="93994" y="89060"/>
                              <a:ext cx="82249" cy="10663"/>
                            </a:xfrm>
                            <a:custGeom>
                              <a:avLst/>
                              <a:gdLst>
                                <a:gd name="T0" fmla="*/ 155 w 2584"/>
                                <a:gd name="T1" fmla="*/ 1 h 335"/>
                                <a:gd name="T2" fmla="*/ 0 w 2584"/>
                                <a:gd name="T3" fmla="*/ 167 h 335"/>
                                <a:gd name="T4" fmla="*/ 155 w 2584"/>
                                <a:gd name="T5" fmla="*/ 334 h 335"/>
                                <a:gd name="T6" fmla="*/ 2429 w 2584"/>
                                <a:gd name="T7" fmla="*/ 334 h 335"/>
                                <a:gd name="T8" fmla="*/ 2584 w 2584"/>
                                <a:gd name="T9" fmla="*/ 167 h 335"/>
                                <a:gd name="T10" fmla="*/ 2429 w 2584"/>
                                <a:gd name="T11" fmla="*/ 1 h 335"/>
                                <a:gd name="T12" fmla="*/ 155 w 2584"/>
                                <a:gd name="T13" fmla="*/ 1 h 335"/>
                              </a:gdLst>
                              <a:ahLst/>
                              <a:cxnLst>
                                <a:cxn ang="0">
                                  <a:pos x="T0" y="T1"/>
                                </a:cxn>
                                <a:cxn ang="0">
                                  <a:pos x="T2" y="T3"/>
                                </a:cxn>
                                <a:cxn ang="0">
                                  <a:pos x="T4" y="T5"/>
                                </a:cxn>
                                <a:cxn ang="0">
                                  <a:pos x="T6" y="T7"/>
                                </a:cxn>
                                <a:cxn ang="0">
                                  <a:pos x="T8" y="T9"/>
                                </a:cxn>
                                <a:cxn ang="0">
                                  <a:pos x="T10" y="T11"/>
                                </a:cxn>
                                <a:cxn ang="0">
                                  <a:pos x="T12" y="T13"/>
                                </a:cxn>
                              </a:cxnLst>
                              <a:rect l="0" t="0" r="r" b="b"/>
                              <a:pathLst>
                                <a:path w="2584" h="335" extrusionOk="0">
                                  <a:moveTo>
                                    <a:pt x="155" y="1"/>
                                  </a:moveTo>
                                  <a:cubicBezTo>
                                    <a:pt x="72" y="1"/>
                                    <a:pt x="0" y="72"/>
                                    <a:pt x="0" y="167"/>
                                  </a:cubicBezTo>
                                  <a:cubicBezTo>
                                    <a:pt x="0" y="251"/>
                                    <a:pt x="72" y="334"/>
                                    <a:pt x="155" y="334"/>
                                  </a:cubicBezTo>
                                  <a:lnTo>
                                    <a:pt x="2429" y="334"/>
                                  </a:lnTo>
                                  <a:cubicBezTo>
                                    <a:pt x="2513" y="334"/>
                                    <a:pt x="2584" y="251"/>
                                    <a:pt x="2584" y="167"/>
                                  </a:cubicBezTo>
                                  <a:cubicBezTo>
                                    <a:pt x="2584" y="72"/>
                                    <a:pt x="2513" y="1"/>
                                    <a:pt x="2429" y="1"/>
                                  </a:cubicBezTo>
                                  <a:lnTo>
                                    <a:pt x="155"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100" name="Google Shape;346;p20"/>
                          <wps:cNvSpPr>
                            <a:spLocks/>
                          </wps:cNvSpPr>
                          <wps:spPr bwMode="auto">
                            <a:xfrm>
                              <a:off x="188339" y="89060"/>
                              <a:ext cx="26960" cy="10663"/>
                            </a:xfrm>
                            <a:custGeom>
                              <a:avLst/>
                              <a:gdLst>
                                <a:gd name="T0" fmla="*/ 156 w 847"/>
                                <a:gd name="T1" fmla="*/ 1 h 335"/>
                                <a:gd name="T2" fmla="*/ 1 w 847"/>
                                <a:gd name="T3" fmla="*/ 167 h 335"/>
                                <a:gd name="T4" fmla="*/ 156 w 847"/>
                                <a:gd name="T5" fmla="*/ 334 h 335"/>
                                <a:gd name="T6" fmla="*/ 680 w 847"/>
                                <a:gd name="T7" fmla="*/ 334 h 335"/>
                                <a:gd name="T8" fmla="*/ 846 w 847"/>
                                <a:gd name="T9" fmla="*/ 167 h 335"/>
                                <a:gd name="T10" fmla="*/ 680 w 847"/>
                                <a:gd name="T11" fmla="*/ 1 h 335"/>
                                <a:gd name="T12" fmla="*/ 156 w 847"/>
                                <a:gd name="T13" fmla="*/ 1 h 335"/>
                              </a:gdLst>
                              <a:ahLst/>
                              <a:cxnLst>
                                <a:cxn ang="0">
                                  <a:pos x="T0" y="T1"/>
                                </a:cxn>
                                <a:cxn ang="0">
                                  <a:pos x="T2" y="T3"/>
                                </a:cxn>
                                <a:cxn ang="0">
                                  <a:pos x="T4" y="T5"/>
                                </a:cxn>
                                <a:cxn ang="0">
                                  <a:pos x="T6" y="T7"/>
                                </a:cxn>
                                <a:cxn ang="0">
                                  <a:pos x="T8" y="T9"/>
                                </a:cxn>
                                <a:cxn ang="0">
                                  <a:pos x="T10" y="T11"/>
                                </a:cxn>
                                <a:cxn ang="0">
                                  <a:pos x="T12" y="T13"/>
                                </a:cxn>
                              </a:cxnLst>
                              <a:rect l="0" t="0" r="r" b="b"/>
                              <a:pathLst>
                                <a:path w="847" h="335" extrusionOk="0">
                                  <a:moveTo>
                                    <a:pt x="156" y="1"/>
                                  </a:moveTo>
                                  <a:cubicBezTo>
                                    <a:pt x="72" y="1"/>
                                    <a:pt x="1" y="72"/>
                                    <a:pt x="1" y="167"/>
                                  </a:cubicBezTo>
                                  <a:cubicBezTo>
                                    <a:pt x="1" y="251"/>
                                    <a:pt x="72" y="334"/>
                                    <a:pt x="156" y="334"/>
                                  </a:cubicBezTo>
                                  <a:lnTo>
                                    <a:pt x="680" y="334"/>
                                  </a:lnTo>
                                  <a:cubicBezTo>
                                    <a:pt x="775" y="334"/>
                                    <a:pt x="846" y="251"/>
                                    <a:pt x="846" y="167"/>
                                  </a:cubicBezTo>
                                  <a:cubicBezTo>
                                    <a:pt x="846" y="72"/>
                                    <a:pt x="775" y="1"/>
                                    <a:pt x="680" y="1"/>
                                  </a:cubicBezTo>
                                  <a:lnTo>
                                    <a:pt x="156"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g:wgp>
                  </a:graphicData>
                </a:graphic>
              </wp:inline>
            </w:drawing>
          </mc:Choice>
          <mc:Fallback>
            <w:pict>
              <v:group id="_x0000_s2791" style="width:451.3pt;height:36.4pt;mso-position-horizontal-relative:char;mso-position-vertical-relative:line" coordorigin="-1619" coordsize="61055,4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">
                <v:group id="Group 256605" o:spid="_x0000_s2792" style="position:absolute;left:-1619;width:61055;height:4927" coordorigin="-1658,159" coordsize="62550,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XXgKccAAADe&#10;AAAADwAAAAAAAAAAAAAAAACqAgAAZHJzL2Rvd25yZXYueG1sUEsFBgAAAAAEAAQA+gAAAJ4DAAAA&#10;AA==&#10;">
                  <v:group id="Group 256606" o:spid="_x0000_s2793" style="position:absolute;left:44009;top:159;width:16882;height:5058" coordorigin="35684,223" coordsize="24628,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I4MJxgAAAN4A&#10;AAAPAAAAAAAAAAAAAAAAAKoCAABkcnMvZG93bnJldi54bWxQSwUGAAAAAAQABAD6AAAAnQMAAAAA&#10;">
                    <v:roundrect id="Rectangle: Rounded Corners 55" o:spid="_x0000_s2794" style="position:absolute;left:35684;top:223;width:24629;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epOMYA&#10;AADeAAAADwAAAGRycy9kb3ducmV2LnhtbESP0WrCQBRE34X+w3ILvkjdmGqV6CoiFnxstR9wyV6T&#10;tNm7cXeN0a93C4KPw8ycYRarztSiJecrywpGwwQEcW51xYWCn8Pn2wyED8gaa8uk4EoeVsuX3gIz&#10;bS/8Te0+FCJC2GeooAyhyaT0eUkG/dA2xNE7WmcwROkKqR1eItzUMk2SD2mw4rhQYkObkvK//dko&#10;+J0epjO7xZtJvm5rdxpM2qqYKNV/7dZzEIG68Aw/2jut4D0dpyP4vxOvgFz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IepOMYAAADeAAAADwAAAAAAAAAAAAAAAACYAgAAZHJz&#10;L2Rvd25yZXYueG1sUEsFBgAAAAAEAAQA9QAAAIsDAAAAAA==&#10;" fillcolor="#7030a0" stroked="f" strokeweight="1pt">
                      <v:stroke joinstyle="miter"/>
                      <v:textbox inset=",0">
                        <w:txbxContent>
                          <w:p w:rsidR="00FC7E58" w:rsidRPr="00BB0D09" w:rsidRDefault="00FC7E58" w:rsidP="00A5444F">
                            <w:pPr>
                              <w:pStyle w:val="NoSpacing"/>
                              <w:rPr>
                                <w:b/>
                                <w:color w:val="FFFFFF" w:themeColor="background1"/>
                              </w:rPr>
                            </w:pPr>
                            <w:r>
                              <w:rPr>
                                <w:rFonts w:hint="cs"/>
                                <w:rtl/>
                                <w:lang w:bidi="ar-SY"/>
                              </w:rPr>
                              <w:t xml:space="preserve">       </w:t>
                            </w:r>
                            <w:r w:rsidRPr="00BB0D09">
                              <w:rPr>
                                <w:rFonts w:hint="cs"/>
                                <w:color w:val="FFFFFF" w:themeColor="background1"/>
                                <w:rtl/>
                                <w:lang w:bidi="ar-SY"/>
                              </w:rPr>
                              <w:t>عزيزي المدرّب:</w:t>
                            </w:r>
                          </w:p>
                        </w:txbxContent>
                      </v:textbox>
                    </v:roundrect>
                    <v:oval id="Oval 61" o:spid="_x0000_s2795" style="position:absolute;left:53438;top:734;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VgZccA&#10;AADeAAAADwAAAGRycy9kb3ducmV2LnhtbESPQWvCQBSE70L/w/IEb7oxNbZNXUWKBS85aOPB2yP7&#10;TEKzb0N2a+K/7wqCx2FmvmFWm8E04kqdqy0rmM8iEMSF1TWXCvKf7+k7COeRNTaWScGNHGzWL6MV&#10;ptr2fKDr0ZciQNilqKDyvk2ldEVFBt3MtsTBu9jOoA+yK6XusA9w08g4ipbSYM1hocKWvioqfo9/&#10;RoGO3upE50l2ybd9dkvOH3J3ypSajIftJwhPg3+GH+29VvAaL+IF3O+EKyD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kFYGXHAAAA3gAAAA8AAAAAAAAAAAAAAAAAmAIAAGRy&#10;cy9kb3ducmV2LnhtbFBLBQYAAAAABAAEAPUAAACMAwAAAAA=&#10;" fillcolor="#272727 [2749]" stroked="f" strokeweight="1pt">
                      <v:stroke joinstyle="miter"/>
                      <v:shadow on="t" color="black" opacity="26213f" origin=",-.5" offset="0,3pt"/>
                    </v:oval>
                  </v:group>
                  <v:rect id="Rectangle 256609" o:spid="_x0000_s2796" style="position:absolute;left:-1658;top:4929;width:50526;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ZH0McA&#10;AADeAAAADwAAAGRycy9kb3ducmV2LnhtbESPQWvCQBSE70L/w/IKvenGNGgbXcUWFC8W1ELx9sg+&#10;k2j2bdhdNf77rlDocZiZb5jpvDONuJLztWUFw0ECgriwuuZSwfd+2X8D4QOyxsYyKbiTh/nsqTfF&#10;XNsbb+m6C6WIEPY5KqhCaHMpfVGRQT+wLXH0jtYZDFG6UmqHtwg3jUyTZCQN1hwXKmzps6LivLsY&#10;BW71M8qywrwfXLppP762G304BaVenrvFBESgLvyH/9prreA1zdIxPO7EKyB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QGR9DHAAAA3gAAAA8AAAAAAAAAAAAAAAAAmAIAAGRy&#10;cy9kb3ducmV2LnhtbFBLBQYAAAAABAAEAPUAAACMAwAAAAA=&#10;" fillcolor="#7030a0" stroked="f" strokeweight="1pt"/>
                </v:group>
                <v:group id="Google Shape;333;p20" o:spid="_x0000_s2797" style="position:absolute;left:55626;top:1238;width:2443;height:2444" coordsize="354364,3547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f6FdTFAAAA3gAA&#10;AA8AAAAAAAAAAAAAAAAAqgIAAGRycy9kb3ducmV2LnhtbFBLBQYAAAAABAAEAPoAAACcAwAAAAA=&#10;">
                  <v:shape id="Google Shape;334;p20" o:spid="_x0000_s2798" style="position:absolute;top:155108;width:132667;height:199288;visibility:visible;mso-wrap-style:square;v-text-anchor:middle" coordsize="4168,6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RQYsYA&#10;AADeAAAADwAAAGRycy9kb3ducmV2LnhtbESP3YrCMBSE7wXfIRxhb2RN/WWpRpEVQVkUdPcBjs2x&#10;LW1OShO1+vRmQfBymJlvmNmiMaW4Uu1yywr6vQgEcWJ1zqmCv9/15xcI55E1lpZJwZ0cLObt1gxj&#10;bW98oOvRpyJA2MWoIPO+iqV0SUYGXc9WxME729qgD7JOpa7xFuCmlIMomkiDOYeFDCv6zigpjhej&#10;YD8yp2jbHaOknS1WP8XqYdKHUh+dZjkF4anx7/CrvdEKhoPRsA//d8IVkP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oRQYsYAAADeAAAADwAAAAAAAAAAAAAAAACYAgAAZHJz&#10;L2Rvd25yZXYueG1sUEsFBgAAAAAEAAQA9QAAAIsDAAAAAA==&#10;" path="m2102,325v45,,89,6,137,18c2953,402,3501,1021,3501,1748v,690,167,1333,310,1666l3811,3438v-179,96,-501,298,-1036,393l2775,3795r,-333c2977,3343,3156,3164,3299,2938v214,-393,142,-917,-203,-1226c2858,1486,2429,1236,1751,1236v-48,,-95,12,-119,35l1286,1617v-59,59,-59,166,,226c1316,1873,1358,1887,1400,1887v41,,83,-14,113,-44l1810,1545v429,12,786,143,1072,405c3120,2152,3156,2510,3013,2783v-191,322,-536,536,-929,536c1513,3319,1036,2843,1036,2260v,-96,-83,-167,-166,-167c774,2093,703,2164,703,2260v,500,286,964,702,1202l1405,3795r,36c858,3712,524,3534,393,3438v,,-11,,,-24c524,3081,691,2438,703,1748,703,1021,1275,402,1965,343v48,-12,92,-18,137,-18xm2429,3581r,191c2429,3974,2537,4153,2715,4236r107,60c2668,4546,2382,4712,2072,4712v-297,,-583,-166,-738,-416l1429,4236v179,-83,286,-262,286,-464l1715,3581v119,36,238,48,357,48c2191,3629,2310,3617,2429,3581xm2072,v-56,,-113,3,-166,9c1036,81,346,855,346,1748v,643,-143,1238,-286,1547c1,3450,48,3617,179,3700v143,95,405,250,857,393l382,4415c143,4534,1,4772,1,5022r,1071c1,6189,84,6260,167,6260v95,,167,-71,167,-167l334,5022v,-131,71,-250,190,-322l1048,4450v227,357,608,596,1036,596c2525,5046,2906,4819,3132,4450r524,250c3775,4760,3846,4879,3846,5022r,1071c3846,6189,3918,6260,4013,6260v83,,155,-71,155,-167l4168,5022v-12,-250,-155,-488,-393,-607l3120,4093v429,-119,714,-286,845,-393c4096,3617,4144,3450,4084,3295,3953,2986,3799,2391,3799,1748,3799,855,3096,81,2239,9,2185,3,2129,,2072,xe" fillcolor="white [3212]" stroked="f">
                    <v:path arrowok="t" o:extrusionok="f" o:connecttype="custom" o:connectlocs="71267,10918;121304,108668;88328,121941;88328,110196;98545,54493;51946,40456;40933,58663;48159,58663;91734,62069;66334,105644;27692,66620;44721,110196;44721,121941;12509,108668;62546,10918;77315,113983;86418,134832;65952,149983;45485,134832;54588,113983;77315,113983;60668,286;1910,104880;32976,130280;32,159851;5316,199256;10631,159851;33358,141644;99691,141644;122418,159851;127733,199256;132667,159851;99309,130280;129993,104880;71267,286" o:connectangles="0,0,0,0,0,0,0,0,0,0,0,0,0,0,0,0,0,0,0,0,0,0,0,0,0,0,0,0,0,0,0,0,0,0,0"/>
                  </v:shape>
                  <v:shape id="Google Shape;335;p20" o:spid="_x0000_s2799" style="position:absolute;left:21995;top:321769;width:10249;height:32626;visibility:visible;mso-wrap-style:square;v-text-anchor:middle" coordsize="322,1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tg+8MA&#10;AADeAAAADwAAAGRycy9kb3ducmV2LnhtbESPT4vCMBTE78J+h/AWvMiarvVv1ygiKF5b3fujebZl&#10;m5fSZG399kYQPA4z8xtmve1NLW7Uusqygu9xBII4t7riQsHlfPhagnAeWWNtmRTcycF28zFYY6Jt&#10;xyndMl+IAGGXoILS+yaR0uUlGXRj2xAH72pbgz7ItpC6xS7ATS0nUTSXBisOCyU2tC8p/8v+jYJu&#10;8ZumMdkuXlnHl2x0mpvjVKnhZ7/7AeGp9+/wq33SCuLJNJ7B8064AnL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Ytg+8MAAADeAAAADwAAAAAAAAAAAAAAAACYAgAAZHJzL2Rv&#10;d25yZXYueG1sUEsFBgAAAAAEAAQA9QAAAIgDAAAAAA==&#10;" path="m167,c72,,,72,,167l,857v,96,72,167,167,167c250,1024,322,953,322,857r,-690c322,72,250,,167,xe" fillcolor="white [3212]" stroked="f">
                    <v:path arrowok="t" o:extrusionok="f" o:connecttype="custom" o:connectlocs="5315,0;0,5316;0,27279;5315,32594;10249,27279;10249,5316;5315,0" o:connectangles="0,0,0,0,0,0,0"/>
                  </v:shape>
                  <v:shape id="Google Shape;336;p20" o:spid="_x0000_s2800" style="position:absolute;left:99660;top:321769;width:10281;height:32626;visibility:visible;mso-wrap-style:square;v-text-anchor:middle" coordsize="323,1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pFDsUA&#10;AADeAAAADwAAAGRycy9kb3ducmV2LnhtbESPT4vCMBTE74LfIbwFb5quFZWuUYqg7G39d/D4aN62&#10;pc1LaaLt+unNguBxmJnfMKtNb2pxp9aVlhV8TiIQxJnVJecKLufdeAnCeWSNtWVS8EcONuvhYIWJ&#10;th0f6X7yuQgQdgkqKLxvEildVpBBN7ENcfB+bWvQB9nmUrfYBbip5TSK5tJgyWGhwIa2BWXV6WYU&#10;6Gt6uOwrnabnR/wjq+waLbqZUqOPPv0C4an37/Cr/a0VxNNZPIf/O+EKyP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ikUOxQAAAN4AAAAPAAAAAAAAAAAAAAAAAJgCAABkcnMv&#10;ZG93bnJldi54bWxQSwUGAAAAAAQABAD1AAAAigMAAAAA&#10;" path="m168,c72,,1,72,1,167r,690c1,953,72,1024,168,1024v83,,154,-71,154,-167l322,167c322,72,251,,168,xe" fillcolor="white [3212]" stroked="f">
                    <v:path arrowok="t" o:extrusionok="f" o:connecttype="custom" o:connectlocs="5347,0;32,5316;32,27279;5347,32594;10249,27279;10249,5316;5347,0" o:connectangles="0,0,0,0,0,0,0"/>
                  </v:shape>
                  <v:shape id="Google Shape;337;p20" o:spid="_x0000_s2801" style="position:absolute;left:254672;top:193081;width:55734;height:18430;visibility:visible;mso-wrap-style:square;v-text-anchor:middle" coordsize="1751,5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O+skA&#10;AADeAAAADwAAAGRycy9kb3ducmV2LnhtbESPT2vCQBTE70K/w/IK3nTTpLUhuooogod60Bba42v2&#10;5Y/Nvg3ZVWM/fVcoeBxm5jfMbNGbRpypc7VlBU/jCARxbnXNpYKP980oBeE8ssbGMim4koPF/GEw&#10;w0zbC+/pfPClCBB2GSqovG8zKV1ekUE3ti1x8ArbGfRBdqXUHV4C3DQyjqKJNFhzWKiwpVVF+c/h&#10;ZBR8HYvkxf/Kt2LznabrtbvGn7uVUsPHfjkF4an39/B/e6sVJPFz8gq3O+EKyPk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xO+skAAADeAAAADwAAAAAAAAAAAAAAAACYAgAA&#10;ZHJzL2Rvd25yZXYueG1sUEsFBgAAAAAEAAQA9QAAAI4DAAAAAA==&#10;" path="m649,c492,,319,16,132,55,60,66,1,138,1,221r,179c1,483,72,555,155,555v96,,167,-72,167,-155l322,364c434,349,539,342,636,342v205,,375,29,496,70c1334,471,1453,543,1465,543v36,12,60,35,95,35c1620,578,1667,543,1691,495v60,-95,36,-202,-47,-250c1625,236,1259,,649,xe" fillcolor="white [3212]" stroked="f">
                    <v:path arrowok="t" o:extrusionok="f" o:connecttype="custom" o:connectlocs="20658,0;4202,1751;32,7035;32,12732;4934,17666;10249,12732;10249,11586;20244,10886;36031,13114;46631,17284;49655,18398;53824,15756;52328,7799;20658,0" o:connectangles="0,0,0,0,0,0,0,0,0,0,0,0,0,0"/>
                  </v:shape>
                  <v:shape id="Google Shape;338;p20" o:spid="_x0000_s2802" style="position:absolute;left:210333;top:161060;width:144031;height:192953;visibility:visible;mso-wrap-style:square;v-text-anchor:middle" coordsize="4525,60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7wUcMA&#10;AADeAAAADwAAAGRycy9kb3ducmV2LnhtbERPy2oCMRTdC/5DuEJ3NfFRqVOjSKG0W1/Q5XVynZk6&#10;uRmSOE79erMQXB7Oe7HqbC1a8qFyrGE0VCCIc2cqLjTsd1+v7yBCRDZYOyYN/xRgtez3FpgZd+UN&#10;tdtYiBTCIUMNZYxNJmXIS7IYhq4hTtzJeYsxQV9I4/Gawm0tx0rNpMWKU0OJDX2WlJ+3F6tBfReH&#10;m+9uxz91nI1+6/Yyfwuk9cugW3+AiNTFp/jh/jEaJuPpJO1Nd9IVkM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o7wUcMAAADeAAAADwAAAAAAAAAAAAAAAACYAgAAZHJzL2Rv&#10;d25yZXYueG1sUEsFBgAAAAAEAAQA9QAAAIgDAAAAAA==&#10;" path="m3489,310r,810c3489,1251,3453,1382,3394,1525r-60,131c3322,1680,3322,1703,3322,1727r,346c3322,2370,3203,2632,3001,2835v-205,181,-452,298,-733,298c2254,3133,2241,3133,2227,3132,1655,3108,1191,2608,1191,2025r,-298c1191,1703,1191,1680,1179,1656r-59,-131c1060,1406,1036,1263,1036,1120v,-452,358,-810,798,-810l3489,310xm1727,3335v155,71,321,107,488,119l2263,3454v190,,369,-24,535,-107l2798,3573v,47,12,107,12,155l2263,4144,1715,3728v12,-48,12,-96,12,-155l1727,3335xm1834,1c1203,1,703,501,703,1132v,190,48,369,131,536l882,1751r,262c882,2454,1084,2858,1405,3120r,441c1405,3632,1358,3704,1286,3739l453,4049c179,4156,1,4406,1,4692r,1202c1,5990,72,6061,167,6061v84,,167,-71,167,-167l334,4692v,-155,83,-286,238,-345l1405,4037v36,-24,84,-48,120,-83l2096,4394r,1489c2096,5966,2179,6037,2263,6037v95,,166,-71,166,-154l2429,4394r584,-440c3049,3989,3084,4001,3132,4037r833,310c4096,4406,4203,4537,4203,4692r,1202c4203,5990,4275,6061,4358,6061v95,,167,-71,167,-167l4525,4692v-12,-274,-191,-524,-453,-631l3239,3751v-83,-23,-119,-107,-119,-178l3120,3156v24,-24,71,-60,95,-95c3489,2799,3632,2454,3632,2073r,-322l3680,1668v95,-167,131,-357,131,-536l3811,168c3811,72,3739,1,3644,1l1834,1xe" fillcolor="white [3212]" stroked="f">
                    <v:path arrowok="t" o:extrusionok="f" o:connecttype="custom" o:connectlocs="111055,35650;106121,52710;105739,65983;72191,99723;37910,64456;37528,52710;32976,35650;111055,9867;70504,109941;89060,106535;89442,118662;54589,118662;54971,106153;22377,36031;28074,55734;44721,99309;40933,119012;32,149346;5316,192921;10631,149346;44721,128497;66716,139861;72031,192157;77315,139861;99692,128497;133782,149346;138715,192921;144031,149346;103098,119394;99310,100455;115607,65983;117135,53092;121304,5347;58376,32" o:connectangles="0,0,0,0,0,0,0,0,0,0,0,0,0,0,0,0,0,0,0,0,0,0,0,0,0,0,0,0,0,0,0,0,0,0"/>
                  </v:shape>
                  <v:shape id="Google Shape;339;p20" o:spid="_x0000_s2803" style="position:absolute;left:238375;top:316454;width:10631;height:38291;visibility:visible;mso-wrap-style:square;v-text-anchor:middle" coordsize="334,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CMD8cA&#10;AADeAAAADwAAAGRycy9kb3ducmV2LnhtbESPT2vCQBTE70K/w/IK3szGf61NXUWrgZwKtTnk+Jp9&#10;TUKzb0N2q/HbdwuCx2FmfsOst4NpxZl611hWMI1iEMSl1Q1XCvLPdLIC4TyyxtYyKbiSg+3mYbTG&#10;RNsLf9D55CsRIOwSVFB73yVSurImgy6yHXHwvm1v0AfZV1L3eAlw08pZHD9Jgw2HhRo7equp/Dn9&#10;GgXFc5YzLQ/HKa58tvt6T7tinyo1fhx2ryA8Df4evrUzrWA+W8xf4P9OuAJy8w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SAjA/HAAAA3gAAAA8AAAAAAAAAAAAAAAAAmAIAAGRy&#10;cy9kb3ducmV2LnhtbFBLBQYAAAAABAAEAPUAAACMAwAAAAA=&#10;" path="m167,c72,,1,72,1,167r,881c1,1131,72,1203,167,1203v84,,167,-72,167,-155l334,155c334,60,251,,167,xe" fillcolor="white [3212]" stroked="f">
                    <v:path arrowok="t" o:extrusionok="f" o:connecttype="custom" o:connectlocs="5316,0;32,5316;32,33357;5316,38291;10631,33357;10631,4934;5316,0" o:connectangles="0,0,0,0,0,0,0"/>
                  </v:shape>
                  <v:shape id="Google Shape;340;p20" o:spid="_x0000_s2804" style="position:absolute;left:315690;top:316454;width:10249;height:38291;visibility:visible;mso-wrap-style:square;v-text-anchor:middle" coordsize="322,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SG7cUA&#10;AADeAAAADwAAAGRycy9kb3ducmV2LnhtbESPzWrCQBSF90LfYbhCdzoxDSWkjiIFUejGxiC4u2Ru&#10;k+jMnZAZNX17Z1Ho8nD++Jbr0Rpxp8F3jhUs5gkI4trpjhsF1XE7y0H4gKzROCYFv+RhvXqZLLHQ&#10;7sHfdC9DI+II+wIVtCH0hZS+bsmin7ueOHo/brAYohwaqQd8xHFrZJok79Jix/GhxZ4+W6qv5c0q&#10;MD7LL6WtTr6+5ovdV75Jz+ag1Ot03HyACDSG//Bfe68VvKVZFgEiTkQBuX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JIbtxQAAAN4AAAAPAAAAAAAAAAAAAAAAAJgCAABkcnMv&#10;ZG93bnJldi54bWxQSwUGAAAAAAQABAD1AAAAigMAAAAA&#10;" path="m167,c72,,,72,,167r,881c,1131,72,1203,167,1203v83,,155,-72,155,-155l322,155c322,60,262,,167,xe" fillcolor="white [3212]" stroked="f">
                    <v:path arrowok="t" o:extrusionok="f" o:connecttype="custom" o:connectlocs="5315,0;0,5316;0,33357;5315,38291;10249,33357;10249,4934;5315,0" o:connectangles="0,0,0,0,0,0,0"/>
                  </v:shape>
                  <v:shape id="Google Shape;341;p20" o:spid="_x0000_s2805" style="position:absolute;left:54939;width:221378;height:185346;visibility:visible;mso-wrap-style:square;v-text-anchor:middle" coordsize="6955,58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hUjckA&#10;AADeAAAADwAAAGRycy9kb3ducmV2LnhtbESPW2vCQBSE3wv+h+UU+lY3XhAbXaW0FKQqeKO+nmaP&#10;STB7Ns2uSfrvXUHwcZiZb5jpvDWFqKlyuWUFvW4EgjixOudUwWH/9ToG4TyyxsIyKfgnB/NZ52mK&#10;sbYNb6ne+VQECLsYFWTel7GULsnIoOvakjh4J1sZ9EFWqdQVNgFuCtmPopE0mHNYyLCkj4yS8+5i&#10;FHwum9XvYb1s3k7Hdr392fzVg/23Ui/P7fsEhKfWP8L39kIrGPSHwx7c7oQrIGd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5ZhUjckAAADeAAAADwAAAAAAAAAAAAAAAACYAgAA&#10;ZHJzL2Rvd25yZXYueG1sUEsFBgAAAAAEAAQA9QAAAI4DAAAAAA==&#10;" path="m2406,4168r-95,369l2085,4537v-191,,-358,-155,-358,-357l1727,4168r679,xm5573,358v191,,357,167,357,357l5930,3501v,191,-166,357,-357,357l4168,3858v-24,,-71,12,-83,24l2537,5001r238,-952c2787,4001,2775,3942,2739,3918v-23,-48,-71,-60,-131,-60l692,3858v-191,,-358,-166,-358,-357l334,715c334,525,501,358,692,358r4881,xm6287,1025v191,,358,166,358,357l6645,4180r-12,c6633,4382,6466,4537,6276,4537r-1405,c4823,4537,4787,4561,4752,4597v-24,35,-48,95,-24,130l4847,5406,3656,4597r595,-429l5585,4168v369,,691,-310,691,-679l6276,1025r11,xm692,1c322,1,1,310,1,691r,2774c1,3846,322,4156,692,4156r714,l1406,4168v,369,309,690,679,690l2227,4858r-59,262c2132,5228,2180,5335,2263,5394v48,24,95,36,143,36c2442,5430,2501,5418,2549,5394r714,-524l3430,4870r1357,905c4823,5811,4871,5823,4918,5823v36,,84,-12,131,-48c5144,5716,5180,5632,5156,5525l5049,4870r1203,c6633,4870,6942,4561,6942,4180r,-2774c6954,1013,6645,703,6276,703,6252,310,5954,1,5573,1l692,1xe" fillcolor="white [3212]" stroked="f">
                    <v:path arrowok="t" o:extrusionok="f" o:connecttype="custom" o:connectlocs="76583,132667;73559,144413;66366,144413;54970,133049;54970,132667;76583,132667;177389,11395;188752,22758;188752,111437;177389,122800;132668,122800;130026,123564;80753,159182;80753,159182;88328,128880;87183,124710;83013,122800;22026,122800;10631,111437;10631,22758;22026,11395;177389,11395;200116,32626;211511,43989;211511,133049;211129,133049;199765,144413;155044,144413;151256,146322;150492,150460;154280,172073;154280,172073;116371,146322;135310,132667;177771,132667;199765,111055;199765,32626;200116,32626;22026,32;32,21995;32,110291;22026,132285;44753,132285;44753,132667;66366,154630;70886,154630;69008,162970;72031,171691;76583,172837;81135,171691;103861,155012;109177,155012;152370,183818;156540,185346;160710,183818;164116,175861;160710,155012;199001,155012;220964,133049;220964,44753;199765,22376;177389,32;22026,32" o:connectangles="0,0,0,0,0,0,0,0,0,0,0,0,0,0,0,0,0,0,0,0,0,0,0,0,0,0,0,0,0,0,0,0,0,0,0,0,0,0,0,0,0,0,0,0,0,0,0,0,0,0,0,0,0,0,0,0,0,0,0,0,0,0,0"/>
                  </v:shape>
                  <v:shape id="Google Shape;342;p20" o:spid="_x0000_s2806" style="position:absolute;left:93994;top:33740;width:26928;height:10249;visibility:visible;mso-wrap-style:square;v-text-anchor:middle" coordsize="846,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9noMYA&#10;AADeAAAADwAAAGRycy9kb3ducmV2LnhtbESPQWvCQBSE70L/w/IKXqRuGqUNqasUbaknoZreH9ln&#10;Nm32bciuMf77riB4HGbmG2axGmwjeup87VjB8zQBQVw6XXOloDh8PmUgfEDW2DgmBRfysFo+jBaY&#10;a3fmb+r3oRIRwj5HBSaENpfSl4Ys+qlriaN3dJ3FEGVXSd3hOcJtI9MkeZEWa44LBltaGyr/9ier&#10;4OPQm98wIf1TfG1ed0Oa4dGWSo0fh/c3EIGGcA/f2lutYJbO5ylc78QrIJ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89noMYAAADeAAAADwAAAAAAAAAAAAAAAACYAgAAZHJz&#10;L2Rvd25yZXYueG1sUEsFBgAAAAAEAAQA9QAAAIsDAAAAAA==&#10;" path="m167,c72,,,72,,167v,83,72,155,167,155l679,322v95,,167,-72,167,-155c846,72,774,,679,l167,xe" fillcolor="white [3212]" stroked="f">
                    <v:path arrowok="t" o:extrusionok="f" o:connecttype="custom" o:connectlocs="5316,0;0,5315;5316,10249;21612,10249;26928,5315;21612,0;5316,0" o:connectangles="0,0,0,0,0,0,0"/>
                  </v:shape>
                  <v:shape id="Google Shape;343;p20" o:spid="_x0000_s2807" style="position:absolute;left:132636;top:33740;width:82663;height:10249;visibility:visible;mso-wrap-style:square;v-text-anchor:middle" coordsize="2597,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JRP8YA&#10;AADdAAAADwAAAGRycy9kb3ducmV2LnhtbESPQWsCMRSE7wX/Q3hCbzVRqtbVKEUQ2l6Kay/enpvn&#10;7uLmZZvEdf33TaHQ4zAz3zCrTW8b0ZEPtWMN45ECQVw4U3Op4euwe3oBESKywcYxabhTgM168LDC&#10;zLgb76nLYykShEOGGqoY20zKUFRkMYxcS5y8s/MWY5K+lMbjLcFtIydKzaTFmtNChS1tKyou+dVq&#10;+GyO79dnebrU3x+9n6l8eu/aqdaPw/51CSJSH//Df+03o2GiFnP4fZOe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4JRP8YAAADdAAAADwAAAAAAAAAAAAAAAACYAgAAZHJz&#10;L2Rvd25yZXYueG1sUEsFBgAAAAAEAAQA9QAAAIsDAAAAAA==&#10;" path="m167,c84,,1,72,1,167v,83,83,155,166,155l2430,322v95,,166,-72,166,-155c2596,72,2525,,2430,l167,xe" fillcolor="white [3212]" stroked="f">
                    <v:path arrowok="t" o:extrusionok="f" o:connecttype="custom" o:connectlocs="5316,0;32,5315;5316,10249;77347,10249;82631,5315;77347,0;5316,0" o:connectangles="0,0,0,0,0,0,0"/>
                  </v:shape>
                  <v:shape id="Google Shape;344;p20" o:spid="_x0000_s2808" style="position:absolute;left:93994;top:61018;width:121304;height:10631;visibility:visible;mso-wrap-style:square;v-text-anchor:middle" coordsize="381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OMSsEA&#10;AADdAAAADwAAAGRycy9kb3ducmV2LnhtbERPy2oCMRTdF/yHcIXualIRqaNRnFZBcOPrAy6T62To&#10;5GZIok7/3iyELg/nvVj1rhV3CrHxrOFzpEAQV940XGu4nLcfXyBiQjbYeiYNfxRhtRy8LbAw/sFH&#10;up9SLXIIxwI12JS6QspYWXIYR74jztzVB4cpw1BLE/CRw10rx0pNpcOGc4PFjr4tVb+nm9Nw/lGH&#10;+lYe/fZS7a9BTcqNXZdavw/79RxEoj79i1/undEwVrM8N7/JT0A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LjjErBAAAA3QAAAA8AAAAAAAAAAAAAAAAAmAIAAGRycy9kb3du&#10;cmV2LnhtbFBLBQYAAAAABAAEAPUAAACGAwAAAAA=&#10;" path="m167,1c72,1,,84,,167v,96,72,167,167,167l3644,334v95,,166,-71,166,-167c3810,84,3739,1,3644,1l167,1xe" fillcolor="white [3212]" stroked="f">
                    <v:path arrowok="t" o:extrusionok="f" o:connecttype="custom" o:connectlocs="5316,32;0,5316;5316,10631;115988,10631;121272,5316;115988,32;5316,32" o:connectangles="0,0,0,0,0,0,0"/>
                  </v:shape>
                  <v:shape id="Google Shape;345;p20" o:spid="_x0000_s2809" style="position:absolute;left:93994;top:89060;width:82249;height:10663;visibility:visible;mso-wrap-style:square;v-text-anchor:middle" coordsize="2584,3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SAesYA&#10;AADdAAAADwAAAGRycy9kb3ducmV2LnhtbESPQWsCMRSE74L/ITzBi2hSoUW3RhGp1oMIaqHXx+Z1&#10;d3Xzsmyyuv57UxA8DjPzDTNbtLYUV6p94VjD20iBIE6dKTjT8HNaDycgfEA2WDomDXfysJh3OzNM&#10;jLvxga7HkIkIYZ+ghjyEKpHSpzlZ9CNXEUfvz9UWQ5R1Jk2Ntwi3pRwr9SEtFhwXcqxolVN6OTZW&#10;g91/u81pnamv9n0XzrtBsz38Nlr3e+3yE0SgNrzCz/bWaBir6RT+38QnIO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NSAesYAAADdAAAADwAAAAAAAAAAAAAAAACYAgAAZHJz&#10;L2Rvd25yZXYueG1sUEsFBgAAAAAEAAQA9QAAAIsDAAAAAA==&#10;" path="m155,1c72,1,,72,,167v,84,72,167,155,167l2429,334v84,,155,-83,155,-167c2584,72,2513,1,2429,1l155,1xe" fillcolor="white [3212]" stroked="f">
                    <v:path arrowok="t" o:extrusionok="f" o:connecttype="custom" o:connectlocs="4934,32;0,5316;4934,10631;77315,10631;82249,5316;77315,32;4934,32" o:connectangles="0,0,0,0,0,0,0"/>
                  </v:shape>
                  <v:shape id="Google Shape;346;p20" o:spid="_x0000_s2810" style="position:absolute;left:188339;top:89060;width:26960;height:10663;visibility:visible;mso-wrap-style:square;v-text-anchor:middle" coordsize="847,3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HcwsEA&#10;AADdAAAADwAAAGRycy9kb3ducmV2LnhtbERPTWsCMRC9F/wPYQq91UQLi65GEUEQwYPaS2/DZtxd&#10;upmEJK6rv94cCj0+3vdyPdhO9BRi61jDZKxAEFfOtFxr+L7sPmcgYkI22DkmDQ+KsF6N3pZYGnfn&#10;E/XnVIscwrFEDU1KvpQyVg1ZjGPniTN3dcFiyjDU0gS853DbyalShbTYcm5o0NO2oer3fLMaisKH&#10;09fjqa7zp98cD1WPP0pq/fE+bBYgEg3pX/zn3hsN04nK+/Ob/ATk6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h3MLBAAAA3QAAAA8AAAAAAAAAAAAAAAAAmAIAAGRycy9kb3du&#10;cmV2LnhtbFBLBQYAAAAABAAEAPUAAACGAwAAAAA=&#10;" path="m156,1c72,1,1,72,1,167v,84,71,167,155,167l680,334v95,,166,-83,166,-167c846,72,775,1,680,1l156,1xe" fillcolor="white [3212]" stroked="f">
                    <v:path arrowok="t" o:extrusionok="f" o:connecttype="custom" o:connectlocs="4965,32;32,5316;4965,10631;21644,10631;26928,5316;21644,32;4965,32" o:connectangles="0,0,0,0,0,0,0"/>
                  </v:shape>
                </v:group>
                <w10:wrap anchorx="page"/>
                <w10:anchorlock/>
              </v:group>
            </w:pict>
          </mc:Fallback>
        </mc:AlternateContent>
      </w:r>
    </w:p>
    <w:p w:rsidR="00A5444F" w:rsidRPr="00872C10" w:rsidRDefault="00A5444F" w:rsidP="00A5444F">
      <w:pPr>
        <w:rPr>
          <w:color w:val="C00000"/>
          <w:rtl/>
        </w:rPr>
      </w:pPr>
      <w:r w:rsidRPr="00872C10">
        <w:rPr>
          <w:color w:val="C00000"/>
          <w:rtl/>
        </w:rPr>
        <w:t>استراتيجية الحل مجموعات</w:t>
      </w:r>
      <w:r w:rsidR="0059540C">
        <w:rPr>
          <w:rFonts w:hint="cs"/>
          <w:color w:val="C00000"/>
          <w:rtl/>
        </w:rPr>
        <w:t>، مدة التمرين 10 دقائق.</w:t>
      </w:r>
    </w:p>
    <w:p w:rsidR="00A5444F" w:rsidRDefault="00A5444F" w:rsidP="00A5444F">
      <w:pPr>
        <w:rPr>
          <w:color w:val="C00000"/>
          <w:rtl/>
        </w:rPr>
      </w:pPr>
      <w:r>
        <w:rPr>
          <w:noProof/>
        </w:rPr>
        <mc:AlternateContent>
          <mc:Choice Requires="wpg">
            <w:drawing>
              <wp:inline distT="0" distB="0" distL="0" distR="0" wp14:anchorId="189D4B44" wp14:editId="655D2AD2">
                <wp:extent cx="3145719" cy="814070"/>
                <wp:effectExtent l="0" t="0" r="0" b="5080"/>
                <wp:docPr id="2101" name="مجموعة 2101"/>
                <wp:cNvGraphicFramePr/>
                <a:graphic xmlns:a="http://schemas.openxmlformats.org/drawingml/2006/main">
                  <a:graphicData uri="http://schemas.microsoft.com/office/word/2010/wordprocessingGroup">
                    <wpg:wgp>
                      <wpg:cNvGrpSpPr/>
                      <wpg:grpSpPr bwMode="auto">
                        <a:xfrm flipH="1">
                          <a:off x="0" y="0"/>
                          <a:ext cx="3145719" cy="814070"/>
                          <a:chOff x="0" y="0"/>
                          <a:chExt cx="34077" cy="8830"/>
                        </a:xfrm>
                      </wpg:grpSpPr>
                      <wps:wsp>
                        <wps:cNvPr id="1986" name="Google Shape;2266;p44"/>
                        <wps:cNvSpPr>
                          <a:spLocks/>
                        </wps:cNvSpPr>
                        <wps:spPr bwMode="auto">
                          <a:xfrm>
                            <a:off x="3127" y="8"/>
                            <a:ext cx="30950" cy="6710"/>
                          </a:xfrm>
                          <a:custGeom>
                            <a:avLst/>
                            <a:gdLst>
                              <a:gd name="T0" fmla="*/ 1 w 104014"/>
                              <a:gd name="T1" fmla="*/ 1 h 26838"/>
                              <a:gd name="T2" fmla="*/ 1 w 104014"/>
                              <a:gd name="T3" fmla="*/ 26838 h 26838"/>
                              <a:gd name="T4" fmla="*/ 90929 w 104014"/>
                              <a:gd name="T5" fmla="*/ 26838 h 26838"/>
                              <a:gd name="T6" fmla="*/ 104014 w 104014"/>
                              <a:gd name="T7" fmla="*/ 13753 h 26838"/>
                              <a:gd name="T8" fmla="*/ 104014 w 104014"/>
                              <a:gd name="T9" fmla="*/ 11205 h 26838"/>
                              <a:gd name="T10" fmla="*/ 92810 w 104014"/>
                              <a:gd name="T11" fmla="*/ 1 h 26838"/>
                              <a:gd name="T12" fmla="*/ 1 w 104014"/>
                              <a:gd name="T13" fmla="*/ 1 h 26838"/>
                            </a:gdLst>
                            <a:ahLst/>
                            <a:cxnLst>
                              <a:cxn ang="0">
                                <a:pos x="T0" y="T1"/>
                              </a:cxn>
                              <a:cxn ang="0">
                                <a:pos x="T2" y="T3"/>
                              </a:cxn>
                              <a:cxn ang="0">
                                <a:pos x="T4" y="T5"/>
                              </a:cxn>
                              <a:cxn ang="0">
                                <a:pos x="T6" y="T7"/>
                              </a:cxn>
                              <a:cxn ang="0">
                                <a:pos x="T8" y="T9"/>
                              </a:cxn>
                              <a:cxn ang="0">
                                <a:pos x="T10" y="T11"/>
                              </a:cxn>
                              <a:cxn ang="0">
                                <a:pos x="T12" y="T13"/>
                              </a:cxn>
                            </a:cxnLst>
                            <a:rect l="0" t="0" r="r" b="b"/>
                            <a:pathLst>
                              <a:path w="104014" h="26838" extrusionOk="0">
                                <a:moveTo>
                                  <a:pt x="1" y="1"/>
                                </a:moveTo>
                                <a:lnTo>
                                  <a:pt x="1" y="26838"/>
                                </a:lnTo>
                                <a:lnTo>
                                  <a:pt x="90929" y="26838"/>
                                </a:lnTo>
                                <a:cubicBezTo>
                                  <a:pt x="98156" y="26838"/>
                                  <a:pt x="104014" y="20980"/>
                                  <a:pt x="104014" y="13753"/>
                                </a:cubicBezTo>
                                <a:lnTo>
                                  <a:pt x="104014" y="11205"/>
                                </a:lnTo>
                                <a:cubicBezTo>
                                  <a:pt x="104014" y="5013"/>
                                  <a:pt x="98989" y="1"/>
                                  <a:pt x="92810" y="1"/>
                                </a:cubicBezTo>
                                <a:lnTo>
                                  <a:pt x="1" y="1"/>
                                </a:lnTo>
                                <a:close/>
                              </a:path>
                            </a:pathLst>
                          </a:custGeom>
                          <a:solidFill>
                            <a:srgbClr val="EEEEE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87" name="Google Shape;2267;p44"/>
                        <wps:cNvSpPr>
                          <a:spLocks/>
                        </wps:cNvSpPr>
                        <wps:spPr bwMode="auto">
                          <a:xfrm>
                            <a:off x="1705" y="5663"/>
                            <a:ext cx="3310" cy="3167"/>
                          </a:xfrm>
                          <a:custGeom>
                            <a:avLst/>
                            <a:gdLst>
                              <a:gd name="T0" fmla="*/ 1 w 13241"/>
                              <a:gd name="T1" fmla="*/ 0 h 12669"/>
                              <a:gd name="T2" fmla="*/ 1 w 13241"/>
                              <a:gd name="T3" fmla="*/ 12669 h 12669"/>
                              <a:gd name="T4" fmla="*/ 6620 w 13241"/>
                              <a:gd name="T5" fmla="*/ 8359 h 12669"/>
                              <a:gd name="T6" fmla="*/ 13240 w 13241"/>
                              <a:gd name="T7" fmla="*/ 12669 h 12669"/>
                              <a:gd name="T8" fmla="*/ 13240 w 13241"/>
                              <a:gd name="T9" fmla="*/ 0 h 12669"/>
                              <a:gd name="T10" fmla="*/ 1 w 13241"/>
                              <a:gd name="T11" fmla="*/ 0 h 12669"/>
                            </a:gdLst>
                            <a:ahLst/>
                            <a:cxnLst>
                              <a:cxn ang="0">
                                <a:pos x="T0" y="T1"/>
                              </a:cxn>
                              <a:cxn ang="0">
                                <a:pos x="T2" y="T3"/>
                              </a:cxn>
                              <a:cxn ang="0">
                                <a:pos x="T4" y="T5"/>
                              </a:cxn>
                              <a:cxn ang="0">
                                <a:pos x="T6" y="T7"/>
                              </a:cxn>
                              <a:cxn ang="0">
                                <a:pos x="T8" y="T9"/>
                              </a:cxn>
                              <a:cxn ang="0">
                                <a:pos x="T10" y="T11"/>
                              </a:cxn>
                            </a:cxnLst>
                            <a:rect l="0" t="0" r="r" b="b"/>
                            <a:pathLst>
                              <a:path w="13241" h="12669" extrusionOk="0">
                                <a:moveTo>
                                  <a:pt x="1" y="0"/>
                                </a:moveTo>
                                <a:lnTo>
                                  <a:pt x="1" y="12669"/>
                                </a:lnTo>
                                <a:lnTo>
                                  <a:pt x="6620" y="8359"/>
                                </a:lnTo>
                                <a:lnTo>
                                  <a:pt x="13240" y="12669"/>
                                </a:lnTo>
                                <a:lnTo>
                                  <a:pt x="13240" y="0"/>
                                </a:lnTo>
                                <a:lnTo>
                                  <a:pt x="1" y="0"/>
                                </a:lnTo>
                                <a:close/>
                              </a:path>
                            </a:pathLst>
                          </a:custGeom>
                          <a:solidFill>
                            <a:srgbClr val="C6282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88" name="Google Shape;2268;p44"/>
                        <wps:cNvSpPr>
                          <a:spLocks/>
                        </wps:cNvSpPr>
                        <wps:spPr bwMode="auto">
                          <a:xfrm>
                            <a:off x="0" y="0"/>
                            <a:ext cx="6724" cy="6724"/>
                          </a:xfrm>
                          <a:custGeom>
                            <a:avLst/>
                            <a:gdLst>
                              <a:gd name="T0" fmla="*/ 13442 w 26897"/>
                              <a:gd name="T1" fmla="*/ 1 h 26898"/>
                              <a:gd name="T2" fmla="*/ 0 w 26897"/>
                              <a:gd name="T3" fmla="*/ 13443 h 26898"/>
                              <a:gd name="T4" fmla="*/ 13442 w 26897"/>
                              <a:gd name="T5" fmla="*/ 26897 h 26898"/>
                              <a:gd name="T6" fmla="*/ 26896 w 26897"/>
                              <a:gd name="T7" fmla="*/ 13443 h 26898"/>
                              <a:gd name="T8" fmla="*/ 13442 w 26897"/>
                              <a:gd name="T9" fmla="*/ 1 h 26898"/>
                            </a:gdLst>
                            <a:ahLst/>
                            <a:cxnLst>
                              <a:cxn ang="0">
                                <a:pos x="T0" y="T1"/>
                              </a:cxn>
                              <a:cxn ang="0">
                                <a:pos x="T2" y="T3"/>
                              </a:cxn>
                              <a:cxn ang="0">
                                <a:pos x="T4" y="T5"/>
                              </a:cxn>
                              <a:cxn ang="0">
                                <a:pos x="T6" y="T7"/>
                              </a:cxn>
                              <a:cxn ang="0">
                                <a:pos x="T8" y="T9"/>
                              </a:cxn>
                            </a:cxnLst>
                            <a:rect l="0" t="0" r="r" b="b"/>
                            <a:pathLst>
                              <a:path w="26897" h="26898" extrusionOk="0">
                                <a:moveTo>
                                  <a:pt x="13442" y="1"/>
                                </a:moveTo>
                                <a:cubicBezTo>
                                  <a:pt x="6013" y="1"/>
                                  <a:pt x="0" y="6025"/>
                                  <a:pt x="0" y="13443"/>
                                </a:cubicBezTo>
                                <a:cubicBezTo>
                                  <a:pt x="0" y="20873"/>
                                  <a:pt x="6013" y="26897"/>
                                  <a:pt x="13442" y="26897"/>
                                </a:cubicBezTo>
                                <a:cubicBezTo>
                                  <a:pt x="20872" y="26897"/>
                                  <a:pt x="26896" y="20873"/>
                                  <a:pt x="26896" y="13443"/>
                                </a:cubicBezTo>
                                <a:cubicBezTo>
                                  <a:pt x="26896" y="6025"/>
                                  <a:pt x="20872" y="1"/>
                                  <a:pt x="13442" y="1"/>
                                </a:cubicBezTo>
                                <a:close/>
                              </a:path>
                            </a:pathLst>
                          </a:custGeom>
                          <a:solidFill>
                            <a:srgbClr val="F489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89" name="Google Shape;2269;p44"/>
                        <wps:cNvSpPr>
                          <a:spLocks/>
                        </wps:cNvSpPr>
                        <wps:spPr bwMode="auto">
                          <a:xfrm>
                            <a:off x="928" y="929"/>
                            <a:ext cx="4864" cy="4867"/>
                          </a:xfrm>
                          <a:custGeom>
                            <a:avLst/>
                            <a:gdLst>
                              <a:gd name="T0" fmla="*/ 9728 w 19456"/>
                              <a:gd name="T1" fmla="*/ 1 h 19468"/>
                              <a:gd name="T2" fmla="*/ 1 w 19456"/>
                              <a:gd name="T3" fmla="*/ 9728 h 19468"/>
                              <a:gd name="T4" fmla="*/ 9728 w 19456"/>
                              <a:gd name="T5" fmla="*/ 19467 h 19468"/>
                              <a:gd name="T6" fmla="*/ 19456 w 19456"/>
                              <a:gd name="T7" fmla="*/ 9728 h 19468"/>
                              <a:gd name="T8" fmla="*/ 9728 w 19456"/>
                              <a:gd name="T9" fmla="*/ 1 h 19468"/>
                              <a:gd name="T10" fmla="*/ 0 w 19456"/>
                              <a:gd name="T11" fmla="*/ 0 h 19468"/>
                              <a:gd name="T12" fmla="*/ 19456 w 19456"/>
                              <a:gd name="T13" fmla="*/ 19468 h 19468"/>
                            </a:gdLst>
                            <a:ahLst/>
                            <a:cxnLst>
                              <a:cxn ang="0">
                                <a:pos x="T0" y="T1"/>
                              </a:cxn>
                              <a:cxn ang="0">
                                <a:pos x="T2" y="T3"/>
                              </a:cxn>
                              <a:cxn ang="0">
                                <a:pos x="T4" y="T5"/>
                              </a:cxn>
                              <a:cxn ang="0">
                                <a:pos x="T6" y="T7"/>
                              </a:cxn>
                              <a:cxn ang="0">
                                <a:pos x="T8" y="T9"/>
                              </a:cxn>
                            </a:cxnLst>
                            <a:rect l="T10" t="T11" r="T12" b="T13"/>
                            <a:pathLst>
                              <a:path w="19456" h="19468" extrusionOk="0">
                                <a:moveTo>
                                  <a:pt x="9728" y="1"/>
                                </a:moveTo>
                                <a:cubicBezTo>
                                  <a:pt x="4359" y="1"/>
                                  <a:pt x="1" y="4358"/>
                                  <a:pt x="1" y="9728"/>
                                </a:cubicBezTo>
                                <a:cubicBezTo>
                                  <a:pt x="1" y="15110"/>
                                  <a:pt x="4359" y="19467"/>
                                  <a:pt x="9728" y="19467"/>
                                </a:cubicBezTo>
                                <a:cubicBezTo>
                                  <a:pt x="15098" y="19467"/>
                                  <a:pt x="19456" y="15110"/>
                                  <a:pt x="19456" y="9728"/>
                                </a:cubicBezTo>
                                <a:cubicBezTo>
                                  <a:pt x="19456" y="4358"/>
                                  <a:pt x="15098" y="1"/>
                                  <a:pt x="9728" y="1"/>
                                </a:cubicBezTo>
                                <a:close/>
                              </a:path>
                            </a:pathLst>
                          </a:custGeom>
                          <a:solidFill>
                            <a:srgbClr val="EC3A3B"/>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7E58" w:rsidRDefault="00FC7E58" w:rsidP="00A5444F">
                              <w:pPr>
                                <w:bidi w:val="0"/>
                                <w:spacing w:line="216" w:lineRule="auto"/>
                                <w:jc w:val="center"/>
                                <w:rPr>
                                  <w:rFonts w:ascii="Adobe Arabic" w:hAnsi="Adobe Arabic" w:cs="Adobe Arabic"/>
                                  <w:b/>
                                  <w:bCs/>
                                  <w:color w:val="FFFFFF"/>
                                  <w:sz w:val="40"/>
                                  <w:szCs w:val="40"/>
                                  <w:lang w:bidi="ar-SY"/>
                                </w:rPr>
                              </w:pPr>
                              <w:r>
                                <w:rPr>
                                  <w:rFonts w:ascii="Adobe Arabic" w:hAnsi="Adobe Arabic" w:cs="Adobe Arabic"/>
                                  <w:b/>
                                  <w:bCs/>
                                  <w:color w:val="FFFFFF"/>
                                  <w:sz w:val="40"/>
                                  <w:szCs w:val="40"/>
                                  <w:rtl/>
                                  <w:lang w:bidi="ar-SY"/>
                                </w:rPr>
                                <w:t>3</w:t>
                              </w:r>
                            </w:p>
                          </w:txbxContent>
                        </wps:txbx>
                        <wps:bodyPr rot="0" vert="horz" wrap="square" lIns="91425" tIns="91425" rIns="91425" bIns="91425" anchor="ctr" anchorCtr="0" upright="1">
                          <a:noAutofit/>
                        </wps:bodyPr>
                      </wps:wsp>
                      <wps:wsp>
                        <wps:cNvPr id="1990" name="Google Shape;2271;p44"/>
                        <wps:cNvSpPr txBox="1">
                          <a:spLocks noChangeArrowheads="1"/>
                        </wps:cNvSpPr>
                        <wps:spPr bwMode="auto">
                          <a:xfrm>
                            <a:off x="7569" y="175"/>
                            <a:ext cx="24630" cy="65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8A0448" w:rsidRDefault="00FC7E58" w:rsidP="00A5444F">
                              <w:pPr>
                                <w:spacing w:line="240" w:lineRule="auto"/>
                                <w:jc w:val="center"/>
                                <w:rPr>
                                  <w:rFonts w:ascii="Adobe Arabic" w:eastAsia="Roboto" w:hAnsi="Adobe Arabic" w:cs="Adobe Arabic"/>
                                  <w:b/>
                                  <w:bCs/>
                                  <w:color w:val="002060"/>
                                  <w:sz w:val="24"/>
                                  <w:szCs w:val="24"/>
                                </w:rPr>
                              </w:pPr>
                              <w:r w:rsidRPr="008A0448">
                                <w:rPr>
                                  <w:rFonts w:ascii="Adobe Arabic" w:hAnsi="Adobe Arabic" w:cs="Adobe Arabic"/>
                                  <w:b/>
                                  <w:bCs/>
                                  <w:color w:val="002060"/>
                                  <w:sz w:val="36"/>
                                  <w:szCs w:val="36"/>
                                  <w:rtl/>
                                </w:rPr>
                                <w:t>بلورة الأسباب الرئيسية للمشكلة:</w:t>
                              </w:r>
                            </w:p>
                          </w:txbxContent>
                        </wps:txbx>
                        <wps:bodyPr rot="0" vert="horz" wrap="square" lIns="91425" tIns="91425" rIns="91425" bIns="91425" anchor="ctr" anchorCtr="0" upright="1">
                          <a:noAutofit/>
                        </wps:bodyPr>
                      </wps:wsp>
                    </wpg:wgp>
                  </a:graphicData>
                </a:graphic>
              </wp:inline>
            </w:drawing>
          </mc:Choice>
          <mc:Fallback>
            <w:pict>
              <v:group id="مجموعة 2101" o:spid="_x0000_s2811" style="width:247.7pt;height:64.1pt;flip:x;mso-position-horizontal-relative:char;mso-position-vertical-relative:line" coordsize="34077,88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">
                <v:shape id="Google Shape;2266;p44" o:spid="_x0000_s2812" style="position:absolute;left:3127;top:8;width:30950;height:6710;visibility:visible;mso-wrap-style:square;v-text-anchor:middle" coordsize="104014,26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b9V8MA&#10;AADdAAAADwAAAGRycy9kb3ducmV2LnhtbERPS07DMBDdI/UO1lRiRydlEZVQt6qo+IguoIUDjOJp&#10;nBKPI9uk4fYYCam7eXrfWa5H16mBQ2y9aJjPClAstTetNBo+Px5vFqBiIjHUeWENPxxhvZpcLaky&#10;/ix7Hg6pUTlEYkUabEp9hRhry47izPcsmTv64ChlGBo0gc453HV4WxQlOmolN1jq+cFy/XX4dhpC&#10;suXu5Ft8fscnjLvXt+3+NGh9PR0396ASj+ki/ne/mDz/blHC3zf5B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ab9V8MAAADdAAAADwAAAAAAAAAAAAAAAACYAgAAZHJzL2Rv&#10;d25yZXYueG1sUEsFBgAAAAAEAAQA9QAAAIgDAAAAAA==&#10;" path="m1,1r,26837l90929,26838v7227,,13085,-5858,13085,-13085l104014,11205c104014,5013,98989,1,92810,1l1,1xe" fillcolor="#eee" stroked="f">
                  <v:path arrowok="t" o:extrusionok="f" o:connecttype="custom" o:connectlocs="0,0;0,6710;27056,6710;30950,3439;30950,2801;27616,0;0,0" o:connectangles="0,0,0,0,0,0,0"/>
                </v:shape>
                <v:shape id="Google Shape;2267;p44" o:spid="_x0000_s2813" style="position:absolute;left:1705;top:5663;width:3310;height:3167;visibility:visible;mso-wrap-style:square;v-text-anchor:middle" coordsize="13241,12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zyXcUA&#10;AADdAAAADwAAAGRycy9kb3ducmV2LnhtbERPTWvCQBC9F/wPywi9iG4MpTXRVcRSyMVD1Yu3ITsm&#10;abOzIbsmaX59Vyj0No/3OZvdYGrRUesqywqWiwgEcW51xYWCy/ljvgLhPLLG2jIp+CEHu+3kaYOp&#10;tj1/UnfyhQgh7FJUUHrfpFK6vCSDbmEb4sDdbGvQB9gWUrfYh3BTyziKXqXBikNDiQ0dSsq/T3ej&#10;IM/uLzOcnZNqvMb7r/c4ueF4VOp5OuzXIDwN/l/85850mJ+s3uDxTThBb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zPJdxQAAAN0AAAAPAAAAAAAAAAAAAAAAAJgCAABkcnMv&#10;ZG93bnJldi54bWxQSwUGAAAAAAQABAD1AAAAigMAAAAA&#10;" path="m1,r,12669l6620,8359r6620,4310l13240,,1,xe" fillcolor="#c6282f" stroked="f">
                  <v:path arrowok="t" o:extrusionok="f" o:connecttype="custom" o:connectlocs="0,0;0,3167;1655,2090;3310,3167;3310,0;0,0" o:connectangles="0,0,0,0,0,0"/>
                </v:shape>
                <v:shape id="Google Shape;2268;p44" o:spid="_x0000_s2814" style="position:absolute;width:6724;height:6724;visibility:visible;mso-wrap-style:square;v-text-anchor:middle" coordsize="26897,26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5s8sQA&#10;AADdAAAADwAAAGRycy9kb3ducmV2LnhtbESPQWvDMAyF74X9B6PBbq2zMUqW1S1lUBrYqdnYWdha&#10;EhrLwXbbtL++Ogx2k3hP731abSY/qDPF1Ac28LwoQBHb4HpuDXx/7eYlqJSRHQ6BycCVEmzWD7MV&#10;Vi5c+EDnJrdKQjhVaKDLeay0TrYjj2kRRmLRfkP0mGWNrXYRLxLuB/1SFEvtsWdp6HCkj47ssTl5&#10;A6+Ntch1uOHudCx/6n0ct/rTmKfHafsOKtOU/81/17UT/LdScOUbGUGv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5ubPLEAAAA3QAAAA8AAAAAAAAAAAAAAAAAmAIAAGRycy9k&#10;b3ducmV2LnhtbFBLBQYAAAAABAAEAPUAAACJAwAAAAA=&#10;" path="m13442,1c6013,1,,6025,,13443v,7430,6013,13454,13442,13454c20872,26897,26896,20873,26896,13443,26896,6025,20872,1,13442,1xe" fillcolor="#f48989" stroked="f">
                  <v:path arrowok="t" o:extrusionok="f" o:connecttype="custom" o:connectlocs="3360,0;0,3361;3360,6724;6724,3361;3360,0" o:connectangles="0,0,0,0,0"/>
                </v:shape>
                <v:shape id="Google Shape;2269;p44" o:spid="_x0000_s2815" style="position:absolute;left:928;top:929;width:4864;height:4867;visibility:visible;mso-wrap-style:square;v-text-anchor:middle" coordsize="19456,194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KLHMYA&#10;AADdAAAADwAAAGRycy9kb3ducmV2LnhtbERPS2vCQBC+F/oflhG8FN3Ug4/oKiINVBSKUdvrmB2T&#10;1OxsyG41/nu3UOhtPr7nzBatqcSVGldaVvDaj0AQZ1aXnCs47JPeGITzyBory6TgTg4W8+enGcba&#10;3nhH19TnIoSwi1FB4X0dS+myggy6vq2JA3e2jUEfYJNL3eAthJtKDqJoKA2WHBoKrGlVUHZJf4yC&#10;aulGn99vm6+P7Skd7JLR8WW9SZTqdtrlFISn1v+L/9zvOsyfjCfw+004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KLHMYAAADdAAAADwAAAAAAAAAAAAAAAACYAgAAZHJz&#10;L2Rvd25yZXYueG1sUEsFBgAAAAAEAAQA9QAAAIsDAAAAAA==&#10;" adj="-11796480,,5400" path="m9728,1c4359,1,1,4358,1,9728v,5382,4358,9739,9727,9739c15098,19467,19456,15110,19456,9728,19456,4358,15098,1,9728,1xe" fillcolor="#ec3a3b" stroked="f">
                  <v:stroke joinstyle="miter"/>
                  <v:formulas/>
                  <v:path arrowok="t" o:extrusionok="f" o:connecttype="custom" o:connectlocs="2432,0;0,2432;2432,4867;4864,2432;2432,0" o:connectangles="0,0,0,0,0" textboxrect="0,0,19456,19468"/>
                  <v:textbox inset="2.53958mm,2.53958mm,2.53958mm,2.53958mm">
                    <w:txbxContent>
                      <w:p w:rsidR="00FC7E58" w:rsidRDefault="00FC7E58" w:rsidP="00A5444F">
                        <w:pPr>
                          <w:bidi w:val="0"/>
                          <w:spacing w:line="216" w:lineRule="auto"/>
                          <w:jc w:val="center"/>
                          <w:rPr>
                            <w:rFonts w:ascii="Adobe Arabic" w:hAnsi="Adobe Arabic" w:cs="Adobe Arabic"/>
                            <w:b/>
                            <w:bCs/>
                            <w:color w:val="FFFFFF"/>
                            <w:sz w:val="40"/>
                            <w:szCs w:val="40"/>
                            <w:lang w:bidi="ar-SY"/>
                          </w:rPr>
                        </w:pPr>
                        <w:r>
                          <w:rPr>
                            <w:rFonts w:ascii="Adobe Arabic" w:hAnsi="Adobe Arabic" w:cs="Adobe Arabic"/>
                            <w:b/>
                            <w:bCs/>
                            <w:color w:val="FFFFFF"/>
                            <w:sz w:val="40"/>
                            <w:szCs w:val="40"/>
                            <w:rtl/>
                            <w:lang w:bidi="ar-SY"/>
                          </w:rPr>
                          <w:t>3</w:t>
                        </w:r>
                      </w:p>
                    </w:txbxContent>
                  </v:textbox>
                </v:shape>
                <v:shape id="Google Shape;2271;p44" o:spid="_x0000_s2816" type="#_x0000_t202" style="position:absolute;left:7569;top:175;width:24630;height:65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3TpsUA&#10;AADdAAAADwAAAGRycy9kb3ducmV2LnhtbESPS2sDMQyE74X8B6NALyXxtoem2cQJJVBoDj3kQc/C&#10;1j7IWl5sb7L999UhkJvEjGY+rbej79SVYmoDG3idF6CIbXAt1wbOp6/ZB6iUkR12gcnAHyXYbiZP&#10;ayxduPGBrsdcKwnhVKKBJue+1DrZhjymeeiJRatC9JhljbV2EW8S7jv9VhTv2mPL0tBgT7uG7OU4&#10;eAMvtt4vqmI3XLohnjJZV/3uf4x5no6fK1CZxvww36+/neAvl8Iv38gIevM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3dOmxQAAAN0AAAAPAAAAAAAAAAAAAAAAAJgCAABkcnMv&#10;ZG93bnJldi54bWxQSwUGAAAAAAQABAD1AAAAigMAAAAA&#10;" filled="f" stroked="f">
                  <v:textbox inset="2.53958mm,2.53958mm,2.53958mm,2.53958mm">
                    <w:txbxContent>
                      <w:p w:rsidR="00FC7E58" w:rsidRPr="008A0448" w:rsidRDefault="00FC7E58" w:rsidP="00A5444F">
                        <w:pPr>
                          <w:spacing w:line="240" w:lineRule="auto"/>
                          <w:jc w:val="center"/>
                          <w:rPr>
                            <w:rFonts w:ascii="Adobe Arabic" w:eastAsia="Roboto" w:hAnsi="Adobe Arabic" w:cs="Adobe Arabic"/>
                            <w:b/>
                            <w:bCs/>
                            <w:color w:val="002060"/>
                            <w:sz w:val="24"/>
                            <w:szCs w:val="24"/>
                          </w:rPr>
                        </w:pPr>
                        <w:r w:rsidRPr="008A0448">
                          <w:rPr>
                            <w:rFonts w:ascii="Adobe Arabic" w:hAnsi="Adobe Arabic" w:cs="Adobe Arabic"/>
                            <w:b/>
                            <w:bCs/>
                            <w:color w:val="002060"/>
                            <w:sz w:val="36"/>
                            <w:szCs w:val="36"/>
                            <w:rtl/>
                          </w:rPr>
                          <w:t>بلورة الأسباب الرئيسية للمشكلة:</w:t>
                        </w:r>
                      </w:p>
                    </w:txbxContent>
                  </v:textbox>
                </v:shape>
                <w10:wrap anchorx="page"/>
                <w10:anchorlock/>
              </v:group>
            </w:pict>
          </mc:Fallback>
        </mc:AlternateContent>
      </w:r>
    </w:p>
    <w:p w:rsidR="00A5444F" w:rsidRDefault="00A5444F" w:rsidP="00A5444F">
      <w:pPr>
        <w:rPr>
          <w:rFonts w:cstheme="minorBidi"/>
          <w:color w:val="auto"/>
        </w:rPr>
      </w:pPr>
      <w:r>
        <w:rPr>
          <w:rtl/>
        </w:rPr>
        <w:t>وهدفها الرئيسي العثور على الأفكار التي يمكن تلخيصها ببعض المفاهيم ومن ثم البحث عن الخيط الذهبي الرابط لتلك المفاهيم.</w:t>
      </w:r>
    </w:p>
    <w:p w:rsidR="00A5444F" w:rsidRPr="008A0448" w:rsidRDefault="00A5444F" w:rsidP="00A5444F">
      <w:pPr>
        <w:rPr>
          <w:b/>
          <w:bCs/>
          <w:rtl/>
        </w:rPr>
      </w:pPr>
      <w:r w:rsidRPr="008A0448">
        <w:rPr>
          <w:b/>
          <w:bCs/>
          <w:rtl/>
        </w:rPr>
        <w:t>وآلية العمل بها كالآتي:</w:t>
      </w:r>
    </w:p>
    <w:p w:rsidR="00A5444F" w:rsidRPr="008A0448" w:rsidRDefault="00A5444F">
      <w:pPr>
        <w:pStyle w:val="ListParagraph"/>
        <w:numPr>
          <w:ilvl w:val="0"/>
          <w:numId w:val="75"/>
        </w:numPr>
        <w:rPr>
          <w:rFonts w:ascii="Sakkal Majalla" w:hAnsi="Sakkal Majalla" w:cs="Sakkal Majalla"/>
          <w:color w:val="002060"/>
          <w:sz w:val="34"/>
          <w:szCs w:val="34"/>
          <w:rtl/>
        </w:rPr>
      </w:pPr>
      <w:r w:rsidRPr="008A0448">
        <w:rPr>
          <w:rFonts w:ascii="Sakkal Majalla" w:hAnsi="Sakkal Majalla" w:cs="Sakkal Majalla"/>
          <w:color w:val="002060"/>
          <w:sz w:val="34"/>
          <w:szCs w:val="34"/>
          <w:rtl/>
        </w:rPr>
        <w:t>ابحث عن المفاهيم أو المواضيع أو الكلمات المشتركة ثم لخصها في تصنيف منفرد.</w:t>
      </w:r>
    </w:p>
    <w:p w:rsidR="00A5444F" w:rsidRPr="008A0448" w:rsidRDefault="00A5444F">
      <w:pPr>
        <w:pStyle w:val="ListParagraph"/>
        <w:numPr>
          <w:ilvl w:val="0"/>
          <w:numId w:val="75"/>
        </w:numPr>
        <w:rPr>
          <w:rFonts w:ascii="Sakkal Majalla" w:hAnsi="Sakkal Majalla" w:cs="Sakkal Majalla"/>
          <w:color w:val="002060"/>
          <w:sz w:val="34"/>
          <w:szCs w:val="34"/>
          <w:rtl/>
        </w:rPr>
      </w:pPr>
      <w:r w:rsidRPr="008A0448">
        <w:rPr>
          <w:rFonts w:ascii="Sakkal Majalla" w:hAnsi="Sakkal Majalla" w:cs="Sakkal Majalla"/>
          <w:color w:val="002060"/>
          <w:sz w:val="34"/>
          <w:szCs w:val="34"/>
          <w:rtl/>
        </w:rPr>
        <w:t>أعد هذه الخطوة إلى أن تربط أو تصنف أغلب العناصر.</w:t>
      </w:r>
    </w:p>
    <w:p w:rsidR="00A5444F" w:rsidRPr="008A0448" w:rsidRDefault="00A5444F">
      <w:pPr>
        <w:pStyle w:val="ListParagraph"/>
        <w:numPr>
          <w:ilvl w:val="0"/>
          <w:numId w:val="75"/>
        </w:numPr>
        <w:rPr>
          <w:rFonts w:ascii="Sakkal Majalla" w:hAnsi="Sakkal Majalla" w:cs="Sakkal Majalla"/>
          <w:color w:val="002060"/>
          <w:sz w:val="34"/>
          <w:szCs w:val="34"/>
          <w:rtl/>
        </w:rPr>
      </w:pPr>
      <w:r w:rsidRPr="008A0448">
        <w:rPr>
          <w:rFonts w:ascii="Sakkal Majalla" w:hAnsi="Sakkal Majalla" w:cs="Sakkal Majalla"/>
          <w:color w:val="002060"/>
          <w:sz w:val="34"/>
          <w:szCs w:val="34"/>
          <w:rtl/>
        </w:rPr>
        <w:t>سجل التصنيفات المختلفة.</w:t>
      </w:r>
    </w:p>
    <w:p w:rsidR="00A5444F" w:rsidRPr="008A0448" w:rsidRDefault="00A5444F">
      <w:pPr>
        <w:pStyle w:val="ListParagraph"/>
        <w:numPr>
          <w:ilvl w:val="0"/>
          <w:numId w:val="75"/>
        </w:numPr>
        <w:rPr>
          <w:rFonts w:ascii="Sakkal Majalla" w:hAnsi="Sakkal Majalla" w:cs="Sakkal Majalla"/>
          <w:color w:val="002060"/>
          <w:sz w:val="34"/>
          <w:szCs w:val="34"/>
          <w:rtl/>
        </w:rPr>
      </w:pPr>
      <w:r w:rsidRPr="008A0448">
        <w:rPr>
          <w:rFonts w:ascii="Sakkal Majalla" w:hAnsi="Sakkal Majalla" w:cs="Sakkal Majalla"/>
          <w:color w:val="002060"/>
          <w:sz w:val="34"/>
          <w:szCs w:val="34"/>
          <w:rtl/>
        </w:rPr>
        <w:t>قم بتقييم مستوى تغطية كل تصنيف للأسباب المحتملة من 1 إلى 5.</w:t>
      </w:r>
    </w:p>
    <w:p w:rsidR="00A5444F" w:rsidRPr="008A0448" w:rsidRDefault="00A5444F">
      <w:pPr>
        <w:pStyle w:val="ListParagraph"/>
        <w:numPr>
          <w:ilvl w:val="0"/>
          <w:numId w:val="75"/>
        </w:numPr>
        <w:rPr>
          <w:rFonts w:ascii="Sakkal Majalla" w:hAnsi="Sakkal Majalla" w:cs="Sakkal Majalla"/>
          <w:color w:val="002060"/>
          <w:sz w:val="34"/>
          <w:szCs w:val="34"/>
          <w:rtl/>
        </w:rPr>
      </w:pPr>
      <w:r w:rsidRPr="008A0448">
        <w:rPr>
          <w:rFonts w:ascii="Sakkal Majalla" w:hAnsi="Sakkal Majalla" w:cs="Sakkal Majalla"/>
          <w:color w:val="002060"/>
          <w:sz w:val="34"/>
          <w:szCs w:val="34"/>
          <w:rtl/>
        </w:rPr>
        <w:t>ابحث عن المفهوم أو الموقف الذي سيفسر معظم العناصر المدونة.</w:t>
      </w:r>
    </w:p>
    <w:p w:rsidR="00A5444F" w:rsidRPr="008A0448" w:rsidRDefault="00A5444F">
      <w:pPr>
        <w:pStyle w:val="ListParagraph"/>
        <w:numPr>
          <w:ilvl w:val="0"/>
          <w:numId w:val="75"/>
        </w:numPr>
        <w:rPr>
          <w:rFonts w:ascii="Sakkal Majalla" w:hAnsi="Sakkal Majalla" w:cs="Sakkal Majalla"/>
          <w:color w:val="002060"/>
          <w:sz w:val="34"/>
          <w:szCs w:val="34"/>
          <w:rtl/>
        </w:rPr>
      </w:pPr>
      <w:r w:rsidRPr="008A0448">
        <w:rPr>
          <w:rFonts w:ascii="Sakkal Majalla" w:hAnsi="Sakkal Majalla" w:cs="Sakkal Majalla"/>
          <w:color w:val="002060"/>
          <w:sz w:val="34"/>
          <w:szCs w:val="34"/>
          <w:rtl/>
        </w:rPr>
        <w:t>ابحث عن المسبب الرئيسي لكافة العناصر المدونة.</w:t>
      </w:r>
    </w:p>
    <w:p w:rsidR="00A5444F" w:rsidRDefault="00A5444F" w:rsidP="00A5444F">
      <w:pPr>
        <w:rPr>
          <w:rtl/>
        </w:rPr>
      </w:pPr>
      <w:r>
        <w:rPr>
          <w:rtl/>
        </w:rPr>
        <w:t>وعليك أن تحقق من أن الخيط الذهبي يربط غالبية المفاهيم المشتركة وتحقق أيضا أن ذلك الخيط الذهبي هو سبب رئيسي بنسبة 80% من الأسباب المحتملة السابقة.</w:t>
      </w:r>
    </w:p>
    <w:p w:rsidR="00A5444F" w:rsidRDefault="00A5444F" w:rsidP="00A5444F">
      <w:pPr>
        <w:pageBreakBefore/>
        <w:rPr>
          <w:rtl/>
        </w:rPr>
      </w:pPr>
      <w:r>
        <w:rPr>
          <w:noProof/>
        </w:rPr>
        <w:lastRenderedPageBreak/>
        <mc:AlternateContent>
          <mc:Choice Requires="wpg">
            <w:drawing>
              <wp:inline distT="0" distB="0" distL="0" distR="0" wp14:anchorId="4240A031" wp14:editId="444E52D7">
                <wp:extent cx="4791550" cy="814705"/>
                <wp:effectExtent l="0" t="0" r="9525" b="4445"/>
                <wp:docPr id="2102" name="مجموعة 2102"/>
                <wp:cNvGraphicFramePr/>
                <a:graphic xmlns:a="http://schemas.openxmlformats.org/drawingml/2006/main">
                  <a:graphicData uri="http://schemas.microsoft.com/office/word/2010/wordprocessingGroup">
                    <wpg:wgp>
                      <wpg:cNvGrpSpPr/>
                      <wpg:grpSpPr bwMode="auto">
                        <a:xfrm flipH="1">
                          <a:off x="0" y="0"/>
                          <a:ext cx="4791550" cy="814705"/>
                          <a:chOff x="0" y="0"/>
                          <a:chExt cx="51929" cy="8829"/>
                        </a:xfrm>
                      </wpg:grpSpPr>
                      <wps:wsp>
                        <wps:cNvPr id="1992" name="Google Shape;2250;p44"/>
                        <wps:cNvSpPr>
                          <a:spLocks/>
                        </wps:cNvSpPr>
                        <wps:spPr bwMode="auto">
                          <a:xfrm>
                            <a:off x="3143" y="7"/>
                            <a:ext cx="48786" cy="6710"/>
                          </a:xfrm>
                          <a:custGeom>
                            <a:avLst/>
                            <a:gdLst>
                              <a:gd name="T0" fmla="*/ 1 w 104002"/>
                              <a:gd name="T1" fmla="*/ 1 h 26838"/>
                              <a:gd name="T2" fmla="*/ 1 w 104002"/>
                              <a:gd name="T3" fmla="*/ 26838 h 26838"/>
                              <a:gd name="T4" fmla="*/ 90917 w 104002"/>
                              <a:gd name="T5" fmla="*/ 26838 h 26838"/>
                              <a:gd name="T6" fmla="*/ 104002 w 104002"/>
                              <a:gd name="T7" fmla="*/ 13753 h 26838"/>
                              <a:gd name="T8" fmla="*/ 104002 w 104002"/>
                              <a:gd name="T9" fmla="*/ 11205 h 26838"/>
                              <a:gd name="T10" fmla="*/ 92798 w 104002"/>
                              <a:gd name="T11" fmla="*/ 1 h 26838"/>
                              <a:gd name="T12" fmla="*/ 1 w 104002"/>
                              <a:gd name="T13" fmla="*/ 1 h 26838"/>
                            </a:gdLst>
                            <a:ahLst/>
                            <a:cxnLst>
                              <a:cxn ang="0">
                                <a:pos x="T0" y="T1"/>
                              </a:cxn>
                              <a:cxn ang="0">
                                <a:pos x="T2" y="T3"/>
                              </a:cxn>
                              <a:cxn ang="0">
                                <a:pos x="T4" y="T5"/>
                              </a:cxn>
                              <a:cxn ang="0">
                                <a:pos x="T6" y="T7"/>
                              </a:cxn>
                              <a:cxn ang="0">
                                <a:pos x="T8" y="T9"/>
                              </a:cxn>
                              <a:cxn ang="0">
                                <a:pos x="T10" y="T11"/>
                              </a:cxn>
                              <a:cxn ang="0">
                                <a:pos x="T12" y="T13"/>
                              </a:cxn>
                            </a:cxnLst>
                            <a:rect l="0" t="0" r="r" b="b"/>
                            <a:pathLst>
                              <a:path w="104002" h="26838" extrusionOk="0">
                                <a:moveTo>
                                  <a:pt x="1" y="1"/>
                                </a:moveTo>
                                <a:lnTo>
                                  <a:pt x="1" y="26838"/>
                                </a:lnTo>
                                <a:lnTo>
                                  <a:pt x="90917" y="26838"/>
                                </a:lnTo>
                                <a:cubicBezTo>
                                  <a:pt x="98144" y="26838"/>
                                  <a:pt x="104002" y="20980"/>
                                  <a:pt x="104002" y="13753"/>
                                </a:cubicBezTo>
                                <a:lnTo>
                                  <a:pt x="104002" y="11205"/>
                                </a:lnTo>
                                <a:cubicBezTo>
                                  <a:pt x="104002" y="5013"/>
                                  <a:pt x="98989" y="1"/>
                                  <a:pt x="92798" y="1"/>
                                </a:cubicBezTo>
                                <a:lnTo>
                                  <a:pt x="1" y="1"/>
                                </a:lnTo>
                                <a:close/>
                              </a:path>
                            </a:pathLst>
                          </a:custGeom>
                          <a:solidFill>
                            <a:srgbClr val="EEEEE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93" name="Google Shape;2251;p44"/>
                        <wps:cNvSpPr>
                          <a:spLocks/>
                        </wps:cNvSpPr>
                        <wps:spPr bwMode="auto">
                          <a:xfrm>
                            <a:off x="1709" y="5662"/>
                            <a:ext cx="3310" cy="3167"/>
                          </a:xfrm>
                          <a:custGeom>
                            <a:avLst/>
                            <a:gdLst>
                              <a:gd name="T0" fmla="*/ 0 w 13241"/>
                              <a:gd name="T1" fmla="*/ 0 h 12669"/>
                              <a:gd name="T2" fmla="*/ 0 w 13241"/>
                              <a:gd name="T3" fmla="*/ 12669 h 12669"/>
                              <a:gd name="T4" fmla="*/ 6608 w 13241"/>
                              <a:gd name="T5" fmla="*/ 8359 h 12669"/>
                              <a:gd name="T6" fmla="*/ 13240 w 13241"/>
                              <a:gd name="T7" fmla="*/ 12669 h 12669"/>
                              <a:gd name="T8" fmla="*/ 13240 w 13241"/>
                              <a:gd name="T9" fmla="*/ 0 h 12669"/>
                              <a:gd name="T10" fmla="*/ 0 w 13241"/>
                              <a:gd name="T11" fmla="*/ 0 h 12669"/>
                            </a:gdLst>
                            <a:ahLst/>
                            <a:cxnLst>
                              <a:cxn ang="0">
                                <a:pos x="T0" y="T1"/>
                              </a:cxn>
                              <a:cxn ang="0">
                                <a:pos x="T2" y="T3"/>
                              </a:cxn>
                              <a:cxn ang="0">
                                <a:pos x="T4" y="T5"/>
                              </a:cxn>
                              <a:cxn ang="0">
                                <a:pos x="T6" y="T7"/>
                              </a:cxn>
                              <a:cxn ang="0">
                                <a:pos x="T8" y="T9"/>
                              </a:cxn>
                              <a:cxn ang="0">
                                <a:pos x="T10" y="T11"/>
                              </a:cxn>
                            </a:cxnLst>
                            <a:rect l="0" t="0" r="r" b="b"/>
                            <a:pathLst>
                              <a:path w="13241" h="12669" extrusionOk="0">
                                <a:moveTo>
                                  <a:pt x="0" y="0"/>
                                </a:moveTo>
                                <a:lnTo>
                                  <a:pt x="0" y="12669"/>
                                </a:lnTo>
                                <a:lnTo>
                                  <a:pt x="6608" y="8359"/>
                                </a:lnTo>
                                <a:lnTo>
                                  <a:pt x="13240" y="12669"/>
                                </a:lnTo>
                                <a:lnTo>
                                  <a:pt x="13240" y="0"/>
                                </a:lnTo>
                                <a:lnTo>
                                  <a:pt x="0" y="0"/>
                                </a:lnTo>
                                <a:close/>
                              </a:path>
                            </a:pathLst>
                          </a:custGeom>
                          <a:solidFill>
                            <a:srgbClr val="576F7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94" name="Google Shape;2252;p44"/>
                        <wps:cNvSpPr>
                          <a:spLocks/>
                        </wps:cNvSpPr>
                        <wps:spPr bwMode="auto">
                          <a:xfrm>
                            <a:off x="0" y="0"/>
                            <a:ext cx="6725" cy="6724"/>
                          </a:xfrm>
                          <a:custGeom>
                            <a:avLst/>
                            <a:gdLst>
                              <a:gd name="T0" fmla="*/ 13454 w 26897"/>
                              <a:gd name="T1" fmla="*/ 1 h 26898"/>
                              <a:gd name="T2" fmla="*/ 0 w 26897"/>
                              <a:gd name="T3" fmla="*/ 13443 h 26898"/>
                              <a:gd name="T4" fmla="*/ 13454 w 26897"/>
                              <a:gd name="T5" fmla="*/ 26897 h 26898"/>
                              <a:gd name="T6" fmla="*/ 26896 w 26897"/>
                              <a:gd name="T7" fmla="*/ 13443 h 26898"/>
                              <a:gd name="T8" fmla="*/ 13454 w 26897"/>
                              <a:gd name="T9" fmla="*/ 1 h 26898"/>
                            </a:gdLst>
                            <a:ahLst/>
                            <a:cxnLst>
                              <a:cxn ang="0">
                                <a:pos x="T0" y="T1"/>
                              </a:cxn>
                              <a:cxn ang="0">
                                <a:pos x="T2" y="T3"/>
                              </a:cxn>
                              <a:cxn ang="0">
                                <a:pos x="T4" y="T5"/>
                              </a:cxn>
                              <a:cxn ang="0">
                                <a:pos x="T6" y="T7"/>
                              </a:cxn>
                              <a:cxn ang="0">
                                <a:pos x="T8" y="T9"/>
                              </a:cxn>
                            </a:cxnLst>
                            <a:rect l="0" t="0" r="r" b="b"/>
                            <a:pathLst>
                              <a:path w="26897" h="26898" extrusionOk="0">
                                <a:moveTo>
                                  <a:pt x="13454" y="1"/>
                                </a:moveTo>
                                <a:cubicBezTo>
                                  <a:pt x="6025" y="1"/>
                                  <a:pt x="0" y="6025"/>
                                  <a:pt x="0" y="13443"/>
                                </a:cubicBezTo>
                                <a:cubicBezTo>
                                  <a:pt x="0" y="20873"/>
                                  <a:pt x="6025" y="26897"/>
                                  <a:pt x="13454" y="26897"/>
                                </a:cubicBezTo>
                                <a:cubicBezTo>
                                  <a:pt x="20884" y="26897"/>
                                  <a:pt x="26896" y="20873"/>
                                  <a:pt x="26896" y="13443"/>
                                </a:cubicBezTo>
                                <a:cubicBezTo>
                                  <a:pt x="26896" y="6025"/>
                                  <a:pt x="20884" y="1"/>
                                  <a:pt x="13454" y="1"/>
                                </a:cubicBezTo>
                                <a:close/>
                              </a:path>
                            </a:pathLst>
                          </a:custGeom>
                          <a:solidFill>
                            <a:srgbClr val="AFBDC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95" name="Google Shape;2253;p44"/>
                        <wps:cNvSpPr>
                          <a:spLocks/>
                        </wps:cNvSpPr>
                        <wps:spPr bwMode="auto">
                          <a:xfrm>
                            <a:off x="932" y="928"/>
                            <a:ext cx="4864" cy="4867"/>
                          </a:xfrm>
                          <a:custGeom>
                            <a:avLst/>
                            <a:gdLst>
                              <a:gd name="T0" fmla="*/ 9728 w 19456"/>
                              <a:gd name="T1" fmla="*/ 1 h 19468"/>
                              <a:gd name="T2" fmla="*/ 1 w 19456"/>
                              <a:gd name="T3" fmla="*/ 9728 h 19468"/>
                              <a:gd name="T4" fmla="*/ 9728 w 19456"/>
                              <a:gd name="T5" fmla="*/ 19467 h 19468"/>
                              <a:gd name="T6" fmla="*/ 19456 w 19456"/>
                              <a:gd name="T7" fmla="*/ 9728 h 19468"/>
                              <a:gd name="T8" fmla="*/ 9728 w 19456"/>
                              <a:gd name="T9" fmla="*/ 1 h 19468"/>
                              <a:gd name="T10" fmla="*/ 0 w 19456"/>
                              <a:gd name="T11" fmla="*/ 0 h 19468"/>
                              <a:gd name="T12" fmla="*/ 19456 w 19456"/>
                              <a:gd name="T13" fmla="*/ 19468 h 19468"/>
                            </a:gdLst>
                            <a:ahLst/>
                            <a:cxnLst>
                              <a:cxn ang="0">
                                <a:pos x="T0" y="T1"/>
                              </a:cxn>
                              <a:cxn ang="0">
                                <a:pos x="T2" y="T3"/>
                              </a:cxn>
                              <a:cxn ang="0">
                                <a:pos x="T4" y="T5"/>
                              </a:cxn>
                              <a:cxn ang="0">
                                <a:pos x="T6" y="T7"/>
                              </a:cxn>
                              <a:cxn ang="0">
                                <a:pos x="T8" y="T9"/>
                              </a:cxn>
                            </a:cxnLst>
                            <a:rect l="T10" t="T11" r="T12" b="T13"/>
                            <a:pathLst>
                              <a:path w="19456" h="19468" extrusionOk="0">
                                <a:moveTo>
                                  <a:pt x="9728" y="1"/>
                                </a:moveTo>
                                <a:cubicBezTo>
                                  <a:pt x="4347" y="1"/>
                                  <a:pt x="1" y="4358"/>
                                  <a:pt x="1" y="9728"/>
                                </a:cubicBezTo>
                                <a:cubicBezTo>
                                  <a:pt x="1" y="15110"/>
                                  <a:pt x="4347" y="19467"/>
                                  <a:pt x="9728" y="19467"/>
                                </a:cubicBezTo>
                                <a:cubicBezTo>
                                  <a:pt x="15098" y="19467"/>
                                  <a:pt x="19456" y="15110"/>
                                  <a:pt x="19456" y="9728"/>
                                </a:cubicBezTo>
                                <a:cubicBezTo>
                                  <a:pt x="19456" y="4358"/>
                                  <a:pt x="15098" y="1"/>
                                  <a:pt x="9728" y="1"/>
                                </a:cubicBezTo>
                                <a:close/>
                              </a:path>
                            </a:pathLst>
                          </a:custGeom>
                          <a:solidFill>
                            <a:srgbClr val="869FB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7E58" w:rsidRDefault="00FC7E58" w:rsidP="00A5444F">
                              <w:pPr>
                                <w:bidi w:val="0"/>
                                <w:spacing w:line="216" w:lineRule="auto"/>
                                <w:jc w:val="center"/>
                                <w:rPr>
                                  <w:rFonts w:ascii="Adobe Arabic" w:hAnsi="Adobe Arabic" w:cs="Adobe Arabic"/>
                                  <w:b/>
                                  <w:bCs/>
                                  <w:color w:val="FFFFFF"/>
                                  <w:sz w:val="40"/>
                                  <w:szCs w:val="40"/>
                                  <w:lang w:bidi="ar-SY"/>
                                </w:rPr>
                              </w:pPr>
                              <w:r>
                                <w:rPr>
                                  <w:rFonts w:ascii="Adobe Arabic" w:hAnsi="Adobe Arabic" w:cs="Adobe Arabic"/>
                                  <w:b/>
                                  <w:bCs/>
                                  <w:color w:val="FFFFFF"/>
                                  <w:sz w:val="40"/>
                                  <w:szCs w:val="40"/>
                                  <w:rtl/>
                                  <w:lang w:bidi="ar-SY"/>
                                </w:rPr>
                                <w:t>4</w:t>
                              </w:r>
                            </w:p>
                          </w:txbxContent>
                        </wps:txbx>
                        <wps:bodyPr rot="0" vert="horz" wrap="square" lIns="91425" tIns="91425" rIns="91425" bIns="91425" anchor="ctr" anchorCtr="0" upright="1">
                          <a:noAutofit/>
                        </wps:bodyPr>
                      </wps:wsp>
                      <wps:wsp>
                        <wps:cNvPr id="1996" name="Google Shape;2255;p44"/>
                        <wps:cNvSpPr txBox="1">
                          <a:spLocks noChangeArrowheads="1"/>
                        </wps:cNvSpPr>
                        <wps:spPr bwMode="auto">
                          <a:xfrm>
                            <a:off x="7619" y="339"/>
                            <a:ext cx="43455" cy="65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F97841" w:rsidRDefault="00FC7E58" w:rsidP="00A5444F">
                              <w:pPr>
                                <w:rPr>
                                  <w:rFonts w:ascii="Adobe Arabic" w:hAnsi="Adobe Arabic" w:cs="Adobe Arabic"/>
                                  <w:b/>
                                  <w:bCs/>
                                  <w:color w:val="002060"/>
                                  <w:sz w:val="36"/>
                                  <w:szCs w:val="36"/>
                                </w:rPr>
                              </w:pPr>
                              <w:r w:rsidRPr="00F97841">
                                <w:rPr>
                                  <w:rFonts w:ascii="Adobe Arabic" w:hAnsi="Adobe Arabic" w:cs="Adobe Arabic"/>
                                  <w:b/>
                                  <w:bCs/>
                                  <w:color w:val="002060"/>
                                  <w:sz w:val="36"/>
                                  <w:szCs w:val="36"/>
                                  <w:rtl/>
                                </w:rPr>
                                <w:t>إعادة التركيز على المشكل</w:t>
                              </w:r>
                              <w:r>
                                <w:rPr>
                                  <w:rFonts w:ascii="Adobe Arabic" w:hAnsi="Adobe Arabic" w:cs="Adobe Arabic"/>
                                  <w:b/>
                                  <w:bCs/>
                                  <w:color w:val="002060"/>
                                  <w:sz w:val="36"/>
                                  <w:szCs w:val="36"/>
                                  <w:rtl/>
                                </w:rPr>
                                <w:t>ة وصياغة الأسباب بصورة احترافية</w:t>
                              </w:r>
                              <w:r>
                                <w:rPr>
                                  <w:rFonts w:ascii="Adobe Arabic" w:hAnsi="Adobe Arabic" w:cs="Adobe Arabic" w:hint="cs"/>
                                  <w:b/>
                                  <w:bCs/>
                                  <w:color w:val="002060"/>
                                  <w:sz w:val="36"/>
                                  <w:szCs w:val="36"/>
                                  <w:rtl/>
                                </w:rPr>
                                <w:t>:</w:t>
                              </w:r>
                            </w:p>
                            <w:p w:rsidR="00FC7E58" w:rsidRDefault="00FC7E58" w:rsidP="00A5444F">
                              <w:pPr>
                                <w:jc w:val="center"/>
                                <w:rPr>
                                  <w:rFonts w:ascii="Adobe Arabic" w:eastAsia="Roboto" w:hAnsi="Adobe Arabic" w:cs="Adobe Arabic"/>
                                  <w:b/>
                                  <w:bCs/>
                                  <w:color w:val="002060"/>
                                  <w:sz w:val="24"/>
                                  <w:szCs w:val="24"/>
                                </w:rPr>
                              </w:pPr>
                            </w:p>
                          </w:txbxContent>
                        </wps:txbx>
                        <wps:bodyPr rot="0" vert="horz" wrap="square" lIns="91425" tIns="91425" rIns="91425" bIns="91425" anchor="ctr" anchorCtr="0" upright="1">
                          <a:noAutofit/>
                        </wps:bodyPr>
                      </wps:wsp>
                    </wpg:wgp>
                  </a:graphicData>
                </a:graphic>
              </wp:inline>
            </w:drawing>
          </mc:Choice>
          <mc:Fallback>
            <w:pict>
              <v:group id="مجموعة 2102" o:spid="_x0000_s2817" style="width:377.3pt;height:64.15pt;flip:x;mso-position-horizontal-relative:char;mso-position-vertical-relative:line" coordsize="51929,88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">
                <v:shape id="Google Shape;2250;p44" o:spid="_x0000_s2818" style="position:absolute;left:3143;top:7;width:48786;height:6710;visibility:visible;mso-wrap-style:square;v-text-anchor:middle" coordsize="104002,26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xo8EA&#10;AADdAAAADwAAAGRycy9kb3ducmV2LnhtbERPTYvCMBC9C/sfwgh709SyiFaj7Iqy4kWqgtehmW2K&#10;zaQ0Ubv/3giCt3m8z5kvO1uLG7W+cqxgNExAEBdOV1wqOB03gwkIH5A11o5JwT95WC4+enPMtLtz&#10;TrdDKEUMYZ+hAhNCk0npC0MW/dA1xJH7c63FEGFbSt3iPYbbWqZJMpYWK44NBhtaGSouh6tV4Okc&#10;KD1e3K/ZfyU/+XpHvhkr9dnvvmcgAnXhLX65tzrOn05TeH4TT5CL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3lMaPBAAAA3QAAAA8AAAAAAAAAAAAAAAAAmAIAAGRycy9kb3du&#10;cmV2LnhtbFBLBQYAAAAABAAEAPUAAACGAwAAAAA=&#10;" path="m1,1r,26837l90917,26838v7227,,13085,-5858,13085,-13085l104002,11205c104002,5013,98989,1,92798,1l1,1xe" fillcolor="#eee" stroked="f">
                  <v:path arrowok="t" o:extrusionok="f" o:connecttype="custom" o:connectlocs="0,0;0,6710;42648,6710;48786,3439;48786,2801;43530,0;0,0" o:connectangles="0,0,0,0,0,0,0"/>
                </v:shape>
                <v:shape id="Google Shape;2251;p44" o:spid="_x0000_s2819" style="position:absolute;left:1709;top:5662;width:3310;height:3167;visibility:visible;mso-wrap-style:square;v-text-anchor:middle" coordsize="13241,12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sSU8IA&#10;AADdAAAADwAAAGRycy9kb3ducmV2LnhtbERP32vCMBB+F/Y/hBv4IprMydDaVGSg7HXdmPh2NGdb&#10;bC4lidr998tA8O0+vp+XbwbbiSv50DrW8DJTIIgrZ1quNXx/7aZLECEiG+wck4ZfCrApnkY5Zsbd&#10;+JOuZaxFCuGQoYYmxj6TMlQNWQwz1xMn7uS8xZigr6XxeEvhtpNzpd6kxZZTQ4M9vTdUncuL1XBU&#10;xkq1LNufieXtIvp5fZjstR4/D9s1iEhDfIjv7g+T5q9Wr/D/TTpBF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2xJTwgAAAN0AAAAPAAAAAAAAAAAAAAAAAJgCAABkcnMvZG93&#10;bnJldi54bWxQSwUGAAAAAAQABAD1AAAAhwMAAAAA&#10;" path="m,l,12669,6608,8359r6632,4310l13240,,,xe" fillcolor="#576f7a" stroked="f">
                  <v:path arrowok="t" o:extrusionok="f" o:connecttype="custom" o:connectlocs="0,0;0,3167;1652,2090;3310,3167;3310,0;0,0" o:connectangles="0,0,0,0,0,0"/>
                </v:shape>
                <v:shape id="Google Shape;2252;p44" o:spid="_x0000_s2820" style="position:absolute;width:6725;height:6724;visibility:visible;mso-wrap-style:square;v-text-anchor:middle" coordsize="26897,26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4N2sQA&#10;AADdAAAADwAAAGRycy9kb3ducmV2LnhtbERPTWvCQBC9F/wPywi91U2KDZq6iikovRRqbKHHITsm&#10;IdnZkF1N8u+7hYK3ebzP2exG04ob9a62rCBeRCCIC6trLhV8nQ9PKxDOI2tsLZOCiRzstrOHDaba&#10;DnyiW+5LEULYpaig8r5LpXRFRQbdwnbEgbvY3qAPsC+l7nEI4aaVz1GUSIM1h4YKO3qrqGjyq1GQ&#10;HRP3ufz5Lo55PL1kTfNxMoNX6nE+7l9BeBr9Xfzvftdh/nq9hL9vwgly+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eDdrEAAAA3QAAAA8AAAAAAAAAAAAAAAAAmAIAAGRycy9k&#10;b3ducmV2LnhtbFBLBQYAAAAABAAEAPUAAACJAwAAAAA=&#10;" path="m13454,1c6025,1,,6025,,13443v,7430,6025,13454,13454,13454c20884,26897,26896,20873,26896,13443,26896,6025,20884,1,13454,1xe" fillcolor="#afbdc6" stroked="f">
                  <v:path arrowok="t" o:extrusionok="f" o:connecttype="custom" o:connectlocs="3364,0;0,3361;3364,6724;6725,3361;3364,0" o:connectangles="0,0,0,0,0"/>
                </v:shape>
                <v:shape id="Google Shape;2253;p44" o:spid="_x0000_s2821" style="position:absolute;left:932;top:928;width:4864;height:4867;visibility:visible;mso-wrap-style:square;v-text-anchor:middle" coordsize="19456,1946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d5cQA&#10;AADdAAAADwAAAGRycy9kb3ducmV2LnhtbERP22rCQBB9F/oPyxT6ppsGrDF1I1UsFEFL037AmJ0m&#10;IdnZkF1N+vddQfBtDuc6q/VoWnGh3tWWFTzPIhDEhdU1lwp+vt+nCQjnkTW2lknBHzlYZw+TFaba&#10;DvxFl9yXIoSwS1FB5X2XSumKigy6me2IA/dre4M+wL6UuschhJtWxlH0Ig3WHBoq7GhbUdHkZ6Mg&#10;jk/5cEg20i6i3V422+PnaXdW6ulxfHsF4Wn0d/HN/aHD/OVyDtdvwgky+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P3eXEAAAA3QAAAA8AAAAAAAAAAAAAAAAAmAIAAGRycy9k&#10;b3ducmV2LnhtbFBLBQYAAAAABAAEAPUAAACJAwAAAAA=&#10;" adj="-11796480,,5400" path="m9728,1c4347,1,1,4358,1,9728v,5382,4346,9739,9727,9739c15098,19467,19456,15110,19456,9728,19456,4358,15098,1,9728,1xe" fillcolor="#869fb2" stroked="f">
                  <v:stroke joinstyle="miter"/>
                  <v:formulas/>
                  <v:path arrowok="t" o:extrusionok="f" o:connecttype="custom" o:connectlocs="2432,0;0,2432;2432,4867;4864,2432;2432,0" o:connectangles="0,0,0,0,0" textboxrect="0,0,19456,19468"/>
                  <v:textbox inset="2.53958mm,2.53958mm,2.53958mm,2.53958mm">
                    <w:txbxContent>
                      <w:p w:rsidR="00FC7E58" w:rsidRDefault="00FC7E58" w:rsidP="00A5444F">
                        <w:pPr>
                          <w:bidi w:val="0"/>
                          <w:spacing w:line="216" w:lineRule="auto"/>
                          <w:jc w:val="center"/>
                          <w:rPr>
                            <w:rFonts w:ascii="Adobe Arabic" w:hAnsi="Adobe Arabic" w:cs="Adobe Arabic"/>
                            <w:b/>
                            <w:bCs/>
                            <w:color w:val="FFFFFF"/>
                            <w:sz w:val="40"/>
                            <w:szCs w:val="40"/>
                            <w:lang w:bidi="ar-SY"/>
                          </w:rPr>
                        </w:pPr>
                        <w:r>
                          <w:rPr>
                            <w:rFonts w:ascii="Adobe Arabic" w:hAnsi="Adobe Arabic" w:cs="Adobe Arabic"/>
                            <w:b/>
                            <w:bCs/>
                            <w:color w:val="FFFFFF"/>
                            <w:sz w:val="40"/>
                            <w:szCs w:val="40"/>
                            <w:rtl/>
                            <w:lang w:bidi="ar-SY"/>
                          </w:rPr>
                          <w:t>4</w:t>
                        </w:r>
                      </w:p>
                    </w:txbxContent>
                  </v:textbox>
                </v:shape>
                <v:shape id="Google Shape;2255;p44" o:spid="_x0000_s2822" type="#_x0000_t202" style="position:absolute;left:7619;top:339;width:43455;height:65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juScEA&#10;AADdAAAADwAAAGRycy9kb3ducmV2LnhtbERPyYoCMRC9D/gPoYS5DJp2Di6tUUQYGA9zcMFzkVQv&#10;2Kk0SVrbvzcDgrd6vLVWm9424kY+1I4VTMYZCGLtTM2lgvPpZzQHESKywcYxKXhQgM168LHC3Lg7&#10;H+h2jKVIIRxyVFDF2OZSBl2RxTB2LXHiCuctxgR9KY3Hewq3jfzOsqm0WHNqqLClXUX6euysgi9d&#10;7mdFtuuuTedPkbQpLvs/pT6H/XYJIlIf3+KX+9ek+YvFFP6/SSfI9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V47knBAAAA3QAAAA8AAAAAAAAAAAAAAAAAmAIAAGRycy9kb3du&#10;cmV2LnhtbFBLBQYAAAAABAAEAPUAAACGAwAAAAA=&#10;" filled="f" stroked="f">
                  <v:textbox inset="2.53958mm,2.53958mm,2.53958mm,2.53958mm">
                    <w:txbxContent>
                      <w:p w:rsidR="00FC7E58" w:rsidRPr="00F97841" w:rsidRDefault="00FC7E58" w:rsidP="00A5444F">
                        <w:pPr>
                          <w:rPr>
                            <w:rFonts w:ascii="Adobe Arabic" w:hAnsi="Adobe Arabic" w:cs="Adobe Arabic"/>
                            <w:b/>
                            <w:bCs/>
                            <w:color w:val="002060"/>
                            <w:sz w:val="36"/>
                            <w:szCs w:val="36"/>
                          </w:rPr>
                        </w:pPr>
                        <w:r w:rsidRPr="00F97841">
                          <w:rPr>
                            <w:rFonts w:ascii="Adobe Arabic" w:hAnsi="Adobe Arabic" w:cs="Adobe Arabic"/>
                            <w:b/>
                            <w:bCs/>
                            <w:color w:val="002060"/>
                            <w:sz w:val="36"/>
                            <w:szCs w:val="36"/>
                            <w:rtl/>
                          </w:rPr>
                          <w:t>إعادة التركيز على المشكل</w:t>
                        </w:r>
                        <w:r>
                          <w:rPr>
                            <w:rFonts w:ascii="Adobe Arabic" w:hAnsi="Adobe Arabic" w:cs="Adobe Arabic"/>
                            <w:b/>
                            <w:bCs/>
                            <w:color w:val="002060"/>
                            <w:sz w:val="36"/>
                            <w:szCs w:val="36"/>
                            <w:rtl/>
                          </w:rPr>
                          <w:t>ة وصياغة الأسباب بصورة احترافية</w:t>
                        </w:r>
                        <w:r>
                          <w:rPr>
                            <w:rFonts w:ascii="Adobe Arabic" w:hAnsi="Adobe Arabic" w:cs="Adobe Arabic" w:hint="cs"/>
                            <w:b/>
                            <w:bCs/>
                            <w:color w:val="002060"/>
                            <w:sz w:val="36"/>
                            <w:szCs w:val="36"/>
                            <w:rtl/>
                          </w:rPr>
                          <w:t>:</w:t>
                        </w:r>
                      </w:p>
                      <w:p w:rsidR="00FC7E58" w:rsidRDefault="00FC7E58" w:rsidP="00A5444F">
                        <w:pPr>
                          <w:jc w:val="center"/>
                          <w:rPr>
                            <w:rFonts w:ascii="Adobe Arabic" w:eastAsia="Roboto" w:hAnsi="Adobe Arabic" w:cs="Adobe Arabic"/>
                            <w:b/>
                            <w:bCs/>
                            <w:color w:val="002060"/>
                            <w:sz w:val="24"/>
                            <w:szCs w:val="24"/>
                          </w:rPr>
                        </w:pPr>
                      </w:p>
                    </w:txbxContent>
                  </v:textbox>
                </v:shape>
                <w10:wrap anchorx="page"/>
                <w10:anchorlock/>
              </v:group>
            </w:pict>
          </mc:Fallback>
        </mc:AlternateContent>
      </w:r>
    </w:p>
    <w:p w:rsidR="00A5444F" w:rsidRDefault="00A5444F" w:rsidP="00A5444F">
      <w:pPr>
        <w:rPr>
          <w:rFonts w:cstheme="minorBidi"/>
          <w:color w:val="auto"/>
        </w:rPr>
      </w:pPr>
      <w:r>
        <w:rPr>
          <w:rtl/>
        </w:rPr>
        <w:t>وهدفها الرئيسي التركيز بشكل أفضل على صياغة الأسباب الرئيسية للمشكلة والحصول على التزام الإدارة العليا بمعالجة تلك الأسباب وآلية عملها بتوجيه الأسئلة الرئيسية التالية:</w:t>
      </w:r>
    </w:p>
    <w:p w:rsidR="00A5444F" w:rsidRPr="00623AB4" w:rsidRDefault="00A5444F">
      <w:pPr>
        <w:pStyle w:val="ListParagraph"/>
        <w:numPr>
          <w:ilvl w:val="0"/>
          <w:numId w:val="76"/>
        </w:numPr>
        <w:rPr>
          <w:rFonts w:ascii="Sakkal Majalla" w:hAnsi="Sakkal Majalla" w:cs="Sakkal Majalla"/>
          <w:color w:val="002060"/>
          <w:sz w:val="34"/>
          <w:szCs w:val="34"/>
          <w:rtl/>
        </w:rPr>
      </w:pPr>
      <w:r w:rsidRPr="00623AB4">
        <w:rPr>
          <w:rFonts w:ascii="Sakkal Majalla" w:hAnsi="Sakkal Majalla" w:cs="Sakkal Majalla"/>
          <w:color w:val="002060"/>
          <w:sz w:val="34"/>
          <w:szCs w:val="34"/>
          <w:rtl/>
        </w:rPr>
        <w:t>ما هو الفهم المشترك لأعضاء الفريق حول تلك المشكلة؟</w:t>
      </w:r>
    </w:p>
    <w:p w:rsidR="00A5444F" w:rsidRPr="00623AB4" w:rsidRDefault="00A5444F">
      <w:pPr>
        <w:pStyle w:val="ListParagraph"/>
        <w:numPr>
          <w:ilvl w:val="0"/>
          <w:numId w:val="76"/>
        </w:numPr>
        <w:rPr>
          <w:rFonts w:ascii="Sakkal Majalla" w:hAnsi="Sakkal Majalla" w:cs="Sakkal Majalla"/>
          <w:color w:val="002060"/>
          <w:sz w:val="34"/>
          <w:szCs w:val="34"/>
          <w:rtl/>
        </w:rPr>
      </w:pPr>
      <w:r w:rsidRPr="00623AB4">
        <w:rPr>
          <w:rFonts w:ascii="Sakkal Majalla" w:hAnsi="Sakkal Majalla" w:cs="Sakkal Majalla"/>
          <w:color w:val="002060"/>
          <w:sz w:val="34"/>
          <w:szCs w:val="34"/>
          <w:rtl/>
        </w:rPr>
        <w:t>كيف يمكن أن تكون قد حدثت تلك المشكلة؟</w:t>
      </w:r>
    </w:p>
    <w:p w:rsidR="00A5444F" w:rsidRPr="00623AB4" w:rsidRDefault="00A5444F">
      <w:pPr>
        <w:pStyle w:val="ListParagraph"/>
        <w:numPr>
          <w:ilvl w:val="0"/>
          <w:numId w:val="76"/>
        </w:numPr>
        <w:rPr>
          <w:rFonts w:ascii="Sakkal Majalla" w:hAnsi="Sakkal Majalla" w:cs="Sakkal Majalla"/>
          <w:color w:val="002060"/>
          <w:sz w:val="34"/>
          <w:szCs w:val="34"/>
          <w:rtl/>
        </w:rPr>
      </w:pPr>
      <w:r w:rsidRPr="00623AB4">
        <w:rPr>
          <w:rFonts w:ascii="Sakkal Majalla" w:hAnsi="Sakkal Majalla" w:cs="Sakkal Majalla"/>
          <w:color w:val="002060"/>
          <w:sz w:val="34"/>
          <w:szCs w:val="34"/>
          <w:rtl/>
        </w:rPr>
        <w:t>لماذا وجدت المشكلة بشكلها الحالي؟</w:t>
      </w:r>
    </w:p>
    <w:p w:rsidR="00A5444F" w:rsidRDefault="00A5444F" w:rsidP="00A5444F">
      <w:pPr>
        <w:rPr>
          <w:rtl/>
        </w:rPr>
      </w:pPr>
      <w:r>
        <w:rPr>
          <w:rtl/>
        </w:rPr>
        <w:t>عليك أن تتجنب صياغة الأسباب بصورة تحرج فرداً محدداً وننصحك بصياغة الأسباب بصورة إيجابية لأن ذلك سيؤدي إلى إحداث نقلة نوعية في أداء المؤسسة.</w:t>
      </w:r>
    </w:p>
    <w:p w:rsidR="00A5444F" w:rsidRDefault="00A5444F" w:rsidP="00A5444F">
      <w:pPr>
        <w:rPr>
          <w:rtl/>
        </w:rPr>
      </w:pPr>
      <w:r>
        <w:rPr>
          <w:noProof/>
          <w:rtl/>
        </w:rPr>
        <mc:AlternateContent>
          <mc:Choice Requires="wpg">
            <w:drawing>
              <wp:inline distT="0" distB="0" distL="0" distR="0" wp14:anchorId="0BCCD02F" wp14:editId="101F1B17">
                <wp:extent cx="5729606" cy="452755"/>
                <wp:effectExtent l="0" t="0" r="4445" b="61595"/>
                <wp:docPr id="2103" name="Group 1119"/>
                <wp:cNvGraphicFramePr/>
                <a:graphic xmlns:a="http://schemas.openxmlformats.org/drawingml/2006/main">
                  <a:graphicData uri="http://schemas.microsoft.com/office/word/2010/wordprocessingGroup">
                    <wpg:wgp>
                      <wpg:cNvGrpSpPr/>
                      <wpg:grpSpPr>
                        <a:xfrm>
                          <a:off x="0" y="0"/>
                          <a:ext cx="5729606" cy="452755"/>
                          <a:chOff x="0" y="0"/>
                          <a:chExt cx="6129306" cy="505460"/>
                        </a:xfrm>
                      </wpg:grpSpPr>
                      <wpg:grpSp>
                        <wpg:cNvPr id="2104" name="Group 1120"/>
                        <wpg:cNvGrpSpPr/>
                        <wpg:grpSpPr>
                          <a:xfrm>
                            <a:off x="0" y="0"/>
                            <a:ext cx="6129306" cy="505460"/>
                            <a:chOff x="0" y="0"/>
                            <a:chExt cx="6129939" cy="505879"/>
                          </a:xfrm>
                        </wpg:grpSpPr>
                        <wpg:grpSp>
                          <wpg:cNvPr id="2105" name="Group 1121"/>
                          <wpg:cNvGrpSpPr/>
                          <wpg:grpSpPr>
                            <a:xfrm>
                              <a:off x="3811255" y="0"/>
                              <a:ext cx="2318684" cy="505839"/>
                              <a:chOff x="2708195" y="0"/>
                              <a:chExt cx="3382716" cy="711023"/>
                            </a:xfrm>
                          </wpg:grpSpPr>
                          <wps:wsp>
                            <wps:cNvPr id="2106"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2708195" y="0"/>
                                <a:ext cx="3382716"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C7E58" w:rsidRPr="00F3161D" w:rsidRDefault="00FC7E58" w:rsidP="00A5444F">
                                  <w:pPr>
                                    <w:jc w:val="left"/>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 xml:space="preserve">         أدوات تحديد المشكلة:</w:t>
                                  </w:r>
                                </w:p>
                              </w:txbxContent>
                            </wps:txbx>
                            <wps:bodyPr tIns="36000" bIns="36000" rtlCol="0" anchor="ctr"/>
                          </wps:wsp>
                          <wps:wsp>
                            <wps:cNvPr id="2107"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08" name="Rectangle 112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109" name="Google Shape;200;p17"/>
                        <wpg:cNvGrpSpPr/>
                        <wpg:grpSpPr>
                          <a:xfrm>
                            <a:off x="5716078" y="117534"/>
                            <a:ext cx="224378" cy="267181"/>
                            <a:chOff x="0" y="0"/>
                            <a:chExt cx="273780" cy="327013"/>
                          </a:xfrm>
                          <a:solidFill>
                            <a:schemeClr val="bg1"/>
                          </a:solidFill>
                        </wpg:grpSpPr>
                        <wps:wsp>
                          <wps:cNvPr id="2110"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2111"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1984"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1985" name="Google Shape;204;p17"/>
                          <wpg:cNvGrpSpPr/>
                          <wpg:grpSpPr>
                            <a:xfrm>
                              <a:off x="0" y="0"/>
                              <a:ext cx="273780" cy="105078"/>
                              <a:chOff x="0" y="0"/>
                              <a:chExt cx="273780" cy="105078"/>
                            </a:xfrm>
                            <a:grpFill/>
                          </wpg:grpSpPr>
                          <wps:wsp>
                            <wps:cNvPr id="1991"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1997"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1998"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1999"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2000"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2823" style="width:451.15pt;height:35.65pt;mso-position-horizontal-relative:char;mso-position-vertical-relative:line" coordsize="61293,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">
                <v:group id="Group 1120" o:spid="_x0000_s2824" style="position:absolute;width:61293;height:5054" coordsize="61299,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od7MUAAADdAAAADwAAAGRycy9kb3ducmV2LnhtbESPQYvCMBSE78L+h/AW&#10;vGlaVxepRhHZFQ8iqAvi7dE822LzUppsW/+9EQSPw8x8w8yXnSlFQ7UrLCuIhxEI4tTqgjMFf6ff&#10;wRSE88gaS8uk4E4OlouP3hwTbVs+UHP0mQgQdgkqyL2vEildmpNBN7QVcfCutjbog6wzqWtsA9yU&#10;chRF39JgwWEhx4rWOaW3479RsGmxXX3FP83udl3fL6fJ/ryLSan+Z7eagfDU+Xf41d5qBaM4GsP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8qHezFAAAA3QAA&#10;AA8AAAAAAAAAAAAAAAAAqgIAAGRycy9kb3ducmV2LnhtbFBLBQYAAAAABAAEAPoAAACcAwAAAAA=&#10;">
                  <v:group id="Group 1121" o:spid="_x0000_s2825" style="position:absolute;left:38112;width:23187;height:5058" coordorigin="27081" coordsize="33827,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BmuHfFAAAA3QAA&#10;AA8AAAAAAAAAAAAAAAAAqgIAAGRycy9kb3ducmV2LnhtbFBLBQYAAAAABAAEAPoAAACcAwAAAAA=&#10;">
                    <v:roundrect id="Rectangle: Rounded Corners 55" o:spid="_x0000_s2826" style="position:absolute;left:27081;width:33828;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IhTsQA&#10;AADdAAAADwAAAGRycy9kb3ducmV2LnhtbESPQWvCQBSE7wX/w/KE3uqugUqI2UhRCx6r0YO3R/aZ&#10;Dc2+Ddmtpv++Wyj0OMzMN0y5mVwv7jSGzrOG5UKBIG686bjVcK7fX3IQISIb7D2Thm8KsKlmTyUW&#10;xj/4SPdTbEWCcChQg41xKKQMjSWHYeEH4uTd/OgwJjm20oz4SHDXy0yplXTYcVqwONDWUvN5+nIa&#10;1GG3r/ma0cXk8UivWH/ku1rr5/n0tgYRaYr/4b/2wWjIlmoFv2/SE5D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SIU7EAAAA3QAAAA8AAAAAAAAAAAAAAAAAmAIAAGRycy9k&#10;b3ducmV2LnhtbFBLBQYAAAAABAAEAPUAAACJAwAAAAA=&#10;" fillcolor="#0070c0" stroked="f" strokeweight="1pt">
                      <v:stroke joinstyle="miter"/>
                      <v:textbox inset=",1mm,,1mm">
                        <w:txbxContent>
                          <w:p w:rsidR="00FC7E58" w:rsidRPr="00F3161D" w:rsidRDefault="00FC7E58" w:rsidP="00A5444F">
                            <w:pPr>
                              <w:jc w:val="left"/>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 xml:space="preserve">         أدوات تحديد المشكلة:</w:t>
                            </w:r>
                          </w:p>
                        </w:txbxContent>
                      </v:textbox>
                    </v:roundrect>
                    <v:oval id="Oval 61" o:spid="_x0000_s2827"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Lj6sQA&#10;AADdAAAADwAAAGRycy9kb3ducmV2LnhtbESP0UoDMRRE3wX/IVzBN5u0Dypr01JaCtIWxK0fcNlc&#10;N4vJTUhiu+3XG0HwcZiZM8x8OXonTpTyEFjDdKJAEHfBDNxr+DhuH55B5IJs0AUmDRfKsFzc3syx&#10;MeHM73RqSy8qhHODGmwpsZEyd5Y85kmIxNX7DMljqTL10iQ8V7h3cqbUo/Q4cF2wGGltqftqv72G&#10;nYo2p8P+ejnI9u24iW5XktP6/m5cvYAoNJb/8F/71WiYTdUT/L6pT0A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7C4+rEAAAA3QAAAA8AAAAAAAAAAAAAAAAAmAIAAGRycy9k&#10;b3ducmV2LnhtbFBLBQYAAAAABAAEAPUAAACJAwAAAAA=&#10;" fillcolor="#272727 [2749]" stroked="f" strokeweight="1pt">
                      <v:stroke joinstyle="miter"/>
                      <v:shadow on="t" color="black" opacity="26214f" origin=",-.5" offset="0,3pt"/>
                    </v:oval>
                  </v:group>
                  <v:rect id="Rectangle 1124" o:spid="_x0000_s2828"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gP78QA&#10;AADdAAAADwAAAGRycy9kb3ducmV2LnhtbERPy2oCMRTdF/yHcAU3ohmliIxGsYXaLnzgA3F5mVxn&#10;xk5uhiTV8e/NQujycN7TeWMqcSPnS8sKBv0EBHFmdcm5guPhqzcG4QOyxsoyKXiQh/ms9TbFVNs7&#10;7+i2D7mIIexTVFCEUKdS+qwgg75va+LIXawzGCJ0udQO7zHcVHKYJCNpsOTYUGBNnwVlv/s/o+B8&#10;PKzfP9z2er4sV6eR3dC3z7tKddrNYgIiUBP+xS/3j1YwHCRxbnwTn4CcP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oD+/EAAAA3QAAAA8AAAAAAAAAAAAAAAAAmAIAAGRycy9k&#10;b3ducmV2LnhtbFBLBQYAAAAABAAEAPUAAACJAwAAAAA=&#10;" fillcolor="#0070c0" stroked="f" strokeweight="1pt"/>
                </v:group>
                <v:group id="Google Shape;200;p17" o:spid="_x0000_s2829"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SuycsUAAADdAAAADwAAAGRycy9kb3ducmV2LnhtbESPQYvCMBSE78L+h/AW&#10;vGlaF2WtRhHZFQ8iqAvi7dE822LzUppsW/+9EQSPw8x8w8yXnSlFQ7UrLCuIhxEI4tTqgjMFf6ff&#10;wTcI55E1lpZJwZ0cLBcfvTkm2rZ8oOboMxEg7BJUkHtfJVK6NCeDbmgr4uBdbW3QB1lnUtfYBrgp&#10;5SiKJtJgwWEhx4rWOaW3479RsGmxXX3FP83udl3fL6fx/ryLSan+Z7eagfDU+Xf41d5qBaM4msL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ErsnLFAAAA3QAA&#10;AA8AAAAAAAAAAAAAAAAAqgIAAGRycy9kb3ducmV2LnhtbFBLBQYAAAAABAAEAPoAAACcAwAAAAA=&#10;">
                  <v:shape id="Google Shape;201;p17" o:spid="_x0000_s2830"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xfdsMA&#10;AADdAAAADwAAAGRycy9kb3ducmV2LnhtbERPTWuDQBC9F/Iflgn0VldzsMZkE0qgEHoo1ARzHdyp&#10;2rqzxt2o+ffZQ6HHx/ve7mfTiZEG11pWkEQxCOLK6pZrBefT+0sGwnlkjZ1lUnAnB/vd4mmLubYT&#10;f9FY+FqEEHY5Kmi873MpXdWQQRfZnjhw33Yw6AMcaqkHnEK46eQqjlNpsOXQ0GBPh4aq3+JmFHze&#10;Mn/U5TX7eL2U6c96Ks6nqlXqeTm/bUB4mv2/+M991ApWSRL2hzfhCcjd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4xfdsMAAADdAAAADwAAAAAAAAAAAAAAAACYAgAAZHJzL2Rv&#10;d25yZXYueG1sUEsFBgAAAAAEAAQA9QAAAIgD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2831"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aC8MYA&#10;AADdAAAADwAAAGRycy9kb3ducmV2LnhtbESPQWvCQBSE74X+h+UVvIhuEqlIdJVSFIpSxCh4fWSf&#10;2WD2bciumv57t1DocZiZb5jFqreNuFPna8cK0nECgrh0uuZKwem4Gc1A+ICssXFMCn7Iw2r5+rLA&#10;XLsHH+hehEpECPscFZgQ2lxKXxqy6MeuJY7exXUWQ5RdJXWHjwi3jcySZCot1hwXDLb0aai8Fjer&#10;oDnuv3fr4XtxHmKRTbzZXnfVVqnBW/8xBxGoD//hv/aXVpClaQq/b+ITkM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WaC8MYAAADdAAAADwAAAAAAAAAAAAAAAACYAgAAZHJz&#10;L2Rvd25yZXYueG1sUEsFBgAAAAAEAAQA9QAAAIsDAAAAAA==&#10;" path="m2643,1l417,1c191,1,,143,,370,,608,191,751,417,751r2214,c2870,751,3060,608,3060,370,3060,143,2870,1,2643,1xe" filled="f" strokecolor="white [3212]">
                    <v:path arrowok="t" o:extrusionok="f"/>
                  </v:shape>
                  <v:shape id="Google Shape;203;p17" o:spid="_x0000_s2832"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OxVsMA&#10;AADdAAAADwAAAGRycy9kb3ducmV2LnhtbERPTWvCQBC9F/oflil4qxuNiI2uIqJF8NSoYG9jdpoN&#10;zc6G7Fbjv3cLgrd5vM+ZLTpbiwu1vnKsYNBPQBAXTldcKjjsN+8TED4ga6wdk4IbeVjMX19mmGl3&#10;5S+65KEUMYR9hgpMCE0mpS8MWfR91xBH7se1FkOEbSl1i9cYbms5TJKxtFhxbDDY0MpQ8Zv/WQWp&#10;P5nv9HNz1uWQT7v14Zjmo4FSvbduOQURqAtP8cO91XH+x2QE/9/EE+T8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pOxVsMAAADdAAAADwAAAAAAAAAAAAAAAACYAgAAZHJzL2Rv&#10;d25yZXYueG1sUEsFBgAAAAAEAAQA9QAAAIgDAAAAAA==&#10;" path="m1976,l417,c191,,,131,,369,,596,191,739,417,739r1559,c2203,739,2393,596,2393,369,2393,131,2203,,1976,xe" filled="f" strokecolor="white [3212]">
                    <v:path arrowok="t" o:extrusionok="f"/>
                  </v:shape>
                  <v:group id="Google Shape;204;p17" o:spid="_x0000_s2833"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sGfD8UAAADdAAAADwAAAGRycy9kb3ducmV2LnhtbERPS2vCQBC+F/wPyxS8&#10;1U2UFE1dRaRKD1JoIpTehuyYBLOzIbvN4993C4Xe5uN7znY/mkb01LnasoJ4EYEgLqyuuVRwzU9P&#10;axDOI2tsLJOCiRzsd7OHLabaDvxBfeZLEULYpaig8r5NpXRFRQbdwrbEgbvZzqAPsCul7nAI4aaR&#10;yyh6lgZrDg0VtnSsqLhn30bBecDhsIpf+8v9dpy+8uT98xKTUvPH8fACwtPo/8V/7jcd5m/WC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LBnw/FAAAA3QAA&#10;AA8AAAAAAAAAAAAAAAAAqgIAAGRycy9kb3ducmV2LnhtbFBLBQYAAAAABAAEAPoAAACcAwAAAAA=&#10;">
                    <v:shape id="Google Shape;205;p17" o:spid="_x0000_s2834"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qa5MIA&#10;AADdAAAADwAAAGRycy9kb3ducmV2LnhtbERPTWvCQBC9F/wPywi9FN1oiybRVUQo9FhTvY/ZMYlm&#10;Z8PuGtN/3y0UepvH+5z1djCt6Mn5xrKC2TQBQVxa3XCl4Pj1PklB+ICssbVMCr7Jw3Yzelpjru2D&#10;D9QXoRIxhH2OCuoQulxKX9Zk0E9tRxy5i3UGQ4SuktrhI4abVs6TZCENNhwbauxoX1N5K+5GwXU5&#10;pO7l8JmdX4v09FYd+y7Ii1LP42G3AhFoCP/iP/eHjvOzbAa/38QT5O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KprkwgAAAN0AAAAPAAAAAAAAAAAAAAAAAJgCAABkcnMvZG93&#10;bnJldi54bWxQSwUGAAAAAAQABAD1AAAAhwMAAAAA&#10;" path="m227,1501v107,,226,-72,226,-167l453,167c453,84,322,1,227,1,144,1,1,84,1,167r,1167c1,1429,144,1501,227,1501xe" filled="f" stroked="f">
                      <v:path arrowok="t" o:extrusionok="f"/>
                    </v:shape>
                    <v:shape id="Google Shape;206;p17" o:spid="_x0000_s2835"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VoR8IA&#10;AADdAAAADwAAAGRycy9kb3ducmV2LnhtbERPTU/CQBC9m/AfNkPiTbZwUCksxEIgcLR68Dh0x7ba&#10;nW12Byj/3jUx8TYv73OW68F16kIhtp4NTCcZKOLK25ZrA+9vu4dnUFGQLXaeycCNIqxXo7sl5tZf&#10;+ZUupdQqhXDM0UAj0udax6ohh3Hie+LEffrgUBIMtbYBryncdXqWZY/aYcupocGeNg1V3+XZGSjK&#10;WXH8wOM0yFfcHlwhbn+yxtyPh5cFKKFB/sV/7oNN8+fzJ/j9Jp2gV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xWhHwgAAAN0AAAAPAAAAAAAAAAAAAAAAAJgCAABkcnMvZG93&#10;bnJldi54bWxQSwUGAAAAAAQABAD1AAAAhwMAAAAA&#10;" path="m929,60c846,,750,36,703,108l60,1060c,1143,24,1251,95,1310v36,12,60,24,96,24c250,1334,298,1310,334,1251l976,298v60,-71,36,-178,-47,-238xe" filled="f" stroked="f">
                      <v:path arrowok="t" o:extrusionok="f"/>
                    </v:shape>
                    <v:shape id="Google Shape;207;p17" o:spid="_x0000_s2836"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tQMYA&#10;AADdAAAADwAAAGRycy9kb3ducmV2LnhtbESPzW7CQAyE70i8w8pIvZVNf4QgZUEVUKmiB0TgAUzW&#10;TaJmvSG7he3b1wckbrZmPPN5vkyuVRfqQ+PZwNM4A0VcettwZeB4+HicggoR2WLrmQz8UYDlYjiY&#10;Y279lfd0KWKlJIRDjgbqGLtc61DW5DCMfUcs2rfvHUZZ+0rbHq8S7lr9nGUT7bBhaaixo1VN5U/x&#10;6wzQl9+c2lS8rnmySofdeutfjmdjHkbp/Q1UpBTv5tv1pxX82Uxw5RsZQS/+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vtQMYAAADdAAAADwAAAAAAAAAAAAAAAACYAgAAZHJz&#10;L2Rvd25yZXYueG1sUEsFBgAAAAAEAAQA9QAAAIsDAAAAAA==&#10;" path="m822,1346v24,,60,-12,83,-35c989,1263,1013,1156,953,1072l334,108c286,25,179,1,96,48,12,108,1,215,48,298r619,965c703,1322,763,1346,822,1346xe" filled="f" stroked="f">
                      <v:path arrowok="t" o:extrusionok="f"/>
                    </v:shape>
                    <v:shape id="Google Shape;208;p17" o:spid="_x0000_s2837"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NIF8IA&#10;AADdAAAADwAAAGRycy9kb3ducmV2LnhtbERPzWrCQBC+C32HZQpeRHe1oE3qJpSGFj2qfYAxOyZp&#10;s7Mhu9X07V1B8DYf3++s88G24ky9bxxrmM8UCOLSmYYrDd+Hz+krCB+QDbaOScM/ecizp9EaU+Mu&#10;vKPzPlQihrBPUUMdQpdK6cuaLPqZ64gjd3K9xRBhX0nT4yWG21YulFpKiw3Hhho7+qip/N3/WQ1H&#10;ki+BylOhVpu2UNt5MTl8/Wg9fh7e30AEGsJDfHdvTJyfJAncvoknyOw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Q0gXwgAAAN0AAAAPAAAAAAAAAAAAAAAAAJgCAABkcnMvZG93&#10;bnJldi54bWxQSwUGAAAAAAQABAD1AAAAhwMAAAAA&#10;" path="m1287,596l275,48c191,1,84,36,48,120,1,191,25,310,120,346l1132,894v24,11,48,23,71,23c1263,917,1322,882,1358,822v36,-71,12,-190,-71,-226xe" filled="f" stroked="f">
                      <v:path arrowok="t" o:extrusionok="f"/>
                    </v:shape>
                    <v:shape id="Google Shape;209;p17" o:spid="_x0000_s2838"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rx2McA&#10;AADdAAAADwAAAGRycy9kb3ducmV2LnhtbESPwWrCQBCG7wXfYRmhl6Kb9FBCdBUrCKUUpLFUj2N2&#10;TEKzsyG7NbFP3zkUehz++b+Zb7keXauu1IfGs4F0noAiLr1tuDLwcdjNMlAhIltsPZOBGwVYryZ3&#10;S8ytH/idrkWslEA45GigjrHLtQ5lTQ7D3HfEkl187zDK2Ffa9jgI3LX6MUmetMOG5UKNHW1rKr+K&#10;b2dgT/pn2Mfz8+n185a9FVl6PD2kxtxPx80CVKQx/i//tV+sASHK/2IjJq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Ma8djHAAAA3QAAAA8AAAAAAAAAAAAAAAAAmAIAAGRy&#10;cy9kb3ducmV2LnhtbFBLBQYAAAAABAAEAPUAAACMAw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A5444F" w:rsidRDefault="00A5444F" w:rsidP="00A5444F">
      <w:pPr>
        <w:rPr>
          <w:rFonts w:cstheme="minorBidi"/>
          <w:color w:val="auto"/>
        </w:rPr>
      </w:pPr>
      <w:r>
        <w:rPr>
          <w:rtl/>
        </w:rPr>
        <w:t xml:space="preserve">الهدف الرئيسي من ذلك إثبات أن السبب الرئيسي الكامن وراء تلك المشكلة هو سبب فعلي أدى لظهور تلك المشكلة. وتبدأ آلية العمل باستعراض كافة الأسباب المحتملة ومن ثم توجيه السؤال التالي: كيف يمكن أن يفسر ذلك السبب المحتمل بشكل علمي ومنطقي </w:t>
      </w:r>
      <w:r>
        <w:rPr>
          <w:rFonts w:hint="cs"/>
          <w:rtl/>
        </w:rPr>
        <w:t>و</w:t>
      </w:r>
      <w:r>
        <w:rPr>
          <w:rtl/>
        </w:rPr>
        <w:t>حدوث المشكلة في كل مكون من مكونات المشكلة الرئيسية وينفي عدم حدوثها في المكونات الأخرى؟</w:t>
      </w:r>
    </w:p>
    <w:p w:rsidR="00A5444F" w:rsidRDefault="00A5444F" w:rsidP="00A5444F">
      <w:pPr>
        <w:rPr>
          <w:rtl/>
        </w:rPr>
      </w:pPr>
      <w:r>
        <w:rPr>
          <w:noProof/>
          <w:rtl/>
        </w:rPr>
        <w:drawing>
          <wp:anchor distT="0" distB="0" distL="114300" distR="114300" simplePos="0" relativeHeight="252333056" behindDoc="0" locked="0" layoutInCell="1" allowOverlap="1" wp14:anchorId="0A6DF70D" wp14:editId="37AB677E">
            <wp:simplePos x="0" y="0"/>
            <wp:positionH relativeFrom="margin">
              <wp:posOffset>0</wp:posOffset>
            </wp:positionH>
            <wp:positionV relativeFrom="paragraph">
              <wp:posOffset>67310</wp:posOffset>
            </wp:positionV>
            <wp:extent cx="3082290" cy="2679700"/>
            <wp:effectExtent l="0" t="0" r="0" b="6350"/>
            <wp:wrapSquare wrapText="bothSides"/>
            <wp:docPr id="7169" name="صورة 7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9" name="Creativity-amico.png"/>
                    <pic:cNvPicPr/>
                  </pic:nvPicPr>
                  <pic:blipFill rotWithShape="1">
                    <a:blip r:embed="rId69" cstate="print">
                      <a:extLst>
                        <a:ext uri="{28A0092B-C50C-407E-A947-70E740481C1C}">
                          <a14:useLocalDpi xmlns:a14="http://schemas.microsoft.com/office/drawing/2010/main" val="0"/>
                        </a:ext>
                      </a:extLst>
                    </a:blip>
                    <a:srcRect t="4092" b="8948"/>
                    <a:stretch/>
                  </pic:blipFill>
                  <pic:spPr bwMode="auto">
                    <a:xfrm>
                      <a:off x="0" y="0"/>
                      <a:ext cx="3082290" cy="26797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tl/>
        </w:rPr>
        <w:t>وبعد ذلك نقوم باستعراض كافة الأسباب المحتملة على كافة المكونات وستجد أن السبب الرئيسي الكامن هو القادر على تقديم تفسير علمي ومنطقي لكافة مكونات حدوث المشكلة وينفي عناصر عدم الحدوث ومن ثم نقوم بالتحقق من السبب الرئيسي الكامن على أرض الواقع من خلال تصحيح ذلك الخلل ومتابعة اختفاء تلك المشكلة.</w:t>
      </w:r>
    </w:p>
    <w:p w:rsidR="00A5444F" w:rsidRDefault="00A5444F" w:rsidP="00A5444F">
      <w:pPr>
        <w:pageBreakBefore/>
        <w:rPr>
          <w:rtl/>
        </w:rPr>
      </w:pPr>
      <w:r>
        <w:rPr>
          <w:noProof/>
          <w:rtl/>
        </w:rPr>
        <w:lastRenderedPageBreak/>
        <mc:AlternateContent>
          <mc:Choice Requires="wpg">
            <w:drawing>
              <wp:inline distT="0" distB="0" distL="0" distR="0" wp14:anchorId="45AE2856" wp14:editId="2F911B8F">
                <wp:extent cx="5729605" cy="452755"/>
                <wp:effectExtent l="0" t="0" r="4445" b="61595"/>
                <wp:docPr id="2001" name="Group 1119"/>
                <wp:cNvGraphicFramePr/>
                <a:graphic xmlns:a="http://schemas.openxmlformats.org/drawingml/2006/main">
                  <a:graphicData uri="http://schemas.microsoft.com/office/word/2010/wordprocessingGroup">
                    <wpg:wgp>
                      <wpg:cNvGrpSpPr/>
                      <wpg:grpSpPr>
                        <a:xfrm>
                          <a:off x="0" y="0"/>
                          <a:ext cx="5729605" cy="452755"/>
                          <a:chOff x="0" y="0"/>
                          <a:chExt cx="6129305" cy="505460"/>
                        </a:xfrm>
                      </wpg:grpSpPr>
                      <wpg:grpSp>
                        <wpg:cNvPr id="2002" name="Group 1120"/>
                        <wpg:cNvGrpSpPr/>
                        <wpg:grpSpPr>
                          <a:xfrm>
                            <a:off x="0" y="0"/>
                            <a:ext cx="6129305" cy="505460"/>
                            <a:chOff x="0" y="0"/>
                            <a:chExt cx="6129938" cy="505879"/>
                          </a:xfrm>
                        </wpg:grpSpPr>
                        <wpg:grpSp>
                          <wpg:cNvPr id="2003" name="Group 1121"/>
                          <wpg:cNvGrpSpPr/>
                          <wpg:grpSpPr>
                            <a:xfrm>
                              <a:off x="3852017" y="0"/>
                              <a:ext cx="2277921" cy="505839"/>
                              <a:chOff x="2767663" y="0"/>
                              <a:chExt cx="3323248" cy="711023"/>
                            </a:xfrm>
                          </wpg:grpSpPr>
                          <wps:wsp>
                            <wps:cNvPr id="2004"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2767663" y="0"/>
                                <a:ext cx="3323248"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C7E58" w:rsidRPr="00F3161D" w:rsidRDefault="00FC7E58" w:rsidP="00A5444F">
                                  <w:pPr>
                                    <w:jc w:val="left"/>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 xml:space="preserve">         خطوات حل المشكلات:</w:t>
                                  </w:r>
                                </w:p>
                              </w:txbxContent>
                            </wps:txbx>
                            <wps:bodyPr tIns="36000" bIns="36000" rtlCol="0" anchor="ctr"/>
                          </wps:wsp>
                          <wps:wsp>
                            <wps:cNvPr id="2005"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006" name="Rectangle 112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007" name="Google Shape;200;p17"/>
                        <wpg:cNvGrpSpPr/>
                        <wpg:grpSpPr>
                          <a:xfrm>
                            <a:off x="5716078" y="117534"/>
                            <a:ext cx="224378" cy="267181"/>
                            <a:chOff x="0" y="0"/>
                            <a:chExt cx="273780" cy="327013"/>
                          </a:xfrm>
                          <a:solidFill>
                            <a:schemeClr val="bg1"/>
                          </a:solidFill>
                        </wpg:grpSpPr>
                        <wps:wsp>
                          <wps:cNvPr id="2008"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2009"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2010"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2011" name="Google Shape;204;p17"/>
                          <wpg:cNvGrpSpPr/>
                          <wpg:grpSpPr>
                            <a:xfrm>
                              <a:off x="0" y="0"/>
                              <a:ext cx="273780" cy="105078"/>
                              <a:chOff x="0" y="0"/>
                              <a:chExt cx="273780" cy="105078"/>
                            </a:xfrm>
                            <a:grpFill/>
                          </wpg:grpSpPr>
                          <wps:wsp>
                            <wps:cNvPr id="2012"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2013"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2014"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2015"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7168"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2839" style="width:451.15pt;height:35.65pt;mso-position-horizontal-relative:char;mso-position-vertical-relative:line" coordsize="61293,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">
                <v:group id="Group 1120" o:spid="_x0000_s2840" style="position:absolute;width:61293;height:5054" coordsize="61299,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W4vnsQAAADdAAAA&#10;DwAAAAAAAAAAAAAAAACqAgAAZHJzL2Rvd25yZXYueG1sUEsFBgAAAAAEAAQA+gAAAJsDAAAAAA==&#10;">
                  <v:group id="Group 1121" o:spid="_x0000_s2841" style="position:absolute;left:38520;width:22779;height:5058" coordorigin="27676" coordsize="33232,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IooFxgAAAN0A&#10;AAAPAAAAAAAAAAAAAAAAAKoCAABkcnMvZG93bnJldi54bWxQSwUGAAAAAAQABAD6AAAAnQMAAAAA&#10;">
                    <v:roundrect id="Rectangle: Rounded Corners 55" o:spid="_x0000_s2842" style="position:absolute;left:27676;width:33233;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0VP8IA&#10;AADdAAAADwAAAGRycy9kb3ducmV2LnhtbESPQWvCQBSE7wX/w/IEb3WjWAlpNiJGwWM17aG3R/Y1&#10;Cc2+Ddk1xn/vCoLHYWa+YdLNaFoxUO8aywoW8wgEcWl1w5WC7+LwHoNwHllja5kU3MjBJpu8pZho&#10;e+UTDWdfiQBhl6CC2vsukdKVNRl0c9sRB+/P9gZ9kH0ldY/XADetXEbRWhpsOCzU2NGupvL/fDEK&#10;omO+L/h3ST869if6wOIrzgulZtNx+wnC0+hf4Wf7qBUE4goeb8ITk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rRU/wgAAAN0AAAAPAAAAAAAAAAAAAAAAAJgCAABkcnMvZG93&#10;bnJldi54bWxQSwUGAAAAAAQABAD1AAAAhwMAAAAA&#10;" fillcolor="#0070c0" stroked="f" strokeweight="1pt">
                      <v:stroke joinstyle="miter"/>
                      <v:textbox inset=",1mm,,1mm">
                        <w:txbxContent>
                          <w:p w:rsidR="00FC7E58" w:rsidRPr="00F3161D" w:rsidRDefault="00FC7E58" w:rsidP="00A5444F">
                            <w:pPr>
                              <w:jc w:val="left"/>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 xml:space="preserve">         خطوات حل المشكلات:</w:t>
                            </w:r>
                          </w:p>
                        </w:txbxContent>
                      </v:textbox>
                    </v:roundrect>
                    <v:oval id="Oval 61" o:spid="_x0000_s2843"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3Xm8MA&#10;AADdAAAADwAAAGRycy9kb3ducmV2LnhtbESP0WoCMRRE3wv+Q7iCbzVrQSlbo5RKoaggXfsBl83t&#10;ZmlyE5JUV7/eFAo+DjNzhlmuB2fFiWLqPSuYTSsQxK3XPXcKvo7vj88gUkbWaD2TggslWK9GD0us&#10;tT/zJ52a3IkC4VSjApNzqKVMrSGHaeoDcfG+fXSYi4yd1BHPBe6sfKqqhXTYc1kwGOjNUPvT/DoF&#10;2yqYFPe762Uvm8NxE+w2R6vUZDy8voDINOR7+L/9oRUU4hz+3pQnIF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73Xm8MAAADdAAAADwAAAAAAAAAAAAAAAACYAgAAZHJzL2Rv&#10;d25yZXYueG1sUEsFBgAAAAAEAAQA9QAAAIgDAAAAAA==&#10;" fillcolor="#272727 [2749]" stroked="f" strokeweight="1pt">
                      <v:stroke joinstyle="miter"/>
                      <v:shadow on="t" color="black" opacity="26214f" origin=",-.5" offset="0,3pt"/>
                    </v:oval>
                  </v:group>
                  <v:rect id="Rectangle 1124" o:spid="_x0000_s2844"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oxm8YA&#10;AADdAAAADwAAAGRycy9kb3ducmV2LnhtbESPT2sCMRTE74LfIbxCL6VmW0TKalZqQevBWqoiHh+b&#10;t39087Ikqa7fvhEKHoeZ+Q0zmXamEWdyvras4GWQgCDOra65VLDbzp/fQPiArLGxTAqu5GGa9XsT&#10;TLW98A+dN6EUEcI+RQVVCG0qpc8rMugHtiWOXmGdwRClK6V2eIlw08jXJBlJgzXHhQpb+qgoP21+&#10;jYLDbvs1nLnv46FYrPYju6ZPXz4p9fjQvY9BBOrCPfzfXmoFNyLc3sQnIL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Zoxm8YAAADdAAAADwAAAAAAAAAAAAAAAACYAgAAZHJz&#10;L2Rvd25yZXYueG1sUEsFBgAAAAAEAAQA9QAAAIsDAAAAAA==&#10;" fillcolor="#0070c0" stroked="f" strokeweight="1pt"/>
                </v:group>
                <v:group id="Google Shape;200;p17" o:spid="_x0000_s2845"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RmMBsQAAADdAAAA&#10;DwAAAAAAAAAAAAAAAACqAgAAZHJzL2Rvd25yZXYueG1sUEsFBgAAAAAEAAQA+gAAAJsDAAAAAA==&#10;">
                  <v:shape id="Google Shape;201;p17" o:spid="_x0000_s2846"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LKMMYA&#10;AADdAAAADwAAAGRycy9kb3ducmV2LnhtbESPwWrCQBCG70LfYRmhN93Yg43RTSgFQXooNIpeh+w0&#10;SZudjdnVpG/fORR6HP75v5lvV0yuU3caQuvZwGqZgCKuvG25NnA67hcpqBCRLXaeycAPBSjyh9kO&#10;M+tH/qB7GWslEA4ZGmhi7DOtQ9WQw7D0PbFkn35wGGUcam0HHAXuOv2UJGvtsGW50GBPrw1V3+XN&#10;GXi/pfFgz9f07flyXn9txvJ0rFpjHufTyxZUpCn+L/+1D9aAEOVdsRET0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sLKMMYAAADdAAAADwAAAAAAAAAAAAAAAACYAgAAZHJz&#10;L2Rvd25yZXYueG1sUEsFBgAAAAAEAAQA9QAAAIsD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2847"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gXtsUA&#10;AADdAAAADwAAAGRycy9kb3ducmV2LnhtbESPQWvCQBSE7wX/w/IEL6IbFaVN3YiUFooi0ij0+si+&#10;ZkOyb0N21fjvuwWhx2FmvmHWm9424kqdrxwrmE0TEMSF0xWXCs6nj8kzCB+QNTaOScGdPGyywdMa&#10;U+1u/EXXPJQiQtinqMCE0KZS+sKQRT91LXH0flxnMUTZlVJ3eItw28h5kqykxYrjgsGW3gwVdX6x&#10;CprT8bB/Hy/z7zHm84U3u3pf7pQaDfvtK4hAffgPP9qfWkEkvsDfm/gEZP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KBe2xQAAAN0AAAAPAAAAAAAAAAAAAAAAAJgCAABkcnMv&#10;ZG93bnJldi54bWxQSwUGAAAAAAQABAD1AAAAigMAAAAA&#10;" path="m2643,1l417,1c191,1,,143,,370,,608,191,751,417,751r2214,c2870,751,3060,608,3060,370,3060,143,2870,1,2643,1xe" filled="f" strokecolor="white [3212]">
                    <v:path arrowok="t" o:extrusionok="f"/>
                  </v:shape>
                  <v:shape id="Google Shape;203;p17" o:spid="_x0000_s2848"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cJbcMA&#10;AADdAAAADwAAAGRycy9kb3ducmV2LnhtbERPy2rCQBTdC/7DcIXudPIoIqmTUEotha4aFezumrlm&#10;QjN3Qmaq6d93FgWXh/PeVpPtxZVG3zlWkK4SEMSN0x23Cg773XIDwgdkjb1jUvBLHqpyPttiod2N&#10;P+lah1bEEPYFKjAhDIWUvjFk0a/cQBy5ixsthgjHVuoRbzHc9jJLkrW02HFsMDjQi6Hmu/6xCnJ/&#10;Ml/52+6s24xPH6+HY14/pko9LKbnJxCBpnAX/7vftYIsSeP++CY+AV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DcJbcMAAADdAAAADwAAAAAAAAAAAAAAAACYAgAAZHJzL2Rv&#10;d25yZXYueG1sUEsFBgAAAAAEAAQA9QAAAIgDAAAAAA==&#10;" path="m1976,l417,c191,,,131,,369,,596,191,739,417,739r1559,c2203,739,2393,596,2393,369,2393,131,2203,,1976,xe" filled="f" strokecolor="white [3212]">
                    <v:path arrowok="t" o:extrusionok="f"/>
                  </v:shape>
                  <v:group id="Google Shape;204;p17" o:spid="_x0000_s2849"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xlJzTFAAAA3QAA&#10;AA8AAAAAAAAAAAAAAAAAqgIAAGRycy9kb3ducmV2LnhtbFBLBQYAAAAABAAEAPoAAACcAwAAAAA=&#10;">
                    <v:shape id="Google Shape;205;p17" o:spid="_x0000_s2850"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4sdsUA&#10;AADdAAAADwAAAGRycy9kb3ducmV2LnhtbESPQWvCQBSE74X+h+UJvZS6MS1tTF2lCAWPGtP7M/tM&#10;UrNvw+4a47/vCgWPw8x8wyxWo+nEQM63lhXMpgkI4srqlmsF5f77JQPhA7LGzjIpuJKH1fLxYYG5&#10;thfe0VCEWkQI+xwVNCH0uZS+asign9qeOHpH6wyGKF0ttcNLhJtOpknyLg22HBca7GndUHUqzkbB&#10;78eYuefddn54LbKft7oc+iCPSj1Nxq9PEIHGcA//tzdaQZrMUri9iU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vix2xQAAAN0AAAAPAAAAAAAAAAAAAAAAAJgCAABkcnMv&#10;ZG93bnJldi54bWxQSwUGAAAAAAQABAD1AAAAigMAAAAA&#10;" path="m227,1501v107,,226,-72,226,-167l453,167c453,84,322,1,227,1,144,1,1,84,1,167r,1167c1,1429,144,1501,227,1501xe" filled="f" stroked="f">
                      <v:path arrowok="t" o:extrusionok="f"/>
                    </v:shape>
                    <v:shape id="Google Shape;206;p17" o:spid="_x0000_s2851"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hGocQA&#10;AADdAAAADwAAAGRycy9kb3ducmV2LnhtbESPQUvDQBSE74L/YXlCb3aTFERit8UolvZo9ODxNfua&#10;pM2+Dbuvbfz3riB4HGbmG2a5ntygLhRi79lAPs9AETfe9twa+Px4u38EFQXZ4uCZDHxThPXq9maJ&#10;pfVXfqdLLa1KEI4lGuhExlLr2HTkMM79SJy8gw8OJcnQahvwmuBu0EWWPWiHPaeFDkd66ag51Wdn&#10;oKqLaveFuzzIMb5uXSVus7fGzO6m5ydQQpP8h//aW2ugyPIF/L5JT0Cv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4RqHEAAAA3QAAAA8AAAAAAAAAAAAAAAAAmAIAAGRycy9k&#10;b3ducmV2LnhtbFBLBQYAAAAABAAEAPUAAACJAwAAAAA=&#10;" path="m929,60c846,,750,36,703,108l60,1060c,1143,24,1251,95,1310v36,12,60,24,96,24c250,1334,298,1310,334,1251l976,298v60,-71,36,-178,-47,-238xe" filled="f" stroked="f">
                      <v:path arrowok="t" o:extrusionok="f"/>
                    </v:shape>
                    <v:shape id="Google Shape;207;p17" o:spid="_x0000_s2852"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DPoMYA&#10;AADdAAAADwAAAGRycy9kb3ducmV2LnhtbESP0WrCQBRE3wv+w3KFvtWNNohEV5FoobQPpdEPuGav&#10;STB7N2a3yfbvu4VCH4eZOcNsdsG0YqDeNZYVzGcJCOLS6oYrBefTy9MKhPPIGlvLpOCbHOy2k4cN&#10;ZtqO/ElD4SsRIewyVFB732VSurImg25mO+LoXW1v0EfZV1L3OEa4aeUiSZbSYMNxocaO8prKW/Fl&#10;FNC7PV7aUKQHXubh9HF4s8/nu1KP07Bfg/AU/H/4r/2qFSySeQq/b+ITk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DPoMYAAADdAAAADwAAAAAAAAAAAAAAAACYAgAAZHJz&#10;L2Rvd25yZXYueG1sUEsFBgAAAAAEAAQA9QAAAIsDAAAAAA==&#10;" path="m822,1346v24,,60,-12,83,-35c989,1263,1013,1156,953,1072l334,108c286,25,179,1,96,48,12,108,1,215,48,298r619,965c703,1322,763,1346,822,1346xe" filled="f" stroked="f">
                      <v:path arrowok="t" o:extrusionok="f"/>
                    </v:shape>
                    <v:shape id="Google Shape;208;p17" o:spid="_x0000_s2853"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hq98UA&#10;AADdAAAADwAAAGRycy9kb3ducmV2LnhtbESP3WrCQBSE74W+w3IKvRHdjaItaVYpDRW9NPYBjtmT&#10;nzZ7NmS3mr59tyB4OczMN0y2HW0nLjT41rGGZK5AEJfOtFxr+Dx9zF5A+IBssHNMGn7Jw3bzMMkw&#10;Ne7KR7oUoRYRwj5FDU0IfSqlLxuy6OeuJ45e5QaLIcqhlmbAa4TbTi6UWkuLLceFBnt6b6j8Ln6s&#10;hjPJZaCyytXzvsvVIcmnp92X1k+P49sriEBjuIdv7b3RsFDJCv7fxCcgN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SGr3xQAAAN0AAAAPAAAAAAAAAAAAAAAAAJgCAABkcnMv&#10;ZG93bnJldi54bWxQSwUGAAAAAAQABAD1AAAAigMAAAAA&#10;" path="m1287,596l275,48c191,1,84,36,48,120,1,191,25,310,120,346l1132,894v24,11,48,23,71,23c1263,917,1322,882,1358,822v36,-71,12,-190,-71,-226xe" filled="f" stroked="f">
                      <v:path arrowok="t" o:extrusionok="f"/>
                    </v:shape>
                    <v:shape id="Google Shape;209;p17" o:spid="_x0000_s2854"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yQ0MQA&#10;AADdAAAADwAAAGRycy9kb3ducmV2LnhtbERPTWvCQBC9C/0PyxS8SN3Eg4bUVaogiAhiWlqP0+w0&#10;Cc3Ohuxqor/ePQgeH+97vuxNLS7UusqygngcgSDOra64UPD1uXlLQDiPrLG2TAqu5GC5eBnMMdW2&#10;4yNdMl+IEMIuRQWl900qpctLMujGtiEO3J9tDfoA20LqFrsQbmo5iaKpNFhxaCixoXVJ+X92NgoO&#10;JG/dwf+uTrvva7LPkvjnNIqVGr72H+8gPPX+KX64t1rBLJ6GueFNeAJy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3skNDEAAAA3QAAAA8AAAAAAAAAAAAAAAAAmAIAAGRycy9k&#10;b3ducmV2LnhtbFBLBQYAAAAABAAEAPUAAACJAw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A5444F" w:rsidRPr="00623AB4" w:rsidRDefault="00A5444F" w:rsidP="00A5444F">
      <w:pPr>
        <w:rPr>
          <w:b/>
          <w:bCs/>
          <w:color w:val="C00000"/>
          <w:rtl/>
        </w:rPr>
      </w:pPr>
      <w:r w:rsidRPr="00623AB4">
        <w:rPr>
          <w:b/>
          <w:bCs/>
          <w:color w:val="C00000"/>
          <w:rtl/>
        </w:rPr>
        <w:t>تتضمّن عملية حلّ المشكلات الخطوات التالية:</w:t>
      </w:r>
    </w:p>
    <w:p w:rsidR="00A5444F" w:rsidRDefault="00A5444F" w:rsidP="00A5444F">
      <w:pPr>
        <w:rPr>
          <w:rtl/>
        </w:rPr>
      </w:pPr>
      <w:r>
        <w:rPr>
          <w:noProof/>
        </w:rPr>
        <mc:AlternateContent>
          <mc:Choice Requires="wpg">
            <w:drawing>
              <wp:inline distT="0" distB="0" distL="0" distR="0" wp14:anchorId="66894AA0" wp14:editId="3C00D955">
                <wp:extent cx="5731510" cy="3657600"/>
                <wp:effectExtent l="0" t="0" r="2540" b="0"/>
                <wp:docPr id="2141" name="مجموعة 2141"/>
                <wp:cNvGraphicFramePr/>
                <a:graphic xmlns:a="http://schemas.openxmlformats.org/drawingml/2006/main">
                  <a:graphicData uri="http://schemas.microsoft.com/office/word/2010/wordprocessingGroup">
                    <wpg:wgp>
                      <wpg:cNvGrpSpPr/>
                      <wpg:grpSpPr bwMode="auto">
                        <a:xfrm>
                          <a:off x="0" y="0"/>
                          <a:ext cx="5731510" cy="3657600"/>
                          <a:chOff x="0" y="0"/>
                          <a:chExt cx="65044" cy="41273"/>
                        </a:xfrm>
                      </wpg:grpSpPr>
                      <wpg:grpSp>
                        <wpg:cNvPr id="2031" name="Google Shape;1373;p43"/>
                        <wpg:cNvGrpSpPr>
                          <a:grpSpLocks/>
                        </wpg:cNvGrpSpPr>
                        <wpg:grpSpPr bwMode="auto">
                          <a:xfrm>
                            <a:off x="0" y="0"/>
                            <a:ext cx="55293" cy="9432"/>
                            <a:chOff x="0" y="0"/>
                            <a:chExt cx="55293" cy="9432"/>
                          </a:xfrm>
                        </wpg:grpSpPr>
                        <wps:wsp>
                          <wps:cNvPr id="2056" name="Google Shape;1374;p43"/>
                          <wps:cNvSpPr>
                            <a:spLocks noChangeArrowheads="1"/>
                          </wps:cNvSpPr>
                          <wps:spPr bwMode="auto">
                            <a:xfrm>
                              <a:off x="5145" y="983"/>
                              <a:ext cx="48746" cy="7467"/>
                            </a:xfrm>
                            <a:prstGeom prst="rect">
                              <a:avLst/>
                            </a:prstGeom>
                            <a:noFill/>
                            <a:ln w="9525">
                              <a:solidFill>
                                <a:srgbClr val="00B0F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25" tIns="91425" rIns="91425" bIns="91425" anchor="ctr" anchorCtr="0" upright="1">
                            <a:noAutofit/>
                          </wps:bodyPr>
                        </wps:wsp>
                        <wps:wsp>
                          <wps:cNvPr id="2057" name="Google Shape;1375;p43"/>
                          <wps:cNvSpPr>
                            <a:spLocks/>
                          </wps:cNvSpPr>
                          <wps:spPr bwMode="auto">
                            <a:xfrm>
                              <a:off x="7441" y="1773"/>
                              <a:ext cx="3709" cy="5885"/>
                            </a:xfrm>
                            <a:custGeom>
                              <a:avLst/>
                              <a:gdLst>
                                <a:gd name="T0" fmla="*/ 1 w 21968"/>
                                <a:gd name="T1" fmla="*/ 1 h 34851"/>
                                <a:gd name="T2" fmla="*/ 1 w 21968"/>
                                <a:gd name="T3" fmla="*/ 34850 h 34851"/>
                                <a:gd name="T4" fmla="*/ 11907 w 21968"/>
                                <a:gd name="T5" fmla="*/ 34850 h 34851"/>
                                <a:gd name="T6" fmla="*/ 21968 w 21968"/>
                                <a:gd name="T7" fmla="*/ 17432 h 34851"/>
                                <a:gd name="T8" fmla="*/ 11907 w 21968"/>
                                <a:gd name="T9" fmla="*/ 1 h 34851"/>
                                <a:gd name="T10" fmla="*/ 1 w 21968"/>
                                <a:gd name="T11" fmla="*/ 1 h 34851"/>
                              </a:gdLst>
                              <a:ahLst/>
                              <a:cxnLst>
                                <a:cxn ang="0">
                                  <a:pos x="T0" y="T1"/>
                                </a:cxn>
                                <a:cxn ang="0">
                                  <a:pos x="T2" y="T3"/>
                                </a:cxn>
                                <a:cxn ang="0">
                                  <a:pos x="T4" y="T5"/>
                                </a:cxn>
                                <a:cxn ang="0">
                                  <a:pos x="T6" y="T7"/>
                                </a:cxn>
                                <a:cxn ang="0">
                                  <a:pos x="T8" y="T9"/>
                                </a:cxn>
                                <a:cxn ang="0">
                                  <a:pos x="T10" y="T11"/>
                                </a:cxn>
                              </a:cxnLst>
                              <a:rect l="0" t="0" r="r" b="b"/>
                              <a:pathLst>
                                <a:path w="21968" h="34851" extrusionOk="0">
                                  <a:moveTo>
                                    <a:pt x="1" y="1"/>
                                  </a:moveTo>
                                  <a:lnTo>
                                    <a:pt x="1" y="34850"/>
                                  </a:lnTo>
                                  <a:lnTo>
                                    <a:pt x="11907" y="34850"/>
                                  </a:lnTo>
                                  <a:lnTo>
                                    <a:pt x="21968" y="17432"/>
                                  </a:lnTo>
                                  <a:lnTo>
                                    <a:pt x="11907" y="1"/>
                                  </a:lnTo>
                                  <a:lnTo>
                                    <a:pt x="1" y="1"/>
                                  </a:lnTo>
                                  <a:close/>
                                </a:path>
                              </a:pathLst>
                            </a:custGeom>
                            <a:solidFill>
                              <a:srgbClr val="4685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58" name="Google Shape;1376;p43"/>
                          <wps:cNvSpPr>
                            <a:spLocks/>
                          </wps:cNvSpPr>
                          <wps:spPr bwMode="auto">
                            <a:xfrm>
                              <a:off x="0" y="0"/>
                              <a:ext cx="8189" cy="9432"/>
                            </a:xfrm>
                            <a:custGeom>
                              <a:avLst/>
                              <a:gdLst>
                                <a:gd name="T0" fmla="*/ 16300 w 48495"/>
                                <a:gd name="T1" fmla="*/ 0 h 55853"/>
                                <a:gd name="T2" fmla="*/ 15979 w 48495"/>
                                <a:gd name="T3" fmla="*/ 191 h 55853"/>
                                <a:gd name="T4" fmla="*/ 72 w 48495"/>
                                <a:gd name="T5" fmla="*/ 27742 h 55853"/>
                                <a:gd name="T6" fmla="*/ 72 w 48495"/>
                                <a:gd name="T7" fmla="*/ 28123 h 55853"/>
                                <a:gd name="T8" fmla="*/ 15979 w 48495"/>
                                <a:gd name="T9" fmla="*/ 55662 h 55853"/>
                                <a:gd name="T10" fmla="*/ 16300 w 48495"/>
                                <a:gd name="T11" fmla="*/ 55853 h 55853"/>
                                <a:gd name="T12" fmla="*/ 48114 w 48495"/>
                                <a:gd name="T13" fmla="*/ 55853 h 55853"/>
                                <a:gd name="T14" fmla="*/ 48495 w 48495"/>
                                <a:gd name="T15" fmla="*/ 55472 h 55853"/>
                                <a:gd name="T16" fmla="*/ 48114 w 48495"/>
                                <a:gd name="T17" fmla="*/ 55091 h 55853"/>
                                <a:gd name="T18" fmla="*/ 16526 w 48495"/>
                                <a:gd name="T19" fmla="*/ 55091 h 55853"/>
                                <a:gd name="T20" fmla="*/ 846 w 48495"/>
                                <a:gd name="T21" fmla="*/ 27933 h 55853"/>
                                <a:gd name="T22" fmla="*/ 16526 w 48495"/>
                                <a:gd name="T23" fmla="*/ 762 h 55853"/>
                                <a:gd name="T24" fmla="*/ 48114 w 48495"/>
                                <a:gd name="T25" fmla="*/ 762 h 55853"/>
                                <a:gd name="T26" fmla="*/ 48495 w 48495"/>
                                <a:gd name="T27" fmla="*/ 381 h 55853"/>
                                <a:gd name="T28" fmla="*/ 48114 w 48495"/>
                                <a:gd name="T29" fmla="*/ 0 h 55853"/>
                                <a:gd name="T30" fmla="*/ 16300 w 48495"/>
                                <a:gd name="T31" fmla="*/ 0 h 558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48495" h="55853" extrusionOk="0">
                                  <a:moveTo>
                                    <a:pt x="16300" y="0"/>
                                  </a:moveTo>
                                  <a:cubicBezTo>
                                    <a:pt x="16169" y="0"/>
                                    <a:pt x="16050" y="72"/>
                                    <a:pt x="15979" y="191"/>
                                  </a:cubicBezTo>
                                  <a:lnTo>
                                    <a:pt x="72" y="27742"/>
                                  </a:lnTo>
                                  <a:cubicBezTo>
                                    <a:pt x="1" y="27849"/>
                                    <a:pt x="1" y="28004"/>
                                    <a:pt x="72" y="28123"/>
                                  </a:cubicBezTo>
                                  <a:lnTo>
                                    <a:pt x="15979" y="55662"/>
                                  </a:lnTo>
                                  <a:cubicBezTo>
                                    <a:pt x="16050" y="55781"/>
                                    <a:pt x="16169" y="55853"/>
                                    <a:pt x="16300" y="55853"/>
                                  </a:cubicBezTo>
                                  <a:lnTo>
                                    <a:pt x="48114" y="55853"/>
                                  </a:lnTo>
                                  <a:cubicBezTo>
                                    <a:pt x="48316" y="55853"/>
                                    <a:pt x="48495" y="55686"/>
                                    <a:pt x="48495" y="55472"/>
                                  </a:cubicBezTo>
                                  <a:cubicBezTo>
                                    <a:pt x="48495" y="55257"/>
                                    <a:pt x="48316" y="55091"/>
                                    <a:pt x="48114" y="55091"/>
                                  </a:cubicBezTo>
                                  <a:lnTo>
                                    <a:pt x="16526" y="55091"/>
                                  </a:lnTo>
                                  <a:lnTo>
                                    <a:pt x="846" y="27933"/>
                                  </a:lnTo>
                                  <a:lnTo>
                                    <a:pt x="16526" y="762"/>
                                  </a:lnTo>
                                  <a:lnTo>
                                    <a:pt x="48114" y="762"/>
                                  </a:lnTo>
                                  <a:cubicBezTo>
                                    <a:pt x="48316" y="762"/>
                                    <a:pt x="48495" y="596"/>
                                    <a:pt x="48495" y="381"/>
                                  </a:cubicBezTo>
                                  <a:cubicBezTo>
                                    <a:pt x="48495" y="179"/>
                                    <a:pt x="48316" y="0"/>
                                    <a:pt x="48114" y="0"/>
                                  </a:cubicBezTo>
                                  <a:lnTo>
                                    <a:pt x="16300" y="0"/>
                                  </a:lnTo>
                                  <a:close/>
                                </a:path>
                              </a:pathLst>
                            </a:custGeom>
                            <a:solidFill>
                              <a:srgbClr val="5EB2F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59" name="Google Shape;1377;p43"/>
                          <wps:cNvSpPr>
                            <a:spLocks/>
                          </wps:cNvSpPr>
                          <wps:spPr bwMode="auto">
                            <a:xfrm>
                              <a:off x="1127" y="983"/>
                              <a:ext cx="8622" cy="7465"/>
                            </a:xfrm>
                            <a:custGeom>
                              <a:avLst/>
                              <a:gdLst>
                                <a:gd name="T0" fmla="*/ 12764 w 51055"/>
                                <a:gd name="T1" fmla="*/ 1 h 44209"/>
                                <a:gd name="T2" fmla="*/ 1 w 51055"/>
                                <a:gd name="T3" fmla="*/ 22111 h 44209"/>
                                <a:gd name="T4" fmla="*/ 12764 w 51055"/>
                                <a:gd name="T5" fmla="*/ 44208 h 44209"/>
                                <a:gd name="T6" fmla="*/ 38291 w 51055"/>
                                <a:gd name="T7" fmla="*/ 44208 h 44209"/>
                                <a:gd name="T8" fmla="*/ 51055 w 51055"/>
                                <a:gd name="T9" fmla="*/ 22111 h 44209"/>
                                <a:gd name="T10" fmla="*/ 38291 w 51055"/>
                                <a:gd name="T11" fmla="*/ 1 h 44209"/>
                                <a:gd name="T12" fmla="*/ 12764 w 51055"/>
                                <a:gd name="T13" fmla="*/ 1 h 44209"/>
                                <a:gd name="T14" fmla="*/ 0 w 51055"/>
                                <a:gd name="T15" fmla="*/ 0 h 44209"/>
                                <a:gd name="T16" fmla="*/ 51055 w 51055"/>
                                <a:gd name="T17" fmla="*/ 44209 h 44209"/>
                              </a:gdLst>
                              <a:ahLst/>
                              <a:cxnLst>
                                <a:cxn ang="0">
                                  <a:pos x="T0" y="T1"/>
                                </a:cxn>
                                <a:cxn ang="0">
                                  <a:pos x="T2" y="T3"/>
                                </a:cxn>
                                <a:cxn ang="0">
                                  <a:pos x="T4" y="T5"/>
                                </a:cxn>
                                <a:cxn ang="0">
                                  <a:pos x="T6" y="T7"/>
                                </a:cxn>
                                <a:cxn ang="0">
                                  <a:pos x="T8" y="T9"/>
                                </a:cxn>
                                <a:cxn ang="0">
                                  <a:pos x="T10" y="T11"/>
                                </a:cxn>
                                <a:cxn ang="0">
                                  <a:pos x="T12" y="T13"/>
                                </a:cxn>
                              </a:cxnLst>
                              <a:rect l="T14" t="T15" r="T16" b="T17"/>
                              <a:pathLst>
                                <a:path w="51055" h="44209" extrusionOk="0">
                                  <a:moveTo>
                                    <a:pt x="12764" y="1"/>
                                  </a:moveTo>
                                  <a:lnTo>
                                    <a:pt x="1" y="22111"/>
                                  </a:lnTo>
                                  <a:lnTo>
                                    <a:pt x="12764" y="44208"/>
                                  </a:lnTo>
                                  <a:lnTo>
                                    <a:pt x="38291" y="44208"/>
                                  </a:lnTo>
                                  <a:lnTo>
                                    <a:pt x="51055" y="22111"/>
                                  </a:lnTo>
                                  <a:lnTo>
                                    <a:pt x="38291" y="1"/>
                                  </a:lnTo>
                                  <a:lnTo>
                                    <a:pt x="12764"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7E58" w:rsidRDefault="00FC7E58" w:rsidP="00A5444F">
                                <w:pPr>
                                  <w:bidi w:val="0"/>
                                  <w:jc w:val="center"/>
                                  <w:rPr>
                                    <w:color w:val="4472C4" w:themeColor="accent1"/>
                                    <w:sz w:val="70"/>
                                    <w:szCs w:val="70"/>
                                    <w:lang w:bidi="ar-SY"/>
                                  </w:rPr>
                                </w:pPr>
                                <w:r>
                                  <w:rPr>
                                    <w:color w:val="4472C4" w:themeColor="accent1"/>
                                    <w:sz w:val="70"/>
                                    <w:szCs w:val="70"/>
                                    <w:rtl/>
                                    <w:lang w:bidi="ar-SY"/>
                                  </w:rPr>
                                  <w:t>1</w:t>
                                </w:r>
                              </w:p>
                            </w:txbxContent>
                          </wps:txbx>
                          <wps:bodyPr rot="0" vert="horz" wrap="square" lIns="91425" tIns="91425" rIns="91425" bIns="91425" anchor="ctr" anchorCtr="0" upright="1">
                            <a:noAutofit/>
                          </wps:bodyPr>
                        </wps:wsp>
                        <wps:wsp>
                          <wps:cNvPr id="2060" name="Google Shape;1380;p43"/>
                          <wps:cNvSpPr txBox="1">
                            <a:spLocks noChangeArrowheads="1"/>
                          </wps:cNvSpPr>
                          <wps:spPr bwMode="auto">
                            <a:xfrm>
                              <a:off x="11887" y="1248"/>
                              <a:ext cx="43406" cy="74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Pr="00B67D85" w:rsidRDefault="00FC7E58" w:rsidP="00A5444F">
                                <w:pPr>
                                  <w:spacing w:before="240"/>
                                  <w:jc w:val="center"/>
                                  <w:rPr>
                                    <w:color w:val="auto"/>
                                    <w:sz w:val="30"/>
                                  </w:rPr>
                                </w:pPr>
                                <w:r w:rsidRPr="00B67D85">
                                  <w:rPr>
                                    <w:sz w:val="30"/>
                                    <w:rtl/>
                                  </w:rPr>
                                  <w:t>تعريف المشكلة وتحديدها.</w:t>
                                </w:r>
                              </w:p>
                              <w:p w:rsidR="00FC7E58" w:rsidRDefault="00FC7E58" w:rsidP="00A5444F">
                                <w:pPr>
                                  <w:spacing w:after="160" w:line="240" w:lineRule="auto"/>
                                  <w:ind w:left="360"/>
                                  <w:rPr>
                                    <w:rFonts w:asciiTheme="majorBidi" w:eastAsia="Calibri" w:hAnsiTheme="majorBidi" w:cstheme="majorBidi"/>
                                    <w:b/>
                                    <w:bCs/>
                                    <w:szCs w:val="28"/>
                                    <w:lang w:bidi="ar-SY"/>
                                  </w:rPr>
                                </w:pPr>
                              </w:p>
                            </w:txbxContent>
                          </wps:txbx>
                          <wps:bodyPr rot="0" vert="horz" wrap="square" lIns="72000" tIns="36000" rIns="0" bIns="36000" anchor="ctr" anchorCtr="0" upright="1">
                            <a:noAutofit/>
                          </wps:bodyPr>
                        </wps:wsp>
                      </wpg:grpSp>
                      <wpg:grpSp>
                        <wpg:cNvPr id="2032" name="Google Shape;1381;p43"/>
                        <wpg:cNvGrpSpPr>
                          <a:grpSpLocks/>
                        </wpg:cNvGrpSpPr>
                        <wpg:grpSpPr bwMode="auto">
                          <a:xfrm>
                            <a:off x="0" y="15923"/>
                            <a:ext cx="56739" cy="9430"/>
                            <a:chOff x="0" y="15923"/>
                            <a:chExt cx="46259" cy="9430"/>
                          </a:xfrm>
                        </wpg:grpSpPr>
                        <wps:wsp>
                          <wps:cNvPr id="2051" name="Google Shape;1382;p43"/>
                          <wps:cNvSpPr>
                            <a:spLocks noChangeArrowheads="1"/>
                          </wps:cNvSpPr>
                          <wps:spPr bwMode="auto">
                            <a:xfrm>
                              <a:off x="5145" y="16905"/>
                              <a:ext cx="39936" cy="7467"/>
                            </a:xfrm>
                            <a:prstGeom prst="rect">
                              <a:avLst/>
                            </a:prstGeom>
                            <a:noFill/>
                            <a:ln w="9525">
                              <a:solidFill>
                                <a:srgbClr val="92D05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25" tIns="91425" rIns="91425" bIns="91425" anchor="ctr" anchorCtr="0" upright="1">
                            <a:noAutofit/>
                          </wps:bodyPr>
                        </wps:wsp>
                        <wps:wsp>
                          <wps:cNvPr id="2052" name="Google Shape;1383;p43"/>
                          <wps:cNvSpPr>
                            <a:spLocks/>
                          </wps:cNvSpPr>
                          <wps:spPr bwMode="auto">
                            <a:xfrm>
                              <a:off x="5962" y="17695"/>
                              <a:ext cx="3710" cy="5887"/>
                            </a:xfrm>
                            <a:custGeom>
                              <a:avLst/>
                              <a:gdLst>
                                <a:gd name="T0" fmla="*/ 1 w 21968"/>
                                <a:gd name="T1" fmla="*/ 0 h 34862"/>
                                <a:gd name="T2" fmla="*/ 1 w 21968"/>
                                <a:gd name="T3" fmla="*/ 34862 h 34862"/>
                                <a:gd name="T4" fmla="*/ 11907 w 21968"/>
                                <a:gd name="T5" fmla="*/ 34862 h 34862"/>
                                <a:gd name="T6" fmla="*/ 21968 w 21968"/>
                                <a:gd name="T7" fmla="*/ 17431 h 34862"/>
                                <a:gd name="T8" fmla="*/ 11907 w 21968"/>
                                <a:gd name="T9" fmla="*/ 0 h 34862"/>
                                <a:gd name="T10" fmla="*/ 1 w 21968"/>
                                <a:gd name="T11" fmla="*/ 0 h 34862"/>
                              </a:gdLst>
                              <a:ahLst/>
                              <a:cxnLst>
                                <a:cxn ang="0">
                                  <a:pos x="T0" y="T1"/>
                                </a:cxn>
                                <a:cxn ang="0">
                                  <a:pos x="T2" y="T3"/>
                                </a:cxn>
                                <a:cxn ang="0">
                                  <a:pos x="T4" y="T5"/>
                                </a:cxn>
                                <a:cxn ang="0">
                                  <a:pos x="T6" y="T7"/>
                                </a:cxn>
                                <a:cxn ang="0">
                                  <a:pos x="T8" y="T9"/>
                                </a:cxn>
                                <a:cxn ang="0">
                                  <a:pos x="T10" y="T11"/>
                                </a:cxn>
                              </a:cxnLst>
                              <a:rect l="0" t="0" r="r" b="b"/>
                              <a:pathLst>
                                <a:path w="21968" h="34862" extrusionOk="0">
                                  <a:moveTo>
                                    <a:pt x="1" y="0"/>
                                  </a:moveTo>
                                  <a:lnTo>
                                    <a:pt x="1" y="34862"/>
                                  </a:lnTo>
                                  <a:lnTo>
                                    <a:pt x="11907" y="34862"/>
                                  </a:lnTo>
                                  <a:lnTo>
                                    <a:pt x="21968" y="17431"/>
                                  </a:lnTo>
                                  <a:lnTo>
                                    <a:pt x="11907" y="0"/>
                                  </a:lnTo>
                                  <a:lnTo>
                                    <a:pt x="1" y="0"/>
                                  </a:lnTo>
                                  <a:close/>
                                </a:path>
                              </a:pathLst>
                            </a:custGeom>
                            <a:solidFill>
                              <a:srgbClr val="2FC94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53" name="Google Shape;1384;p43"/>
                          <wps:cNvSpPr>
                            <a:spLocks/>
                          </wps:cNvSpPr>
                          <wps:spPr bwMode="auto">
                            <a:xfrm>
                              <a:off x="0" y="15923"/>
                              <a:ext cx="8189" cy="9430"/>
                            </a:xfrm>
                            <a:custGeom>
                              <a:avLst/>
                              <a:gdLst>
                                <a:gd name="T0" fmla="*/ 16300 w 48495"/>
                                <a:gd name="T1" fmla="*/ 1 h 55841"/>
                                <a:gd name="T2" fmla="*/ 15979 w 48495"/>
                                <a:gd name="T3" fmla="*/ 191 h 55841"/>
                                <a:gd name="T4" fmla="*/ 72 w 48495"/>
                                <a:gd name="T5" fmla="*/ 27730 h 55841"/>
                                <a:gd name="T6" fmla="*/ 72 w 48495"/>
                                <a:gd name="T7" fmla="*/ 28111 h 55841"/>
                                <a:gd name="T8" fmla="*/ 15979 w 48495"/>
                                <a:gd name="T9" fmla="*/ 55650 h 55841"/>
                                <a:gd name="T10" fmla="*/ 16300 w 48495"/>
                                <a:gd name="T11" fmla="*/ 55841 h 55841"/>
                                <a:gd name="T12" fmla="*/ 48114 w 48495"/>
                                <a:gd name="T13" fmla="*/ 55841 h 55841"/>
                                <a:gd name="T14" fmla="*/ 48495 w 48495"/>
                                <a:gd name="T15" fmla="*/ 55460 h 55841"/>
                                <a:gd name="T16" fmla="*/ 48114 w 48495"/>
                                <a:gd name="T17" fmla="*/ 55079 h 55841"/>
                                <a:gd name="T18" fmla="*/ 16526 w 48495"/>
                                <a:gd name="T19" fmla="*/ 55079 h 55841"/>
                                <a:gd name="T20" fmla="*/ 846 w 48495"/>
                                <a:gd name="T21" fmla="*/ 27921 h 55841"/>
                                <a:gd name="T22" fmla="*/ 16526 w 48495"/>
                                <a:gd name="T23" fmla="*/ 751 h 55841"/>
                                <a:gd name="T24" fmla="*/ 48114 w 48495"/>
                                <a:gd name="T25" fmla="*/ 751 h 55841"/>
                                <a:gd name="T26" fmla="*/ 48495 w 48495"/>
                                <a:gd name="T27" fmla="*/ 382 h 55841"/>
                                <a:gd name="T28" fmla="*/ 48114 w 48495"/>
                                <a:gd name="T29" fmla="*/ 1 h 55841"/>
                                <a:gd name="T30" fmla="*/ 16300 w 48495"/>
                                <a:gd name="T31" fmla="*/ 1 h 5584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48495" h="55841" extrusionOk="0">
                                  <a:moveTo>
                                    <a:pt x="16300" y="1"/>
                                  </a:moveTo>
                                  <a:cubicBezTo>
                                    <a:pt x="16169" y="1"/>
                                    <a:pt x="16050" y="72"/>
                                    <a:pt x="15979" y="191"/>
                                  </a:cubicBezTo>
                                  <a:lnTo>
                                    <a:pt x="72" y="27730"/>
                                  </a:lnTo>
                                  <a:cubicBezTo>
                                    <a:pt x="1" y="27849"/>
                                    <a:pt x="1" y="27992"/>
                                    <a:pt x="72" y="28111"/>
                                  </a:cubicBezTo>
                                  <a:lnTo>
                                    <a:pt x="15979" y="55650"/>
                                  </a:lnTo>
                                  <a:cubicBezTo>
                                    <a:pt x="16050" y="55770"/>
                                    <a:pt x="16169" y="55841"/>
                                    <a:pt x="16300" y="55841"/>
                                  </a:cubicBezTo>
                                  <a:lnTo>
                                    <a:pt x="48114" y="55841"/>
                                  </a:lnTo>
                                  <a:cubicBezTo>
                                    <a:pt x="48316" y="55841"/>
                                    <a:pt x="48495" y="55674"/>
                                    <a:pt x="48495" y="55460"/>
                                  </a:cubicBezTo>
                                  <a:cubicBezTo>
                                    <a:pt x="48495" y="55258"/>
                                    <a:pt x="48316" y="55079"/>
                                    <a:pt x="48114" y="55079"/>
                                  </a:cubicBezTo>
                                  <a:lnTo>
                                    <a:pt x="16526" y="55079"/>
                                  </a:lnTo>
                                  <a:lnTo>
                                    <a:pt x="846" y="27921"/>
                                  </a:lnTo>
                                  <a:lnTo>
                                    <a:pt x="16526" y="751"/>
                                  </a:lnTo>
                                  <a:lnTo>
                                    <a:pt x="48114" y="751"/>
                                  </a:lnTo>
                                  <a:cubicBezTo>
                                    <a:pt x="48316" y="751"/>
                                    <a:pt x="48495" y="584"/>
                                    <a:pt x="48495" y="382"/>
                                  </a:cubicBezTo>
                                  <a:cubicBezTo>
                                    <a:pt x="48495" y="167"/>
                                    <a:pt x="48316" y="1"/>
                                    <a:pt x="48114" y="1"/>
                                  </a:cubicBezTo>
                                  <a:lnTo>
                                    <a:pt x="16300" y="1"/>
                                  </a:lnTo>
                                  <a:close/>
                                </a:path>
                              </a:pathLst>
                            </a:custGeom>
                            <a:solidFill>
                              <a:srgbClr val="69E78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54" name="Google Shape;1385;p43"/>
                          <wps:cNvSpPr>
                            <a:spLocks/>
                          </wps:cNvSpPr>
                          <wps:spPr bwMode="auto">
                            <a:xfrm>
                              <a:off x="1127" y="16904"/>
                              <a:ext cx="7231" cy="7468"/>
                            </a:xfrm>
                            <a:custGeom>
                              <a:avLst/>
                              <a:gdLst>
                                <a:gd name="T0" fmla="*/ 12764 w 51055"/>
                                <a:gd name="T1" fmla="*/ 0 h 44220"/>
                                <a:gd name="T2" fmla="*/ 1 w 51055"/>
                                <a:gd name="T3" fmla="*/ 22110 h 44220"/>
                                <a:gd name="T4" fmla="*/ 12764 w 51055"/>
                                <a:gd name="T5" fmla="*/ 44220 h 44220"/>
                                <a:gd name="T6" fmla="*/ 38291 w 51055"/>
                                <a:gd name="T7" fmla="*/ 44220 h 44220"/>
                                <a:gd name="T8" fmla="*/ 51055 w 51055"/>
                                <a:gd name="T9" fmla="*/ 22110 h 44220"/>
                                <a:gd name="T10" fmla="*/ 38291 w 51055"/>
                                <a:gd name="T11" fmla="*/ 0 h 44220"/>
                                <a:gd name="T12" fmla="*/ 12764 w 51055"/>
                                <a:gd name="T13" fmla="*/ 0 h 44220"/>
                                <a:gd name="T14" fmla="*/ 0 w 51055"/>
                                <a:gd name="T15" fmla="*/ 0 h 44220"/>
                                <a:gd name="T16" fmla="*/ 51055 w 51055"/>
                                <a:gd name="T17" fmla="*/ 44220 h 44220"/>
                              </a:gdLst>
                              <a:ahLst/>
                              <a:cxnLst>
                                <a:cxn ang="0">
                                  <a:pos x="T0" y="T1"/>
                                </a:cxn>
                                <a:cxn ang="0">
                                  <a:pos x="T2" y="T3"/>
                                </a:cxn>
                                <a:cxn ang="0">
                                  <a:pos x="T4" y="T5"/>
                                </a:cxn>
                                <a:cxn ang="0">
                                  <a:pos x="T6" y="T7"/>
                                </a:cxn>
                                <a:cxn ang="0">
                                  <a:pos x="T8" y="T9"/>
                                </a:cxn>
                                <a:cxn ang="0">
                                  <a:pos x="T10" y="T11"/>
                                </a:cxn>
                                <a:cxn ang="0">
                                  <a:pos x="T12" y="T13"/>
                                </a:cxn>
                              </a:cxnLst>
                              <a:rect l="T14" t="T15" r="T16" b="T17"/>
                              <a:pathLst>
                                <a:path w="51055" h="44220" extrusionOk="0">
                                  <a:moveTo>
                                    <a:pt x="12764" y="0"/>
                                  </a:moveTo>
                                  <a:lnTo>
                                    <a:pt x="1" y="22110"/>
                                  </a:lnTo>
                                  <a:lnTo>
                                    <a:pt x="12764" y="44220"/>
                                  </a:lnTo>
                                  <a:lnTo>
                                    <a:pt x="38291" y="44220"/>
                                  </a:lnTo>
                                  <a:lnTo>
                                    <a:pt x="51055" y="22110"/>
                                  </a:lnTo>
                                  <a:lnTo>
                                    <a:pt x="38291" y="0"/>
                                  </a:lnTo>
                                  <a:lnTo>
                                    <a:pt x="12764" y="0"/>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7E58" w:rsidRDefault="00FC7E58" w:rsidP="00A5444F">
                                <w:pPr>
                                  <w:bidi w:val="0"/>
                                  <w:jc w:val="center"/>
                                  <w:rPr>
                                    <w:color w:val="92D050"/>
                                    <w:sz w:val="70"/>
                                    <w:szCs w:val="70"/>
                                    <w:lang w:bidi="ar-SY"/>
                                  </w:rPr>
                                </w:pPr>
                                <w:r>
                                  <w:rPr>
                                    <w:color w:val="92D050"/>
                                    <w:sz w:val="70"/>
                                    <w:szCs w:val="70"/>
                                    <w:rtl/>
                                    <w:lang w:bidi="ar-SY"/>
                                  </w:rPr>
                                  <w:t>3</w:t>
                                </w:r>
                              </w:p>
                            </w:txbxContent>
                          </wps:txbx>
                          <wps:bodyPr rot="0" vert="horz" wrap="square" lIns="91425" tIns="91425" rIns="91425" bIns="91425" anchor="ctr" anchorCtr="0" upright="1">
                            <a:noAutofit/>
                          </wps:bodyPr>
                        </wps:wsp>
                        <wps:wsp>
                          <wps:cNvPr id="2055" name="Google Shape;1388;p43"/>
                          <wps:cNvSpPr txBox="1">
                            <a:spLocks noChangeArrowheads="1"/>
                          </wps:cNvSpPr>
                          <wps:spPr bwMode="auto">
                            <a:xfrm>
                              <a:off x="11150" y="16901"/>
                              <a:ext cx="35109" cy="72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Default="00FC7E58" w:rsidP="00A5444F">
                                <w:pPr>
                                  <w:jc w:val="center"/>
                                  <w:rPr>
                                    <w:rFonts w:asciiTheme="majorBidi" w:eastAsia="Calibri" w:hAnsiTheme="majorBidi" w:cstheme="majorBidi"/>
                                    <w:b/>
                                    <w:bCs/>
                                    <w:szCs w:val="28"/>
                                  </w:rPr>
                                </w:pPr>
                                <w:r>
                                  <w:rPr>
                                    <w:rtl/>
                                  </w:rPr>
                                  <w:t>تقييم واختيار الحلول المناسبة لحلّ المشكلة.</w:t>
                                </w:r>
                              </w:p>
                            </w:txbxContent>
                          </wps:txbx>
                          <wps:bodyPr rot="0" vert="horz" wrap="square" lIns="0" tIns="0" rIns="0" bIns="0" anchor="ctr" anchorCtr="0" upright="1">
                            <a:noAutofit/>
                          </wps:bodyPr>
                        </wps:wsp>
                      </wpg:grpSp>
                      <wpg:grpSp>
                        <wpg:cNvPr id="2033" name="Google Shape;1389;p43"/>
                        <wpg:cNvGrpSpPr>
                          <a:grpSpLocks/>
                        </wpg:cNvGrpSpPr>
                        <wpg:grpSpPr bwMode="auto">
                          <a:xfrm>
                            <a:off x="10485" y="7961"/>
                            <a:ext cx="54559" cy="9434"/>
                            <a:chOff x="10485" y="7961"/>
                            <a:chExt cx="54558" cy="9433"/>
                          </a:xfrm>
                        </wpg:grpSpPr>
                        <wps:wsp>
                          <wps:cNvPr id="2046" name="Google Shape;1390;p43"/>
                          <wps:cNvSpPr>
                            <a:spLocks noChangeArrowheads="1"/>
                          </wps:cNvSpPr>
                          <wps:spPr bwMode="auto">
                            <a:xfrm>
                              <a:off x="10485" y="8943"/>
                              <a:ext cx="49413" cy="7467"/>
                            </a:xfrm>
                            <a:prstGeom prst="rect">
                              <a:avLst/>
                            </a:prstGeom>
                            <a:noFill/>
                            <a:ln w="9525">
                              <a:solidFill>
                                <a:srgbClr val="FFC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25" tIns="91425" rIns="91425" bIns="91425" anchor="ctr" anchorCtr="0" upright="1">
                            <a:noAutofit/>
                          </wps:bodyPr>
                        </wps:wsp>
                        <wps:wsp>
                          <wps:cNvPr id="2047" name="Google Shape;1391;p43"/>
                          <wps:cNvSpPr>
                            <a:spLocks/>
                          </wps:cNvSpPr>
                          <wps:spPr bwMode="auto">
                            <a:xfrm>
                              <a:off x="53891" y="9735"/>
                              <a:ext cx="3710" cy="5885"/>
                            </a:xfrm>
                            <a:custGeom>
                              <a:avLst/>
                              <a:gdLst>
                                <a:gd name="T0" fmla="*/ 10061 w 21968"/>
                                <a:gd name="T1" fmla="*/ 0 h 34850"/>
                                <a:gd name="T2" fmla="*/ 1 w 21968"/>
                                <a:gd name="T3" fmla="*/ 17419 h 34850"/>
                                <a:gd name="T4" fmla="*/ 10061 w 21968"/>
                                <a:gd name="T5" fmla="*/ 34850 h 34850"/>
                                <a:gd name="T6" fmla="*/ 21968 w 21968"/>
                                <a:gd name="T7" fmla="*/ 34850 h 34850"/>
                                <a:gd name="T8" fmla="*/ 21968 w 21968"/>
                                <a:gd name="T9" fmla="*/ 0 h 34850"/>
                                <a:gd name="T10" fmla="*/ 10061 w 21968"/>
                                <a:gd name="T11" fmla="*/ 0 h 34850"/>
                              </a:gdLst>
                              <a:ahLst/>
                              <a:cxnLst>
                                <a:cxn ang="0">
                                  <a:pos x="T0" y="T1"/>
                                </a:cxn>
                                <a:cxn ang="0">
                                  <a:pos x="T2" y="T3"/>
                                </a:cxn>
                                <a:cxn ang="0">
                                  <a:pos x="T4" y="T5"/>
                                </a:cxn>
                                <a:cxn ang="0">
                                  <a:pos x="T6" y="T7"/>
                                </a:cxn>
                                <a:cxn ang="0">
                                  <a:pos x="T8" y="T9"/>
                                </a:cxn>
                                <a:cxn ang="0">
                                  <a:pos x="T10" y="T11"/>
                                </a:cxn>
                              </a:cxnLst>
                              <a:rect l="0" t="0" r="r" b="b"/>
                              <a:pathLst>
                                <a:path w="21968" h="34850" extrusionOk="0">
                                  <a:moveTo>
                                    <a:pt x="10061" y="0"/>
                                  </a:moveTo>
                                  <a:lnTo>
                                    <a:pt x="1" y="17419"/>
                                  </a:lnTo>
                                  <a:lnTo>
                                    <a:pt x="10061" y="34850"/>
                                  </a:lnTo>
                                  <a:lnTo>
                                    <a:pt x="21968" y="34850"/>
                                  </a:lnTo>
                                  <a:lnTo>
                                    <a:pt x="21968" y="0"/>
                                  </a:lnTo>
                                  <a:lnTo>
                                    <a:pt x="10061" y="0"/>
                                  </a:lnTo>
                                  <a:close/>
                                </a:path>
                              </a:pathLst>
                            </a:custGeom>
                            <a:solidFill>
                              <a:srgbClr val="E0921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48" name="Google Shape;1392;p43"/>
                          <wps:cNvSpPr>
                            <a:spLocks/>
                          </wps:cNvSpPr>
                          <wps:spPr bwMode="auto">
                            <a:xfrm>
                              <a:off x="56853" y="7961"/>
                              <a:ext cx="8190" cy="9433"/>
                            </a:xfrm>
                            <a:custGeom>
                              <a:avLst/>
                              <a:gdLst>
                                <a:gd name="T0" fmla="*/ 382 w 48495"/>
                                <a:gd name="T1" fmla="*/ 0 h 55853"/>
                                <a:gd name="T2" fmla="*/ 1 w 48495"/>
                                <a:gd name="T3" fmla="*/ 381 h 55853"/>
                                <a:gd name="T4" fmla="*/ 382 w 48495"/>
                                <a:gd name="T5" fmla="*/ 762 h 55853"/>
                                <a:gd name="T6" fmla="*/ 31969 w 48495"/>
                                <a:gd name="T7" fmla="*/ 762 h 55853"/>
                                <a:gd name="T8" fmla="*/ 47649 w 48495"/>
                                <a:gd name="T9" fmla="*/ 27920 h 55853"/>
                                <a:gd name="T10" fmla="*/ 31969 w 48495"/>
                                <a:gd name="T11" fmla="*/ 55090 h 55853"/>
                                <a:gd name="T12" fmla="*/ 382 w 48495"/>
                                <a:gd name="T13" fmla="*/ 55090 h 55853"/>
                                <a:gd name="T14" fmla="*/ 1 w 48495"/>
                                <a:gd name="T15" fmla="*/ 55471 h 55853"/>
                                <a:gd name="T16" fmla="*/ 382 w 48495"/>
                                <a:gd name="T17" fmla="*/ 55852 h 55853"/>
                                <a:gd name="T18" fmla="*/ 32195 w 48495"/>
                                <a:gd name="T19" fmla="*/ 55852 h 55853"/>
                                <a:gd name="T20" fmla="*/ 32516 w 48495"/>
                                <a:gd name="T21" fmla="*/ 55662 h 55853"/>
                                <a:gd name="T22" fmla="*/ 48423 w 48495"/>
                                <a:gd name="T23" fmla="*/ 28111 h 55853"/>
                                <a:gd name="T24" fmla="*/ 48423 w 48495"/>
                                <a:gd name="T25" fmla="*/ 27730 h 55853"/>
                                <a:gd name="T26" fmla="*/ 32516 w 48495"/>
                                <a:gd name="T27" fmla="*/ 191 h 55853"/>
                                <a:gd name="T28" fmla="*/ 32195 w 48495"/>
                                <a:gd name="T29" fmla="*/ 0 h 55853"/>
                                <a:gd name="T30" fmla="*/ 382 w 48495"/>
                                <a:gd name="T31" fmla="*/ 0 h 558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48495" h="55853" extrusionOk="0">
                                  <a:moveTo>
                                    <a:pt x="382" y="0"/>
                                  </a:moveTo>
                                  <a:cubicBezTo>
                                    <a:pt x="179" y="0"/>
                                    <a:pt x="1" y="167"/>
                                    <a:pt x="1" y="381"/>
                                  </a:cubicBezTo>
                                  <a:cubicBezTo>
                                    <a:pt x="1" y="584"/>
                                    <a:pt x="179" y="762"/>
                                    <a:pt x="382" y="762"/>
                                  </a:cubicBezTo>
                                  <a:lnTo>
                                    <a:pt x="31969" y="762"/>
                                  </a:lnTo>
                                  <a:lnTo>
                                    <a:pt x="47649" y="27920"/>
                                  </a:lnTo>
                                  <a:lnTo>
                                    <a:pt x="31969" y="55090"/>
                                  </a:lnTo>
                                  <a:lnTo>
                                    <a:pt x="382" y="55090"/>
                                  </a:lnTo>
                                  <a:cubicBezTo>
                                    <a:pt x="179" y="55090"/>
                                    <a:pt x="1" y="55257"/>
                                    <a:pt x="1" y="55471"/>
                                  </a:cubicBezTo>
                                  <a:cubicBezTo>
                                    <a:pt x="1" y="55674"/>
                                    <a:pt x="179" y="55852"/>
                                    <a:pt x="382" y="55852"/>
                                  </a:cubicBezTo>
                                  <a:lnTo>
                                    <a:pt x="32195" y="55852"/>
                                  </a:lnTo>
                                  <a:cubicBezTo>
                                    <a:pt x="32326" y="55852"/>
                                    <a:pt x="32457" y="55781"/>
                                    <a:pt x="32516" y="55662"/>
                                  </a:cubicBezTo>
                                  <a:lnTo>
                                    <a:pt x="48423" y="28111"/>
                                  </a:lnTo>
                                  <a:cubicBezTo>
                                    <a:pt x="48495" y="27992"/>
                                    <a:pt x="48495" y="27849"/>
                                    <a:pt x="48423" y="27730"/>
                                  </a:cubicBezTo>
                                  <a:lnTo>
                                    <a:pt x="32516" y="191"/>
                                  </a:lnTo>
                                  <a:cubicBezTo>
                                    <a:pt x="32457" y="72"/>
                                    <a:pt x="32326" y="0"/>
                                    <a:pt x="32195" y="0"/>
                                  </a:cubicBezTo>
                                  <a:lnTo>
                                    <a:pt x="382" y="0"/>
                                  </a:lnTo>
                                  <a:close/>
                                </a:path>
                              </a:pathLst>
                            </a:custGeom>
                            <a:solidFill>
                              <a:srgbClr val="FCBD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49" name="Google Shape;1393;p43"/>
                          <wps:cNvSpPr>
                            <a:spLocks/>
                          </wps:cNvSpPr>
                          <wps:spPr bwMode="auto">
                            <a:xfrm>
                              <a:off x="55293" y="8942"/>
                              <a:ext cx="8622" cy="7468"/>
                            </a:xfrm>
                            <a:custGeom>
                              <a:avLst/>
                              <a:gdLst>
                                <a:gd name="T0" fmla="*/ 12764 w 51055"/>
                                <a:gd name="T1" fmla="*/ 0 h 44221"/>
                                <a:gd name="T2" fmla="*/ 0 w 51055"/>
                                <a:gd name="T3" fmla="*/ 22110 h 44221"/>
                                <a:gd name="T4" fmla="*/ 12764 w 51055"/>
                                <a:gd name="T5" fmla="*/ 44220 h 44221"/>
                                <a:gd name="T6" fmla="*/ 38291 w 51055"/>
                                <a:gd name="T7" fmla="*/ 44220 h 44221"/>
                                <a:gd name="T8" fmla="*/ 51054 w 51055"/>
                                <a:gd name="T9" fmla="*/ 22110 h 44221"/>
                                <a:gd name="T10" fmla="*/ 38291 w 51055"/>
                                <a:gd name="T11" fmla="*/ 0 h 44221"/>
                                <a:gd name="T12" fmla="*/ 12764 w 51055"/>
                                <a:gd name="T13" fmla="*/ 0 h 44221"/>
                                <a:gd name="T14" fmla="*/ 0 w 51055"/>
                                <a:gd name="T15" fmla="*/ 0 h 44221"/>
                                <a:gd name="T16" fmla="*/ 51055 w 51055"/>
                                <a:gd name="T17" fmla="*/ 44221 h 44221"/>
                              </a:gdLst>
                              <a:ahLst/>
                              <a:cxnLst>
                                <a:cxn ang="0">
                                  <a:pos x="T0" y="T1"/>
                                </a:cxn>
                                <a:cxn ang="0">
                                  <a:pos x="T2" y="T3"/>
                                </a:cxn>
                                <a:cxn ang="0">
                                  <a:pos x="T4" y="T5"/>
                                </a:cxn>
                                <a:cxn ang="0">
                                  <a:pos x="T6" y="T7"/>
                                </a:cxn>
                                <a:cxn ang="0">
                                  <a:pos x="T8" y="T9"/>
                                </a:cxn>
                                <a:cxn ang="0">
                                  <a:pos x="T10" y="T11"/>
                                </a:cxn>
                                <a:cxn ang="0">
                                  <a:pos x="T12" y="T13"/>
                                </a:cxn>
                              </a:cxnLst>
                              <a:rect l="T14" t="T15" r="T16" b="T17"/>
                              <a:pathLst>
                                <a:path w="51055" h="44221" extrusionOk="0">
                                  <a:moveTo>
                                    <a:pt x="12764" y="0"/>
                                  </a:moveTo>
                                  <a:lnTo>
                                    <a:pt x="0" y="22110"/>
                                  </a:lnTo>
                                  <a:lnTo>
                                    <a:pt x="12764" y="44220"/>
                                  </a:lnTo>
                                  <a:lnTo>
                                    <a:pt x="38291" y="44220"/>
                                  </a:lnTo>
                                  <a:lnTo>
                                    <a:pt x="51054" y="22110"/>
                                  </a:lnTo>
                                  <a:lnTo>
                                    <a:pt x="38291" y="0"/>
                                  </a:lnTo>
                                  <a:lnTo>
                                    <a:pt x="12764" y="0"/>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7E58" w:rsidRDefault="00FC7E58" w:rsidP="00A5444F">
                                <w:pPr>
                                  <w:bidi w:val="0"/>
                                  <w:jc w:val="center"/>
                                  <w:rPr>
                                    <w:color w:val="FFC000"/>
                                    <w:sz w:val="70"/>
                                    <w:szCs w:val="70"/>
                                    <w:lang w:bidi="ar-SY"/>
                                  </w:rPr>
                                </w:pPr>
                                <w:r>
                                  <w:rPr>
                                    <w:color w:val="FFC000"/>
                                    <w:sz w:val="70"/>
                                    <w:szCs w:val="70"/>
                                    <w:rtl/>
                                    <w:lang w:bidi="ar-SY"/>
                                  </w:rPr>
                                  <w:t>2</w:t>
                                </w:r>
                              </w:p>
                            </w:txbxContent>
                          </wps:txbx>
                          <wps:bodyPr rot="0" vert="horz" wrap="square" lIns="91425" tIns="91425" rIns="91425" bIns="91425" anchor="ctr" anchorCtr="0" upright="1">
                            <a:noAutofit/>
                          </wps:bodyPr>
                        </wps:wsp>
                        <wps:wsp>
                          <wps:cNvPr id="2050" name="Google Shape;1396;p43"/>
                          <wps:cNvSpPr txBox="1">
                            <a:spLocks noChangeArrowheads="1"/>
                          </wps:cNvSpPr>
                          <wps:spPr bwMode="auto">
                            <a:xfrm>
                              <a:off x="10485" y="8939"/>
                              <a:ext cx="43406" cy="72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Default="00FC7E58" w:rsidP="00A5444F">
                                <w:pPr>
                                  <w:jc w:val="center"/>
                                  <w:rPr>
                                    <w:rFonts w:asciiTheme="majorBidi" w:eastAsia="Calibri" w:hAnsiTheme="majorBidi" w:cstheme="majorBidi"/>
                                    <w:b/>
                                    <w:bCs/>
                                    <w:szCs w:val="28"/>
                                    <w:lang w:bidi="ar-SY"/>
                                  </w:rPr>
                                </w:pPr>
                                <w:r>
                                  <w:rPr>
                                    <w:rtl/>
                                  </w:rPr>
                                  <w:t>البحث عن حلول بديلة.</w:t>
                                </w:r>
                              </w:p>
                            </w:txbxContent>
                          </wps:txbx>
                          <wps:bodyPr rot="0" vert="horz" wrap="square" lIns="91425" tIns="0" rIns="0" bIns="0" anchor="ctr" anchorCtr="0" upright="1">
                            <a:noAutofit/>
                          </wps:bodyPr>
                        </wps:wsp>
                      </wpg:grpSp>
                      <wpg:grpSp>
                        <wpg:cNvPr id="2034" name="Google Shape;1397;p43"/>
                        <wpg:cNvGrpSpPr>
                          <a:grpSpLocks/>
                        </wpg:cNvGrpSpPr>
                        <wpg:grpSpPr bwMode="auto">
                          <a:xfrm>
                            <a:off x="13677" y="23883"/>
                            <a:ext cx="51366" cy="9432"/>
                            <a:chOff x="13677" y="23883"/>
                            <a:chExt cx="51366" cy="9432"/>
                          </a:xfrm>
                        </wpg:grpSpPr>
                        <wps:wsp>
                          <wps:cNvPr id="2041" name="Google Shape;1398;p43"/>
                          <wps:cNvSpPr>
                            <a:spLocks noChangeArrowheads="1"/>
                          </wps:cNvSpPr>
                          <wps:spPr bwMode="auto">
                            <a:xfrm>
                              <a:off x="13677" y="24867"/>
                              <a:ext cx="46221" cy="7467"/>
                            </a:xfrm>
                            <a:prstGeom prst="rect">
                              <a:avLst/>
                            </a:prstGeom>
                            <a:noFill/>
                            <a:ln w="952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25" tIns="91425" rIns="91425" bIns="91425" anchor="ctr" anchorCtr="0" upright="1">
                            <a:noAutofit/>
                          </wps:bodyPr>
                        </wps:wsp>
                        <wps:wsp>
                          <wps:cNvPr id="2042" name="Google Shape;1399;p43"/>
                          <wps:cNvSpPr>
                            <a:spLocks/>
                          </wps:cNvSpPr>
                          <wps:spPr bwMode="auto">
                            <a:xfrm>
                              <a:off x="53891" y="25656"/>
                              <a:ext cx="3710" cy="5886"/>
                            </a:xfrm>
                            <a:custGeom>
                              <a:avLst/>
                              <a:gdLst>
                                <a:gd name="T0" fmla="*/ 10061 w 21968"/>
                                <a:gd name="T1" fmla="*/ 1 h 34851"/>
                                <a:gd name="T2" fmla="*/ 1 w 21968"/>
                                <a:gd name="T3" fmla="*/ 17432 h 34851"/>
                                <a:gd name="T4" fmla="*/ 10061 w 21968"/>
                                <a:gd name="T5" fmla="*/ 34850 h 34851"/>
                                <a:gd name="T6" fmla="*/ 21968 w 21968"/>
                                <a:gd name="T7" fmla="*/ 34850 h 34851"/>
                                <a:gd name="T8" fmla="*/ 21968 w 21968"/>
                                <a:gd name="T9" fmla="*/ 1 h 34851"/>
                                <a:gd name="T10" fmla="*/ 10061 w 21968"/>
                                <a:gd name="T11" fmla="*/ 1 h 34851"/>
                              </a:gdLst>
                              <a:ahLst/>
                              <a:cxnLst>
                                <a:cxn ang="0">
                                  <a:pos x="T0" y="T1"/>
                                </a:cxn>
                                <a:cxn ang="0">
                                  <a:pos x="T2" y="T3"/>
                                </a:cxn>
                                <a:cxn ang="0">
                                  <a:pos x="T4" y="T5"/>
                                </a:cxn>
                                <a:cxn ang="0">
                                  <a:pos x="T6" y="T7"/>
                                </a:cxn>
                                <a:cxn ang="0">
                                  <a:pos x="T8" y="T9"/>
                                </a:cxn>
                                <a:cxn ang="0">
                                  <a:pos x="T10" y="T11"/>
                                </a:cxn>
                              </a:cxnLst>
                              <a:rect l="0" t="0" r="r" b="b"/>
                              <a:pathLst>
                                <a:path w="21968" h="34851" extrusionOk="0">
                                  <a:moveTo>
                                    <a:pt x="10061" y="1"/>
                                  </a:moveTo>
                                  <a:lnTo>
                                    <a:pt x="1" y="17432"/>
                                  </a:lnTo>
                                  <a:lnTo>
                                    <a:pt x="10061" y="34850"/>
                                  </a:lnTo>
                                  <a:lnTo>
                                    <a:pt x="21968" y="34850"/>
                                  </a:lnTo>
                                  <a:lnTo>
                                    <a:pt x="21968" y="1"/>
                                  </a:lnTo>
                                  <a:lnTo>
                                    <a:pt x="10061" y="1"/>
                                  </a:lnTo>
                                  <a:close/>
                                </a:path>
                              </a:pathLst>
                            </a:custGeom>
                            <a:solidFill>
                              <a:srgbClr val="C6282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43" name="Google Shape;1400;p43"/>
                          <wps:cNvSpPr>
                            <a:spLocks/>
                          </wps:cNvSpPr>
                          <wps:spPr bwMode="auto">
                            <a:xfrm>
                              <a:off x="56853" y="23883"/>
                              <a:ext cx="8190" cy="9432"/>
                            </a:xfrm>
                            <a:custGeom>
                              <a:avLst/>
                              <a:gdLst>
                                <a:gd name="T0" fmla="*/ 382 w 48495"/>
                                <a:gd name="T1" fmla="*/ 1 h 55853"/>
                                <a:gd name="T2" fmla="*/ 1 w 48495"/>
                                <a:gd name="T3" fmla="*/ 382 h 55853"/>
                                <a:gd name="T4" fmla="*/ 382 w 48495"/>
                                <a:gd name="T5" fmla="*/ 763 h 55853"/>
                                <a:gd name="T6" fmla="*/ 31969 w 48495"/>
                                <a:gd name="T7" fmla="*/ 763 h 55853"/>
                                <a:gd name="T8" fmla="*/ 47649 w 48495"/>
                                <a:gd name="T9" fmla="*/ 27933 h 55853"/>
                                <a:gd name="T10" fmla="*/ 31969 w 48495"/>
                                <a:gd name="T11" fmla="*/ 55091 h 55853"/>
                                <a:gd name="T12" fmla="*/ 382 w 48495"/>
                                <a:gd name="T13" fmla="*/ 55091 h 55853"/>
                                <a:gd name="T14" fmla="*/ 1 w 48495"/>
                                <a:gd name="T15" fmla="*/ 55472 h 55853"/>
                                <a:gd name="T16" fmla="*/ 382 w 48495"/>
                                <a:gd name="T17" fmla="*/ 55853 h 55853"/>
                                <a:gd name="T18" fmla="*/ 32195 w 48495"/>
                                <a:gd name="T19" fmla="*/ 55853 h 55853"/>
                                <a:gd name="T20" fmla="*/ 32516 w 48495"/>
                                <a:gd name="T21" fmla="*/ 55662 h 55853"/>
                                <a:gd name="T22" fmla="*/ 48423 w 48495"/>
                                <a:gd name="T23" fmla="*/ 28123 h 55853"/>
                                <a:gd name="T24" fmla="*/ 48423 w 48495"/>
                                <a:gd name="T25" fmla="*/ 27742 h 55853"/>
                                <a:gd name="T26" fmla="*/ 32516 w 48495"/>
                                <a:gd name="T27" fmla="*/ 191 h 55853"/>
                                <a:gd name="T28" fmla="*/ 32195 w 48495"/>
                                <a:gd name="T29" fmla="*/ 1 h 55853"/>
                                <a:gd name="T30" fmla="*/ 382 w 48495"/>
                                <a:gd name="T31" fmla="*/ 1 h 558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48495" h="55853" extrusionOk="0">
                                  <a:moveTo>
                                    <a:pt x="382" y="1"/>
                                  </a:moveTo>
                                  <a:cubicBezTo>
                                    <a:pt x="179" y="1"/>
                                    <a:pt x="1" y="179"/>
                                    <a:pt x="1" y="382"/>
                                  </a:cubicBezTo>
                                  <a:cubicBezTo>
                                    <a:pt x="1" y="596"/>
                                    <a:pt x="179" y="763"/>
                                    <a:pt x="382" y="763"/>
                                  </a:cubicBezTo>
                                  <a:lnTo>
                                    <a:pt x="31969" y="763"/>
                                  </a:lnTo>
                                  <a:lnTo>
                                    <a:pt x="47649" y="27933"/>
                                  </a:lnTo>
                                  <a:lnTo>
                                    <a:pt x="31969" y="55091"/>
                                  </a:lnTo>
                                  <a:lnTo>
                                    <a:pt x="382" y="55091"/>
                                  </a:lnTo>
                                  <a:cubicBezTo>
                                    <a:pt x="179" y="55091"/>
                                    <a:pt x="1" y="55257"/>
                                    <a:pt x="1" y="55472"/>
                                  </a:cubicBezTo>
                                  <a:cubicBezTo>
                                    <a:pt x="1" y="55686"/>
                                    <a:pt x="179" y="55853"/>
                                    <a:pt x="382" y="55853"/>
                                  </a:cubicBezTo>
                                  <a:lnTo>
                                    <a:pt x="32195" y="55853"/>
                                  </a:lnTo>
                                  <a:cubicBezTo>
                                    <a:pt x="32326" y="55853"/>
                                    <a:pt x="32457" y="55781"/>
                                    <a:pt x="32516" y="55662"/>
                                  </a:cubicBezTo>
                                  <a:lnTo>
                                    <a:pt x="48423" y="28123"/>
                                  </a:lnTo>
                                  <a:cubicBezTo>
                                    <a:pt x="48495" y="28004"/>
                                    <a:pt x="48495" y="27861"/>
                                    <a:pt x="48423" y="27742"/>
                                  </a:cubicBezTo>
                                  <a:lnTo>
                                    <a:pt x="32516" y="191"/>
                                  </a:lnTo>
                                  <a:cubicBezTo>
                                    <a:pt x="32457" y="72"/>
                                    <a:pt x="32326" y="1"/>
                                    <a:pt x="32195" y="1"/>
                                  </a:cubicBezTo>
                                  <a:lnTo>
                                    <a:pt x="382" y="1"/>
                                  </a:lnTo>
                                  <a:close/>
                                </a:path>
                              </a:pathLst>
                            </a:custGeom>
                            <a:solidFill>
                              <a:srgbClr val="EC3A3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44" name="Google Shape;1401;p43"/>
                          <wps:cNvSpPr>
                            <a:spLocks/>
                          </wps:cNvSpPr>
                          <wps:spPr bwMode="auto">
                            <a:xfrm>
                              <a:off x="55293" y="24866"/>
                              <a:ext cx="8622" cy="7466"/>
                            </a:xfrm>
                            <a:custGeom>
                              <a:avLst/>
                              <a:gdLst>
                                <a:gd name="T0" fmla="*/ 12764 w 51055"/>
                                <a:gd name="T1" fmla="*/ 1 h 44209"/>
                                <a:gd name="T2" fmla="*/ 0 w 51055"/>
                                <a:gd name="T3" fmla="*/ 22111 h 44209"/>
                                <a:gd name="T4" fmla="*/ 12764 w 51055"/>
                                <a:gd name="T5" fmla="*/ 44209 h 44209"/>
                                <a:gd name="T6" fmla="*/ 38291 w 51055"/>
                                <a:gd name="T7" fmla="*/ 44209 h 44209"/>
                                <a:gd name="T8" fmla="*/ 51054 w 51055"/>
                                <a:gd name="T9" fmla="*/ 22111 h 44209"/>
                                <a:gd name="T10" fmla="*/ 38291 w 51055"/>
                                <a:gd name="T11" fmla="*/ 1 h 44209"/>
                                <a:gd name="T12" fmla="*/ 12764 w 51055"/>
                                <a:gd name="T13" fmla="*/ 1 h 44209"/>
                                <a:gd name="T14" fmla="*/ 0 w 51055"/>
                                <a:gd name="T15" fmla="*/ 0 h 44209"/>
                                <a:gd name="T16" fmla="*/ 51055 w 51055"/>
                                <a:gd name="T17" fmla="*/ 44209 h 44209"/>
                              </a:gdLst>
                              <a:ahLst/>
                              <a:cxnLst>
                                <a:cxn ang="0">
                                  <a:pos x="T0" y="T1"/>
                                </a:cxn>
                                <a:cxn ang="0">
                                  <a:pos x="T2" y="T3"/>
                                </a:cxn>
                                <a:cxn ang="0">
                                  <a:pos x="T4" y="T5"/>
                                </a:cxn>
                                <a:cxn ang="0">
                                  <a:pos x="T6" y="T7"/>
                                </a:cxn>
                                <a:cxn ang="0">
                                  <a:pos x="T8" y="T9"/>
                                </a:cxn>
                                <a:cxn ang="0">
                                  <a:pos x="T10" y="T11"/>
                                </a:cxn>
                                <a:cxn ang="0">
                                  <a:pos x="T12" y="T13"/>
                                </a:cxn>
                              </a:cxnLst>
                              <a:rect l="T14" t="T15" r="T16" b="T17"/>
                              <a:pathLst>
                                <a:path w="51055" h="44209" extrusionOk="0">
                                  <a:moveTo>
                                    <a:pt x="12764" y="1"/>
                                  </a:moveTo>
                                  <a:lnTo>
                                    <a:pt x="0" y="22111"/>
                                  </a:lnTo>
                                  <a:lnTo>
                                    <a:pt x="12764" y="44209"/>
                                  </a:lnTo>
                                  <a:lnTo>
                                    <a:pt x="38291" y="44209"/>
                                  </a:lnTo>
                                  <a:lnTo>
                                    <a:pt x="51054" y="22111"/>
                                  </a:lnTo>
                                  <a:lnTo>
                                    <a:pt x="38291" y="1"/>
                                  </a:lnTo>
                                  <a:lnTo>
                                    <a:pt x="12764"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7E58" w:rsidRDefault="00FC7E58" w:rsidP="00A5444F">
                                <w:pPr>
                                  <w:bidi w:val="0"/>
                                  <w:jc w:val="center"/>
                                  <w:rPr>
                                    <w:color w:val="C00000"/>
                                    <w:sz w:val="70"/>
                                    <w:szCs w:val="70"/>
                                    <w:lang w:bidi="ar-SY"/>
                                  </w:rPr>
                                </w:pPr>
                                <w:r>
                                  <w:rPr>
                                    <w:color w:val="C00000"/>
                                    <w:sz w:val="70"/>
                                    <w:szCs w:val="70"/>
                                    <w:rtl/>
                                    <w:lang w:bidi="ar-SY"/>
                                  </w:rPr>
                                  <w:t>4</w:t>
                                </w:r>
                              </w:p>
                            </w:txbxContent>
                          </wps:txbx>
                          <wps:bodyPr rot="0" vert="horz" wrap="square" lIns="91425" tIns="91425" rIns="91425" bIns="91425" anchor="ctr" anchorCtr="0" upright="1">
                            <a:noAutofit/>
                          </wps:bodyPr>
                        </wps:wsp>
                        <wps:wsp>
                          <wps:cNvPr id="2045" name="Google Shape;1404;p43"/>
                          <wps:cNvSpPr txBox="1">
                            <a:spLocks noChangeArrowheads="1"/>
                          </wps:cNvSpPr>
                          <wps:spPr bwMode="auto">
                            <a:xfrm>
                              <a:off x="14210" y="24539"/>
                              <a:ext cx="42528" cy="7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Default="00FC7E58" w:rsidP="00A5444F">
                                <w:pPr>
                                  <w:spacing w:before="240"/>
                                  <w:jc w:val="center"/>
                                  <w:rPr>
                                    <w:color w:val="auto"/>
                                  </w:rPr>
                                </w:pPr>
                                <w:r>
                                  <w:rPr>
                                    <w:rtl/>
                                  </w:rPr>
                                  <w:t>تطبيق الحلّ المناسب على أرض الواقع.</w:t>
                                </w:r>
                              </w:p>
                              <w:p w:rsidR="00FC7E58" w:rsidRPr="00B67D85" w:rsidRDefault="00FC7E58" w:rsidP="00A5444F">
                                <w:pPr>
                                  <w:rPr>
                                    <w:lang w:bidi="ar-SY"/>
                                  </w:rPr>
                                </w:pPr>
                              </w:p>
                            </w:txbxContent>
                          </wps:txbx>
                          <wps:bodyPr rot="0" vert="horz" wrap="square" lIns="0" tIns="36000" rIns="0" bIns="0" anchor="ctr" anchorCtr="0" upright="1">
                            <a:noAutofit/>
                          </wps:bodyPr>
                        </wps:wsp>
                      </wpg:grpSp>
                      <wpg:grpSp>
                        <wpg:cNvPr id="2035" name="Google Shape;1381;p43"/>
                        <wpg:cNvGrpSpPr>
                          <a:grpSpLocks/>
                        </wpg:cNvGrpSpPr>
                        <wpg:grpSpPr bwMode="auto">
                          <a:xfrm>
                            <a:off x="0" y="31843"/>
                            <a:ext cx="53891" cy="9430"/>
                            <a:chOff x="0" y="31843"/>
                            <a:chExt cx="53891" cy="9430"/>
                          </a:xfrm>
                        </wpg:grpSpPr>
                        <wps:wsp>
                          <wps:cNvPr id="2036" name="Google Shape;1382;p43"/>
                          <wps:cNvSpPr>
                            <a:spLocks noChangeArrowheads="1"/>
                          </wps:cNvSpPr>
                          <wps:spPr bwMode="auto">
                            <a:xfrm>
                              <a:off x="5145" y="32825"/>
                              <a:ext cx="48746" cy="7467"/>
                            </a:xfrm>
                            <a:prstGeom prst="rect">
                              <a:avLst/>
                            </a:prstGeom>
                            <a:noFill/>
                            <a:ln w="9525">
                              <a:solidFill>
                                <a:srgbClr val="7030A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25" tIns="91425" rIns="91425" bIns="91425" anchor="ctr" anchorCtr="0" upright="1">
                            <a:noAutofit/>
                          </wps:bodyPr>
                        </wps:wsp>
                        <wps:wsp>
                          <wps:cNvPr id="2037" name="Google Shape;1383;p43"/>
                          <wps:cNvSpPr>
                            <a:spLocks/>
                          </wps:cNvSpPr>
                          <wps:spPr bwMode="auto">
                            <a:xfrm>
                              <a:off x="7441" y="33614"/>
                              <a:ext cx="3709" cy="5888"/>
                            </a:xfrm>
                            <a:custGeom>
                              <a:avLst/>
                              <a:gdLst>
                                <a:gd name="T0" fmla="*/ 1 w 21968"/>
                                <a:gd name="T1" fmla="*/ 0 h 34862"/>
                                <a:gd name="T2" fmla="*/ 1 w 21968"/>
                                <a:gd name="T3" fmla="*/ 34862 h 34862"/>
                                <a:gd name="T4" fmla="*/ 11907 w 21968"/>
                                <a:gd name="T5" fmla="*/ 34862 h 34862"/>
                                <a:gd name="T6" fmla="*/ 21968 w 21968"/>
                                <a:gd name="T7" fmla="*/ 17431 h 34862"/>
                                <a:gd name="T8" fmla="*/ 11907 w 21968"/>
                                <a:gd name="T9" fmla="*/ 0 h 34862"/>
                                <a:gd name="T10" fmla="*/ 1 w 21968"/>
                                <a:gd name="T11" fmla="*/ 0 h 34862"/>
                              </a:gdLst>
                              <a:ahLst/>
                              <a:cxnLst>
                                <a:cxn ang="0">
                                  <a:pos x="T0" y="T1"/>
                                </a:cxn>
                                <a:cxn ang="0">
                                  <a:pos x="T2" y="T3"/>
                                </a:cxn>
                                <a:cxn ang="0">
                                  <a:pos x="T4" y="T5"/>
                                </a:cxn>
                                <a:cxn ang="0">
                                  <a:pos x="T6" y="T7"/>
                                </a:cxn>
                                <a:cxn ang="0">
                                  <a:pos x="T8" y="T9"/>
                                </a:cxn>
                                <a:cxn ang="0">
                                  <a:pos x="T10" y="T11"/>
                                </a:cxn>
                              </a:cxnLst>
                              <a:rect l="0" t="0" r="r" b="b"/>
                              <a:pathLst>
                                <a:path w="21968" h="34862" extrusionOk="0">
                                  <a:moveTo>
                                    <a:pt x="1" y="0"/>
                                  </a:moveTo>
                                  <a:lnTo>
                                    <a:pt x="1" y="34862"/>
                                  </a:lnTo>
                                  <a:lnTo>
                                    <a:pt x="11907" y="34862"/>
                                  </a:lnTo>
                                  <a:lnTo>
                                    <a:pt x="21968" y="17431"/>
                                  </a:lnTo>
                                  <a:lnTo>
                                    <a:pt x="11907" y="0"/>
                                  </a:lnTo>
                                  <a:lnTo>
                                    <a:pt x="1" y="0"/>
                                  </a:lnTo>
                                  <a:close/>
                                </a:path>
                              </a:pathLst>
                            </a:custGeom>
                            <a:solidFill>
                              <a:srgbClr val="580A8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38" name="Google Shape;1384;p43"/>
                          <wps:cNvSpPr>
                            <a:spLocks/>
                          </wps:cNvSpPr>
                          <wps:spPr bwMode="auto">
                            <a:xfrm>
                              <a:off x="0" y="31843"/>
                              <a:ext cx="8189" cy="9430"/>
                            </a:xfrm>
                            <a:custGeom>
                              <a:avLst/>
                              <a:gdLst>
                                <a:gd name="T0" fmla="*/ 16300 w 48495"/>
                                <a:gd name="T1" fmla="*/ 1 h 55841"/>
                                <a:gd name="T2" fmla="*/ 15979 w 48495"/>
                                <a:gd name="T3" fmla="*/ 191 h 55841"/>
                                <a:gd name="T4" fmla="*/ 72 w 48495"/>
                                <a:gd name="T5" fmla="*/ 27730 h 55841"/>
                                <a:gd name="T6" fmla="*/ 72 w 48495"/>
                                <a:gd name="T7" fmla="*/ 28111 h 55841"/>
                                <a:gd name="T8" fmla="*/ 15979 w 48495"/>
                                <a:gd name="T9" fmla="*/ 55650 h 55841"/>
                                <a:gd name="T10" fmla="*/ 16300 w 48495"/>
                                <a:gd name="T11" fmla="*/ 55841 h 55841"/>
                                <a:gd name="T12" fmla="*/ 48114 w 48495"/>
                                <a:gd name="T13" fmla="*/ 55841 h 55841"/>
                                <a:gd name="T14" fmla="*/ 48495 w 48495"/>
                                <a:gd name="T15" fmla="*/ 55460 h 55841"/>
                                <a:gd name="T16" fmla="*/ 48114 w 48495"/>
                                <a:gd name="T17" fmla="*/ 55079 h 55841"/>
                                <a:gd name="T18" fmla="*/ 16526 w 48495"/>
                                <a:gd name="T19" fmla="*/ 55079 h 55841"/>
                                <a:gd name="T20" fmla="*/ 846 w 48495"/>
                                <a:gd name="T21" fmla="*/ 27921 h 55841"/>
                                <a:gd name="T22" fmla="*/ 16526 w 48495"/>
                                <a:gd name="T23" fmla="*/ 751 h 55841"/>
                                <a:gd name="T24" fmla="*/ 48114 w 48495"/>
                                <a:gd name="T25" fmla="*/ 751 h 55841"/>
                                <a:gd name="T26" fmla="*/ 48495 w 48495"/>
                                <a:gd name="T27" fmla="*/ 382 h 55841"/>
                                <a:gd name="T28" fmla="*/ 48114 w 48495"/>
                                <a:gd name="T29" fmla="*/ 1 h 55841"/>
                                <a:gd name="T30" fmla="*/ 16300 w 48495"/>
                                <a:gd name="T31" fmla="*/ 1 h 5584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48495" h="55841" extrusionOk="0">
                                  <a:moveTo>
                                    <a:pt x="16300" y="1"/>
                                  </a:moveTo>
                                  <a:cubicBezTo>
                                    <a:pt x="16169" y="1"/>
                                    <a:pt x="16050" y="72"/>
                                    <a:pt x="15979" y="191"/>
                                  </a:cubicBezTo>
                                  <a:lnTo>
                                    <a:pt x="72" y="27730"/>
                                  </a:lnTo>
                                  <a:cubicBezTo>
                                    <a:pt x="1" y="27849"/>
                                    <a:pt x="1" y="27992"/>
                                    <a:pt x="72" y="28111"/>
                                  </a:cubicBezTo>
                                  <a:lnTo>
                                    <a:pt x="15979" y="55650"/>
                                  </a:lnTo>
                                  <a:cubicBezTo>
                                    <a:pt x="16050" y="55770"/>
                                    <a:pt x="16169" y="55841"/>
                                    <a:pt x="16300" y="55841"/>
                                  </a:cubicBezTo>
                                  <a:lnTo>
                                    <a:pt x="48114" y="55841"/>
                                  </a:lnTo>
                                  <a:cubicBezTo>
                                    <a:pt x="48316" y="55841"/>
                                    <a:pt x="48495" y="55674"/>
                                    <a:pt x="48495" y="55460"/>
                                  </a:cubicBezTo>
                                  <a:cubicBezTo>
                                    <a:pt x="48495" y="55258"/>
                                    <a:pt x="48316" y="55079"/>
                                    <a:pt x="48114" y="55079"/>
                                  </a:cubicBezTo>
                                  <a:lnTo>
                                    <a:pt x="16526" y="55079"/>
                                  </a:lnTo>
                                  <a:lnTo>
                                    <a:pt x="846" y="27921"/>
                                  </a:lnTo>
                                  <a:lnTo>
                                    <a:pt x="16526" y="751"/>
                                  </a:lnTo>
                                  <a:lnTo>
                                    <a:pt x="48114" y="751"/>
                                  </a:lnTo>
                                  <a:cubicBezTo>
                                    <a:pt x="48316" y="751"/>
                                    <a:pt x="48495" y="584"/>
                                    <a:pt x="48495" y="382"/>
                                  </a:cubicBezTo>
                                  <a:cubicBezTo>
                                    <a:pt x="48495" y="167"/>
                                    <a:pt x="48316" y="1"/>
                                    <a:pt x="48114" y="1"/>
                                  </a:cubicBezTo>
                                  <a:lnTo>
                                    <a:pt x="16300" y="1"/>
                                  </a:lnTo>
                                  <a:close/>
                                </a:path>
                              </a:pathLst>
                            </a:custGeom>
                            <a:solidFill>
                              <a:srgbClr val="580A8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39" name="Google Shape;1385;p43"/>
                          <wps:cNvSpPr>
                            <a:spLocks/>
                          </wps:cNvSpPr>
                          <wps:spPr bwMode="auto">
                            <a:xfrm>
                              <a:off x="1127" y="32824"/>
                              <a:ext cx="8622" cy="7468"/>
                            </a:xfrm>
                            <a:custGeom>
                              <a:avLst/>
                              <a:gdLst>
                                <a:gd name="T0" fmla="*/ 12764 w 51055"/>
                                <a:gd name="T1" fmla="*/ 0 h 44220"/>
                                <a:gd name="T2" fmla="*/ 1 w 51055"/>
                                <a:gd name="T3" fmla="*/ 22110 h 44220"/>
                                <a:gd name="T4" fmla="*/ 12764 w 51055"/>
                                <a:gd name="T5" fmla="*/ 44220 h 44220"/>
                                <a:gd name="T6" fmla="*/ 38291 w 51055"/>
                                <a:gd name="T7" fmla="*/ 44220 h 44220"/>
                                <a:gd name="T8" fmla="*/ 51055 w 51055"/>
                                <a:gd name="T9" fmla="*/ 22110 h 44220"/>
                                <a:gd name="T10" fmla="*/ 38291 w 51055"/>
                                <a:gd name="T11" fmla="*/ 0 h 44220"/>
                                <a:gd name="T12" fmla="*/ 12764 w 51055"/>
                                <a:gd name="T13" fmla="*/ 0 h 44220"/>
                                <a:gd name="T14" fmla="*/ 0 w 51055"/>
                                <a:gd name="T15" fmla="*/ 0 h 44220"/>
                                <a:gd name="T16" fmla="*/ 51055 w 51055"/>
                                <a:gd name="T17" fmla="*/ 44220 h 44220"/>
                              </a:gdLst>
                              <a:ahLst/>
                              <a:cxnLst>
                                <a:cxn ang="0">
                                  <a:pos x="T0" y="T1"/>
                                </a:cxn>
                                <a:cxn ang="0">
                                  <a:pos x="T2" y="T3"/>
                                </a:cxn>
                                <a:cxn ang="0">
                                  <a:pos x="T4" y="T5"/>
                                </a:cxn>
                                <a:cxn ang="0">
                                  <a:pos x="T6" y="T7"/>
                                </a:cxn>
                                <a:cxn ang="0">
                                  <a:pos x="T8" y="T9"/>
                                </a:cxn>
                                <a:cxn ang="0">
                                  <a:pos x="T10" y="T11"/>
                                </a:cxn>
                                <a:cxn ang="0">
                                  <a:pos x="T12" y="T13"/>
                                </a:cxn>
                              </a:cxnLst>
                              <a:rect l="T14" t="T15" r="T16" b="T17"/>
                              <a:pathLst>
                                <a:path w="51055" h="44220" extrusionOk="0">
                                  <a:moveTo>
                                    <a:pt x="12764" y="0"/>
                                  </a:moveTo>
                                  <a:lnTo>
                                    <a:pt x="1" y="22110"/>
                                  </a:lnTo>
                                  <a:lnTo>
                                    <a:pt x="12764" y="44220"/>
                                  </a:lnTo>
                                  <a:lnTo>
                                    <a:pt x="38291" y="44220"/>
                                  </a:lnTo>
                                  <a:lnTo>
                                    <a:pt x="51055" y="22110"/>
                                  </a:lnTo>
                                  <a:lnTo>
                                    <a:pt x="38291" y="0"/>
                                  </a:lnTo>
                                  <a:lnTo>
                                    <a:pt x="12764" y="0"/>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7E58" w:rsidRDefault="00FC7E58" w:rsidP="00A5444F">
                                <w:pPr>
                                  <w:bidi w:val="0"/>
                                  <w:jc w:val="center"/>
                                  <w:rPr>
                                    <w:color w:val="7030A0"/>
                                    <w:sz w:val="70"/>
                                    <w:szCs w:val="70"/>
                                    <w:lang w:bidi="ar-SY"/>
                                  </w:rPr>
                                </w:pPr>
                                <w:r>
                                  <w:rPr>
                                    <w:color w:val="7030A0"/>
                                    <w:sz w:val="70"/>
                                    <w:szCs w:val="70"/>
                                    <w:rtl/>
                                    <w:lang w:bidi="ar-SY"/>
                                  </w:rPr>
                                  <w:t>5</w:t>
                                </w:r>
                              </w:p>
                            </w:txbxContent>
                          </wps:txbx>
                          <wps:bodyPr rot="0" vert="horz" wrap="square" lIns="91425" tIns="91425" rIns="91425" bIns="91425" anchor="ctr" anchorCtr="0" upright="1">
                            <a:noAutofit/>
                          </wps:bodyPr>
                        </wps:wsp>
                        <wps:wsp>
                          <wps:cNvPr id="2040" name="Google Shape;1388;p43"/>
                          <wps:cNvSpPr txBox="1">
                            <a:spLocks noChangeArrowheads="1"/>
                          </wps:cNvSpPr>
                          <wps:spPr bwMode="auto">
                            <a:xfrm>
                              <a:off x="10485" y="32821"/>
                              <a:ext cx="43406" cy="7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7E58" w:rsidRDefault="00FC7E58" w:rsidP="00A5444F">
                                <w:pPr>
                                  <w:spacing w:line="192" w:lineRule="auto"/>
                                  <w:jc w:val="left"/>
                                  <w:rPr>
                                    <w:rFonts w:asciiTheme="majorBidi" w:eastAsia="Calibri" w:hAnsiTheme="majorBidi" w:cstheme="majorBidi"/>
                                    <w:b/>
                                    <w:bCs/>
                                    <w:szCs w:val="28"/>
                                    <w:lang w:bidi="ar-SY"/>
                                  </w:rPr>
                                </w:pPr>
                                <w:r>
                                  <w:rPr>
                                    <w:rtl/>
                                  </w:rPr>
                                  <w:t>الحصول على تغذية راجعة والتجاوب معها بالأسلوب المناسب.</w:t>
                                </w:r>
                              </w:p>
                              <w:p w:rsidR="00FC7E58" w:rsidRPr="00C97318" w:rsidRDefault="00FC7E58" w:rsidP="00A5444F">
                                <w:pPr>
                                  <w:jc w:val="left"/>
                                  <w:rPr>
                                    <w:rFonts w:asciiTheme="majorBidi" w:eastAsia="Calibri" w:hAnsiTheme="majorBidi" w:cstheme="majorBidi"/>
                                    <w:b/>
                                    <w:bCs/>
                                    <w:szCs w:val="28"/>
                                    <w:lang w:bidi="ar-SY"/>
                                  </w:rPr>
                                </w:pPr>
                              </w:p>
                            </w:txbxContent>
                          </wps:txbx>
                          <wps:bodyPr rot="0" vert="horz" wrap="square" lIns="91425" tIns="91425" rIns="91425" bIns="91425" anchor="ctr" anchorCtr="0" upright="1">
                            <a:noAutofit/>
                          </wps:bodyPr>
                        </wps:wsp>
                      </wpg:grpSp>
                    </wpg:wgp>
                  </a:graphicData>
                </a:graphic>
              </wp:inline>
            </w:drawing>
          </mc:Choice>
          <mc:Fallback>
            <w:pict>
              <v:group id="مجموعة 2141" o:spid="_x0000_s2855" style="width:451.3pt;height:4in;mso-position-horizontal-relative:char;mso-position-vertical-relative:line" coordsize="65044,412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">
                <v:group id="Google Shape;1373;p43" o:spid="_x0000_s2856" style="position:absolute;width:55293;height:9432" coordsize="55293,9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30HtUxgAAAN0A&#10;AAAPAAAAAAAAAAAAAAAAAKoCAABkcnMvZG93bnJldi54bWxQSwUGAAAAAAQABAD6AAAAnQMAAAAA&#10;">
                  <v:rect id="Google Shape;1374;p43" o:spid="_x0000_s2857" style="position:absolute;left:5145;top:983;width:48746;height:74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l0ucYA&#10;AADdAAAADwAAAGRycy9kb3ducmV2LnhtbESPQWvCQBSE74X+h+UVeim6MVDR6CoitLRSEKPen9nX&#10;bGr2bciuMf57t1DocZiZb5j5sre16Kj1lWMFo2ECgrhwuuJSwWH/NpiA8AFZY+2YFNzIw3Lx+DDH&#10;TLsr76jLQykihH2GCkwITSalLwxZ9EPXEEfv27UWQ5RtKXWL1wi3tUyTZCwtVhwXDDa0NlSc84tV&#10;8LMJL+bzaPPObtOvy/QdT9N+o9TzU7+agQjUh//wX/tDK0iT1zH8volPQC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Il0ucYAAADdAAAADwAAAAAAAAAAAAAAAACYAgAAZHJz&#10;L2Rvd25yZXYueG1sUEsFBgAAAAAEAAQA9QAAAIsDAAAAAA==&#10;" filled="f" strokecolor="#00b0f0">
                    <v:textbox inset="2.53958mm,2.53958mm,2.53958mm,2.53958mm"/>
                  </v:rect>
                  <v:shape id="Google Shape;1375;p43" o:spid="_x0000_s2858" style="position:absolute;left:7441;top:1773;width:3709;height:5885;visibility:visible;mso-wrap-style:square;v-text-anchor:middle" coordsize="21968,348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unUcYA&#10;AADdAAAADwAAAGRycy9kb3ducmV2LnhtbESP3WrCQBSE7wu+w3IKvasbhSY1uooIpaFgoVHw9pA9&#10;JrHZsyG7+enbu4VCL4eZ+YbZ7CbTiIE6V1tWsJhHIIgLq2suFZxPb8+vIJxH1thYJgU/5GC3nT1s&#10;MNV25C8acl+KAGGXooLK+zaV0hUVGXRz2xIH72o7gz7IrpS6wzHATSOXURRLgzWHhQpbOlRUfOe9&#10;UXBK4vjmFh/vWfK5Z31pVjn3R6WeHqf9GoSnyf+H/9qZVrCMXhL4fROegNz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GunUcYAAADdAAAADwAAAAAAAAAAAAAAAACYAgAAZHJz&#10;L2Rvd25yZXYueG1sUEsFBgAAAAAEAAQA9QAAAIsDAAAAAA==&#10;" path="m1,1r,34849l11907,34850,21968,17432,11907,1,1,1xe" fillcolor="#4685bc" stroked="f">
                    <v:path arrowok="t" o:extrusionok="f" o:connecttype="custom" o:connectlocs="0,0;0,5885;2010,5885;3709,2944;2010,0;0,0" o:connectangles="0,0,0,0,0,0"/>
                  </v:shape>
                  <v:shape id="Google Shape;1376;p43" o:spid="_x0000_s2859" style="position:absolute;width:8189;height:9432;visibility:visible;mso-wrap-style:square;v-text-anchor:middle" coordsize="48495,558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b+fcIA&#10;AADdAAAADwAAAGRycy9kb3ducmV2LnhtbERPPWvDMBDdA/0P4grdYrmmCcGJYkJLoUOH2vHS7Wpd&#10;LBHrZCw1cf99NQQyPt73rprdIC40BetZwXOWgyDuvLbcK2iP78sNiBCRNQ6eScEfBaj2D4sdltpf&#10;uaZLE3uRQjiUqMDEOJZShs6Qw5D5kThxJz85jAlOvdQTXlO4G2SR52vp0HJqMDjSq6Hu3Pw6Bbat&#10;Wx84vnx9m9q+rT/tj1k1Sj09zoctiEhzvItv7g+toMhXaW56k56A3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hv59wgAAAN0AAAAPAAAAAAAAAAAAAAAAAJgCAABkcnMvZG93&#10;bnJldi54bWxQSwUGAAAAAAQABAD1AAAAhwMAAAAA&#10;" path="m16300,v-131,,-250,72,-321,191l72,27742v-71,107,-71,262,,381l15979,55662v71,119,190,191,321,191l48114,55853v202,,381,-167,381,-381c48495,55257,48316,55091,48114,55091r-31588,l846,27933,16526,762r31588,c48316,762,48495,596,48495,381,48495,179,48316,,48114,l16300,xe" fillcolor="#5eb2fc" stroked="f">
                    <v:path arrowok="t" o:extrusionok="f" o:connecttype="custom" o:connectlocs="2752,0;2698,32;12,4685;12,4749;2698,9400;2752,9432;8125,9432;8189,9368;8125,9303;2791,9303;143,4717;2791,129;8125,129;8189,64;8125,0;2752,0" o:connectangles="0,0,0,0,0,0,0,0,0,0,0,0,0,0,0,0"/>
                  </v:shape>
                  <v:shape id="Google Shape;1377;p43" o:spid="_x0000_s2860" style="position:absolute;left:1127;top:983;width:8622;height:7465;visibility:visible;mso-wrap-style:square;v-text-anchor:middle" coordsize="51055,442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c2cYA&#10;AADdAAAADwAAAGRycy9kb3ducmV2LnhtbESPQWvCQBSE70L/w/IKvemmKYpGVymCRQoetCIeH9ln&#10;Esy+XbKvmvbXdwuFHoeZ+YZZrHrXqht1sfFs4HmUgSIuvW24MnD82AynoKIgW2w9k4EvirBaPgwW&#10;WFh/5z3dDlKpBOFYoIFaJBRax7Imh3HkA3HyLr5zKEl2lbYd3hPctTrPsol22HBaqDHQuqbyevh0&#10;Bl767fdbyGXCezk3u9MsvJ92Y2OeHvvXOSihXv7Df+2tNZBn4xn8vklPQC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S/c2cYAAADdAAAADwAAAAAAAAAAAAAAAACYAgAAZHJz&#10;L2Rvd25yZXYueG1sUEsFBgAAAAAEAAQA9QAAAIsDAAAAAA==&#10;" adj="-11796480,,5400" path="m12764,1l1,22111,12764,44208r25527,l51055,22111,38291,1,12764,1xe" fillcolor="#eee" stroked="f">
                    <v:stroke joinstyle="miter"/>
                    <v:formulas/>
                    <v:path arrowok="t" o:extrusionok="f" o:connecttype="custom" o:connectlocs="2156,0;0,3734;2156,7465;6466,7465;8622,3734;6466,0;2156,0" o:connectangles="0,0,0,0,0,0,0" textboxrect="0,0,51055,44209"/>
                    <v:textbox inset="2.53958mm,2.53958mm,2.53958mm,2.53958mm">
                      <w:txbxContent>
                        <w:p w:rsidR="00FC7E58" w:rsidRDefault="00FC7E58" w:rsidP="00A5444F">
                          <w:pPr>
                            <w:bidi w:val="0"/>
                            <w:jc w:val="center"/>
                            <w:rPr>
                              <w:color w:val="4472C4" w:themeColor="accent1"/>
                              <w:sz w:val="70"/>
                              <w:szCs w:val="70"/>
                              <w:lang w:bidi="ar-SY"/>
                            </w:rPr>
                          </w:pPr>
                          <w:r>
                            <w:rPr>
                              <w:color w:val="4472C4" w:themeColor="accent1"/>
                              <w:sz w:val="70"/>
                              <w:szCs w:val="70"/>
                              <w:rtl/>
                              <w:lang w:bidi="ar-SY"/>
                            </w:rPr>
                            <w:t>1</w:t>
                          </w:r>
                        </w:p>
                      </w:txbxContent>
                    </v:textbox>
                  </v:shape>
                  <v:shape id="Google Shape;1380;p43" o:spid="_x0000_s2861" type="#_x0000_t202" style="position:absolute;left:11887;top:1248;width:43406;height:74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ctT8MA&#10;AADdAAAADwAAAGRycy9kb3ducmV2LnhtbERPu2rDMBTdC/kHcQtdSi03gwmOlVAKKaWLadKS9WJd&#10;P4h1ZSQ5UfP10VDIeDjvahvNKM7k/GBZwWuWgyBurB64U/Bz2L2sQPiArHG0TAr+yMN2s3iosNT2&#10;wt903odOpBD2JSroQ5hKKX3Tk0Gf2Yk4ca11BkOCrpPa4SWFm1Eu87yQBgdODT1O9N5Tc9rPRsH8&#10;jF91+3GNx+j0bzuv2lGfaqWeHuPbGkSgGO7if/enVrDMi7Q/vUlPQG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uctT8MAAADdAAAADwAAAAAAAAAAAAAAAACYAgAAZHJzL2Rv&#10;d25yZXYueG1sUEsFBgAAAAAEAAQA9QAAAIgDAAAAAA==&#10;" filled="f" stroked="f">
                    <v:textbox inset="2mm,1mm,0,1mm">
                      <w:txbxContent>
                        <w:p w:rsidR="00FC7E58" w:rsidRPr="00B67D85" w:rsidRDefault="00FC7E58" w:rsidP="00A5444F">
                          <w:pPr>
                            <w:spacing w:before="240"/>
                            <w:jc w:val="center"/>
                            <w:rPr>
                              <w:color w:val="auto"/>
                              <w:sz w:val="30"/>
                            </w:rPr>
                          </w:pPr>
                          <w:r w:rsidRPr="00B67D85">
                            <w:rPr>
                              <w:sz w:val="30"/>
                              <w:rtl/>
                            </w:rPr>
                            <w:t>تعريف المشكلة وتحديدها.</w:t>
                          </w:r>
                        </w:p>
                        <w:p w:rsidR="00FC7E58" w:rsidRDefault="00FC7E58" w:rsidP="00A5444F">
                          <w:pPr>
                            <w:spacing w:after="160" w:line="240" w:lineRule="auto"/>
                            <w:ind w:left="360"/>
                            <w:rPr>
                              <w:rFonts w:asciiTheme="majorBidi" w:eastAsia="Calibri" w:hAnsiTheme="majorBidi" w:cstheme="majorBidi"/>
                              <w:b/>
                              <w:bCs/>
                              <w:szCs w:val="28"/>
                              <w:lang w:bidi="ar-SY"/>
                            </w:rPr>
                          </w:pPr>
                        </w:p>
                      </w:txbxContent>
                    </v:textbox>
                  </v:shape>
                </v:group>
                <v:group id="Google Shape;1381;p43" o:spid="_x0000_s2862" style="position:absolute;top:15923;width:56739;height:9430" coordorigin=",15923" coordsize="46259,94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LlI8UAAADdAAAADwAAAGRycy9kb3ducmV2LnhtbESPQYvCMBSE7wv+h/AE&#10;b2vaiotUo4jo4kGEVUG8PZpnW2xeSpNt6783wsIeh5n5hlmselOJlhpXWlYQjyMQxJnVJecKLufd&#10;5wyE88gaK8uk4EkOVsvBxwJTbTv+ofbkcxEg7FJUUHhfp1K6rCCDbmxr4uDdbWPQB9nkUjfYBbip&#10;ZBJFX9JgyWGhwJo2BWWP069R8N1ht57E2/bwuG+et/P0eD3EpNRo2K/nIDz1/j/8195rBUk0Se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cC5SPFAAAA3QAA&#10;AA8AAAAAAAAAAAAAAAAAqgIAAGRycy9kb3ducmV2LnhtbFBLBQYAAAAABAAEAPoAAACcAwAAAAA=&#10;">
                  <v:rect id="Google Shape;1382;p43" o:spid="_x0000_s2863" style="position:absolute;left:5145;top:16905;width:39936;height:74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vSTcQA&#10;AADdAAAADwAAAGRycy9kb3ducmV2LnhtbESPzWrDMBCE74W8g9hAL6WRYmgJbpQQAoG0Jzs/98Xa&#10;2m6slZEU2337qlDocZiZb5j1drKdGMiH1rGG5UKBIK6cabnWcDkfnlcgQkQ22DkmDd8UYLuZPawx&#10;N27kkoZTrEWCcMhRQxNjn0sZqoYshoXriZP36bzFmKSvpfE4JrjtZKbUq7TYclposKd9Q9XtdLca&#10;rlNx6Yqv+KEyZcp3n92f9i1p/Tifdm8gIk3xP/zXPhoNmXpZwu+b9ATk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L0k3EAAAA3QAAAA8AAAAAAAAAAAAAAAAAmAIAAGRycy9k&#10;b3ducmV2LnhtbFBLBQYAAAAABAAEAPUAAACJAwAAAAA=&#10;" filled="f" strokecolor="#92d050">
                    <v:textbox inset="2.53958mm,2.53958mm,2.53958mm,2.53958mm"/>
                  </v:rect>
                  <v:shape id="Google Shape;1383;p43" o:spid="_x0000_s2864" style="position:absolute;left:5962;top:17695;width:3710;height:5887;visibility:visible;mso-wrap-style:square;v-text-anchor:middle" coordsize="21968,348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w1rMQA&#10;AADdAAAADwAAAGRycy9kb3ducmV2LnhtbESPQWvCQBSE74L/YXlCb7rbgMWmrlIFQfAgWjXXR/Y1&#10;CWbfhuw2xn/vFgSPw8x8w8yXva1FR62vHGt4nygQxLkzFRcaTj+b8QyED8gGa8ek4U4elovhYI6p&#10;cTc+UHcMhYgQ9ilqKENoUil9XpJFP3ENcfR+XWsxRNkW0rR4i3Bby0SpD2mx4rhQYkPrkvLr8c9q&#10;uO725nN6tvUqyy4n1WXbFeZO67dR//0FIlAfXuFne2s0JGqawP+b+AT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78NazEAAAA3QAAAA8AAAAAAAAAAAAAAAAAmAIAAGRycy9k&#10;b3ducmV2LnhtbFBLBQYAAAAABAAEAPUAAACJAwAAAAA=&#10;" path="m1,r,34862l11907,34862,21968,17431,11907,,1,xe" fillcolor="#2fc948" stroked="f">
                    <v:path arrowok="t" o:extrusionok="f" o:connecttype="custom" o:connectlocs="0,0;0,5887;2011,5887;3710,2944;2011,0;0,0" o:connectangles="0,0,0,0,0,0"/>
                  </v:shape>
                  <v:shape id="Google Shape;1384;p43" o:spid="_x0000_s2865" style="position:absolute;top:15923;width:8189;height:9430;visibility:visible;mso-wrap-style:square;v-text-anchor:middle" coordsize="48495,558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ccI8gA&#10;AADdAAAADwAAAGRycy9kb3ducmV2LnhtbESPQWvCQBSE7wX/w/IEL1I3Rtra1FWqYBHaS1Xo9ZF9&#10;zcZk36bZVaO/vlsQehxm5htmtuhsLU7U+tKxgvEoAUGcO11yoWC/W99PQfiArLF2TAou5GEx793N&#10;MNPuzJ902oZCRAj7DBWYEJpMSp8bsuhHriGO3rdrLYYo20LqFs8RbmuZJsmjtFhyXDDY0MpQXm2P&#10;VsFT9T4sf5rn3dflUK0/0usyfZsYpQb97vUFRKAu/Idv7Y1WkCYPE/h7E5+AnP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bNxwjyAAAAN0AAAAPAAAAAAAAAAAAAAAAAJgCAABk&#10;cnMvZG93bnJldi54bWxQSwUGAAAAAAQABAD1AAAAjQMAAAAA&#10;" path="m16300,1v-131,,-250,71,-321,190l72,27730v-71,119,-71,262,,381l15979,55650v71,120,190,191,321,191l48114,55841v202,,381,-167,381,-381c48495,55258,48316,55079,48114,55079r-31588,l846,27921,16526,751r31588,c48316,751,48495,584,48495,382,48495,167,48316,1,48114,1l16300,1xe" fillcolor="#69e781" stroked="f">
                    <v:path arrowok="t" o:extrusionok="f" o:connecttype="custom" o:connectlocs="2752,0;2698,32;12,4683;12,4747;2698,9398;2752,9430;8125,9430;8189,9366;8125,9301;2791,9301;143,4715;2791,127;8125,127;8189,65;8125,0;2752,0" o:connectangles="0,0,0,0,0,0,0,0,0,0,0,0,0,0,0,0"/>
                  </v:shape>
                  <v:shape id="Google Shape;1385;p43" o:spid="_x0000_s2866" style="position:absolute;left:1127;top:16904;width:7231;height:7468;visibility:visible;mso-wrap-style:square;v-text-anchor:middle" coordsize="51055,442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3go8cA&#10;AADdAAAADwAAAGRycy9kb3ducmV2LnhtbESPQWvCQBSE70L/w/IEb2ajra1JXaWUFgTBUluE3h7Z&#10;ZxLMvg3Z1U3/vSsIHoeZ+YZZrHrTiDN1rrasYJKkIIgLq2suFfz+fI7nIJxH1thYJgX/5GC1fBgs&#10;MNc28Dedd74UEcIuRwWV920upSsqMugS2xJH72A7gz7KrpS6wxDhppHTNH2WBmuOCxW29F5Rcdyd&#10;jIJHrbOP0H9lh304vvz5bbZZh0yp0bB/ewXhqff38K291gqm6ewJrm/iE5DL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cN4KPHAAAA3QAAAA8AAAAAAAAAAAAAAAAAmAIAAGRy&#10;cy9kb3ducmV2LnhtbFBLBQYAAAAABAAEAPUAAACMAwAAAAA=&#10;" adj="-11796480,,5400" path="m12764,l1,22110,12764,44220r25527,l51055,22110,38291,,12764,xe" fillcolor="#eee" stroked="f">
                    <v:stroke joinstyle="miter"/>
                    <v:formulas/>
                    <v:path arrowok="t" o:extrusionok="f" o:connecttype="custom" o:connectlocs="1808,0;0,3734;1808,7468;5423,7468;7231,3734;5423,0;1808,0" o:connectangles="0,0,0,0,0,0,0" textboxrect="0,0,51055,44220"/>
                    <v:textbox inset="2.53958mm,2.53958mm,2.53958mm,2.53958mm">
                      <w:txbxContent>
                        <w:p w:rsidR="00FC7E58" w:rsidRDefault="00FC7E58" w:rsidP="00A5444F">
                          <w:pPr>
                            <w:bidi w:val="0"/>
                            <w:jc w:val="center"/>
                            <w:rPr>
                              <w:color w:val="92D050"/>
                              <w:sz w:val="70"/>
                              <w:szCs w:val="70"/>
                              <w:lang w:bidi="ar-SY"/>
                            </w:rPr>
                          </w:pPr>
                          <w:r>
                            <w:rPr>
                              <w:color w:val="92D050"/>
                              <w:sz w:val="70"/>
                              <w:szCs w:val="70"/>
                              <w:rtl/>
                              <w:lang w:bidi="ar-SY"/>
                            </w:rPr>
                            <w:t>3</w:t>
                          </w:r>
                        </w:p>
                      </w:txbxContent>
                    </v:textbox>
                  </v:shape>
                  <v:shape id="Google Shape;1388;p43" o:spid="_x0000_s2867" type="#_x0000_t202" style="position:absolute;left:11150;top:16901;width:35109;height:72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NdsMA&#10;AADdAAAADwAAAGRycy9kb3ducmV2LnhtbESPzarCMBSE94LvEI7gRjRV8CLVKP6g3s1dtPoAh+bY&#10;FpuT0kStPr25ILgcZuYbZrFqTSXu1LjSsoLxKAJBnFldcq7gfNoPZyCcR9ZYWSYFT3KwWnY7C4y1&#10;fXBC99TnIkDYxaig8L6OpXRZQQbdyNbEwbvYxqAPssmlbvAR4KaSkyj6kQZLDgsF1rQtKLumN6OA&#10;1ol9/V3dwSSb3fZwKZkG8qhUv9eu5yA8tf4b/rR/tYJJNJ3C/5vwBOTy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e/NdsMAAADdAAAADwAAAAAAAAAAAAAAAACYAgAAZHJzL2Rv&#10;d25yZXYueG1sUEsFBgAAAAAEAAQA9QAAAIgDAAAAAA==&#10;" filled="f" stroked="f">
                    <v:textbox inset="0,0,0,0">
                      <w:txbxContent>
                        <w:p w:rsidR="00FC7E58" w:rsidRDefault="00FC7E58" w:rsidP="00A5444F">
                          <w:pPr>
                            <w:jc w:val="center"/>
                            <w:rPr>
                              <w:rFonts w:asciiTheme="majorBidi" w:eastAsia="Calibri" w:hAnsiTheme="majorBidi" w:cstheme="majorBidi"/>
                              <w:b/>
                              <w:bCs/>
                              <w:szCs w:val="28"/>
                            </w:rPr>
                          </w:pPr>
                          <w:r>
                            <w:rPr>
                              <w:rtl/>
                            </w:rPr>
                            <w:t>تقييم واختيار الحلول المناسبة لحلّ المشكلة.</w:t>
                          </w:r>
                        </w:p>
                      </w:txbxContent>
                    </v:textbox>
                  </v:shape>
                </v:group>
                <v:group id="Google Shape;1389;p43" o:spid="_x0000_s2868" style="position:absolute;left:10485;top:7961;width:54559;height:9434" coordorigin="10485,7961" coordsize="54558,94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5AuMUAAADdAAAADwAAAGRycy9kb3ducmV2LnhtbESPQYvCMBSE7wv+h/AE&#10;b2tayy5SjSKi4kEWVgXx9miebbF5KU1s67/fLAgeh5n5hpkve1OJlhpXWlYQjyMQxJnVJecKzqft&#10;5xSE88gaK8uk4EkOlovBxxxTbTv+pfbocxEg7FJUUHhfp1K6rCCDbmxr4uDdbGPQB9nkUjfYBbip&#10;5CSKvqXBksNCgTWtC8rux4dRsOuwWyXxpj3cb+vn9fT1cznEpNRo2K9mIDz1/h1+tfdawSRKE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hOQLjFAAAA3QAA&#10;AA8AAAAAAAAAAAAAAAAAqgIAAGRycy9kb3ducmV2LnhtbFBLBQYAAAAABAAEAPoAAACcAwAAAAA=&#10;">
                  <v:rect id="Google Shape;1390;p43" o:spid="_x0000_s2869" style="position:absolute;left:10485;top:8943;width:49413;height:74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3xsUA&#10;AADdAAAADwAAAGRycy9kb3ducmV2LnhtbESPQWsCMRSE7wX/Q3hCb5pUdJHVKKVV20sFtdTrY/Pc&#10;LG5elk3U9d83BaHHYWa+YebLztXiSm2oPGt4GSoQxIU3FZcavg/rwRREiMgGa8+k4U4Blove0xxz&#10;42+8o+s+liJBOOSowcbY5FKGwpLDMPQNcfJOvnUYk2xLaVq8Jbir5UipTDqsOC1YbOjNUnHeX5wG&#10;Znv+UpePFU822/Xx/fSTZW6j9XO/e52BiNTF//Cj/Wk0jNQ4g7836Qn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KzfGxQAAAN0AAAAPAAAAAAAAAAAAAAAAAJgCAABkcnMv&#10;ZG93bnJldi54bWxQSwUGAAAAAAQABAD1AAAAigMAAAAA&#10;" filled="f" strokecolor="#ffc000">
                    <v:textbox inset="2.53958mm,2.53958mm,2.53958mm,2.53958mm"/>
                  </v:rect>
                  <v:shape id="Google Shape;1391;p43" o:spid="_x0000_s2870" style="position:absolute;left:53891;top:9735;width:3710;height:5885;visibility:visible;mso-wrap-style:square;v-text-anchor:middle" coordsize="21968,34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beeMYA&#10;AADdAAAADwAAAGRycy9kb3ducmV2LnhtbESPQWvCQBSE74X+h+UVequbimiJrqEtSD2IWvXi7bH7&#10;moRk34bsNon+elco9DjMzDfMIhtsLTpqfelYwesoAUGsnSk5V3A6rl7eQPiAbLB2TAou5CFbPj4s&#10;MDWu52/qDiEXEcI+RQVFCE0qpdcFWfQj1xBH78e1FkOUbS5Ni32E21qOk2QqLZYcFwps6LMgXR1+&#10;rYLzdb/6mvUfFfKkm5ptrTd+p5V6fhre5yACDeE//NdeGwXjZDKD+5v4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lbeeMYAAADdAAAADwAAAAAAAAAAAAAAAACYAgAAZHJz&#10;L2Rvd25yZXYueG1sUEsFBgAAAAAEAAQA9QAAAIsDAAAAAA==&#10;" path="m10061,l1,17419,10061,34850r11907,l21968,,10061,xe" fillcolor="#e09214" stroked="f">
                    <v:path arrowok="t" o:extrusionok="f" o:connecttype="custom" o:connectlocs="1699,0;0,2941;1699,5885;3710,5885;3710,0;1699,0" o:connectangles="0,0,0,0,0,0"/>
                  </v:shape>
                  <v:shape id="Google Shape;1392;p43" o:spid="_x0000_s2871" style="position:absolute;left:56853;top:7961;width:8190;height:9433;visibility:visible;mso-wrap-style:square;v-text-anchor:middle" coordsize="48495,558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1LesMA&#10;AADdAAAADwAAAGRycy9kb3ducmV2LnhtbERPTWvCQBC9F/oflin0VjcV22p0lSLYeimoFcHbkB2z&#10;wexsyK4x/nvnUOjx8b5ni97XqqM2VoENvA4yUMRFsBWXBva/q5cxqJiQLdaBycCNIizmjw8zzG24&#10;8pa6XSqVhHDM0YBLqcm1joUjj3EQGmLhTqH1mAS2pbYtXiXc13qYZe/aY8XS4LChpaPivLt4A8O3&#10;7vLzcTgWrlmd15vDxG/L7y9jnp/6zymoRH36F/+511Z82Ujmyht5Anp+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1LesMAAADdAAAADwAAAAAAAAAAAAAAAACYAgAAZHJzL2Rv&#10;d25yZXYueG1sUEsFBgAAAAAEAAQA9QAAAIgDAAAAAA==&#10;" path="m382,c179,,1,167,1,381v,203,178,381,381,381l31969,762,47649,27920,31969,55090r-31587,c179,55090,1,55257,1,55471v,203,178,381,381,381l32195,55852v131,,262,-71,321,-190l48423,28111v72,-119,72,-262,,-381l32516,191c32457,72,32326,,32195,l382,xe" fillcolor="#fcbd24" stroked="f">
                    <v:path arrowok="t" o:extrusionok="f" o:connecttype="custom" o:connectlocs="65,0;0,64;65,129;5399,129;8047,4715;5399,9304;65,9304;0,9368;65,9433;5437,9433;5491,9401;8178,4748;8178,4683;5491,32;5437,0;65,0" o:connectangles="0,0,0,0,0,0,0,0,0,0,0,0,0,0,0,0"/>
                  </v:shape>
                  <v:shape id="Google Shape;1393;p43" o:spid="_x0000_s2872" style="position:absolute;left:55293;top:8942;width:8622;height:7468;visibility:visible;mso-wrap-style:square;v-text-anchor:middle" coordsize="51055,442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dG/MYA&#10;AADdAAAADwAAAGRycy9kb3ducmV2LnhtbESP3WrCQBSE74W+w3IKvZG6aaiSRjehFFoKglLtAxyy&#10;xySYPZtmNz++fVcQvBxm5htmk0+mEQN1rras4GURgSAurK65VPB7/HxOQDiPrLGxTAou5CDPHmYb&#10;TLUd+YeGgy9FgLBLUUHlfZtK6YqKDLqFbYmDd7KdQR9kV0rd4RjgppFxFK2kwZrDQoUtfVRUnA+9&#10;UUCX/dc2Tjj5W1ozXx1tP06nnVJPj9P7GoSnyd/Dt/a3VhBHr29wfROegM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OdG/MYAAADdAAAADwAAAAAAAAAAAAAAAACYAgAAZHJz&#10;L2Rvd25yZXYueG1sUEsFBgAAAAAEAAQA9QAAAIsDAAAAAA==&#10;" adj="-11796480,,5400" path="m12764,l,22110,12764,44220r25527,l51054,22110,38291,,12764,xe" fillcolor="#eee" stroked="f">
                    <v:stroke joinstyle="miter"/>
                    <v:formulas/>
                    <v:path arrowok="t" o:extrusionok="f" o:connecttype="custom" o:connectlocs="2156,0;0,3734;2156,7468;6466,7468;8622,3734;6466,0;2156,0" o:connectangles="0,0,0,0,0,0,0" textboxrect="0,0,51055,44221"/>
                    <v:textbox inset="2.53958mm,2.53958mm,2.53958mm,2.53958mm">
                      <w:txbxContent>
                        <w:p w:rsidR="00FC7E58" w:rsidRDefault="00FC7E58" w:rsidP="00A5444F">
                          <w:pPr>
                            <w:bidi w:val="0"/>
                            <w:jc w:val="center"/>
                            <w:rPr>
                              <w:color w:val="FFC000"/>
                              <w:sz w:val="70"/>
                              <w:szCs w:val="70"/>
                              <w:lang w:bidi="ar-SY"/>
                            </w:rPr>
                          </w:pPr>
                          <w:r>
                            <w:rPr>
                              <w:color w:val="FFC000"/>
                              <w:sz w:val="70"/>
                              <w:szCs w:val="70"/>
                              <w:rtl/>
                              <w:lang w:bidi="ar-SY"/>
                            </w:rPr>
                            <w:t>2</w:t>
                          </w:r>
                        </w:p>
                      </w:txbxContent>
                    </v:textbox>
                  </v:shape>
                  <v:shape id="Google Shape;1396;p43" o:spid="_x0000_s2873" type="#_x0000_t202" style="position:absolute;left:10485;top:8939;width:43406;height:72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aSwsMA&#10;AADdAAAADwAAAGRycy9kb3ducmV2LnhtbERPz2vCMBS+C/sfwhN208TOyVaNMoQNDz2oG+z6aN6a&#10;YvNSkqx2/705CDt+fL83u9F1YqAQW88aFnMFgrj2puVGw9fn++wFREzIBjvPpOGPIuy2D5MNlsZf&#10;+UTDOTUih3AsUYNNqS+ljLUlh3Hue+LM/fjgMGUYGmkCXnO462Sh1Eo6bDk3WOxpb6m+nH+dhv1r&#10;VYTl8FR9fK+8rY7NIRzVUuvH6fi2BpFoTP/iu/tgNBTqOe/Pb/ITkN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jaSwsMAAADdAAAADwAAAAAAAAAAAAAAAACYAgAAZHJzL2Rv&#10;d25yZXYueG1sUEsFBgAAAAAEAAQA9QAAAIgDAAAAAA==&#10;" filled="f" stroked="f">
                    <v:textbox inset="2.53958mm,0,0,0">
                      <w:txbxContent>
                        <w:p w:rsidR="00FC7E58" w:rsidRDefault="00FC7E58" w:rsidP="00A5444F">
                          <w:pPr>
                            <w:jc w:val="center"/>
                            <w:rPr>
                              <w:rFonts w:asciiTheme="majorBidi" w:eastAsia="Calibri" w:hAnsiTheme="majorBidi" w:cstheme="majorBidi"/>
                              <w:b/>
                              <w:bCs/>
                              <w:szCs w:val="28"/>
                              <w:lang w:bidi="ar-SY"/>
                            </w:rPr>
                          </w:pPr>
                          <w:r>
                            <w:rPr>
                              <w:rtl/>
                            </w:rPr>
                            <w:t>البحث عن حلول بديلة.</w:t>
                          </w:r>
                        </w:p>
                      </w:txbxContent>
                    </v:textbox>
                  </v:shape>
                </v:group>
                <v:group id="Google Shape;1397;p43" o:spid="_x0000_s2874" style="position:absolute;left:13677;top:23883;width:51366;height:9432" coordorigin="13677,23883" coordsize="51366,9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6fYzMUAAADdAAAADwAAAGRycy9kb3ducmV2LnhtbESPQYvCMBSE78L+h/AE&#10;b5pWV1mqUURW2YMsqAvi7dE822LzUprY1n9vhAWPw8x8wyxWnSlFQ7UrLCuIRxEI4tTqgjMFf6ft&#10;8AuE88gaS8uk4EEOVsuP3gITbVs+UHP0mQgQdgkqyL2vEildmpNBN7IVcfCutjbog6wzqWtsA9yU&#10;chxFM2mw4LCQY0WbnNLb8W4U7Fps15P4u9nfrpvH5TT9Pe9jUmrQ79ZzEJ46/w7/t3+0gnE0+YT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en2MzFAAAA3QAA&#10;AA8AAAAAAAAAAAAAAAAAqgIAAGRycy9kb3ducmV2LnhtbFBLBQYAAAAABAAEAPoAAACcAwAAAAA=&#10;">
                  <v:rect id="Google Shape;1398;p43" o:spid="_x0000_s2875" style="position:absolute;left:13677;top:24867;width:46221;height:74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Fq8MA&#10;AADdAAAADwAAAGRycy9kb3ducmV2LnhtbESPzYoCMRCE74LvEFrwpom6LDIaRUXRyx78uzeTdjI4&#10;6QyTqLM+/WZhYY9FVX1FzZetq8STmlB61jAaKhDEuTclFxou591gCiJEZIOVZ9LwTQGWi25njpnx&#10;Lz7S8xQLkSAcMtRgY6wzKUNuyWEY+po4eTffOIxJNoU0Db4S3FVyrNSndFhyWrBY08ZSfj89nAZ6&#10;X9fqa7+9ny+4OqCdTI7vuNe632tXMxCR2vgf/msfjIax+hjB75v0BOTi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Fq8MAAADdAAAADwAAAAAAAAAAAAAAAACYAgAAZHJzL2Rv&#10;d25yZXYueG1sUEsFBgAAAAAEAAQA9QAAAIgDAAAAAA==&#10;" filled="f" strokecolor="red">
                    <v:textbox inset="2.53958mm,2.53958mm,2.53958mm,2.53958mm"/>
                  </v:rect>
                  <v:shape id="Google Shape;1399;p43" o:spid="_x0000_s2876" style="position:absolute;left:53891;top:25656;width:3710;height:5886;visibility:visible;mso-wrap-style:square;v-text-anchor:middle" coordsize="21968,348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aD78YA&#10;AADdAAAADwAAAGRycy9kb3ducmV2LnhtbESPQWsCMRSE74L/ITzBW01cxZatUWy14Km0tii9vW5e&#10;N4ubl2UTdfvvG6HgcZiZb5j5snO1OFMbKs8axiMFgrjwpuJSw+fHy90DiBCRDdaeScMvBVgu+r05&#10;5sZf+J3Ou1iKBOGQowYbY5NLGQpLDsPIN8TJ+/Gtw5hkW0rT4iXBXS0zpWbSYcVpwWJDz5aK4+7k&#10;NKi1mz5lrzLY7+3bYT+5X31NNqXWw0G3egQRqYu38H97azRkaprB9U16AnL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JaD78YAAADdAAAADwAAAAAAAAAAAAAAAACYAgAAZHJz&#10;L2Rvd25yZXYueG1sUEsFBgAAAAAEAAQA9QAAAIsDAAAAAA==&#10;" path="m10061,1l1,17432,10061,34850r11907,l21968,1,10061,1xe" fillcolor="#c6282f" stroked="f">
                    <v:path arrowok="t" o:extrusionok="f" o:connecttype="custom" o:connectlocs="1699,0;0,2944;1699,5886;3710,5886;3710,0;1699,0" o:connectangles="0,0,0,0,0,0"/>
                  </v:shape>
                  <v:shape id="Google Shape;1400;p43" o:spid="_x0000_s2877" style="position:absolute;left:56853;top:23883;width:8190;height:9432;visibility:visible;mso-wrap-style:square;v-text-anchor:middle" coordsize="48495,558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IaMcgA&#10;AADdAAAADwAAAGRycy9kb3ducmV2LnhtbESPQWvCQBSE74X+h+UVeim60apIdJUiWKSgwaiH3B7Z&#10;1yRt9m3Irhr/fVcoeBxm5htmvuxMLS7UusqygkE/AkGcW11xoeB4WPemIJxH1lhbJgU3crBcPD/N&#10;Mdb2ynu6pL4QAcIuRgWl900spctLMuj6tiEO3rdtDfog20LqFq8Bbmo5jKKJNFhxWCixoVVJ+W96&#10;NgqSZLvfJj/F+jMbpaevcTZ9y3ZOqdeX7mMGwlPnH+H/9kYrGEajd7i/CU9AL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QwhoxyAAAAN0AAAAPAAAAAAAAAAAAAAAAAJgCAABk&#10;cnMvZG93bnJldi54bWxQSwUGAAAAAAQABAD1AAAAjQMAAAAA&#10;" path="m382,1c179,1,1,179,1,382v,214,178,381,381,381l31969,763,47649,27933,31969,55091r-31587,c179,55091,1,55257,1,55472v,214,178,381,381,381l32195,55853v131,,262,-72,321,-191l48423,28123v72,-119,72,-262,,-381l32516,191c32457,72,32326,1,32195,1l382,1xe" fillcolor="#ec3a3b" stroked="f">
                    <v:path arrowok="t" o:extrusionok="f" o:connecttype="custom" o:connectlocs="65,0;0,65;65,129;5399,129;8047,4717;5399,9303;65,9303;0,9368;65,9432;5437,9432;5491,9400;8178,4749;8178,4685;5491,32;5437,0;65,0" o:connectangles="0,0,0,0,0,0,0,0,0,0,0,0,0,0,0,0"/>
                  </v:shape>
                  <v:shape id="Google Shape;1401;p43" o:spid="_x0000_s2878" style="position:absolute;left:55293;top:24866;width:8622;height:7466;visibility:visible;mso-wrap-style:square;v-text-anchor:middle" coordsize="51055,442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flmsYA&#10;AADdAAAADwAAAGRycy9kb3ducmV2LnhtbESPQWvCQBSE74X+h+UVvNVNUxWbukoRKiJ40Bbx+Mi+&#10;JqHZt0v2qWl/vSsUehxm5htmtuhdq87UxcazgadhBoq49LbhysDnx/vjFFQUZIutZzLwQxEW8/u7&#10;GRbWX3hH571UKkE4FmigFgmF1rGsyWEc+kCcvC/fOZQku0rbDi8J7lqdZ9lEO2w4LdQYaFlT+b0/&#10;OQPP/fp3FXKZ8E6OzfbwEjaH7diYwUP/9gpKqJf/8F97bQ3k2WgEtzfpCej5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vflmsYAAADdAAAADwAAAAAAAAAAAAAAAACYAgAAZHJz&#10;L2Rvd25yZXYueG1sUEsFBgAAAAAEAAQA9QAAAIsDAAAAAA==&#10;" adj="-11796480,,5400" path="m12764,1l,22111,12764,44209r25527,l51054,22111,38291,1,12764,1xe" fillcolor="#eee" stroked="f">
                    <v:stroke joinstyle="miter"/>
                    <v:formulas/>
                    <v:path arrowok="t" o:extrusionok="f" o:connecttype="custom" o:connectlocs="2156,0;0,3734;2156,7466;6466,7466;8622,3734;6466,0;2156,0" o:connectangles="0,0,0,0,0,0,0" textboxrect="0,0,51055,44209"/>
                    <v:textbox inset="2.53958mm,2.53958mm,2.53958mm,2.53958mm">
                      <w:txbxContent>
                        <w:p w:rsidR="00FC7E58" w:rsidRDefault="00FC7E58" w:rsidP="00A5444F">
                          <w:pPr>
                            <w:bidi w:val="0"/>
                            <w:jc w:val="center"/>
                            <w:rPr>
                              <w:color w:val="C00000"/>
                              <w:sz w:val="70"/>
                              <w:szCs w:val="70"/>
                              <w:lang w:bidi="ar-SY"/>
                            </w:rPr>
                          </w:pPr>
                          <w:r>
                            <w:rPr>
                              <w:color w:val="C00000"/>
                              <w:sz w:val="70"/>
                              <w:szCs w:val="70"/>
                              <w:rtl/>
                              <w:lang w:bidi="ar-SY"/>
                            </w:rPr>
                            <w:t>4</w:t>
                          </w:r>
                        </w:p>
                      </w:txbxContent>
                    </v:textbox>
                  </v:shape>
                  <v:shape id="Google Shape;1404;p43" o:spid="_x0000_s2879" type="#_x0000_t202" style="position:absolute;left:14210;top:24539;width:42528;height:76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FML8cA&#10;AADdAAAADwAAAGRycy9kb3ducmV2LnhtbESPW2vCQBCF3wX/wzJCX6RuGlRK6iptvVD6VG2h+DZk&#10;xyQ2Oxuyo6b/vlsQfDycy8eZLTpXqzO1ofJs4GGUgCLOva24MPD1ub5/BBUE2WLtmQz8UoDFvN+b&#10;YWb9hbd03kmh4giHDA2UIk2mdchLchhGviGO3sG3DiXKttC2xUscd7VOk2SqHVYcCSU29FpS/rM7&#10;uch9X73w5nv5sT/sSdLh8biZyNKYu0H3/ARKqJNb+Np+swbSZDyB/zfxCe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JBTC/HAAAA3QAAAA8AAAAAAAAAAAAAAAAAmAIAAGRy&#10;cy9kb3ducmV2LnhtbFBLBQYAAAAABAAEAPUAAACMAwAAAAA=&#10;" filled="f" stroked="f">
                    <v:textbox inset="0,1mm,0,0">
                      <w:txbxContent>
                        <w:p w:rsidR="00FC7E58" w:rsidRDefault="00FC7E58" w:rsidP="00A5444F">
                          <w:pPr>
                            <w:spacing w:before="240"/>
                            <w:jc w:val="center"/>
                            <w:rPr>
                              <w:color w:val="auto"/>
                            </w:rPr>
                          </w:pPr>
                          <w:r>
                            <w:rPr>
                              <w:rtl/>
                            </w:rPr>
                            <w:t>تطبيق الحلّ المناسب على أرض الواقع.</w:t>
                          </w:r>
                        </w:p>
                        <w:p w:rsidR="00FC7E58" w:rsidRPr="00B67D85" w:rsidRDefault="00FC7E58" w:rsidP="00A5444F">
                          <w:pPr>
                            <w:rPr>
                              <w:lang w:bidi="ar-SY"/>
                            </w:rPr>
                          </w:pPr>
                        </w:p>
                      </w:txbxContent>
                    </v:textbox>
                  </v:shape>
                </v:group>
                <v:group id="Google Shape;1381;p43" o:spid="_x0000_s2880" style="position:absolute;top:31843;width:53891;height:9430" coordorigin=",31843" coordsize="53891,94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jrfVfFAAAA3QAA&#10;AA8AAAAAAAAAAAAAAAAAqgIAAGRycy9kb3ducmV2LnhtbFBLBQYAAAAABAAEAPoAAACcAwAAAAA=&#10;">
                  <v:rect id="Google Shape;1382;p43" o:spid="_x0000_s2881" style="position:absolute;left:5145;top:32825;width:48746;height:74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AaSMUA&#10;AADdAAAADwAAAGRycy9kb3ducmV2LnhtbESPQWsCMRSE70L/Q3iCF6lJV5CyNYoKLUs9de3F22Pz&#10;3CxuXpZN1PXfN4LQ4zAz3zDL9eBacaU+NJ41vM0UCOLKm4ZrDb+Hz9d3ECEiG2w9k4Y7BVivXkZL&#10;zI2/8Q9dy1iLBOGQowYbY5dLGSpLDsPMd8TJO/neYUyyr6Xp8ZbgrpWZUgvpsOG0YLGjnaXqXF6c&#10;hvLbf+2L7Y5sWxyPJzM9Z5et0noyHjYfICIN8T/8bBdGQ6bmC3i8SU9A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MBpIxQAAAN0AAAAPAAAAAAAAAAAAAAAAAJgCAABkcnMv&#10;ZG93bnJldi54bWxQSwUGAAAAAAQABAD1AAAAigMAAAAA&#10;" filled="f" strokecolor="#7030a0">
                    <v:textbox inset="2.53958mm,2.53958mm,2.53958mm,2.53958mm"/>
                  </v:rect>
                  <v:shape id="Google Shape;1383;p43" o:spid="_x0000_s2882" style="position:absolute;left:7441;top:33614;width:3709;height:5888;visibility:visible;mso-wrap-style:square;v-text-anchor:middle" coordsize="21968,348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fYx8UA&#10;AADdAAAADwAAAGRycy9kb3ducmV2LnhtbESPT2vCQBTE70K/w/IKXqRujNBq6ipFVBRP/r8+sq9J&#10;aPZtyK6afHtXKHgcZuY3zGTWmFLcqHaFZQWDfgSCOLW64EzB8bD8GIFwHlljaZkUtORgNn3rTDDR&#10;9s47uu19JgKEXYIKcu+rREqX5mTQ9W1FHLxfWxv0QdaZ1DXeA9yUMo6iT2mw4LCQY0XznNK//dUo&#10;wN5ls1q08XK8i+V5ezrbw6hdK9V9b36+QXhq/Cv8315rBXE0/ILnm/AE5PQ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99jHxQAAAN0AAAAPAAAAAAAAAAAAAAAAAJgCAABkcnMv&#10;ZG93bnJldi54bWxQSwUGAAAAAAQABAD1AAAAigMAAAAA&#10;" path="m1,r,34862l11907,34862,21968,17431,11907,,1,xe" fillcolor="#580a84" stroked="f">
                    <v:path arrowok="t" o:extrusionok="f" o:connecttype="custom" o:connectlocs="0,0;0,5888;2010,5888;3709,2944;2010,0;0,0" o:connectangles="0,0,0,0,0,0"/>
                  </v:shape>
                  <v:shape id="Google Shape;1384;p43" o:spid="_x0000_s2883" style="position:absolute;top:31843;width:8189;height:9430;visibility:visible;mso-wrap-style:square;v-text-anchor:middle" coordsize="48495,558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CiX8EA&#10;AADdAAAADwAAAGRycy9kb3ducmV2LnhtbERPzWqDQBC+B/oOyxRyi2sVbbWuEkIDPRVq+gCDO1XR&#10;nRV3m5i37x4KPX58/1WzmVlcaXWjZQVPUQyCuLN65F7B1+V8eAHhPLLG2TIpuJODpn7YVVhqe+NP&#10;ura+FyGEXYkKBu+XUkrXDWTQRXYhDty3XQ36ANde6hVvIdzMMonjXBocOTQMuNBpoG5qf4yC9Lh4&#10;KjCf8vNbVpye06z7SDKl9o/b8RWEp83/i//c71pBEqdhbngTnoCs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8Aol/BAAAA3QAAAA8AAAAAAAAAAAAAAAAAmAIAAGRycy9kb3du&#10;cmV2LnhtbFBLBQYAAAAABAAEAPUAAACGAwAAAAA=&#10;" path="m16300,1v-131,,-250,71,-321,190l72,27730v-71,119,-71,262,,381l15979,55650v71,120,190,191,321,191l48114,55841v202,,381,-167,381,-381c48495,55258,48316,55079,48114,55079r-31588,l846,27921,16526,751r31588,c48316,751,48495,584,48495,382,48495,167,48316,1,48114,1l16300,1xe" fillcolor="#580a84" stroked="f">
                    <v:path arrowok="t" o:extrusionok="f" o:connecttype="custom" o:connectlocs="2752,0;2698,32;12,4683;12,4747;2698,9398;2752,9430;8125,9430;8189,9366;8125,9301;2791,9301;143,4715;2791,127;8125,127;8189,65;8125,0;2752,0" o:connectangles="0,0,0,0,0,0,0,0,0,0,0,0,0,0,0,0"/>
                  </v:shape>
                  <v:shape id="Google Shape;1385;p43" o:spid="_x0000_s2884" style="position:absolute;left:1127;top:32824;width:8622;height:7468;visibility:visible;mso-wrap-style:square;v-text-anchor:middle" coordsize="51055,442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OqncUA&#10;AADdAAAADwAAAGRycy9kb3ducmV2LnhtbESPQWsCMRSE74X+h/AK3jRbBW22RilFQRAstUXw9tg8&#10;dxc3L8smmvXfG6HQ4zAz3zDzZW8bcaXO1441vI4yEMSFMzWXGn5/1sM3ED4gG2wck4YbeVgunp/m&#10;mBsX+Zuu+1CKBGGfo4YqhDaX0hcVWfQj1xIn7+Q6iyHJrpSmw5jgtpHjLJtKizWnhQpb+qyoOO8v&#10;VsPEGLWK/Zc6HeJ5dgw7td1EpfXgpf94BxGoD//hv/bGaBhnEwWPN+kJ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06qdxQAAAN0AAAAPAAAAAAAAAAAAAAAAAJgCAABkcnMv&#10;ZG93bnJldi54bWxQSwUGAAAAAAQABAD1AAAAigMAAAAA&#10;" adj="-11796480,,5400" path="m12764,l1,22110,12764,44220r25527,l51055,22110,38291,,12764,xe" fillcolor="#eee" stroked="f">
                    <v:stroke joinstyle="miter"/>
                    <v:formulas/>
                    <v:path arrowok="t" o:extrusionok="f" o:connecttype="custom" o:connectlocs="2156,0;0,3734;2156,7468;6466,7468;8622,3734;6466,0;2156,0" o:connectangles="0,0,0,0,0,0,0" textboxrect="0,0,51055,44220"/>
                    <v:textbox inset="2.53958mm,2.53958mm,2.53958mm,2.53958mm">
                      <w:txbxContent>
                        <w:p w:rsidR="00FC7E58" w:rsidRDefault="00FC7E58" w:rsidP="00A5444F">
                          <w:pPr>
                            <w:bidi w:val="0"/>
                            <w:jc w:val="center"/>
                            <w:rPr>
                              <w:color w:val="7030A0"/>
                              <w:sz w:val="70"/>
                              <w:szCs w:val="70"/>
                              <w:lang w:bidi="ar-SY"/>
                            </w:rPr>
                          </w:pPr>
                          <w:r>
                            <w:rPr>
                              <w:color w:val="7030A0"/>
                              <w:sz w:val="70"/>
                              <w:szCs w:val="70"/>
                              <w:rtl/>
                              <w:lang w:bidi="ar-SY"/>
                            </w:rPr>
                            <w:t>5</w:t>
                          </w:r>
                        </w:p>
                      </w:txbxContent>
                    </v:textbox>
                  </v:shape>
                  <v:shape id="Google Shape;1388;p43" o:spid="_x0000_s2885" type="#_x0000_t202" style="position:absolute;left:10485;top:32821;width:43406;height:74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jUXsEA&#10;AADdAAAADwAAAGRycy9kb3ducmV2LnhtbERPy2oCMRTdF/yHcAtuSk0qRcvUKCIUdNGFD1xfkjsP&#10;nNwMSUbHvzcLweXhvBerwbXiSiE2njV8TRQIYuNtw5WG0/Hv8wdETMgWW8+k4U4RVsvR2wIL62+8&#10;p+shVSKHcCxQQ51SV0gZTU0O48R3xJkrfXCYMgyVtAFvOdy1cqrUTDpsODfU2NGmJnM59E7Dh6l2&#10;81Jt+kvbh2MiY8vz7l/r8fuw/gWRaEgv8dO9tRqm6jvvz2/yE5DL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Io1F7BAAAA3QAAAA8AAAAAAAAAAAAAAAAAmAIAAGRycy9kb3du&#10;cmV2LnhtbFBLBQYAAAAABAAEAPUAAACGAwAAAAA=&#10;" filled="f" stroked="f">
                    <v:textbox inset="2.53958mm,2.53958mm,2.53958mm,2.53958mm">
                      <w:txbxContent>
                        <w:p w:rsidR="00FC7E58" w:rsidRDefault="00FC7E58" w:rsidP="00A5444F">
                          <w:pPr>
                            <w:spacing w:line="192" w:lineRule="auto"/>
                            <w:jc w:val="left"/>
                            <w:rPr>
                              <w:rFonts w:asciiTheme="majorBidi" w:eastAsia="Calibri" w:hAnsiTheme="majorBidi" w:cstheme="majorBidi"/>
                              <w:b/>
                              <w:bCs/>
                              <w:szCs w:val="28"/>
                              <w:lang w:bidi="ar-SY"/>
                            </w:rPr>
                          </w:pPr>
                          <w:r>
                            <w:rPr>
                              <w:rtl/>
                            </w:rPr>
                            <w:t>الحصول على تغذية راجعة والتجاوب معها بالأسلوب المناسب.</w:t>
                          </w:r>
                        </w:p>
                        <w:p w:rsidR="00FC7E58" w:rsidRPr="00C97318" w:rsidRDefault="00FC7E58" w:rsidP="00A5444F">
                          <w:pPr>
                            <w:jc w:val="left"/>
                            <w:rPr>
                              <w:rFonts w:asciiTheme="majorBidi" w:eastAsia="Calibri" w:hAnsiTheme="majorBidi" w:cstheme="majorBidi"/>
                              <w:b/>
                              <w:bCs/>
                              <w:szCs w:val="28"/>
                              <w:lang w:bidi="ar-SY"/>
                            </w:rPr>
                          </w:pPr>
                        </w:p>
                      </w:txbxContent>
                    </v:textbox>
                  </v:shape>
                </v:group>
                <w10:wrap anchorx="page"/>
                <w10:anchorlock/>
              </v:group>
            </w:pict>
          </mc:Fallback>
        </mc:AlternateContent>
      </w:r>
    </w:p>
    <w:p w:rsidR="00A5444F" w:rsidRDefault="00A5444F" w:rsidP="00A5444F">
      <w:pPr>
        <w:rPr>
          <w:rtl/>
        </w:rPr>
      </w:pPr>
      <w:r>
        <w:rPr>
          <w:noProof/>
          <w:rtl/>
        </w:rPr>
        <mc:AlternateContent>
          <mc:Choice Requires="wpg">
            <w:drawing>
              <wp:inline distT="0" distB="0" distL="0" distR="0" wp14:anchorId="079E595D" wp14:editId="1B4CFA7A">
                <wp:extent cx="5728970" cy="452755"/>
                <wp:effectExtent l="0" t="0" r="5080" b="61595"/>
                <wp:docPr id="7170" name="Group 1119"/>
                <wp:cNvGraphicFramePr/>
                <a:graphic xmlns:a="http://schemas.openxmlformats.org/drawingml/2006/main">
                  <a:graphicData uri="http://schemas.microsoft.com/office/word/2010/wordprocessingGroup">
                    <wpg:wgp>
                      <wpg:cNvGrpSpPr/>
                      <wpg:grpSpPr>
                        <a:xfrm>
                          <a:off x="0" y="0"/>
                          <a:ext cx="5728970" cy="452755"/>
                          <a:chOff x="0" y="0"/>
                          <a:chExt cx="6128626" cy="505460"/>
                        </a:xfrm>
                      </wpg:grpSpPr>
                      <wpg:grpSp>
                        <wpg:cNvPr id="7171" name="Group 1120"/>
                        <wpg:cNvGrpSpPr/>
                        <wpg:grpSpPr>
                          <a:xfrm>
                            <a:off x="0" y="0"/>
                            <a:ext cx="6128626" cy="505460"/>
                            <a:chOff x="0" y="0"/>
                            <a:chExt cx="6129259" cy="505879"/>
                          </a:xfrm>
                        </wpg:grpSpPr>
                        <wpg:grpSp>
                          <wpg:cNvPr id="7172" name="Group 1121"/>
                          <wpg:cNvGrpSpPr/>
                          <wpg:grpSpPr>
                            <a:xfrm>
                              <a:off x="3926748" y="0"/>
                              <a:ext cx="2202511" cy="505839"/>
                              <a:chOff x="2876688" y="0"/>
                              <a:chExt cx="3213233" cy="711023"/>
                            </a:xfrm>
                          </wpg:grpSpPr>
                          <wps:wsp>
                            <wps:cNvPr id="7173"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2876688" y="0"/>
                                <a:ext cx="3213233"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C7E58" w:rsidRPr="00F3161D" w:rsidRDefault="00FC7E58" w:rsidP="00A5444F">
                                  <w:pPr>
                                    <w:jc w:val="left"/>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 xml:space="preserve">         مهارات حل المشكلات:</w:t>
                                  </w:r>
                                </w:p>
                              </w:txbxContent>
                            </wps:txbx>
                            <wps:bodyPr tIns="36000" bIns="36000" rtlCol="0" anchor="ctr"/>
                          </wps:wsp>
                          <wps:wsp>
                            <wps:cNvPr id="7183"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wps:spPr>
                              <a:xfrm>
                                <a:off x="5378585"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7184" name="Rectangle 112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7185" name="Google Shape;200;p17"/>
                        <wpg:cNvGrpSpPr/>
                        <wpg:grpSpPr>
                          <a:xfrm>
                            <a:off x="5716078" y="117534"/>
                            <a:ext cx="224378" cy="267181"/>
                            <a:chOff x="0" y="0"/>
                            <a:chExt cx="273780" cy="327013"/>
                          </a:xfrm>
                          <a:solidFill>
                            <a:schemeClr val="bg1"/>
                          </a:solidFill>
                        </wpg:grpSpPr>
                        <wps:wsp>
                          <wps:cNvPr id="7186"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7187"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7188"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7189" name="Google Shape;204;p17"/>
                          <wpg:cNvGrpSpPr/>
                          <wpg:grpSpPr>
                            <a:xfrm>
                              <a:off x="0" y="0"/>
                              <a:ext cx="273780" cy="105078"/>
                              <a:chOff x="0" y="0"/>
                              <a:chExt cx="273780" cy="105078"/>
                            </a:xfrm>
                            <a:grpFill/>
                          </wpg:grpSpPr>
                          <wps:wsp>
                            <wps:cNvPr id="7190"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7191"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7192"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7193"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7194"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id="_x0000_s2886" style="width:451.1pt;height:35.65pt;mso-position-horizontal-relative:char;mso-position-vertical-relative:line" coordsize="61286,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">
                <v:group id="Group 1120" o:spid="_x0000_s2887" style="position:absolute;width:61286;height:5054" coordsize="61292,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5Uo6xgAAAN0A&#10;AAAPAAAAAAAAAAAAAAAAAKoCAABkcnMvZG93bnJldi54bWxQSwUGAAAAAAQABAD6AAAAnQMAAAAA&#10;">
                  <v:group id="Group 1121" o:spid="_x0000_s2888" style="position:absolute;left:39267;width:22025;height:5058" coordorigin="28766" coordsize="32132,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fUTcUAAADdAAAADwAAAGRycy9kb3ducmV2LnhtbESPQYvCMBSE78L+h/CE&#10;vWlaF3WpRhFZlz2IoC6It0fzbIvNS2liW/+9EQSPw8x8w8yXnSlFQ7UrLCuIhxEI4tTqgjMF/8fN&#10;4BuE88gaS8uk4E4OlouP3hwTbVveU3PwmQgQdgkqyL2vEildmpNBN7QVcfAutjbog6wzqWtsA9yU&#10;chRFE2mw4LCQY0XrnNLr4WYU/LbYrr7in2Z7vazv5+N4d9rGpNRnv1vNQHjq/Dv8av9pBdN4OoL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w31E3FAAAA3QAA&#10;AA8AAAAAAAAAAAAAAAAAqgIAAGRycy9kb3ducmV2LnhtbFBLBQYAAAAABAAEAPoAAACcAwAAAAA=&#10;">
                    <v:roundrect id="Rectangle: Rounded Corners 55" o:spid="_x0000_s2889" style="position:absolute;left:28766;width:32133;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12mMMA&#10;AADdAAAADwAAAGRycy9kb3ducmV2LnhtbESPQYvCMBSE74L/IbyFvWlaRS1dU5HVBY9q9eDt0bxt&#10;yzYvpclq/fdGEDwOM/MNs1z1phFX6lxtWUE8jkAQF1bXXCo45T+jBITzyBoby6TgTg5W2XCwxFTb&#10;Gx/oevSlCBB2KSqovG9TKV1RkUE3ti1x8H5tZ9AH2ZVSd3gLcNPISRTNpcGaw0KFLX1XVPwd/42C&#10;aLfZ5nyZ0Fkn/kAzzPfJJlfq86Nff4Hw1Pt3+NXeaQWLeDGF55vwBGT2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x12mMMAAADdAAAADwAAAAAAAAAAAAAAAACYAgAAZHJzL2Rv&#10;d25yZXYueG1sUEsFBgAAAAAEAAQA9QAAAIgDAAAAAA==&#10;" fillcolor="#0070c0" stroked="f" strokeweight="1pt">
                      <v:stroke joinstyle="miter"/>
                      <v:textbox inset=",1mm,,1mm">
                        <w:txbxContent>
                          <w:p w:rsidR="00FC7E58" w:rsidRPr="00F3161D" w:rsidRDefault="00FC7E58" w:rsidP="00A5444F">
                            <w:pPr>
                              <w:jc w:val="left"/>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 xml:space="preserve">         مهارات حل المشكلات:</w:t>
                            </w:r>
                          </w:p>
                        </w:txbxContent>
                      </v:textbox>
                    </v:roundrect>
                    <v:oval id="Oval 61" o:spid="_x0000_s2890" style="position:absolute;left:53785;top:770;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RhgMUA&#10;AADdAAAADwAAAGRycy9kb3ducmV2LnhtbESP0UoDMRRE3wv+Q7iCb222CnZZmxZRBKmF0q0fcNlc&#10;N4vJTUhiu/XrjVDo4zAzZ5jlenRWHCmmwbOC+awCQdx5PXCv4PPwNq1BpIys0XomBWdKsF7dTJbY&#10;aH/iPR3b3IsC4dSgApNzaKRMnSGHaeYDcfG+fHSYi4y91BFPBe6svK+qR+lw4LJgMNCLoe67/XEK&#10;NlUwKW4/fs9b2e4Or8FucrRK3d2Oz08gMo35Gr6037WCxbx+gP835Qn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lGGAxQAAAN0AAAAPAAAAAAAAAAAAAAAAAJgCAABkcnMv&#10;ZG93bnJldi54bWxQSwUGAAAAAAQABAD1AAAAigMAAAAA&#10;" fillcolor="#272727 [2749]" stroked="f" strokeweight="1pt">
                      <v:stroke joinstyle="miter"/>
                      <v:shadow on="t" color="black" opacity="26214f" origin=",-.5" offset="0,3pt"/>
                    </v:oval>
                  </v:group>
                  <v:rect id="Rectangle 1124" o:spid="_x0000_s2891" style="position:absolute;top:4770;width:50544;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iBg8cA&#10;AADdAAAADwAAAGRycy9kb3ducmV2LnhtbESPQWsCMRSE74L/ITyhF6lZi1jZGqUWqh5sS1WKx8fm&#10;ubt187IkUdd/bwTB4zAz3zDjaWMqcSLnS8sK+r0EBHFmdcm5gu3m83kEwgdkjZVlUnAhD9NJuzXG&#10;VNsz/9JpHXIRIexTVFCEUKdS+qwgg75na+Lo7a0zGKJ0udQOzxFuKvmSJENpsOS4UGBNHwVlh/XR&#10;KNhtN1+Dmfv53+3nq7+h/aaFz7tKPXWa9zcQgZrwCN/bS63gtT8awO1NfAJyc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KIgYPHAAAA3QAAAA8AAAAAAAAAAAAAAAAAmAIAAGRy&#10;cy9kb3ducmV2LnhtbFBLBQYAAAAABAAEAPUAAACMAwAAAAA=&#10;" fillcolor="#0070c0" stroked="f" strokeweight="1pt"/>
                </v:group>
                <v:group id="Google Shape;200;p17" o:spid="_x0000_s2892" style="position:absolute;left:57160;top:1175;width:2244;height:2672" coordsize="273780,327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gs8HscAAADd&#10;AAAADwAAAAAAAAAAAAAAAACqAgAAZHJzL2Rvd25yZXYueG1sUEsFBgAAAAAEAAQA+gAAAJ4DAAAA&#10;AA==&#10;">
                  <v:shape id="Google Shape;201;p17" o:spid="_x0000_s2893" style="position:absolute;left:52703;top:70515;width:168374;height:193541;visibility:visible;mso-wrap-style:square;v-text-anchor:middle" coordsize="5573,6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1wLcYA&#10;AADdAAAADwAAAGRycy9kb3ducmV2LnhtbESPQWuDQBSE74H+h+UVektWe1BjsgmlUJAeCtWQXB/u&#10;i5q4b627ifbfdwuFHoeZ+YbZ7mfTizuNrrOsIF5FIIhrqztuFByqt2UGwnlkjb1lUvBNDva7h8UW&#10;c20n/qR76RsRIOxyVNB6P+RSurolg25lB+Lgne1o0Ac5NlKPOAW46eVzFCXSYMdhocWBXluqr+XN&#10;KPi4Zb7Qx6/sPT0dk8t6Kg9V3Sn19Di/bEB4mv1/+K9daAVpnCXw+yY8Abn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J1wLcYAAADdAAAADwAAAAAAAAAAAAAAAACYAgAAZHJz&#10;L2Rvd25yZXYueG1sUEsFBgAAAAAEAAQA9QAAAIsD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2894" style="position:absolute;left:90649;top:273024;width:92480;height:22690;visibility:visible;mso-wrap-style:square;v-text-anchor:middle" coordsize="3061,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etq8cA&#10;AADdAAAADwAAAGRycy9kb3ducmV2LnhtbESP3WrCQBSE7wt9h+UIvZG6UfGH1FVKqSCRUoyF3h6y&#10;x2wwezZktya+vSsIvRxm5htmteltLS7U+sqxgvEoAUFcOF1xqeDnuH1dgvABWWPtmBRcycNm/fy0&#10;wlS7jg90yUMpIoR9igpMCE0qpS8MWfQj1xBH7+RaiyHKtpS6xS7CbS0nSTKXFiuOCwYb+jBUnPM/&#10;q6A+fn/tP4ez/HeI+WTqTXbel5lSL4P+/Q1EoD78hx/tnVawGC8XcH8Tn4B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p3ravHAAAA3QAAAA8AAAAAAAAAAAAAAAAAmAIAAGRy&#10;cy9kb3ducmV2LnhtbFBLBQYAAAAABAAEAPUAAACMAwAAAAA=&#10;" path="m2643,1l417,1c191,1,,143,,370,,608,191,751,417,751r2214,c2870,751,3060,608,3060,370,3060,143,2870,1,2643,1xe" filled="f" strokecolor="white [3212]">
                    <v:path arrowok="t" o:extrusionok="f"/>
                  </v:shape>
                  <v:shape id="Google Shape;203;p17" o:spid="_x0000_s2895" style="position:absolute;left:100725;top:304686;width:72329;height:22327;visibility:visible;mso-wrap-style:square;v-text-anchor:middle" coordsize="2394,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QYQsMA&#10;AADdAAAADwAAAGRycy9kb3ducmV2LnhtbERPz2vCMBS+C/4P4Qm7aVo7nFSjiMwx8GTnwN2ezVtT&#10;1ryUJtP635uD4PHj+71c97YRF+p87VhBOklAEJdO11wpOH7txnMQPiBrbByTght5WK+GgyXm2l35&#10;QJciVCKGsM9RgQmhzaX0pSGLfuJa4sj9us5iiLCrpO7wGsNtI6dJMpMWa44NBlvaGir/in+rIPMn&#10;85N97M66mvJp/378zorXVKmXUb9ZgAjUh6f44f7UCt7SeZwb38Qn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xQYQsMAAADdAAAADwAAAAAAAAAAAAAAAACYAgAAZHJzL2Rv&#10;d25yZXYueG1sUEsFBgAAAAAEAAQA9QAAAIgDAAAAAA==&#10;" path="m1976,l417,c191,,,131,,369,,596,191,739,417,739r1559,c2203,739,2393,596,2393,369,2393,131,2203,,1976,xe" filled="f" strokecolor="white [3212]">
                    <v:path arrowok="t" o:extrusionok="f"/>
                  </v:shape>
                  <v:group id="Google Shape;204;p17" o:spid="_x0000_s2896" style="position:absolute;width:273780;height:105078" coordsize="273780,10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0Y2G8cAAADdAAAADwAAAGRycy9kb3ducmV2LnhtbESPQWvCQBSE74L/YXlC&#10;b3UTi62NWUVEpQcpVAvF2yP7TEKyb0N2TeK/7xYKHoeZ+YZJ14OpRUetKy0riKcRCOLM6pJzBd/n&#10;/fMChPPIGmvLpOBODtar8SjFRNuev6g7+VwECLsEFRTeN4mULivIoJvahjh4V9sa9EG2udQt9gFu&#10;ajmLoldpsOSwUGBD24Ky6nQzCg499puXeNcdq+v2fjnPP3+OMSn1NBk2SxCeBv8I/7c/tIK3ePEO&#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0Y2G8cAAADd&#10;AAAADwAAAAAAAAAAAAAAAACqAgAAZHJzL2Rvd25yZXYueG1sUEsFBgAAAAAEAAQA+gAAAJ4DAAAA&#10;AA==&#10;">
                    <v:shape id="Google Shape;205;p17" o:spid="_x0000_s2897" style="position:absolute;left:129850;width:13716;height:45349;visibility:visible;mso-wrap-style:square;v-text-anchor:middle" coordsize="454,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ycbsEA&#10;AADdAAAADwAAAGRycy9kb3ducmV2LnhtbERPz2vCMBS+D/wfwhN2GZqqY9ZqFBEGO2qn92fzbKvN&#10;S0li7f57cxB2/Ph+rza9aURHzteWFUzGCQjiwuqaSwXH3+9RCsIHZI2NZVLwRx4268HbCjNtH3yg&#10;Lg+liCHsM1RQhdBmUvqiIoN+bFviyF2sMxgidKXUDh8x3DRymiRf0mDNsaHClnYVFbf8bhRc533q&#10;Pg77xXmWp6fP8ti1QV6Ueh/22yWIQH34F7/cP1rBfLKI++Ob+ATk+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snG7BAAAA3QAAAA8AAAAAAAAAAAAAAAAAmAIAAGRycy9kb3du&#10;cmV2LnhtbFBLBQYAAAAABAAEAPUAAACGAwAAAAA=&#10;" path="m227,1501v107,,226,-72,226,-167l453,167c453,84,322,1,227,1,144,1,1,84,1,167r,1167c1,1429,144,1501,227,1501xe" filled="f" stroked="f">
                      <v:path arrowok="t" o:extrusionok="f"/>
                    </v:shape>
                    <v:shape id="Google Shape;206;p17" o:spid="_x0000_s2898" style="position:absolute;left:194261;top:24109;width:31300;height:40303;visibility:visible;mso-wrap-style:square;v-text-anchor:middle" coordsize="1036,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r2ucQA&#10;AADdAAAADwAAAGRycy9kb3ducmV2LnhtbESPQU/CQBSE7yb+h80z4SbbckAsLMRqNHCkevD46D7a&#10;Yvdts/uE+u9dExOOk5n5JrPajK5XZwqx82wgn2agiGtvO24MfLy/3i9ARUG22HsmAz8UYbO+vVlh&#10;Yf2F93SupFEJwrFAA63IUGgd65YcxqkfiJN39MGhJBkabQNeEtz1epZlc+2w47TQ4kDPLdVf1bcz&#10;UFazcveJuzzIKb5sXSnu7WCNmdyNT0tQQqNcw//trTXwkD/m8PcmPQG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q9rnEAAAA3QAAAA8AAAAAAAAAAAAAAAAAmAIAAGRycy9k&#10;b3ducmV2LnhtbFBLBQYAAAAABAAEAPUAAACJAwAAAAA=&#10;" path="m929,60c846,,750,36,703,108l60,1060c,1143,24,1251,95,1310v36,12,60,24,96,24c250,1334,298,1310,334,1251l976,298v60,-71,36,-178,-47,-238xe" filled="f" stroked="f">
                      <v:path arrowok="t" o:extrusionok="f"/>
                    </v:shape>
                    <v:shape id="Google Shape;207;p17" o:spid="_x0000_s2899" style="position:absolute;left:50725;top:22659;width:30605;height:40696;visibility:visible;mso-wrap-style:square;v-text-anchor:middle" coordsize="1013,1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l5u8UA&#10;AADdAAAADwAAAGRycy9kb3ducmV2LnhtbESP0WoCMRRE34X+Q7gF3zSrFq2rUYq2UPRBuvoB1811&#10;d+nmZt1ETf++EQQfh5k5w8yXwdTiSq2rLCsY9BMQxLnVFRcKDvuv3jsI55E11pZJwR85WC5eOnNM&#10;tb3xD10zX4gIYZeigtL7JpXS5SUZdH3bEEfvZFuDPsq2kLrFW4SbWg6TZCwNVhwXSmxoVVL+m12M&#10;Atraz2Mdsrc1j1dhv1tv7OhwVqr7Gj5mIDwF/ww/2t9awWQwHcL9TXwCc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2Xm7xQAAAN0AAAAPAAAAAAAAAAAAAAAAAJgCAABkcnMv&#10;ZG93bnJldi54bWxQSwUGAAAAAAQABAD1AAAAigMAAAAA&#10;" path="m822,1346v24,,60,-12,83,-35c989,1263,1013,1156,953,1072l334,108c286,25,179,1,96,48,12,108,1,215,48,298r619,965c703,1322,763,1346,822,1346xe" filled="f" stroked="f">
                      <v:path arrowok="t" o:extrusionok="f"/>
                    </v:shape>
                    <v:shape id="Google Shape;208;p17" o:spid="_x0000_s2900" style="position:absolute;top:77343;width:42116;height:27735;visibility:visible;mso-wrap-style:square;v-text-anchor:middle" coordsize="1394,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Hc7MUA&#10;AADdAAAADwAAAGRycy9kb3ducmV2LnhtbESP0WrCQBRE34X+w3IFX6TuRqHW6EZKg8U+VvsB1+w1&#10;iWbvhuw2xr/vFgo+DjNzhtlsB9uInjpfO9aQzBQI4sKZmksN38fd8ysIH5ANNo5Jw508bLOn0QZT&#10;4278Rf0hlCJC2KeooQqhTaX0RUUW/cy1xNE7u85iiLIrpenwFuG2kXOlXqTFmuNChS29V1RcDz9W&#10;w4nkIlBxztVy3+TqM8mnx4+L1pPx8LYGEWgIj/B/e280LJPVAv7exCcg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YdzsxQAAAN0AAAAPAAAAAAAAAAAAAAAAAJgCAABkcnMv&#10;ZG93bnJldi54bWxQSwUGAAAAAAQABAD1AAAAigMAAAAA&#10;" path="m1287,596l275,48c191,1,84,36,48,120,1,191,25,310,120,346l1132,894v24,11,48,23,71,23c1263,917,1322,882,1358,822v36,-71,12,-190,-71,-226xe" filled="f" stroked="f">
                      <v:path arrowok="t" o:extrusionok="f"/>
                    </v:shape>
                    <v:shape id="Google Shape;209;p17" o:spid="_x0000_s2901" style="position:absolute;left:231301;top:77343;width:42479;height:27735;visibility:visible;mso-wrap-style:square;v-text-anchor:middle" coordsize="140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Tq8sgA&#10;AADdAAAADwAAAGRycy9kb3ducmV2LnhtbESPQWvCQBSE7wX/w/IEL0U3kVLT1FVsoVBEEFNpPb5m&#10;X5Ng9m3Ibk3017tCocdhZr5h5sve1OJErassK4gnEQji3OqKCwX7j7dxAsJ5ZI21ZVJwJgfLxeBu&#10;jqm2He/olPlCBAi7FBWU3jeplC4vyaCb2IY4eD+2NeiDbAupW+wC3NRyGkWP0mDFYaHEhl5Lyo/Z&#10;r1GwJXnptv775bD+PCebLIm/DvexUqNhv3oG4an3/+G/9rtWMIufHuD2JjwBubg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ZdOryyAAAAN0AAAAPAAAAAAAAAAAAAAAAAJgCAABk&#10;cnMvZG93bnJldi54bWxQSwUGAAAAAAQABAD1AAAAjQMAAAAA&#10;" path="m1370,120c1322,36,1215,1,1132,48l120,596c36,632,1,751,48,822v24,60,83,95,143,95c227,917,251,905,274,894l1298,346v84,-36,107,-155,72,-226xe" filled="f" stroked="f">
                      <v:path arrowok="t" o:extrusionok="f"/>
                    </v:shape>
                  </v:group>
                </v:group>
                <w10:wrap anchorx="page"/>
                <w10:anchorlock/>
              </v:group>
            </w:pict>
          </mc:Fallback>
        </mc:AlternateContent>
      </w:r>
    </w:p>
    <w:p w:rsidR="00A5444F" w:rsidRPr="00B67D85" w:rsidRDefault="00A5444F" w:rsidP="00A5444F">
      <w:pPr>
        <w:rPr>
          <w:b/>
          <w:bCs/>
          <w:color w:val="C00000"/>
        </w:rPr>
      </w:pPr>
      <w:r w:rsidRPr="00B67D85">
        <w:rPr>
          <w:b/>
          <w:bCs/>
          <w:color w:val="C00000"/>
          <w:rtl/>
        </w:rPr>
        <w:t xml:space="preserve"> </w:t>
      </w:r>
      <w:r w:rsidRPr="00B67D85">
        <w:rPr>
          <w:rFonts w:hint="cs"/>
          <w:b/>
          <w:bCs/>
          <w:color w:val="C00000"/>
          <w:rtl/>
        </w:rPr>
        <w:t xml:space="preserve"> يمكننا تلخيص أهمّ مهارات حلّ المشكلات فيما يلي: </w:t>
      </w:r>
    </w:p>
    <w:p w:rsidR="00A5444F" w:rsidRPr="00B67D85" w:rsidRDefault="00A5444F">
      <w:pPr>
        <w:pStyle w:val="ListParagraph"/>
        <w:numPr>
          <w:ilvl w:val="0"/>
          <w:numId w:val="77"/>
        </w:numPr>
        <w:rPr>
          <w:rFonts w:ascii="Sakkal Majalla" w:hAnsi="Sakkal Majalla" w:cs="Sakkal Majalla"/>
          <w:color w:val="002060"/>
          <w:sz w:val="34"/>
          <w:szCs w:val="34"/>
          <w:rtl/>
        </w:rPr>
      </w:pPr>
      <w:r w:rsidRPr="00B67D85">
        <w:rPr>
          <w:rFonts w:ascii="Sakkal Majalla" w:hAnsi="Sakkal Majalla" w:cs="Sakkal Majalla"/>
          <w:color w:val="002060"/>
          <w:sz w:val="34"/>
          <w:szCs w:val="34"/>
          <w:rtl/>
        </w:rPr>
        <w:t xml:space="preserve">مهارات الاستماع الفعال </w:t>
      </w:r>
    </w:p>
    <w:p w:rsidR="00A5444F" w:rsidRPr="00B67D85" w:rsidRDefault="00A5444F">
      <w:pPr>
        <w:pStyle w:val="ListParagraph"/>
        <w:numPr>
          <w:ilvl w:val="0"/>
          <w:numId w:val="77"/>
        </w:numPr>
        <w:rPr>
          <w:rFonts w:ascii="Sakkal Majalla" w:hAnsi="Sakkal Majalla" w:cs="Sakkal Majalla"/>
          <w:color w:val="002060"/>
          <w:sz w:val="34"/>
          <w:szCs w:val="34"/>
          <w:rtl/>
        </w:rPr>
      </w:pPr>
      <w:r w:rsidRPr="00B67D85">
        <w:rPr>
          <w:rFonts w:ascii="Sakkal Majalla" w:hAnsi="Sakkal Majalla" w:cs="Sakkal Majalla"/>
          <w:color w:val="002060"/>
          <w:sz w:val="34"/>
          <w:szCs w:val="34"/>
          <w:rtl/>
        </w:rPr>
        <w:t xml:space="preserve">المهارات الإبداعية </w:t>
      </w:r>
    </w:p>
    <w:p w:rsidR="00A5444F" w:rsidRDefault="00A5444F" w:rsidP="00A5444F">
      <w:pPr>
        <w:rPr>
          <w:rtl/>
        </w:rPr>
      </w:pPr>
      <w:r>
        <w:rPr>
          <w:rtl/>
        </w:rPr>
        <w:t>حيث أنّ أغلب المشكلات غالبًا ما تحلّ إمّا باتباع طريقة حدسية أو من خلال منهجية محدّدة. إذ تستخدم الطريقة الأولى في إيجاد حلول للمشكلات التي لا تتطلّب معرفة جديدة خارجية، في حين يتمّ اللجوء للمنطق والتفكير التحليلي لحلّ المشكلات الأكثر تعقيدًا، وفي هذه الحالة لابدّ من امتلاك مهارات التفكير الإبداعي.</w:t>
      </w:r>
    </w:p>
    <w:p w:rsidR="00A5444F" w:rsidRDefault="00A5444F" w:rsidP="00A5444F">
      <w:pPr>
        <w:rPr>
          <w:rtl/>
        </w:rPr>
      </w:pPr>
    </w:p>
    <w:p w:rsidR="00A5444F" w:rsidRPr="00623AB4" w:rsidRDefault="00A5444F" w:rsidP="00A5444F">
      <w:pPr>
        <w:rPr>
          <w:rtl/>
        </w:rPr>
      </w:pPr>
    </w:p>
    <w:p w:rsidR="00A5444F" w:rsidRPr="00872C10" w:rsidRDefault="00A5444F">
      <w:pPr>
        <w:pStyle w:val="ListParagraph"/>
        <w:numPr>
          <w:ilvl w:val="0"/>
          <w:numId w:val="78"/>
        </w:numPr>
        <w:rPr>
          <w:rFonts w:ascii="Sakkal Majalla" w:hAnsi="Sakkal Majalla" w:cs="Sakkal Majalla"/>
          <w:color w:val="002060"/>
          <w:sz w:val="34"/>
          <w:szCs w:val="34"/>
        </w:rPr>
      </w:pPr>
      <w:r w:rsidRPr="00872C10">
        <w:rPr>
          <w:rFonts w:ascii="Sakkal Majalla" w:hAnsi="Sakkal Majalla" w:cs="Sakkal Majalla"/>
          <w:color w:val="002060"/>
          <w:sz w:val="34"/>
          <w:szCs w:val="34"/>
          <w:rtl/>
        </w:rPr>
        <w:lastRenderedPageBreak/>
        <w:t>مهارات البحث حيث يتطلّب تحديد المشكلة وإيجاد حلول بديلة لها، البحث والتقصّي، وقد يكون البحث بسيطًا وسريعًا باستخدام محركات البحث، أو قد يكون معمّقًا وكثيفًا يشتمل على جولات ميدانية وإجراء اتصالات مع خبراء في المجال. وفي كلتا الحالتين لابدّ من امتلاك مهارات قوية في أساليب البحث واستراتيجياته.</w:t>
      </w:r>
    </w:p>
    <w:p w:rsidR="00A5444F" w:rsidRPr="00872C10" w:rsidRDefault="00A5444F">
      <w:pPr>
        <w:pStyle w:val="ListParagraph"/>
        <w:numPr>
          <w:ilvl w:val="0"/>
          <w:numId w:val="78"/>
        </w:numPr>
        <w:rPr>
          <w:rFonts w:ascii="Sakkal Majalla" w:hAnsi="Sakkal Majalla" w:cs="Sakkal Majalla"/>
          <w:color w:val="002060"/>
          <w:sz w:val="34"/>
          <w:szCs w:val="34"/>
          <w:rtl/>
        </w:rPr>
      </w:pPr>
      <w:r w:rsidRPr="00872C10">
        <w:rPr>
          <w:rFonts w:ascii="Sakkal Majalla" w:hAnsi="Sakkal Majalla" w:cs="Sakkal Majalla"/>
          <w:color w:val="002060"/>
          <w:sz w:val="34"/>
          <w:szCs w:val="34"/>
          <w:rtl/>
        </w:rPr>
        <w:t xml:space="preserve">مهارات العمل الجماعي فالكثير من المشكلات تُحلّ حينما يشارك في حلّها عدد أكبر من الأشخاص. ولا يقتصر العمل الجماعي على الوسط الوظيفي وحسب بل يتوسّع ليشمل المنزل والمدرسة ومختلف البيئات والمواقف. </w:t>
      </w:r>
    </w:p>
    <w:p w:rsidR="00A5444F" w:rsidRDefault="00A5444F" w:rsidP="00A5444F">
      <w:pPr>
        <w:rPr>
          <w:rtl/>
        </w:rPr>
      </w:pPr>
      <w:r>
        <w:rPr>
          <w:rtl/>
        </w:rPr>
        <w:t xml:space="preserve"> الذكاء العاطفي حلّ المشكلات لا يقتصر فقط على الذكاء العلمي أو الـ </w:t>
      </w:r>
      <w:r>
        <w:t>IQ</w:t>
      </w:r>
      <w:r>
        <w:rPr>
          <w:rtl/>
        </w:rPr>
        <w:t>، فمعرفة مشاعر الآخرين والمقدرة على تفسيرها ومن ثمّ اختيار الحلّ المناسب بناءً عليها يعدّ من أهم مهارات حلّ المشكلات.</w:t>
      </w:r>
    </w:p>
    <w:p w:rsidR="00A5444F" w:rsidRDefault="00A5444F" w:rsidP="00A5444F">
      <w:pPr>
        <w:rPr>
          <w:rtl/>
        </w:rPr>
      </w:pPr>
      <w:r>
        <w:rPr>
          <w:rtl/>
        </w:rPr>
        <w:t>. إدارة المخاطر ينطوي حلّ المشكلات على نسبة معينة من المخاطرة قد تزيد أو تنقص بحسب نوع المشكلة وطبيعتها. لذا لابدّ من امتلاك قاعدة قوية من مهارات إدارة المخاطر لضمان التعامل مع العواقب غير المتوقعة بحرفية وذكاء.</w:t>
      </w:r>
    </w:p>
    <w:p w:rsidR="00A5444F" w:rsidRDefault="00A5444F">
      <w:pPr>
        <w:pStyle w:val="ListParagraph"/>
        <w:numPr>
          <w:ilvl w:val="0"/>
          <w:numId w:val="79"/>
        </w:numPr>
        <w:rPr>
          <w:rFonts w:ascii="Sakkal Majalla" w:hAnsi="Sakkal Majalla" w:cs="Sakkal Majalla"/>
          <w:color w:val="002060"/>
          <w:sz w:val="34"/>
          <w:szCs w:val="34"/>
        </w:rPr>
      </w:pPr>
      <w:r w:rsidRPr="00872C10">
        <w:rPr>
          <w:rFonts w:ascii="Sakkal Majalla" w:hAnsi="Sakkal Majalla" w:cs="Sakkal Majalla"/>
          <w:color w:val="002060"/>
          <w:sz w:val="34"/>
          <w:szCs w:val="34"/>
          <w:rtl/>
        </w:rPr>
        <w:t>مهارات اتخاذ القرار حيث ترتبط هذه المهارات بمهارات حلّ المشكلات ارتباطًا وثيقًا، فاتخاذ القرار السليم واختيار الحلّ المناسب من بين عدّة حلول مقترحة يعتبر جزءًا مهمًّا من عملية حلّ المشكلة.</w:t>
      </w:r>
    </w:p>
    <w:p w:rsidR="00A5444F" w:rsidRPr="00872C10" w:rsidRDefault="00FC7E58" w:rsidP="00A5444F">
      <w:pPr>
        <w:ind w:left="410"/>
        <w:rPr>
          <w:rFonts w:ascii="Sakkal Majalla" w:hAnsi="Sakkal Majalla"/>
          <w:color w:val="002060"/>
          <w:sz w:val="34"/>
          <w:rtl/>
        </w:rPr>
      </w:pPr>
      <w:r>
        <w:rPr>
          <w:rFonts w:ascii="Sakkal Majalla" w:hAnsi="Sakkal Majalla"/>
          <w:noProof/>
          <w:color w:val="002060"/>
          <w:sz w:val="34"/>
          <w:rtl/>
        </w:rPr>
        <w:drawing>
          <wp:inline distT="0" distB="0" distL="0" distR="0" wp14:anchorId="3A46CBD6" wp14:editId="4906A6AF">
            <wp:extent cx="3933825" cy="2963545"/>
            <wp:effectExtent l="0" t="0" r="0" b="0"/>
            <wp:docPr id="7195" name="صورة 7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5" name="Presentation-bro.png"/>
                    <pic:cNvPicPr/>
                  </pic:nvPicPr>
                  <pic:blipFill rotWithShape="1">
                    <a:blip r:embed="rId70" cstate="print">
                      <a:extLst>
                        <a:ext uri="{28A0092B-C50C-407E-A947-70E740481C1C}">
                          <a14:useLocalDpi xmlns:a14="http://schemas.microsoft.com/office/drawing/2010/main" val="0"/>
                        </a:ext>
                      </a:extLst>
                    </a:blip>
                    <a:srcRect t="10821" b="13826"/>
                    <a:stretch/>
                  </pic:blipFill>
                  <pic:spPr bwMode="auto">
                    <a:xfrm>
                      <a:off x="0" y="0"/>
                      <a:ext cx="3933825" cy="2963545"/>
                    </a:xfrm>
                    <a:prstGeom prst="rect">
                      <a:avLst/>
                    </a:prstGeom>
                    <a:ln>
                      <a:noFill/>
                    </a:ln>
                    <a:extLst>
                      <a:ext uri="{53640926-AAD7-44D8-BBD7-CCE9431645EC}">
                        <a14:shadowObscured xmlns:a14="http://schemas.microsoft.com/office/drawing/2010/main"/>
                      </a:ext>
                    </a:extLst>
                  </pic:spPr>
                </pic:pic>
              </a:graphicData>
            </a:graphic>
          </wp:inline>
        </w:drawing>
      </w:r>
    </w:p>
    <w:p w:rsidR="00A5444F" w:rsidRDefault="00A5444F" w:rsidP="00A5444F">
      <w:pPr>
        <w:pageBreakBefore/>
        <w:rPr>
          <w:rtl/>
        </w:rPr>
      </w:pPr>
      <w:r>
        <w:rPr>
          <w:noProof/>
        </w:rPr>
        <w:lastRenderedPageBreak/>
        <mc:AlternateContent>
          <mc:Choice Requires="wpg">
            <w:drawing>
              <wp:inline distT="0" distB="0" distL="0" distR="0" wp14:anchorId="51132A83" wp14:editId="6752C645">
                <wp:extent cx="5731510" cy="474980"/>
                <wp:effectExtent l="0" t="0" r="2540" b="1270"/>
                <wp:docPr id="7196" name="Group 32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474980"/>
                          <a:chOff x="0" y="0"/>
                          <a:chExt cx="60883" cy="5050"/>
                        </a:xfrm>
                      </wpg:grpSpPr>
                      <wpg:grpSp>
                        <wpg:cNvPr id="7197" name="Group 256587"/>
                        <wpg:cNvGrpSpPr>
                          <a:grpSpLocks/>
                        </wpg:cNvGrpSpPr>
                        <wpg:grpSpPr bwMode="auto">
                          <a:xfrm>
                            <a:off x="0" y="0"/>
                            <a:ext cx="60883" cy="5050"/>
                            <a:chOff x="0" y="159"/>
                            <a:chExt cx="60891" cy="5058"/>
                          </a:xfrm>
                        </wpg:grpSpPr>
                        <wpg:grpSp>
                          <wpg:cNvPr id="7198" name="Group 256588"/>
                          <wpg:cNvGrpSpPr>
                            <a:grpSpLocks/>
                          </wpg:cNvGrpSpPr>
                          <wpg:grpSpPr bwMode="auto">
                            <a:xfrm>
                              <a:off x="48488" y="159"/>
                              <a:ext cx="12403" cy="5058"/>
                              <a:chOff x="42218" y="223"/>
                              <a:chExt cx="18094" cy="7110"/>
                            </a:xfrm>
                          </wpg:grpSpPr>
                          <wps:wsp>
                            <wps:cNvPr id="7199"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42218" y="223"/>
                                <a:ext cx="18095" cy="7110"/>
                              </a:xfrm>
                              <a:prstGeom prst="roundRect">
                                <a:avLst>
                                  <a:gd name="adj" fmla="val 50000"/>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FC7E58" w:rsidRPr="00BB0D09" w:rsidRDefault="00FC7E58" w:rsidP="00A5444F">
                                  <w:pPr>
                                    <w:pStyle w:val="NoSpacing"/>
                                    <w:keepNext/>
                                    <w:rPr>
                                      <w:color w:val="FFFFFF" w:themeColor="background1"/>
                                      <w:rtl/>
                                      <w:lang w:bidi="ar-SY"/>
                                    </w:rPr>
                                  </w:pPr>
                                  <w:r>
                                    <w:rPr>
                                      <w:rFonts w:hint="cs"/>
                                      <w:rtl/>
                                      <w:lang w:bidi="ar-SY"/>
                                    </w:rPr>
                                    <w:t xml:space="preserve">       </w:t>
                                  </w:r>
                                  <w:r w:rsidRPr="00BB0D09">
                                    <w:rPr>
                                      <w:rFonts w:hint="cs"/>
                                      <w:color w:val="FFFFFF" w:themeColor="background1"/>
                                      <w:rtl/>
                                      <w:lang w:bidi="ar-SY"/>
                                    </w:rPr>
                                    <w:t>تمرين:</w:t>
                                  </w:r>
                                </w:p>
                                <w:p w:rsidR="00FC7E58" w:rsidRDefault="00FC7E58" w:rsidP="00A5444F">
                                  <w:pPr>
                                    <w:pStyle w:val="NoSpacing"/>
                                    <w:keepNext/>
                                    <w:rPr>
                                      <w:rtl/>
                                      <w:lang w:bidi="ar-SY"/>
                                    </w:rPr>
                                  </w:pPr>
                                </w:p>
                                <w:p w:rsidR="00FC7E58" w:rsidRDefault="00FC7E58" w:rsidP="00A5444F">
                                  <w:pPr>
                                    <w:jc w:val="left"/>
                                    <w:rPr>
                                      <w:b/>
                                      <w:bCs/>
                                      <w:rtl/>
                                    </w:rPr>
                                  </w:pPr>
                                </w:p>
                              </w:txbxContent>
                            </wps:txbx>
                            <wps:bodyPr rot="0" vert="horz" wrap="square" lIns="91440" tIns="45720" rIns="91440" bIns="45720" anchor="ctr" anchorCtr="0" upright="1">
                              <a:noAutofit/>
                            </wps:bodyPr>
                          </wps:wsp>
                          <wps:wsp>
                            <wps:cNvPr id="2016"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53438" y="734"/>
                                <a:ext cx="5715" cy="5715"/>
                              </a:xfrm>
                              <a:prstGeom prst="ellipse">
                                <a:avLst/>
                              </a:prstGeom>
                              <a:solidFill>
                                <a:schemeClr val="tx1">
                                  <a:lumMod val="85000"/>
                                  <a:lumOff val="15000"/>
                                </a:schemeClr>
                              </a:solidFill>
                              <a:ln>
                                <a:noFill/>
                              </a:ln>
                              <a:effectLst>
                                <a:outerShdw dist="38100" dir="5400000" algn="t"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017" name="Rectangle 256591"/>
                          <wps:cNvSpPr>
                            <a:spLocks noChangeArrowheads="1"/>
                          </wps:cNvSpPr>
                          <wps:spPr bwMode="auto">
                            <a:xfrm>
                              <a:off x="0" y="4929"/>
                              <a:ext cx="52002" cy="288"/>
                            </a:xfrm>
                            <a:prstGeom prst="rect">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2018" name="Group 227"/>
                        <wpg:cNvGrpSpPr>
                          <a:grpSpLocks/>
                        </wpg:cNvGrpSpPr>
                        <wpg:grpSpPr bwMode="auto">
                          <a:xfrm>
                            <a:off x="56772" y="1605"/>
                            <a:ext cx="2465" cy="1976"/>
                            <a:chOff x="15206" y="34439"/>
                            <a:chExt cx="10267" cy="8230"/>
                          </a:xfrm>
                        </wpg:grpSpPr>
                        <wps:wsp>
                          <wps:cNvPr id="2019" name="Freeform: Shape 256593"/>
                          <wps:cNvSpPr>
                            <a:spLocks/>
                          </wps:cNvSpPr>
                          <wps:spPr bwMode="auto">
                            <a:xfrm>
                              <a:off x="15206" y="34439"/>
                              <a:ext cx="10267" cy="8231"/>
                            </a:xfrm>
                            <a:custGeom>
                              <a:avLst/>
                              <a:gdLst>
                                <a:gd name="T0" fmla="*/ 120289 w 896698"/>
                                <a:gd name="T1" fmla="*/ 40017 h 718843"/>
                                <a:gd name="T2" fmla="*/ 38358 w 896698"/>
                                <a:gd name="T3" fmla="*/ 121947 h 718843"/>
                                <a:gd name="T4" fmla="*/ 38358 w 896698"/>
                                <a:gd name="T5" fmla="*/ 479501 h 718843"/>
                                <a:gd name="T6" fmla="*/ 120289 w 896698"/>
                                <a:gd name="T7" fmla="*/ 561432 h 718843"/>
                                <a:gd name="T8" fmla="*/ 635075 w 896698"/>
                                <a:gd name="T9" fmla="*/ 561432 h 718843"/>
                                <a:gd name="T10" fmla="*/ 633552 w 896698"/>
                                <a:gd name="T11" fmla="*/ 559909 h 718843"/>
                                <a:gd name="T12" fmla="*/ 701008 w 896698"/>
                                <a:gd name="T13" fmla="*/ 559909 h 718843"/>
                                <a:gd name="T14" fmla="*/ 741193 w 896698"/>
                                <a:gd name="T15" fmla="*/ 601028 h 718843"/>
                                <a:gd name="T16" fmla="*/ 740463 w 896698"/>
                                <a:gd name="T17" fmla="*/ 601028 h 718843"/>
                                <a:gd name="T18" fmla="*/ 772564 w 896698"/>
                                <a:gd name="T19" fmla="*/ 633128 h 718843"/>
                                <a:gd name="T20" fmla="*/ 788929 w 896698"/>
                                <a:gd name="T21" fmla="*/ 649874 h 718843"/>
                                <a:gd name="T22" fmla="*/ 789121 w 896698"/>
                                <a:gd name="T23" fmla="*/ 649686 h 718843"/>
                                <a:gd name="T24" fmla="*/ 852611 w 896698"/>
                                <a:gd name="T25" fmla="*/ 713175 h 718843"/>
                                <a:gd name="T26" fmla="*/ 852611 w 896698"/>
                                <a:gd name="T27" fmla="*/ 616016 h 718843"/>
                                <a:gd name="T28" fmla="*/ 852635 w 896698"/>
                                <a:gd name="T29" fmla="*/ 616016 h 718843"/>
                                <a:gd name="T30" fmla="*/ 852635 w 896698"/>
                                <a:gd name="T31" fmla="*/ 559909 h 718843"/>
                                <a:gd name="T32" fmla="*/ 896721 w 896698"/>
                                <a:gd name="T33" fmla="*/ 559909 h 718843"/>
                                <a:gd name="T34" fmla="*/ 896721 w 896698"/>
                                <a:gd name="T35" fmla="*/ 561432 h 718843"/>
                                <a:gd name="T36" fmla="*/ 906434 w 896698"/>
                                <a:gd name="T37" fmla="*/ 561432 h 718843"/>
                                <a:gd name="T38" fmla="*/ 988364 w 896698"/>
                                <a:gd name="T39" fmla="*/ 479501 h 718843"/>
                                <a:gd name="T40" fmla="*/ 988364 w 896698"/>
                                <a:gd name="T41" fmla="*/ 121947 h 718843"/>
                                <a:gd name="T42" fmla="*/ 906434 w 896698"/>
                                <a:gd name="T43" fmla="*/ 40017 h 718843"/>
                                <a:gd name="T44" fmla="*/ 100245 w 896698"/>
                                <a:gd name="T45" fmla="*/ 0 h 718843"/>
                                <a:gd name="T46" fmla="*/ 926476 w 896698"/>
                                <a:gd name="T47" fmla="*/ 0 h 718843"/>
                                <a:gd name="T48" fmla="*/ 1026720 w 896698"/>
                                <a:gd name="T49" fmla="*/ 100244 h 718843"/>
                                <a:gd name="T50" fmla="*/ 1026720 w 896698"/>
                                <a:gd name="T51" fmla="*/ 501205 h 718843"/>
                                <a:gd name="T52" fmla="*/ 926476 w 896698"/>
                                <a:gd name="T53" fmla="*/ 601447 h 718843"/>
                                <a:gd name="T54" fmla="*/ 896721 w 896698"/>
                                <a:gd name="T55" fmla="*/ 601447 h 718843"/>
                                <a:gd name="T56" fmla="*/ 896721 w 896698"/>
                                <a:gd name="T57" fmla="*/ 823076 h 718843"/>
                                <a:gd name="T58" fmla="*/ 675091 w 896698"/>
                                <a:gd name="T59" fmla="*/ 601447 h 718843"/>
                                <a:gd name="T60" fmla="*/ 100245 w 896698"/>
                                <a:gd name="T61" fmla="*/ 601447 h 718843"/>
                                <a:gd name="T62" fmla="*/ 0 w 896698"/>
                                <a:gd name="T63" fmla="*/ 501205 h 718843"/>
                                <a:gd name="T64" fmla="*/ 0 w 896698"/>
                                <a:gd name="T65" fmla="*/ 100244 h 718843"/>
                                <a:gd name="T66" fmla="*/ 100245 w 896698"/>
                                <a:gd name="T67" fmla="*/ 0 h 718843"/>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Lst>
                              <a:ahLst/>
                              <a:cxnLst>
                                <a:cxn ang="T68">
                                  <a:pos x="T0" y="T1"/>
                                </a:cxn>
                                <a:cxn ang="T69">
                                  <a:pos x="T2" y="T3"/>
                                </a:cxn>
                                <a:cxn ang="T70">
                                  <a:pos x="T4" y="T5"/>
                                </a:cxn>
                                <a:cxn ang="T71">
                                  <a:pos x="T6" y="T7"/>
                                </a:cxn>
                                <a:cxn ang="T72">
                                  <a:pos x="T8" y="T9"/>
                                </a:cxn>
                                <a:cxn ang="T73">
                                  <a:pos x="T10" y="T11"/>
                                </a:cxn>
                                <a:cxn ang="T74">
                                  <a:pos x="T12" y="T13"/>
                                </a:cxn>
                                <a:cxn ang="T75">
                                  <a:pos x="T14" y="T15"/>
                                </a:cxn>
                                <a:cxn ang="T76">
                                  <a:pos x="T16" y="T17"/>
                                </a:cxn>
                                <a:cxn ang="T77">
                                  <a:pos x="T18" y="T19"/>
                                </a:cxn>
                                <a:cxn ang="T78">
                                  <a:pos x="T20" y="T21"/>
                                </a:cxn>
                                <a:cxn ang="T79">
                                  <a:pos x="T22" y="T23"/>
                                </a:cxn>
                                <a:cxn ang="T80">
                                  <a:pos x="T24" y="T25"/>
                                </a:cxn>
                                <a:cxn ang="T81">
                                  <a:pos x="T26" y="T27"/>
                                </a:cxn>
                                <a:cxn ang="T82">
                                  <a:pos x="T28" y="T29"/>
                                </a:cxn>
                                <a:cxn ang="T83">
                                  <a:pos x="T30" y="T31"/>
                                </a:cxn>
                                <a:cxn ang="T84">
                                  <a:pos x="T32" y="T33"/>
                                </a:cxn>
                                <a:cxn ang="T85">
                                  <a:pos x="T34" y="T35"/>
                                </a:cxn>
                                <a:cxn ang="T86">
                                  <a:pos x="T36" y="T37"/>
                                </a:cxn>
                                <a:cxn ang="T87">
                                  <a:pos x="T38" y="T39"/>
                                </a:cxn>
                                <a:cxn ang="T88">
                                  <a:pos x="T40" y="T41"/>
                                </a:cxn>
                                <a:cxn ang="T89">
                                  <a:pos x="T42" y="T43"/>
                                </a:cxn>
                                <a:cxn ang="T90">
                                  <a:pos x="T44" y="T45"/>
                                </a:cxn>
                                <a:cxn ang="T91">
                                  <a:pos x="T46" y="T47"/>
                                </a:cxn>
                                <a:cxn ang="T92">
                                  <a:pos x="T48" y="T49"/>
                                </a:cxn>
                                <a:cxn ang="T93">
                                  <a:pos x="T50" y="T51"/>
                                </a:cxn>
                                <a:cxn ang="T94">
                                  <a:pos x="T52" y="T53"/>
                                </a:cxn>
                                <a:cxn ang="T95">
                                  <a:pos x="T54" y="T55"/>
                                </a:cxn>
                                <a:cxn ang="T96">
                                  <a:pos x="T56" y="T57"/>
                                </a:cxn>
                                <a:cxn ang="T97">
                                  <a:pos x="T58" y="T59"/>
                                </a:cxn>
                                <a:cxn ang="T98">
                                  <a:pos x="T60" y="T61"/>
                                </a:cxn>
                                <a:cxn ang="T99">
                                  <a:pos x="T62" y="T63"/>
                                </a:cxn>
                                <a:cxn ang="T100">
                                  <a:pos x="T64" y="T65"/>
                                </a:cxn>
                                <a:cxn ang="T101">
                                  <a:pos x="T66" y="T67"/>
                                </a:cxn>
                              </a:cxnLst>
                              <a:rect l="0" t="0" r="r" b="b"/>
                              <a:pathLst>
                                <a:path w="896698" h="718843">
                                  <a:moveTo>
                                    <a:pt x="105056" y="34949"/>
                                  </a:moveTo>
                                  <a:cubicBezTo>
                                    <a:pt x="65536" y="34949"/>
                                    <a:pt x="33500" y="66985"/>
                                    <a:pt x="33500" y="106504"/>
                                  </a:cubicBezTo>
                                  <a:lnTo>
                                    <a:pt x="33500" y="418778"/>
                                  </a:lnTo>
                                  <a:cubicBezTo>
                                    <a:pt x="33500" y="458296"/>
                                    <a:pt x="65536" y="490333"/>
                                    <a:pt x="105056" y="490333"/>
                                  </a:cubicBezTo>
                                  <a:lnTo>
                                    <a:pt x="554650" y="490333"/>
                                  </a:lnTo>
                                  <a:lnTo>
                                    <a:pt x="553320" y="489003"/>
                                  </a:lnTo>
                                  <a:lnTo>
                                    <a:pt x="612234" y="489003"/>
                                  </a:lnTo>
                                  <a:lnTo>
                                    <a:pt x="647330" y="524915"/>
                                  </a:lnTo>
                                  <a:lnTo>
                                    <a:pt x="646692" y="524915"/>
                                  </a:lnTo>
                                  <a:lnTo>
                                    <a:pt x="674728" y="552950"/>
                                  </a:lnTo>
                                  <a:lnTo>
                                    <a:pt x="689020" y="567575"/>
                                  </a:lnTo>
                                  <a:lnTo>
                                    <a:pt x="689188" y="567411"/>
                                  </a:lnTo>
                                  <a:lnTo>
                                    <a:pt x="744638" y="622860"/>
                                  </a:lnTo>
                                  <a:lnTo>
                                    <a:pt x="744638" y="538005"/>
                                  </a:lnTo>
                                  <a:lnTo>
                                    <a:pt x="744659" y="538005"/>
                                  </a:lnTo>
                                  <a:lnTo>
                                    <a:pt x="744659" y="489003"/>
                                  </a:lnTo>
                                  <a:lnTo>
                                    <a:pt x="783162" y="489003"/>
                                  </a:lnTo>
                                  <a:lnTo>
                                    <a:pt x="783162" y="490333"/>
                                  </a:lnTo>
                                  <a:lnTo>
                                    <a:pt x="791645" y="490333"/>
                                  </a:lnTo>
                                  <a:cubicBezTo>
                                    <a:pt x="831163" y="490333"/>
                                    <a:pt x="863199" y="458296"/>
                                    <a:pt x="863199" y="418778"/>
                                  </a:cubicBezTo>
                                  <a:lnTo>
                                    <a:pt x="863199" y="106504"/>
                                  </a:lnTo>
                                  <a:cubicBezTo>
                                    <a:pt x="863199" y="66985"/>
                                    <a:pt x="831163" y="34949"/>
                                    <a:pt x="791645" y="34949"/>
                                  </a:cubicBezTo>
                                  <a:lnTo>
                                    <a:pt x="105056" y="34949"/>
                                  </a:lnTo>
                                  <a:close/>
                                  <a:moveTo>
                                    <a:pt x="87550" y="0"/>
                                  </a:moveTo>
                                  <a:lnTo>
                                    <a:pt x="809149" y="0"/>
                                  </a:lnTo>
                                  <a:cubicBezTo>
                                    <a:pt x="857502" y="0"/>
                                    <a:pt x="896698" y="39197"/>
                                    <a:pt x="896698" y="87549"/>
                                  </a:cubicBezTo>
                                  <a:lnTo>
                                    <a:pt x="896698" y="437733"/>
                                  </a:lnTo>
                                  <a:cubicBezTo>
                                    <a:pt x="896698" y="486085"/>
                                    <a:pt x="857502" y="525281"/>
                                    <a:pt x="809149" y="525281"/>
                                  </a:cubicBezTo>
                                  <a:lnTo>
                                    <a:pt x="783162" y="525281"/>
                                  </a:lnTo>
                                  <a:lnTo>
                                    <a:pt x="783162" y="718843"/>
                                  </a:lnTo>
                                  <a:lnTo>
                                    <a:pt x="589599" y="525281"/>
                                  </a:lnTo>
                                  <a:lnTo>
                                    <a:pt x="87550" y="525281"/>
                                  </a:lnTo>
                                  <a:cubicBezTo>
                                    <a:pt x="39198" y="525281"/>
                                    <a:pt x="0" y="486085"/>
                                    <a:pt x="0" y="437733"/>
                                  </a:cubicBezTo>
                                  <a:lnTo>
                                    <a:pt x="0" y="87549"/>
                                  </a:lnTo>
                                  <a:cubicBezTo>
                                    <a:pt x="0" y="39197"/>
                                    <a:pt x="39198" y="0"/>
                                    <a:pt x="87550" y="0"/>
                                  </a:cubicBezTo>
                                  <a:close/>
                                </a:path>
                              </a:pathLst>
                            </a:cu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20" name="Rectangle: Rounded Corners 256594"/>
                          <wps:cNvSpPr>
                            <a:spLocks noChangeArrowheads="1"/>
                          </wps:cNvSpPr>
                          <wps:spPr bwMode="auto">
                            <a:xfrm rot="5400000">
                              <a:off x="18939" y="33239"/>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21" name="Rectangle: Rounded Corners 256595"/>
                          <wps:cNvSpPr>
                            <a:spLocks noChangeArrowheads="1"/>
                          </wps:cNvSpPr>
                          <wps:spPr bwMode="auto">
                            <a:xfrm rot="5400000">
                              <a:off x="23239" y="35143"/>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22" name="Rectangle: Rounded Corners 256596"/>
                          <wps:cNvSpPr>
                            <a:spLocks noChangeArrowheads="1"/>
                          </wps:cNvSpPr>
                          <wps:spPr bwMode="auto">
                            <a:xfrm rot="5400000">
                              <a:off x="17034" y="36042"/>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23" name="Rectangle: Rounded Corners 256597"/>
                          <wps:cNvSpPr>
                            <a:spLocks noChangeArrowheads="1"/>
                          </wps:cNvSpPr>
                          <wps:spPr bwMode="auto">
                            <a:xfrm rot="5400000">
                              <a:off x="18938" y="36518"/>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24" name="Rectangle: Rounded Corners 256598"/>
                          <wps:cNvSpPr>
                            <a:spLocks noChangeArrowheads="1"/>
                          </wps:cNvSpPr>
                          <wps:spPr bwMode="auto">
                            <a:xfrm rot="5400000">
                              <a:off x="22038" y="34847"/>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25" name="Rectangle: Rounded Corners 256599"/>
                          <wps:cNvSpPr>
                            <a:spLocks noChangeArrowheads="1"/>
                          </wps:cNvSpPr>
                          <wps:spPr bwMode="auto">
                            <a:xfrm rot="5400000">
                              <a:off x="18939" y="34991"/>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26" name="Rectangle: Rounded Corners 256600"/>
                          <wps:cNvSpPr>
                            <a:spLocks noChangeArrowheads="1"/>
                          </wps:cNvSpPr>
                          <wps:spPr bwMode="auto">
                            <a:xfrm rot="5400000">
                              <a:off x="23239" y="36895"/>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27" name="Rectangle: Rounded Corners 256601"/>
                          <wps:cNvSpPr>
                            <a:spLocks noChangeArrowheads="1"/>
                          </wps:cNvSpPr>
                          <wps:spPr bwMode="auto">
                            <a:xfrm rot="5400000">
                              <a:off x="17034" y="37771"/>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28" name="Rectangle: Rounded Corners 256602"/>
                          <wps:cNvSpPr>
                            <a:spLocks noChangeArrowheads="1"/>
                          </wps:cNvSpPr>
                          <wps:spPr bwMode="auto">
                            <a:xfrm rot="5400000">
                              <a:off x="18938" y="38247"/>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29" name="Rectangle: Rounded Corners 256603"/>
                          <wps:cNvSpPr>
                            <a:spLocks noChangeArrowheads="1"/>
                          </wps:cNvSpPr>
                          <wps:spPr bwMode="auto">
                            <a:xfrm rot="5400000">
                              <a:off x="22038" y="36576"/>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wgp>
                  </a:graphicData>
                </a:graphic>
              </wp:inline>
            </w:drawing>
          </mc:Choice>
          <mc:Fallback>
            <w:pict>
              <v:group id="_x0000_s2902" style="width:451.3pt;height:37.4pt;mso-position-horizontal-relative:char;mso-position-vertical-relative:line" coordsize="60883,5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">
                <v:group id="Group 256587" o:spid="_x0000_s2903" style="position:absolute;width:60883;height:5050" coordorigin=",159" coordsize="60891,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EyRL8cAAADdAAAADwAAAGRycy9kb3ducmV2LnhtbESPQWvCQBSE74L/YXlC&#10;b3UTi7WNWUVEpQcpVAvF2yP7TEKyb0N2TeK/7xYKHoeZ+YZJ14OpRUetKy0riKcRCOLM6pJzBd/n&#10;/fMbCOeRNdaWScGdHKxX41GKibY9f1F38rkIEHYJKii8bxIpXVaQQTe1DXHwrrY16INsc6lb7APc&#10;1HIWRa/SYMlhocCGtgVl1elmFBx67Dcv8a47Vtft/XKef/4cY1LqaTJsliA8Df4R/m9/aAWL+H0B&#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EyRL8cAAADd&#10;AAAADwAAAAAAAAAAAAAAAACqAgAAZHJzL2Rvd25yZXYueG1sUEsFBgAAAAAEAAQA+gAAAJ4DAAAA&#10;AA==&#10;">
                  <v:group id="Group 256588" o:spid="_x0000_s2904" style="position:absolute;left:48488;top:159;width:12403;height:5058" coordorigin="42218,223" coordsize="18094,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MFXcQAAADdAAAA&#10;DwAAAAAAAAAAAAAAAACqAgAAZHJzL2Rvd25yZXYueG1sUEsFBgAAAAAEAAQA+gAAAJsDAAAAAA==&#10;">
                    <v:roundrect id="Rectangle: Rounded Corners 55" o:spid="_x0000_s2905" style="position:absolute;left:42218;top:223;width:18095;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ho0McA&#10;AADdAAAADwAAAGRycy9kb3ducmV2LnhtbESPQWvCQBSE7wX/w/IEb3VjLbWJriKVSi/FGlvo8ZF9&#10;JsHs27C7xtRf7xYKPQ4z8w2zWPWmER05X1tWMBknIIgLq2suFXweXu+fQfiArLGxTAp+yMNqObhb&#10;YKbthffU5aEUEcI+QwVVCG0mpS8qMujHtiWO3tE6gyFKV0rt8BLhppEPSfIkDdYcFyps6aWi4pSf&#10;jQJ3OnxPP3bbflt+5d3m8fp+5F2q1GjYr+cgAvXhP/zXftMKZpM0hd838QnI5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qIaNDHAAAA3QAAAA8AAAAAAAAAAAAAAAAAmAIAAGRy&#10;cy9kb3ducmV2LnhtbFBLBQYAAAAABAAEAPUAAACMAwAAAAA=&#10;" fillcolor="#00b050" stroked="f" strokeweight="1pt">
                      <v:stroke joinstyle="miter"/>
                      <v:textbox>
                        <w:txbxContent>
                          <w:p w:rsidR="00FC7E58" w:rsidRPr="00BB0D09" w:rsidRDefault="00FC7E58" w:rsidP="00A5444F">
                            <w:pPr>
                              <w:pStyle w:val="NoSpacing"/>
                              <w:keepNext/>
                              <w:rPr>
                                <w:color w:val="FFFFFF" w:themeColor="background1"/>
                                <w:rtl/>
                                <w:lang w:bidi="ar-SY"/>
                              </w:rPr>
                            </w:pPr>
                            <w:r>
                              <w:rPr>
                                <w:rFonts w:hint="cs"/>
                                <w:rtl/>
                                <w:lang w:bidi="ar-SY"/>
                              </w:rPr>
                              <w:t xml:space="preserve">       </w:t>
                            </w:r>
                            <w:r w:rsidRPr="00BB0D09">
                              <w:rPr>
                                <w:rFonts w:hint="cs"/>
                                <w:color w:val="FFFFFF" w:themeColor="background1"/>
                                <w:rtl/>
                                <w:lang w:bidi="ar-SY"/>
                              </w:rPr>
                              <w:t>تمرين:</w:t>
                            </w:r>
                          </w:p>
                          <w:p w:rsidR="00FC7E58" w:rsidRDefault="00FC7E58" w:rsidP="00A5444F">
                            <w:pPr>
                              <w:pStyle w:val="NoSpacing"/>
                              <w:keepNext/>
                              <w:rPr>
                                <w:rtl/>
                                <w:lang w:bidi="ar-SY"/>
                              </w:rPr>
                            </w:pPr>
                          </w:p>
                          <w:p w:rsidR="00FC7E58" w:rsidRDefault="00FC7E58" w:rsidP="00A5444F">
                            <w:pPr>
                              <w:jc w:val="left"/>
                              <w:rPr>
                                <w:b/>
                                <w:bCs/>
                                <w:rtl/>
                              </w:rPr>
                            </w:pPr>
                          </w:p>
                        </w:txbxContent>
                      </v:textbox>
                    </v:roundrect>
                    <v:oval id="Oval 61" o:spid="_x0000_s2906" style="position:absolute;left:53438;top:734;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nVFcUA&#10;AADdAAAADwAAAGRycy9kb3ducmV2LnhtbESPQWvCQBSE7wX/w/KE3uquQqxGVxFpoZccqvHg7ZF9&#10;JsHs25BdTfz3rlDocZiZb5j1drCNuFPna8caphMFgrhwpuZSQ378/liA8AHZYOOYNDzIw3Yzeltj&#10;alzPv3Q/hFJECPsUNVQhtKmUvqjIop+4ljh6F9dZDFF2pTQd9hFuGzlTai4t1hwXKmxpX1FxPdys&#10;BqM+68TkSXbJd332SM5L+XXKtH4fD7sViEBD+A//tX+MhpmazuH1Jj4BuXk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dUVxQAAAN0AAAAPAAAAAAAAAAAAAAAAAJgCAABkcnMv&#10;ZG93bnJldi54bWxQSwUGAAAAAAQABAD1AAAAigMAAAAA&#10;" fillcolor="#272727 [2749]" stroked="f" strokeweight="1pt">
                      <v:stroke joinstyle="miter"/>
                      <v:shadow on="t" color="black" opacity="26213f" origin=",-.5" offset="0,3pt"/>
                    </v:oval>
                  </v:group>
                  <v:rect id="Rectangle 256591" o:spid="_x0000_s2907" style="position:absolute;top:4929;width:52002;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arSsUA&#10;AADdAAAADwAAAGRycy9kb3ducmV2LnhtbESP3WrCQBSE7wu+w3KE3tWNP9QQXUUrhXpR0OgDHLLH&#10;JJg9G3a3Jr59VxC8HGa+GWa57k0jbuR8bVnBeJSAIC6srrlUcD59f6QgfEDW2FgmBXfysF4N3paY&#10;advxkW55KEUsYZ+hgiqENpPSFxUZ9CPbEkfvYp3BEKUrpXbYxXLTyEmSfEqDNceFClv6qqi45n9G&#10;wSSty63rtrMD/XbHfbq7T/eHXKn3Yb9ZgAjUh1f4Sf/oyCXjOTzexCcg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BqtKxQAAAN0AAAAPAAAAAAAAAAAAAAAAAJgCAABkcnMv&#10;ZG93bnJldi54bWxQSwUGAAAAAAQABAD1AAAAigMAAAAA&#10;" fillcolor="#00b050" stroked="f" strokeweight="1pt"/>
                </v:group>
                <v:group id="Group 227" o:spid="_x0000_s2908" style="position:absolute;left:56772;top:1605;width:2465;height:1976" coordorigin="15206,34439" coordsize="10267,8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X46pwwAAAN0AAAAP&#10;AAAAAAAAAAAAAAAAAKoCAABkcnMvZG93bnJldi54bWxQSwUGAAAAAAQABAD6AAAAmgMAAAAA&#10;">
                  <v:shape id="Freeform: Shape 256593" o:spid="_x0000_s2909" style="position:absolute;left:15206;top:34439;width:10267;height:8231;visibility:visible;mso-wrap-style:square;v-text-anchor:middle" coordsize="896698,7188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ql0MYA&#10;AADdAAAADwAAAGRycy9kb3ducmV2LnhtbESPQWvCQBSE7wX/w/IEb3WjQmljNiKK0EugjUX09sg+&#10;k8Xs25Ddxvjvu4VCj8PMfMNkm9G2YqDeG8cKFvMEBHHltOFawdfx8PwKwgdkja1jUvAgD5t88pRh&#10;qt2dP2koQy0ihH2KCpoQulRKXzVk0c9dRxy9q+sthij7Wuoe7xFuW7lMkhdp0XBcaLCjXUPVrfy2&#10;CsrhfDoWRfhYXYytH+ZUjIe9Vmo2HbdrEIHG8B/+a79rBctk8Qa/b+ITkP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Xql0MYAAADdAAAADwAAAAAAAAAAAAAAAACYAgAAZHJz&#10;L2Rvd25yZXYueG1sUEsFBgAAAAAEAAQA9QAAAIsDAAAAAA==&#10;" path="m105056,34949v-39520,,-71556,32036,-71556,71555l33500,418778v,39518,32036,71555,71556,71555l554650,490333r-1330,-1330l612234,489003r35096,35912l646692,524915r28036,28035l689020,567575r168,-164l744638,622860r,-84855l744659,538005r,-49002l783162,489003r,1330l791645,490333v39518,,71554,-32037,71554,-71555l863199,106504v,-39519,-32036,-71555,-71554,-71555l105056,34949xm87550,l809149,v48353,,87549,39197,87549,87549l896698,437733v,48352,-39196,87548,-87549,87548l783162,525281r,193562l589599,525281r-502049,c39198,525281,,486085,,437733l,87549c,39197,39198,,87550,xe" fillcolor="white [3212]" stroked="f" strokeweight="1pt">
                    <v:stroke joinstyle="miter"/>
                    <v:path arrowok="t" o:connecttype="custom" o:connectlocs="1377,458;439,1396;439,5490;1377,6429;7271,6429;7254,6411;8026,6411;8487,6882;8478,6882;8846,7250;9033,7441;9035,7439;9762,8166;9762,7054;9762,7054;9762,6411;10267,6411;10267,6429;10378,6429;11317,5490;11317,1396;10378,458;1148,0;10608,0;11756,1148;11756,5739;10608,6887;10267,6887;10267,9425;7730,6887;1148,6887;0,5739;0,1148;1148,0" o:connectangles="0,0,0,0,0,0,0,0,0,0,0,0,0,0,0,0,0,0,0,0,0,0,0,0,0,0,0,0,0,0,0,0,0,0"/>
                  </v:shape>
                  <v:roundrect id="Rectangle: Rounded Corners 256594" o:spid="_x0000_s2910" style="position:absolute;left:18939;top:33239;width:375;height:5713;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cGXb8A&#10;AADdAAAADwAAAGRycy9kb3ducmV2LnhtbERPzYrCMBC+C75DGGFvmpqDSDWKCC7Cnqw+wNiMabGZ&#10;lCa23X16c1jw+PH9b/eja0RPXag9a1guMhDEpTc1Ww2362m+BhEissHGM2n4pQD73XSyxdz4gS/U&#10;F9GKFMIhRw1VjG0uZSgrchgWviVO3MN3DmOCnZWmwyGFu0aqLFtJhzWnhgpbOlZUPouX0xBuF7s+&#10;DerbDgdSxfnvp2/CXeuv2XjYgIg0xo/43302GlSm0v70Jj0BuX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iVwZdvwAAAN0AAAAPAAAAAAAAAAAAAAAAAJgCAABkcnMvZG93bnJl&#10;di54bWxQSwUGAAAAAAQABAD1AAAAhAMAAAAA&#10;" fillcolor="white [3212]" stroked="f" strokeweight="1pt">
                    <v:stroke joinstyle="miter"/>
                  </v:roundrect>
                  <v:roundrect id="Rectangle: Rounded Corners 256595" o:spid="_x0000_s2911" style="position:absolute;left:23239;top:35143;width:375;height:1905;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ujxsIA&#10;AADdAAAADwAAAGRycy9kb3ducmV2LnhtbESPQYvCMBSE78L+h/AWvGlqDiLVKLKgCHuy+gOezTMt&#10;27yUJrZdf71ZWPA4zMw3zGY3ukb01IXas4bFPANBXHpTs9VwvRxmKxAhIhtsPJOGXwqw235MNpgb&#10;P/CZ+iJakSAcctRQxdjmUoayIodh7lvi5N195zAm2VlpOhwS3DVSZdlSOqw5LVTY0ldF5U/xcBrC&#10;9WxXh0Ed7bAnVZye330TblpPP8f9GkSkMb7D/+2T0aAytYC/N+kJyO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G6PGwgAAAN0AAAAPAAAAAAAAAAAAAAAAAJgCAABkcnMvZG93&#10;bnJldi54bWxQSwUGAAAAAAQABAD1AAAAhwMAAAAA&#10;" fillcolor="white [3212]" stroked="f" strokeweight="1pt">
                    <v:stroke joinstyle="miter"/>
                  </v:roundrect>
                  <v:roundrect id="Rectangle: Rounded Corners 256596" o:spid="_x0000_s2912" style="position:absolute;left:17034;top:36042;width:375;height:1904;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k9scIA&#10;AADdAAAADwAAAGRycy9kb3ducmV2LnhtbESPQYvCMBSE7wv7H8Jb8Lam5iBSjSKCIuzJ6g94Nm/T&#10;ss1LaWLb9dcbQfA4zMw3zGozukb01IXas4bZNANBXHpTs9VwOe+/FyBCRDbYeCYN/xRgs/78WGFu&#10;/MAn6otoRYJwyFFDFWObSxnKihyGqW+Jk/frO4cxyc5K0+GQ4K6RKsvm0mHNaaHClnYVlX/FzWkI&#10;l5Nd7Ad1sMOWVHG8//RNuGo9+Rq3SxCRxvgOv9pHo0FlSsHzTXoCc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yT2xwgAAAN0AAAAPAAAAAAAAAAAAAAAAAJgCAABkcnMvZG93&#10;bnJldi54bWxQSwUGAAAAAAQABAD1AAAAhwMAAAAA&#10;" fillcolor="white [3212]" stroked="f" strokeweight="1pt">
                    <v:stroke joinstyle="miter"/>
                  </v:roundrect>
                  <v:roundrect id="Rectangle: Rounded Corners 256597" o:spid="_x0000_s2913" style="position:absolute;left:18938;top:36518;width:375;height:952;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WYKsMA&#10;AADdAAAADwAAAGRycy9kb3ducmV2LnhtbESP0YrCMBRE3xf8h3AF39bUCItUo4jgIvhk1w+4Nte0&#10;2NyUJrZdv36zsLCPw8ycYTa70TWipy7UnjUs5hkI4tKbmq2G69fxfQUiRGSDjWfS8E0BdtvJ2wZz&#10;4we+UF9EKxKEQ44aqhjbXMpQVuQwzH1LnLy77xzGJDsrTYdDgrtGqiz7kA5rTgsVtnSoqHwUT6ch&#10;XC92dRzUpx32pIrT69w34ab1bDru1yAijfE//Nc+GQ0qU0v4fZOegN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oWYKsMAAADdAAAADwAAAAAAAAAAAAAAAACYAgAAZHJzL2Rv&#10;d25yZXYueG1sUEsFBgAAAAAEAAQA9QAAAIgDAAAAAA==&#10;" fillcolor="white [3212]" stroked="f" strokeweight="1pt">
                    <v:stroke joinstyle="miter"/>
                  </v:roundrect>
                  <v:roundrect id="Rectangle: Rounded Corners 256598" o:spid="_x0000_s2914" style="position:absolute;left:22038;top:34847;width:381;height:4300;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wAXsMA&#10;AADdAAAADwAAAGRycy9kb3ducmV2LnhtbESP0YrCMBRE3xf8h3AF39bUIItUo4jgIvhk1w+4Nte0&#10;2NyUJrZdv36zsLCPw8ycYTa70TWipy7UnjUs5hkI4tKbmq2G69fxfQUiRGSDjWfS8E0BdtvJ2wZz&#10;4we+UF9EKxKEQ44aqhjbXMpQVuQwzH1LnLy77xzGJDsrTYdDgrtGqiz7kA5rTgsVtnSoqHwUT6ch&#10;XC92dRzUpx32pIrT69w34ab1bDru1yAijfE//Nc+GQ0qU0v4fZOegN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wAXsMAAADdAAAADwAAAAAAAAAAAAAAAACYAgAAZHJzL2Rv&#10;d25yZXYueG1sUEsFBgAAAAAEAAQA9QAAAIgDAAAAAA==&#10;" fillcolor="white [3212]" stroked="f" strokeweight="1pt">
                    <v:stroke joinstyle="miter"/>
                  </v:roundrect>
                  <v:roundrect id="Rectangle: Rounded Corners 256599" o:spid="_x0000_s2915" style="position:absolute;left:18939;top:34991;width:375;height:5713;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ClxcMA&#10;AADdAAAADwAAAGRycy9kb3ducmV2LnhtbESP0YrCMBRE3xf8h3AF39bUgItUo4jgIvhk1w+4Nte0&#10;2NyUJrZdv36zsLCPw8ycYTa70TWipy7UnjUs5hkI4tKbmq2G69fxfQUiRGSDjWfS8E0BdtvJ2wZz&#10;4we+UF9EKxKEQ44aqhjbXMpQVuQwzH1LnLy77xzGJDsrTYdDgrtGqiz7kA5rTgsVtnSoqHwUT6ch&#10;XC92dRzUpx32pIrT69w34ab1bDru1yAijfE//Nc+GQ0qU0v4fZOegN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iClxcMAAADdAAAADwAAAAAAAAAAAAAAAACYAgAAZHJzL2Rv&#10;d25yZXYueG1sUEsFBgAAAAAEAAQA9QAAAIgDAAAAAA==&#10;" fillcolor="white [3212]" stroked="f" strokeweight="1pt">
                    <v:stroke joinstyle="miter"/>
                  </v:roundrect>
                  <v:roundrect id="Rectangle: Rounded Corners 256600" o:spid="_x0000_s2916" style="position:absolute;left:23239;top:36895;width:375;height:1905;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I7ssIA&#10;AADdAAAADwAAAGRycy9kb3ducmV2LnhtbESPQYvCMBSE78L+h/AWvGm6OYhUo4jgIniy6w94Ns+0&#10;2LyUJtt2/fVGEPY4zMw3zHo7ukb01IXas4aveQaCuPSmZqvh8nOYLUGEiGyw8Uwa/ijAdvMxWWNu&#10;/MBn6otoRYJwyFFDFWObSxnKihyGuW+Jk3fzncOYZGel6XBIcNdIlWUL6bDmtFBhS/uKynvx6zSE&#10;y9kuD4P6tsOOVHF8nPomXLWefo67FYhIY/wPv9tHo0FlagGvN+kJyM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8juywgAAAN0AAAAPAAAAAAAAAAAAAAAAAJgCAABkcnMvZG93&#10;bnJldi54bWxQSwUGAAAAAAQABAD1AAAAhwMAAAAA&#10;" fillcolor="white [3212]" stroked="f" strokeweight="1pt">
                    <v:stroke joinstyle="miter"/>
                  </v:roundrect>
                  <v:roundrect id="Rectangle: Rounded Corners 256601" o:spid="_x0000_s2917" style="position:absolute;left:17034;top:37771;width:375;height:1904;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6eKcMA&#10;AADdAAAADwAAAGRycy9kb3ducmV2LnhtbESPQYvCMBSE7wv+h/AEb2tqDq5Uo4jgIniy6w94Ns+0&#10;2LyUJrZdf/1mYWGPw8x8w2x2o2tET12oPWtYzDMQxKU3NVsN16/j+wpEiMgGG8+k4ZsC7LaTtw3m&#10;xg98ob6IViQIhxw1VDG2uZShrMhhmPuWOHl33zmMSXZWmg6HBHeNVFm2lA5rTgsVtnSoqHwUT6ch&#10;XC92dRzUpx32pIrT69w34ab1bDru1yAijfE//Nc+GQ0qUx/w+yY9Abn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b6eKcMAAADdAAAADwAAAAAAAAAAAAAAAACYAgAAZHJzL2Rv&#10;d25yZXYueG1sUEsFBgAAAAAEAAQA9QAAAIgDAAAAAA==&#10;" fillcolor="white [3212]" stroked="f" strokeweight="1pt">
                    <v:stroke joinstyle="miter"/>
                  </v:roundrect>
                  <v:roundrect id="Rectangle: Rounded Corners 256602" o:spid="_x0000_s2918" style="position:absolute;left:18938;top:38247;width:375;height:952;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EKW78A&#10;AADdAAAADwAAAGRycy9kb3ducmV2LnhtbERPzYrCMBC+C75DGGFvmpqDSDWKCC7Cnqw+wNiMabGZ&#10;lCa23X16c1jw+PH9b/eja0RPXag9a1guMhDEpTc1Ww2362m+BhEissHGM2n4pQD73XSyxdz4gS/U&#10;F9GKFMIhRw1VjG0uZSgrchgWviVO3MN3DmOCnZWmwyGFu0aqLFtJhzWnhgpbOlZUPouX0xBuF7s+&#10;DerbDgdSxfnvp2/CXeuv2XjYgIg0xo/43302GlSm0tz0Jj0BuX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IQpbvwAAAN0AAAAPAAAAAAAAAAAAAAAAAJgCAABkcnMvZG93bnJl&#10;di54bWxQSwUGAAAAAAQABAD1AAAAhAMAAAAA&#10;" fillcolor="white [3212]" stroked="f" strokeweight="1pt">
                    <v:stroke joinstyle="miter"/>
                  </v:roundrect>
                  <v:roundrect id="Rectangle: Rounded Corners 256603" o:spid="_x0000_s2919" style="position:absolute;left:22038;top:36576;width:381;height:4300;rotation:9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2vwMMA&#10;AADdAAAADwAAAGRycy9kb3ducmV2LnhtbESPQYvCMBSE7wv+h/AEb2tqDqJdo8iCi+DJ6g94Nm/T&#10;ss1LaWLb9dcbYWGPw8x8w2x2o2tET12oPWtYzDMQxKU3NVsN18vhfQUiRGSDjWfS8EsBdtvJ2wZz&#10;4wc+U19EKxKEQ44aqhjbXMpQVuQwzH1LnLxv3zmMSXZWmg6HBHeNVFm2lA5rTgsVtvRZUflT3J2G&#10;cD3b1WFQX3bYkyqOj1PfhJvWs+m4/wARaYz/4b/20WhQmVrD6016AnL7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22vwMMAAADdAAAADwAAAAAAAAAAAAAAAACYAgAAZHJzL2Rv&#10;d25yZXYueG1sUEsFBgAAAAAEAAQA9QAAAIgDAAAAAA==&#10;" fillcolor="white [3212]" stroked="f" strokeweight="1pt">
                    <v:stroke joinstyle="miter"/>
                  </v:roundrect>
                </v:group>
                <w10:wrap anchorx="page"/>
                <w10:anchorlock/>
              </v:group>
            </w:pict>
          </mc:Fallback>
        </mc:AlternateContent>
      </w:r>
    </w:p>
    <w:p w:rsidR="00A5444F" w:rsidRDefault="00A5444F" w:rsidP="00A5444F">
      <w:pPr>
        <w:rPr>
          <w:sz w:val="36"/>
          <w:szCs w:val="36"/>
          <w:rtl/>
        </w:rPr>
      </w:pPr>
      <w:r>
        <w:rPr>
          <w:sz w:val="36"/>
          <w:szCs w:val="36"/>
          <w:rtl/>
        </w:rPr>
        <w:t>عزيزي المتدرب ابحث في مهارة الاستماع الفعال وتأثيره على حل المشكلات</w:t>
      </w:r>
      <w:r w:rsidR="0059540C">
        <w:rPr>
          <w:rFonts w:hint="cs"/>
          <w:sz w:val="36"/>
          <w:szCs w:val="36"/>
          <w:rtl/>
        </w:rPr>
        <w:t>.</w:t>
      </w:r>
      <w:r>
        <w:rPr>
          <w:sz w:val="36"/>
          <w:szCs w:val="36"/>
          <w:rtl/>
        </w:rPr>
        <w:t xml:space="preserve"> </w:t>
      </w:r>
    </w:p>
    <w:p w:rsidR="00A5444F" w:rsidRDefault="00A5444F" w:rsidP="00A5444F">
      <w:pPr>
        <w:rPr>
          <w:rFonts w:cstheme="minorBidi"/>
          <w:color w:val="auto"/>
          <w:sz w:val="36"/>
          <w:szCs w:val="36"/>
          <w:rtl/>
        </w:rPr>
      </w:pPr>
      <w:r>
        <w:rPr>
          <w:noProof/>
        </w:rPr>
        <mc:AlternateContent>
          <mc:Choice Requires="wpg">
            <w:drawing>
              <wp:inline distT="0" distB="0" distL="0" distR="0" wp14:anchorId="6D8D32D5" wp14:editId="5CE4198D">
                <wp:extent cx="5731510" cy="462280"/>
                <wp:effectExtent l="0" t="0" r="2540" b="0"/>
                <wp:docPr id="2030" name="Group 32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462280"/>
                          <a:chOff x="-1619" y="0"/>
                          <a:chExt cx="61055" cy="4927"/>
                        </a:xfrm>
                      </wpg:grpSpPr>
                      <wpg:grpSp>
                        <wpg:cNvPr id="2061" name="Group 256605"/>
                        <wpg:cNvGrpSpPr>
                          <a:grpSpLocks/>
                        </wpg:cNvGrpSpPr>
                        <wpg:grpSpPr bwMode="auto">
                          <a:xfrm>
                            <a:off x="-1619" y="0"/>
                            <a:ext cx="61055" cy="4927"/>
                            <a:chOff x="-1658" y="159"/>
                            <a:chExt cx="62550" cy="5058"/>
                          </a:xfrm>
                        </wpg:grpSpPr>
                        <wpg:grpSp>
                          <wpg:cNvPr id="2062" name="Group 256606"/>
                          <wpg:cNvGrpSpPr>
                            <a:grpSpLocks/>
                          </wpg:cNvGrpSpPr>
                          <wpg:grpSpPr bwMode="auto">
                            <a:xfrm>
                              <a:off x="44009" y="159"/>
                              <a:ext cx="16882" cy="5058"/>
                              <a:chOff x="35684" y="223"/>
                              <a:chExt cx="24628" cy="7110"/>
                            </a:xfrm>
                          </wpg:grpSpPr>
                          <wps:wsp>
                            <wps:cNvPr id="2063" name="Rectangle: Rounded Corners 55">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35684" y="223"/>
                                <a:ext cx="24629" cy="7110"/>
                              </a:xfrm>
                              <a:prstGeom prst="roundRect">
                                <a:avLst>
                                  <a:gd name="adj" fmla="val 50000"/>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rsidR="00FC7E58" w:rsidRPr="00BB0D09" w:rsidRDefault="00FC7E58" w:rsidP="00A5444F">
                                  <w:pPr>
                                    <w:pStyle w:val="NoSpacing"/>
                                    <w:rPr>
                                      <w:b/>
                                      <w:color w:val="FFFFFF" w:themeColor="background1"/>
                                    </w:rPr>
                                  </w:pPr>
                                  <w:r>
                                    <w:rPr>
                                      <w:rFonts w:hint="cs"/>
                                      <w:rtl/>
                                      <w:lang w:bidi="ar-SY"/>
                                    </w:rPr>
                                    <w:t xml:space="preserve">       </w:t>
                                  </w:r>
                                  <w:r w:rsidRPr="00BB0D09">
                                    <w:rPr>
                                      <w:rFonts w:hint="cs"/>
                                      <w:color w:val="FFFFFF" w:themeColor="background1"/>
                                      <w:rtl/>
                                      <w:lang w:bidi="ar-SY"/>
                                    </w:rPr>
                                    <w:t>عزيزي المدرّب:</w:t>
                                  </w:r>
                                </w:p>
                              </w:txbxContent>
                            </wps:txbx>
                            <wps:bodyPr rot="0" vert="horz" wrap="square" lIns="91440" tIns="0" rIns="91440" bIns="45720" anchor="ctr" anchorCtr="0" upright="1">
                              <a:noAutofit/>
                            </wps:bodyPr>
                          </wps:wsp>
                          <wps:wsp>
                            <wps:cNvPr id="2064" name="Oval 61">
                              <a:extLst>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s:cNvPr>
                            <wps:cNvSpPr>
                              <a:spLocks noChangeArrowheads="1"/>
                            </wps:cNvSpPr>
                            <wps:spPr bwMode="auto">
                              <a:xfrm>
                                <a:off x="53438" y="734"/>
                                <a:ext cx="5715" cy="5715"/>
                              </a:xfrm>
                              <a:prstGeom prst="ellipse">
                                <a:avLst/>
                              </a:prstGeom>
                              <a:solidFill>
                                <a:schemeClr val="tx1">
                                  <a:lumMod val="85000"/>
                                  <a:lumOff val="15000"/>
                                </a:schemeClr>
                              </a:solidFill>
                              <a:ln>
                                <a:noFill/>
                              </a:ln>
                              <a:effectLst>
                                <a:outerShdw dist="38100" dir="5400000" algn="t"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065" name="Rectangle 256609"/>
                          <wps:cNvSpPr>
                            <a:spLocks noChangeArrowheads="1"/>
                          </wps:cNvSpPr>
                          <wps:spPr bwMode="auto">
                            <a:xfrm>
                              <a:off x="-1658" y="4929"/>
                              <a:ext cx="50526" cy="288"/>
                            </a:xfrm>
                            <a:prstGeom prst="rect">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2066" name="Google Shape;333;p20"/>
                        <wpg:cNvGrpSpPr>
                          <a:grpSpLocks/>
                        </wpg:cNvGrpSpPr>
                        <wpg:grpSpPr bwMode="auto">
                          <a:xfrm>
                            <a:off x="55626" y="1238"/>
                            <a:ext cx="2443" cy="2444"/>
                            <a:chOff x="0" y="0"/>
                            <a:chExt cx="354364" cy="354745"/>
                          </a:xfrm>
                        </wpg:grpSpPr>
                        <wps:wsp>
                          <wps:cNvPr id="2067" name="Google Shape;334;p20"/>
                          <wps:cNvSpPr>
                            <a:spLocks/>
                          </wps:cNvSpPr>
                          <wps:spPr bwMode="auto">
                            <a:xfrm>
                              <a:off x="0" y="155108"/>
                              <a:ext cx="132667" cy="199288"/>
                            </a:xfrm>
                            <a:custGeom>
                              <a:avLst/>
                              <a:gdLst>
                                <a:gd name="T0" fmla="*/ 2239 w 4168"/>
                                <a:gd name="T1" fmla="*/ 343 h 6261"/>
                                <a:gd name="T2" fmla="*/ 3811 w 4168"/>
                                <a:gd name="T3" fmla="*/ 3414 h 6261"/>
                                <a:gd name="T4" fmla="*/ 2775 w 4168"/>
                                <a:gd name="T5" fmla="*/ 3831 h 6261"/>
                                <a:gd name="T6" fmla="*/ 2775 w 4168"/>
                                <a:gd name="T7" fmla="*/ 3462 h 6261"/>
                                <a:gd name="T8" fmla="*/ 3096 w 4168"/>
                                <a:gd name="T9" fmla="*/ 1712 h 6261"/>
                                <a:gd name="T10" fmla="*/ 1632 w 4168"/>
                                <a:gd name="T11" fmla="*/ 1271 h 6261"/>
                                <a:gd name="T12" fmla="*/ 1286 w 4168"/>
                                <a:gd name="T13" fmla="*/ 1843 h 6261"/>
                                <a:gd name="T14" fmla="*/ 1513 w 4168"/>
                                <a:gd name="T15" fmla="*/ 1843 h 6261"/>
                                <a:gd name="T16" fmla="*/ 2882 w 4168"/>
                                <a:gd name="T17" fmla="*/ 1950 h 6261"/>
                                <a:gd name="T18" fmla="*/ 2084 w 4168"/>
                                <a:gd name="T19" fmla="*/ 3319 h 6261"/>
                                <a:gd name="T20" fmla="*/ 870 w 4168"/>
                                <a:gd name="T21" fmla="*/ 2093 h 6261"/>
                                <a:gd name="T22" fmla="*/ 1405 w 4168"/>
                                <a:gd name="T23" fmla="*/ 3462 h 6261"/>
                                <a:gd name="T24" fmla="*/ 1405 w 4168"/>
                                <a:gd name="T25" fmla="*/ 3831 h 6261"/>
                                <a:gd name="T26" fmla="*/ 393 w 4168"/>
                                <a:gd name="T27" fmla="*/ 3414 h 6261"/>
                                <a:gd name="T28" fmla="*/ 1965 w 4168"/>
                                <a:gd name="T29" fmla="*/ 343 h 6261"/>
                                <a:gd name="T30" fmla="*/ 2429 w 4168"/>
                                <a:gd name="T31" fmla="*/ 3581 h 6261"/>
                                <a:gd name="T32" fmla="*/ 2715 w 4168"/>
                                <a:gd name="T33" fmla="*/ 4236 h 6261"/>
                                <a:gd name="T34" fmla="*/ 2072 w 4168"/>
                                <a:gd name="T35" fmla="*/ 4712 h 6261"/>
                                <a:gd name="T36" fmla="*/ 1429 w 4168"/>
                                <a:gd name="T37" fmla="*/ 4236 h 6261"/>
                                <a:gd name="T38" fmla="*/ 1715 w 4168"/>
                                <a:gd name="T39" fmla="*/ 3581 h 6261"/>
                                <a:gd name="T40" fmla="*/ 2429 w 4168"/>
                                <a:gd name="T41" fmla="*/ 3581 h 6261"/>
                                <a:gd name="T42" fmla="*/ 1906 w 4168"/>
                                <a:gd name="T43" fmla="*/ 9 h 6261"/>
                                <a:gd name="T44" fmla="*/ 60 w 4168"/>
                                <a:gd name="T45" fmla="*/ 3295 h 6261"/>
                                <a:gd name="T46" fmla="*/ 1036 w 4168"/>
                                <a:gd name="T47" fmla="*/ 4093 h 6261"/>
                                <a:gd name="T48" fmla="*/ 1 w 4168"/>
                                <a:gd name="T49" fmla="*/ 5022 h 6261"/>
                                <a:gd name="T50" fmla="*/ 167 w 4168"/>
                                <a:gd name="T51" fmla="*/ 6260 h 6261"/>
                                <a:gd name="T52" fmla="*/ 334 w 4168"/>
                                <a:gd name="T53" fmla="*/ 5022 h 6261"/>
                                <a:gd name="T54" fmla="*/ 1048 w 4168"/>
                                <a:gd name="T55" fmla="*/ 4450 h 6261"/>
                                <a:gd name="T56" fmla="*/ 3132 w 4168"/>
                                <a:gd name="T57" fmla="*/ 4450 h 6261"/>
                                <a:gd name="T58" fmla="*/ 3846 w 4168"/>
                                <a:gd name="T59" fmla="*/ 5022 h 6261"/>
                                <a:gd name="T60" fmla="*/ 4013 w 4168"/>
                                <a:gd name="T61" fmla="*/ 6260 h 6261"/>
                                <a:gd name="T62" fmla="*/ 4168 w 4168"/>
                                <a:gd name="T63" fmla="*/ 5022 h 6261"/>
                                <a:gd name="T64" fmla="*/ 3120 w 4168"/>
                                <a:gd name="T65" fmla="*/ 4093 h 6261"/>
                                <a:gd name="T66" fmla="*/ 4084 w 4168"/>
                                <a:gd name="T67" fmla="*/ 3295 h 6261"/>
                                <a:gd name="T68" fmla="*/ 2239 w 4168"/>
                                <a:gd name="T69" fmla="*/ 9 h 62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4168" h="6261" extrusionOk="0">
                                  <a:moveTo>
                                    <a:pt x="2102" y="325"/>
                                  </a:moveTo>
                                  <a:cubicBezTo>
                                    <a:pt x="2147" y="325"/>
                                    <a:pt x="2191" y="331"/>
                                    <a:pt x="2239" y="343"/>
                                  </a:cubicBezTo>
                                  <a:cubicBezTo>
                                    <a:pt x="2953" y="402"/>
                                    <a:pt x="3501" y="1021"/>
                                    <a:pt x="3501" y="1748"/>
                                  </a:cubicBezTo>
                                  <a:cubicBezTo>
                                    <a:pt x="3501" y="2438"/>
                                    <a:pt x="3668" y="3081"/>
                                    <a:pt x="3811" y="3414"/>
                                  </a:cubicBezTo>
                                  <a:lnTo>
                                    <a:pt x="3811" y="3438"/>
                                  </a:lnTo>
                                  <a:cubicBezTo>
                                    <a:pt x="3632" y="3534"/>
                                    <a:pt x="3310" y="3736"/>
                                    <a:pt x="2775" y="3831"/>
                                  </a:cubicBezTo>
                                  <a:lnTo>
                                    <a:pt x="2775" y="3795"/>
                                  </a:lnTo>
                                  <a:lnTo>
                                    <a:pt x="2775" y="3462"/>
                                  </a:lnTo>
                                  <a:cubicBezTo>
                                    <a:pt x="2977" y="3343"/>
                                    <a:pt x="3156" y="3164"/>
                                    <a:pt x="3299" y="2938"/>
                                  </a:cubicBezTo>
                                  <a:cubicBezTo>
                                    <a:pt x="3513" y="2545"/>
                                    <a:pt x="3441" y="2021"/>
                                    <a:pt x="3096" y="1712"/>
                                  </a:cubicBezTo>
                                  <a:cubicBezTo>
                                    <a:pt x="2858" y="1486"/>
                                    <a:pt x="2429" y="1236"/>
                                    <a:pt x="1751" y="1236"/>
                                  </a:cubicBezTo>
                                  <a:cubicBezTo>
                                    <a:pt x="1703" y="1236"/>
                                    <a:pt x="1656" y="1248"/>
                                    <a:pt x="1632" y="1271"/>
                                  </a:cubicBezTo>
                                  <a:lnTo>
                                    <a:pt x="1286" y="1617"/>
                                  </a:lnTo>
                                  <a:cubicBezTo>
                                    <a:pt x="1227" y="1676"/>
                                    <a:pt x="1227" y="1783"/>
                                    <a:pt x="1286" y="1843"/>
                                  </a:cubicBezTo>
                                  <a:cubicBezTo>
                                    <a:pt x="1316" y="1873"/>
                                    <a:pt x="1358" y="1887"/>
                                    <a:pt x="1400" y="1887"/>
                                  </a:cubicBezTo>
                                  <a:cubicBezTo>
                                    <a:pt x="1441" y="1887"/>
                                    <a:pt x="1483" y="1873"/>
                                    <a:pt x="1513" y="1843"/>
                                  </a:cubicBezTo>
                                  <a:lnTo>
                                    <a:pt x="1810" y="1545"/>
                                  </a:lnTo>
                                  <a:cubicBezTo>
                                    <a:pt x="2239" y="1557"/>
                                    <a:pt x="2596" y="1688"/>
                                    <a:pt x="2882" y="1950"/>
                                  </a:cubicBezTo>
                                  <a:cubicBezTo>
                                    <a:pt x="3120" y="2152"/>
                                    <a:pt x="3156" y="2510"/>
                                    <a:pt x="3013" y="2783"/>
                                  </a:cubicBezTo>
                                  <a:cubicBezTo>
                                    <a:pt x="2822" y="3105"/>
                                    <a:pt x="2477" y="3319"/>
                                    <a:pt x="2084" y="3319"/>
                                  </a:cubicBezTo>
                                  <a:cubicBezTo>
                                    <a:pt x="1513" y="3319"/>
                                    <a:pt x="1036" y="2843"/>
                                    <a:pt x="1036" y="2260"/>
                                  </a:cubicBezTo>
                                  <a:cubicBezTo>
                                    <a:pt x="1036" y="2164"/>
                                    <a:pt x="953" y="2093"/>
                                    <a:pt x="870" y="2093"/>
                                  </a:cubicBezTo>
                                  <a:cubicBezTo>
                                    <a:pt x="774" y="2093"/>
                                    <a:pt x="703" y="2164"/>
                                    <a:pt x="703" y="2260"/>
                                  </a:cubicBezTo>
                                  <a:cubicBezTo>
                                    <a:pt x="703" y="2760"/>
                                    <a:pt x="989" y="3224"/>
                                    <a:pt x="1405" y="3462"/>
                                  </a:cubicBezTo>
                                  <a:lnTo>
                                    <a:pt x="1405" y="3795"/>
                                  </a:lnTo>
                                  <a:lnTo>
                                    <a:pt x="1405" y="3831"/>
                                  </a:lnTo>
                                  <a:cubicBezTo>
                                    <a:pt x="858" y="3712"/>
                                    <a:pt x="524" y="3534"/>
                                    <a:pt x="393" y="3438"/>
                                  </a:cubicBezTo>
                                  <a:cubicBezTo>
                                    <a:pt x="393" y="3438"/>
                                    <a:pt x="382" y="3438"/>
                                    <a:pt x="393" y="3414"/>
                                  </a:cubicBezTo>
                                  <a:cubicBezTo>
                                    <a:pt x="524" y="3081"/>
                                    <a:pt x="691" y="2438"/>
                                    <a:pt x="703" y="1748"/>
                                  </a:cubicBezTo>
                                  <a:cubicBezTo>
                                    <a:pt x="703" y="1021"/>
                                    <a:pt x="1275" y="402"/>
                                    <a:pt x="1965" y="343"/>
                                  </a:cubicBezTo>
                                  <a:cubicBezTo>
                                    <a:pt x="2013" y="331"/>
                                    <a:pt x="2057" y="325"/>
                                    <a:pt x="2102" y="325"/>
                                  </a:cubicBezTo>
                                  <a:close/>
                                  <a:moveTo>
                                    <a:pt x="2429" y="3581"/>
                                  </a:moveTo>
                                  <a:lnTo>
                                    <a:pt x="2429" y="3772"/>
                                  </a:lnTo>
                                  <a:cubicBezTo>
                                    <a:pt x="2429" y="3974"/>
                                    <a:pt x="2537" y="4153"/>
                                    <a:pt x="2715" y="4236"/>
                                  </a:cubicBezTo>
                                  <a:lnTo>
                                    <a:pt x="2822" y="4296"/>
                                  </a:lnTo>
                                  <a:cubicBezTo>
                                    <a:pt x="2668" y="4546"/>
                                    <a:pt x="2382" y="4712"/>
                                    <a:pt x="2072" y="4712"/>
                                  </a:cubicBezTo>
                                  <a:cubicBezTo>
                                    <a:pt x="1775" y="4712"/>
                                    <a:pt x="1489" y="4546"/>
                                    <a:pt x="1334" y="4296"/>
                                  </a:cubicBezTo>
                                  <a:lnTo>
                                    <a:pt x="1429" y="4236"/>
                                  </a:lnTo>
                                  <a:cubicBezTo>
                                    <a:pt x="1608" y="4153"/>
                                    <a:pt x="1715" y="3974"/>
                                    <a:pt x="1715" y="3772"/>
                                  </a:cubicBezTo>
                                  <a:lnTo>
                                    <a:pt x="1715" y="3581"/>
                                  </a:lnTo>
                                  <a:cubicBezTo>
                                    <a:pt x="1834" y="3617"/>
                                    <a:pt x="1953" y="3629"/>
                                    <a:pt x="2072" y="3629"/>
                                  </a:cubicBezTo>
                                  <a:cubicBezTo>
                                    <a:pt x="2191" y="3629"/>
                                    <a:pt x="2310" y="3617"/>
                                    <a:pt x="2429" y="3581"/>
                                  </a:cubicBezTo>
                                  <a:close/>
                                  <a:moveTo>
                                    <a:pt x="2072" y="0"/>
                                  </a:moveTo>
                                  <a:cubicBezTo>
                                    <a:pt x="2016" y="0"/>
                                    <a:pt x="1959" y="3"/>
                                    <a:pt x="1906" y="9"/>
                                  </a:cubicBezTo>
                                  <a:cubicBezTo>
                                    <a:pt x="1036" y="81"/>
                                    <a:pt x="346" y="855"/>
                                    <a:pt x="346" y="1748"/>
                                  </a:cubicBezTo>
                                  <a:cubicBezTo>
                                    <a:pt x="346" y="2391"/>
                                    <a:pt x="203" y="2986"/>
                                    <a:pt x="60" y="3295"/>
                                  </a:cubicBezTo>
                                  <a:cubicBezTo>
                                    <a:pt x="1" y="3450"/>
                                    <a:pt x="48" y="3617"/>
                                    <a:pt x="179" y="3700"/>
                                  </a:cubicBezTo>
                                  <a:cubicBezTo>
                                    <a:pt x="322" y="3795"/>
                                    <a:pt x="584" y="3950"/>
                                    <a:pt x="1036" y="4093"/>
                                  </a:cubicBezTo>
                                  <a:lnTo>
                                    <a:pt x="382" y="4415"/>
                                  </a:lnTo>
                                  <a:cubicBezTo>
                                    <a:pt x="143" y="4534"/>
                                    <a:pt x="1" y="4772"/>
                                    <a:pt x="1" y="5022"/>
                                  </a:cubicBezTo>
                                  <a:lnTo>
                                    <a:pt x="1" y="6093"/>
                                  </a:lnTo>
                                  <a:cubicBezTo>
                                    <a:pt x="1" y="6189"/>
                                    <a:pt x="84" y="6260"/>
                                    <a:pt x="167" y="6260"/>
                                  </a:cubicBezTo>
                                  <a:cubicBezTo>
                                    <a:pt x="262" y="6260"/>
                                    <a:pt x="334" y="6189"/>
                                    <a:pt x="334" y="6093"/>
                                  </a:cubicBezTo>
                                  <a:lnTo>
                                    <a:pt x="334" y="5022"/>
                                  </a:lnTo>
                                  <a:cubicBezTo>
                                    <a:pt x="334" y="4891"/>
                                    <a:pt x="405" y="4772"/>
                                    <a:pt x="524" y="4700"/>
                                  </a:cubicBezTo>
                                  <a:lnTo>
                                    <a:pt x="1048" y="4450"/>
                                  </a:lnTo>
                                  <a:cubicBezTo>
                                    <a:pt x="1275" y="4807"/>
                                    <a:pt x="1656" y="5046"/>
                                    <a:pt x="2084" y="5046"/>
                                  </a:cubicBezTo>
                                  <a:cubicBezTo>
                                    <a:pt x="2525" y="5046"/>
                                    <a:pt x="2906" y="4819"/>
                                    <a:pt x="3132" y="4450"/>
                                  </a:cubicBezTo>
                                  <a:lnTo>
                                    <a:pt x="3656" y="4700"/>
                                  </a:lnTo>
                                  <a:cubicBezTo>
                                    <a:pt x="3775" y="4760"/>
                                    <a:pt x="3846" y="4879"/>
                                    <a:pt x="3846" y="5022"/>
                                  </a:cubicBezTo>
                                  <a:lnTo>
                                    <a:pt x="3846" y="6093"/>
                                  </a:lnTo>
                                  <a:cubicBezTo>
                                    <a:pt x="3846" y="6189"/>
                                    <a:pt x="3918" y="6260"/>
                                    <a:pt x="4013" y="6260"/>
                                  </a:cubicBezTo>
                                  <a:cubicBezTo>
                                    <a:pt x="4096" y="6260"/>
                                    <a:pt x="4168" y="6189"/>
                                    <a:pt x="4168" y="6093"/>
                                  </a:cubicBezTo>
                                  <a:lnTo>
                                    <a:pt x="4168" y="5022"/>
                                  </a:lnTo>
                                  <a:cubicBezTo>
                                    <a:pt x="4156" y="4772"/>
                                    <a:pt x="4013" y="4534"/>
                                    <a:pt x="3775" y="4415"/>
                                  </a:cubicBezTo>
                                  <a:lnTo>
                                    <a:pt x="3120" y="4093"/>
                                  </a:lnTo>
                                  <a:cubicBezTo>
                                    <a:pt x="3549" y="3974"/>
                                    <a:pt x="3834" y="3807"/>
                                    <a:pt x="3965" y="3700"/>
                                  </a:cubicBezTo>
                                  <a:cubicBezTo>
                                    <a:pt x="4096" y="3617"/>
                                    <a:pt x="4144" y="3450"/>
                                    <a:pt x="4084" y="3295"/>
                                  </a:cubicBezTo>
                                  <a:cubicBezTo>
                                    <a:pt x="3953" y="2986"/>
                                    <a:pt x="3799" y="2391"/>
                                    <a:pt x="3799" y="1748"/>
                                  </a:cubicBezTo>
                                  <a:cubicBezTo>
                                    <a:pt x="3799" y="855"/>
                                    <a:pt x="3096" y="81"/>
                                    <a:pt x="2239" y="9"/>
                                  </a:cubicBezTo>
                                  <a:cubicBezTo>
                                    <a:pt x="2185" y="3"/>
                                    <a:pt x="2129" y="0"/>
                                    <a:pt x="2072"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68" name="Google Shape;335;p20"/>
                          <wps:cNvSpPr>
                            <a:spLocks/>
                          </wps:cNvSpPr>
                          <wps:spPr bwMode="auto">
                            <a:xfrm>
                              <a:off x="21995" y="321769"/>
                              <a:ext cx="10249" cy="32626"/>
                            </a:xfrm>
                            <a:custGeom>
                              <a:avLst/>
                              <a:gdLst>
                                <a:gd name="T0" fmla="*/ 167 w 322"/>
                                <a:gd name="T1" fmla="*/ 0 h 1025"/>
                                <a:gd name="T2" fmla="*/ 0 w 322"/>
                                <a:gd name="T3" fmla="*/ 167 h 1025"/>
                                <a:gd name="T4" fmla="*/ 0 w 322"/>
                                <a:gd name="T5" fmla="*/ 857 h 1025"/>
                                <a:gd name="T6" fmla="*/ 167 w 322"/>
                                <a:gd name="T7" fmla="*/ 1024 h 1025"/>
                                <a:gd name="T8" fmla="*/ 322 w 322"/>
                                <a:gd name="T9" fmla="*/ 857 h 1025"/>
                                <a:gd name="T10" fmla="*/ 322 w 322"/>
                                <a:gd name="T11" fmla="*/ 167 h 1025"/>
                                <a:gd name="T12" fmla="*/ 167 w 322"/>
                                <a:gd name="T13" fmla="*/ 0 h 1025"/>
                              </a:gdLst>
                              <a:ahLst/>
                              <a:cxnLst>
                                <a:cxn ang="0">
                                  <a:pos x="T0" y="T1"/>
                                </a:cxn>
                                <a:cxn ang="0">
                                  <a:pos x="T2" y="T3"/>
                                </a:cxn>
                                <a:cxn ang="0">
                                  <a:pos x="T4" y="T5"/>
                                </a:cxn>
                                <a:cxn ang="0">
                                  <a:pos x="T6" y="T7"/>
                                </a:cxn>
                                <a:cxn ang="0">
                                  <a:pos x="T8" y="T9"/>
                                </a:cxn>
                                <a:cxn ang="0">
                                  <a:pos x="T10" y="T11"/>
                                </a:cxn>
                                <a:cxn ang="0">
                                  <a:pos x="T12" y="T13"/>
                                </a:cxn>
                              </a:cxnLst>
                              <a:rect l="0" t="0" r="r" b="b"/>
                              <a:pathLst>
                                <a:path w="322" h="1025" extrusionOk="0">
                                  <a:moveTo>
                                    <a:pt x="167" y="0"/>
                                  </a:moveTo>
                                  <a:cubicBezTo>
                                    <a:pt x="72" y="0"/>
                                    <a:pt x="0" y="72"/>
                                    <a:pt x="0" y="167"/>
                                  </a:cubicBezTo>
                                  <a:lnTo>
                                    <a:pt x="0" y="857"/>
                                  </a:lnTo>
                                  <a:cubicBezTo>
                                    <a:pt x="0" y="953"/>
                                    <a:pt x="72" y="1024"/>
                                    <a:pt x="167" y="1024"/>
                                  </a:cubicBezTo>
                                  <a:cubicBezTo>
                                    <a:pt x="250" y="1024"/>
                                    <a:pt x="322" y="953"/>
                                    <a:pt x="322" y="857"/>
                                  </a:cubicBezTo>
                                  <a:lnTo>
                                    <a:pt x="322" y="167"/>
                                  </a:lnTo>
                                  <a:cubicBezTo>
                                    <a:pt x="322" y="72"/>
                                    <a:pt x="250" y="0"/>
                                    <a:pt x="167"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69" name="Google Shape;336;p20"/>
                          <wps:cNvSpPr>
                            <a:spLocks/>
                          </wps:cNvSpPr>
                          <wps:spPr bwMode="auto">
                            <a:xfrm>
                              <a:off x="99660" y="321769"/>
                              <a:ext cx="10281" cy="32626"/>
                            </a:xfrm>
                            <a:custGeom>
                              <a:avLst/>
                              <a:gdLst>
                                <a:gd name="T0" fmla="*/ 168 w 323"/>
                                <a:gd name="T1" fmla="*/ 0 h 1025"/>
                                <a:gd name="T2" fmla="*/ 1 w 323"/>
                                <a:gd name="T3" fmla="*/ 167 h 1025"/>
                                <a:gd name="T4" fmla="*/ 1 w 323"/>
                                <a:gd name="T5" fmla="*/ 857 h 1025"/>
                                <a:gd name="T6" fmla="*/ 168 w 323"/>
                                <a:gd name="T7" fmla="*/ 1024 h 1025"/>
                                <a:gd name="T8" fmla="*/ 322 w 323"/>
                                <a:gd name="T9" fmla="*/ 857 h 1025"/>
                                <a:gd name="T10" fmla="*/ 322 w 323"/>
                                <a:gd name="T11" fmla="*/ 167 h 1025"/>
                                <a:gd name="T12" fmla="*/ 168 w 323"/>
                                <a:gd name="T13" fmla="*/ 0 h 1025"/>
                              </a:gdLst>
                              <a:ahLst/>
                              <a:cxnLst>
                                <a:cxn ang="0">
                                  <a:pos x="T0" y="T1"/>
                                </a:cxn>
                                <a:cxn ang="0">
                                  <a:pos x="T2" y="T3"/>
                                </a:cxn>
                                <a:cxn ang="0">
                                  <a:pos x="T4" y="T5"/>
                                </a:cxn>
                                <a:cxn ang="0">
                                  <a:pos x="T6" y="T7"/>
                                </a:cxn>
                                <a:cxn ang="0">
                                  <a:pos x="T8" y="T9"/>
                                </a:cxn>
                                <a:cxn ang="0">
                                  <a:pos x="T10" y="T11"/>
                                </a:cxn>
                                <a:cxn ang="0">
                                  <a:pos x="T12" y="T13"/>
                                </a:cxn>
                              </a:cxnLst>
                              <a:rect l="0" t="0" r="r" b="b"/>
                              <a:pathLst>
                                <a:path w="323" h="1025" extrusionOk="0">
                                  <a:moveTo>
                                    <a:pt x="168" y="0"/>
                                  </a:moveTo>
                                  <a:cubicBezTo>
                                    <a:pt x="72" y="0"/>
                                    <a:pt x="1" y="72"/>
                                    <a:pt x="1" y="167"/>
                                  </a:cubicBezTo>
                                  <a:lnTo>
                                    <a:pt x="1" y="857"/>
                                  </a:lnTo>
                                  <a:cubicBezTo>
                                    <a:pt x="1" y="953"/>
                                    <a:pt x="72" y="1024"/>
                                    <a:pt x="168" y="1024"/>
                                  </a:cubicBezTo>
                                  <a:cubicBezTo>
                                    <a:pt x="251" y="1024"/>
                                    <a:pt x="322" y="953"/>
                                    <a:pt x="322" y="857"/>
                                  </a:cubicBezTo>
                                  <a:lnTo>
                                    <a:pt x="322" y="167"/>
                                  </a:lnTo>
                                  <a:cubicBezTo>
                                    <a:pt x="322" y="72"/>
                                    <a:pt x="251" y="0"/>
                                    <a:pt x="168"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70" name="Google Shape;337;p20"/>
                          <wps:cNvSpPr>
                            <a:spLocks/>
                          </wps:cNvSpPr>
                          <wps:spPr bwMode="auto">
                            <a:xfrm>
                              <a:off x="254672" y="193081"/>
                              <a:ext cx="55734" cy="18430"/>
                            </a:xfrm>
                            <a:custGeom>
                              <a:avLst/>
                              <a:gdLst>
                                <a:gd name="T0" fmla="*/ 649 w 1751"/>
                                <a:gd name="T1" fmla="*/ 0 h 579"/>
                                <a:gd name="T2" fmla="*/ 132 w 1751"/>
                                <a:gd name="T3" fmla="*/ 55 h 579"/>
                                <a:gd name="T4" fmla="*/ 1 w 1751"/>
                                <a:gd name="T5" fmla="*/ 221 h 579"/>
                                <a:gd name="T6" fmla="*/ 1 w 1751"/>
                                <a:gd name="T7" fmla="*/ 400 h 579"/>
                                <a:gd name="T8" fmla="*/ 155 w 1751"/>
                                <a:gd name="T9" fmla="*/ 555 h 579"/>
                                <a:gd name="T10" fmla="*/ 322 w 1751"/>
                                <a:gd name="T11" fmla="*/ 400 h 579"/>
                                <a:gd name="T12" fmla="*/ 322 w 1751"/>
                                <a:gd name="T13" fmla="*/ 364 h 579"/>
                                <a:gd name="T14" fmla="*/ 636 w 1751"/>
                                <a:gd name="T15" fmla="*/ 342 h 579"/>
                                <a:gd name="T16" fmla="*/ 1132 w 1751"/>
                                <a:gd name="T17" fmla="*/ 412 h 579"/>
                                <a:gd name="T18" fmla="*/ 1465 w 1751"/>
                                <a:gd name="T19" fmla="*/ 543 h 579"/>
                                <a:gd name="T20" fmla="*/ 1560 w 1751"/>
                                <a:gd name="T21" fmla="*/ 578 h 579"/>
                                <a:gd name="T22" fmla="*/ 1691 w 1751"/>
                                <a:gd name="T23" fmla="*/ 495 h 579"/>
                                <a:gd name="T24" fmla="*/ 1644 w 1751"/>
                                <a:gd name="T25" fmla="*/ 245 h 579"/>
                                <a:gd name="T26" fmla="*/ 649 w 1751"/>
                                <a:gd name="T27" fmla="*/ 0 h 5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751" h="579" extrusionOk="0">
                                  <a:moveTo>
                                    <a:pt x="649" y="0"/>
                                  </a:moveTo>
                                  <a:cubicBezTo>
                                    <a:pt x="492" y="0"/>
                                    <a:pt x="319" y="16"/>
                                    <a:pt x="132" y="55"/>
                                  </a:cubicBezTo>
                                  <a:cubicBezTo>
                                    <a:pt x="60" y="66"/>
                                    <a:pt x="1" y="138"/>
                                    <a:pt x="1" y="221"/>
                                  </a:cubicBezTo>
                                  <a:lnTo>
                                    <a:pt x="1" y="400"/>
                                  </a:lnTo>
                                  <a:cubicBezTo>
                                    <a:pt x="1" y="483"/>
                                    <a:pt x="72" y="555"/>
                                    <a:pt x="155" y="555"/>
                                  </a:cubicBezTo>
                                  <a:cubicBezTo>
                                    <a:pt x="251" y="555"/>
                                    <a:pt x="322" y="483"/>
                                    <a:pt x="322" y="400"/>
                                  </a:cubicBezTo>
                                  <a:lnTo>
                                    <a:pt x="322" y="364"/>
                                  </a:lnTo>
                                  <a:cubicBezTo>
                                    <a:pt x="434" y="349"/>
                                    <a:pt x="539" y="342"/>
                                    <a:pt x="636" y="342"/>
                                  </a:cubicBezTo>
                                  <a:cubicBezTo>
                                    <a:pt x="841" y="342"/>
                                    <a:pt x="1011" y="371"/>
                                    <a:pt x="1132" y="412"/>
                                  </a:cubicBezTo>
                                  <a:cubicBezTo>
                                    <a:pt x="1334" y="471"/>
                                    <a:pt x="1453" y="543"/>
                                    <a:pt x="1465" y="543"/>
                                  </a:cubicBezTo>
                                  <a:cubicBezTo>
                                    <a:pt x="1501" y="555"/>
                                    <a:pt x="1525" y="578"/>
                                    <a:pt x="1560" y="578"/>
                                  </a:cubicBezTo>
                                  <a:cubicBezTo>
                                    <a:pt x="1620" y="578"/>
                                    <a:pt x="1667" y="543"/>
                                    <a:pt x="1691" y="495"/>
                                  </a:cubicBezTo>
                                  <a:cubicBezTo>
                                    <a:pt x="1751" y="400"/>
                                    <a:pt x="1727" y="293"/>
                                    <a:pt x="1644" y="245"/>
                                  </a:cubicBezTo>
                                  <a:cubicBezTo>
                                    <a:pt x="1625" y="236"/>
                                    <a:pt x="1259" y="0"/>
                                    <a:pt x="649"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71" name="Google Shape;338;p20"/>
                          <wps:cNvSpPr>
                            <a:spLocks/>
                          </wps:cNvSpPr>
                          <wps:spPr bwMode="auto">
                            <a:xfrm>
                              <a:off x="210333" y="161060"/>
                              <a:ext cx="144031" cy="192953"/>
                            </a:xfrm>
                            <a:custGeom>
                              <a:avLst/>
                              <a:gdLst>
                                <a:gd name="T0" fmla="*/ 3489 w 4525"/>
                                <a:gd name="T1" fmla="*/ 1120 h 6062"/>
                                <a:gd name="T2" fmla="*/ 3334 w 4525"/>
                                <a:gd name="T3" fmla="*/ 1656 h 6062"/>
                                <a:gd name="T4" fmla="*/ 3322 w 4525"/>
                                <a:gd name="T5" fmla="*/ 2073 h 6062"/>
                                <a:gd name="T6" fmla="*/ 2268 w 4525"/>
                                <a:gd name="T7" fmla="*/ 3133 h 6062"/>
                                <a:gd name="T8" fmla="*/ 1191 w 4525"/>
                                <a:gd name="T9" fmla="*/ 2025 h 6062"/>
                                <a:gd name="T10" fmla="*/ 1179 w 4525"/>
                                <a:gd name="T11" fmla="*/ 1656 h 6062"/>
                                <a:gd name="T12" fmla="*/ 1036 w 4525"/>
                                <a:gd name="T13" fmla="*/ 1120 h 6062"/>
                                <a:gd name="T14" fmla="*/ 3489 w 4525"/>
                                <a:gd name="T15" fmla="*/ 310 h 6062"/>
                                <a:gd name="T16" fmla="*/ 2215 w 4525"/>
                                <a:gd name="T17" fmla="*/ 3454 h 6062"/>
                                <a:gd name="T18" fmla="*/ 2798 w 4525"/>
                                <a:gd name="T19" fmla="*/ 3347 h 6062"/>
                                <a:gd name="T20" fmla="*/ 2810 w 4525"/>
                                <a:gd name="T21" fmla="*/ 3728 h 6062"/>
                                <a:gd name="T22" fmla="*/ 1715 w 4525"/>
                                <a:gd name="T23" fmla="*/ 3728 h 6062"/>
                                <a:gd name="T24" fmla="*/ 1727 w 4525"/>
                                <a:gd name="T25" fmla="*/ 3335 h 6062"/>
                                <a:gd name="T26" fmla="*/ 703 w 4525"/>
                                <a:gd name="T27" fmla="*/ 1132 h 6062"/>
                                <a:gd name="T28" fmla="*/ 882 w 4525"/>
                                <a:gd name="T29" fmla="*/ 1751 h 6062"/>
                                <a:gd name="T30" fmla="*/ 1405 w 4525"/>
                                <a:gd name="T31" fmla="*/ 3120 h 6062"/>
                                <a:gd name="T32" fmla="*/ 1286 w 4525"/>
                                <a:gd name="T33" fmla="*/ 3739 h 6062"/>
                                <a:gd name="T34" fmla="*/ 1 w 4525"/>
                                <a:gd name="T35" fmla="*/ 4692 h 6062"/>
                                <a:gd name="T36" fmla="*/ 167 w 4525"/>
                                <a:gd name="T37" fmla="*/ 6061 h 6062"/>
                                <a:gd name="T38" fmla="*/ 334 w 4525"/>
                                <a:gd name="T39" fmla="*/ 4692 h 6062"/>
                                <a:gd name="T40" fmla="*/ 1405 w 4525"/>
                                <a:gd name="T41" fmla="*/ 4037 h 6062"/>
                                <a:gd name="T42" fmla="*/ 2096 w 4525"/>
                                <a:gd name="T43" fmla="*/ 4394 h 6062"/>
                                <a:gd name="T44" fmla="*/ 2263 w 4525"/>
                                <a:gd name="T45" fmla="*/ 6037 h 6062"/>
                                <a:gd name="T46" fmla="*/ 2429 w 4525"/>
                                <a:gd name="T47" fmla="*/ 4394 h 6062"/>
                                <a:gd name="T48" fmla="*/ 3132 w 4525"/>
                                <a:gd name="T49" fmla="*/ 4037 h 6062"/>
                                <a:gd name="T50" fmla="*/ 4203 w 4525"/>
                                <a:gd name="T51" fmla="*/ 4692 h 6062"/>
                                <a:gd name="T52" fmla="*/ 4358 w 4525"/>
                                <a:gd name="T53" fmla="*/ 6061 h 6062"/>
                                <a:gd name="T54" fmla="*/ 4525 w 4525"/>
                                <a:gd name="T55" fmla="*/ 4692 h 6062"/>
                                <a:gd name="T56" fmla="*/ 3239 w 4525"/>
                                <a:gd name="T57" fmla="*/ 3751 h 6062"/>
                                <a:gd name="T58" fmla="*/ 3120 w 4525"/>
                                <a:gd name="T59" fmla="*/ 3156 h 6062"/>
                                <a:gd name="T60" fmla="*/ 3632 w 4525"/>
                                <a:gd name="T61" fmla="*/ 2073 h 6062"/>
                                <a:gd name="T62" fmla="*/ 3680 w 4525"/>
                                <a:gd name="T63" fmla="*/ 1668 h 6062"/>
                                <a:gd name="T64" fmla="*/ 3811 w 4525"/>
                                <a:gd name="T65" fmla="*/ 168 h 6062"/>
                                <a:gd name="T66" fmla="*/ 1834 w 4525"/>
                                <a:gd name="T67" fmla="*/ 1 h 60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4525" h="6062" extrusionOk="0">
                                  <a:moveTo>
                                    <a:pt x="3489" y="310"/>
                                  </a:moveTo>
                                  <a:lnTo>
                                    <a:pt x="3489" y="1120"/>
                                  </a:lnTo>
                                  <a:cubicBezTo>
                                    <a:pt x="3489" y="1251"/>
                                    <a:pt x="3453" y="1382"/>
                                    <a:pt x="3394" y="1525"/>
                                  </a:cubicBezTo>
                                  <a:lnTo>
                                    <a:pt x="3334" y="1656"/>
                                  </a:lnTo>
                                  <a:cubicBezTo>
                                    <a:pt x="3322" y="1680"/>
                                    <a:pt x="3322" y="1703"/>
                                    <a:pt x="3322" y="1727"/>
                                  </a:cubicBezTo>
                                  <a:lnTo>
                                    <a:pt x="3322" y="2073"/>
                                  </a:lnTo>
                                  <a:cubicBezTo>
                                    <a:pt x="3322" y="2370"/>
                                    <a:pt x="3203" y="2632"/>
                                    <a:pt x="3001" y="2835"/>
                                  </a:cubicBezTo>
                                  <a:cubicBezTo>
                                    <a:pt x="2796" y="3016"/>
                                    <a:pt x="2549" y="3133"/>
                                    <a:pt x="2268" y="3133"/>
                                  </a:cubicBezTo>
                                  <a:cubicBezTo>
                                    <a:pt x="2254" y="3133"/>
                                    <a:pt x="2241" y="3133"/>
                                    <a:pt x="2227" y="3132"/>
                                  </a:cubicBezTo>
                                  <a:cubicBezTo>
                                    <a:pt x="1655" y="3108"/>
                                    <a:pt x="1191" y="2608"/>
                                    <a:pt x="1191" y="2025"/>
                                  </a:cubicBezTo>
                                  <a:lnTo>
                                    <a:pt x="1191" y="1727"/>
                                  </a:lnTo>
                                  <a:cubicBezTo>
                                    <a:pt x="1191" y="1703"/>
                                    <a:pt x="1191" y="1680"/>
                                    <a:pt x="1179" y="1656"/>
                                  </a:cubicBezTo>
                                  <a:lnTo>
                                    <a:pt x="1120" y="1525"/>
                                  </a:lnTo>
                                  <a:cubicBezTo>
                                    <a:pt x="1060" y="1406"/>
                                    <a:pt x="1036" y="1263"/>
                                    <a:pt x="1036" y="1120"/>
                                  </a:cubicBezTo>
                                  <a:cubicBezTo>
                                    <a:pt x="1036" y="668"/>
                                    <a:pt x="1394" y="310"/>
                                    <a:pt x="1834" y="310"/>
                                  </a:cubicBezTo>
                                  <a:lnTo>
                                    <a:pt x="3489" y="310"/>
                                  </a:lnTo>
                                  <a:close/>
                                  <a:moveTo>
                                    <a:pt x="1727" y="3335"/>
                                  </a:moveTo>
                                  <a:cubicBezTo>
                                    <a:pt x="1882" y="3406"/>
                                    <a:pt x="2048" y="3442"/>
                                    <a:pt x="2215" y="3454"/>
                                  </a:cubicBezTo>
                                  <a:lnTo>
                                    <a:pt x="2263" y="3454"/>
                                  </a:lnTo>
                                  <a:cubicBezTo>
                                    <a:pt x="2453" y="3454"/>
                                    <a:pt x="2632" y="3430"/>
                                    <a:pt x="2798" y="3347"/>
                                  </a:cubicBezTo>
                                  <a:lnTo>
                                    <a:pt x="2798" y="3573"/>
                                  </a:lnTo>
                                  <a:cubicBezTo>
                                    <a:pt x="2798" y="3620"/>
                                    <a:pt x="2810" y="3680"/>
                                    <a:pt x="2810" y="3728"/>
                                  </a:cubicBezTo>
                                  <a:lnTo>
                                    <a:pt x="2263" y="4144"/>
                                  </a:lnTo>
                                  <a:lnTo>
                                    <a:pt x="1715" y="3728"/>
                                  </a:lnTo>
                                  <a:cubicBezTo>
                                    <a:pt x="1727" y="3680"/>
                                    <a:pt x="1727" y="3632"/>
                                    <a:pt x="1727" y="3573"/>
                                  </a:cubicBezTo>
                                  <a:lnTo>
                                    <a:pt x="1727" y="3335"/>
                                  </a:lnTo>
                                  <a:close/>
                                  <a:moveTo>
                                    <a:pt x="1834" y="1"/>
                                  </a:moveTo>
                                  <a:cubicBezTo>
                                    <a:pt x="1203" y="1"/>
                                    <a:pt x="703" y="501"/>
                                    <a:pt x="703" y="1132"/>
                                  </a:cubicBezTo>
                                  <a:cubicBezTo>
                                    <a:pt x="703" y="1322"/>
                                    <a:pt x="751" y="1501"/>
                                    <a:pt x="834" y="1668"/>
                                  </a:cubicBezTo>
                                  <a:lnTo>
                                    <a:pt x="882" y="1751"/>
                                  </a:lnTo>
                                  <a:lnTo>
                                    <a:pt x="882" y="2013"/>
                                  </a:lnTo>
                                  <a:cubicBezTo>
                                    <a:pt x="882" y="2454"/>
                                    <a:pt x="1084" y="2858"/>
                                    <a:pt x="1405" y="3120"/>
                                  </a:cubicBezTo>
                                  <a:lnTo>
                                    <a:pt x="1405" y="3561"/>
                                  </a:lnTo>
                                  <a:cubicBezTo>
                                    <a:pt x="1405" y="3632"/>
                                    <a:pt x="1358" y="3704"/>
                                    <a:pt x="1286" y="3739"/>
                                  </a:cubicBezTo>
                                  <a:lnTo>
                                    <a:pt x="453" y="4049"/>
                                  </a:lnTo>
                                  <a:cubicBezTo>
                                    <a:pt x="179" y="4156"/>
                                    <a:pt x="1" y="4406"/>
                                    <a:pt x="1" y="4692"/>
                                  </a:cubicBezTo>
                                  <a:lnTo>
                                    <a:pt x="1" y="5894"/>
                                  </a:lnTo>
                                  <a:cubicBezTo>
                                    <a:pt x="1" y="5990"/>
                                    <a:pt x="72" y="6061"/>
                                    <a:pt x="167" y="6061"/>
                                  </a:cubicBezTo>
                                  <a:cubicBezTo>
                                    <a:pt x="251" y="6061"/>
                                    <a:pt x="334" y="5990"/>
                                    <a:pt x="334" y="5894"/>
                                  </a:cubicBezTo>
                                  <a:lnTo>
                                    <a:pt x="334" y="4692"/>
                                  </a:lnTo>
                                  <a:cubicBezTo>
                                    <a:pt x="334" y="4537"/>
                                    <a:pt x="417" y="4406"/>
                                    <a:pt x="572" y="4347"/>
                                  </a:cubicBezTo>
                                  <a:lnTo>
                                    <a:pt x="1405" y="4037"/>
                                  </a:lnTo>
                                  <a:cubicBezTo>
                                    <a:pt x="1441" y="4013"/>
                                    <a:pt x="1489" y="3989"/>
                                    <a:pt x="1525" y="3954"/>
                                  </a:cubicBezTo>
                                  <a:lnTo>
                                    <a:pt x="2096" y="4394"/>
                                  </a:lnTo>
                                  <a:lnTo>
                                    <a:pt x="2096" y="5883"/>
                                  </a:lnTo>
                                  <a:cubicBezTo>
                                    <a:pt x="2096" y="5966"/>
                                    <a:pt x="2179" y="6037"/>
                                    <a:pt x="2263" y="6037"/>
                                  </a:cubicBezTo>
                                  <a:cubicBezTo>
                                    <a:pt x="2358" y="6037"/>
                                    <a:pt x="2429" y="5966"/>
                                    <a:pt x="2429" y="5883"/>
                                  </a:cubicBezTo>
                                  <a:lnTo>
                                    <a:pt x="2429" y="4394"/>
                                  </a:lnTo>
                                  <a:lnTo>
                                    <a:pt x="3013" y="3954"/>
                                  </a:lnTo>
                                  <a:cubicBezTo>
                                    <a:pt x="3049" y="3989"/>
                                    <a:pt x="3084" y="4001"/>
                                    <a:pt x="3132" y="4037"/>
                                  </a:cubicBezTo>
                                  <a:lnTo>
                                    <a:pt x="3965" y="4347"/>
                                  </a:lnTo>
                                  <a:cubicBezTo>
                                    <a:pt x="4096" y="4406"/>
                                    <a:pt x="4203" y="4537"/>
                                    <a:pt x="4203" y="4692"/>
                                  </a:cubicBezTo>
                                  <a:lnTo>
                                    <a:pt x="4203" y="5894"/>
                                  </a:lnTo>
                                  <a:cubicBezTo>
                                    <a:pt x="4203" y="5990"/>
                                    <a:pt x="4275" y="6061"/>
                                    <a:pt x="4358" y="6061"/>
                                  </a:cubicBezTo>
                                  <a:cubicBezTo>
                                    <a:pt x="4453" y="6061"/>
                                    <a:pt x="4525" y="5990"/>
                                    <a:pt x="4525" y="5894"/>
                                  </a:cubicBezTo>
                                  <a:lnTo>
                                    <a:pt x="4525" y="4692"/>
                                  </a:lnTo>
                                  <a:cubicBezTo>
                                    <a:pt x="4513" y="4418"/>
                                    <a:pt x="4334" y="4168"/>
                                    <a:pt x="4072" y="4061"/>
                                  </a:cubicBezTo>
                                  <a:lnTo>
                                    <a:pt x="3239" y="3751"/>
                                  </a:lnTo>
                                  <a:cubicBezTo>
                                    <a:pt x="3156" y="3728"/>
                                    <a:pt x="3120" y="3644"/>
                                    <a:pt x="3120" y="3573"/>
                                  </a:cubicBezTo>
                                  <a:lnTo>
                                    <a:pt x="3120" y="3156"/>
                                  </a:lnTo>
                                  <a:cubicBezTo>
                                    <a:pt x="3144" y="3132"/>
                                    <a:pt x="3191" y="3096"/>
                                    <a:pt x="3215" y="3061"/>
                                  </a:cubicBezTo>
                                  <a:cubicBezTo>
                                    <a:pt x="3489" y="2799"/>
                                    <a:pt x="3632" y="2454"/>
                                    <a:pt x="3632" y="2073"/>
                                  </a:cubicBezTo>
                                  <a:lnTo>
                                    <a:pt x="3632" y="1751"/>
                                  </a:lnTo>
                                  <a:lnTo>
                                    <a:pt x="3680" y="1668"/>
                                  </a:lnTo>
                                  <a:cubicBezTo>
                                    <a:pt x="3775" y="1501"/>
                                    <a:pt x="3811" y="1311"/>
                                    <a:pt x="3811" y="1132"/>
                                  </a:cubicBezTo>
                                  <a:lnTo>
                                    <a:pt x="3811" y="168"/>
                                  </a:lnTo>
                                  <a:cubicBezTo>
                                    <a:pt x="3811" y="72"/>
                                    <a:pt x="3739" y="1"/>
                                    <a:pt x="3644" y="1"/>
                                  </a:cubicBezTo>
                                  <a:lnTo>
                                    <a:pt x="1834"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72" name="Google Shape;339;p20"/>
                          <wps:cNvSpPr>
                            <a:spLocks/>
                          </wps:cNvSpPr>
                          <wps:spPr bwMode="auto">
                            <a:xfrm>
                              <a:off x="238375" y="316454"/>
                              <a:ext cx="10631" cy="38291"/>
                            </a:xfrm>
                            <a:custGeom>
                              <a:avLst/>
                              <a:gdLst>
                                <a:gd name="T0" fmla="*/ 167 w 334"/>
                                <a:gd name="T1" fmla="*/ 0 h 1203"/>
                                <a:gd name="T2" fmla="*/ 1 w 334"/>
                                <a:gd name="T3" fmla="*/ 167 h 1203"/>
                                <a:gd name="T4" fmla="*/ 1 w 334"/>
                                <a:gd name="T5" fmla="*/ 1048 h 1203"/>
                                <a:gd name="T6" fmla="*/ 167 w 334"/>
                                <a:gd name="T7" fmla="*/ 1203 h 1203"/>
                                <a:gd name="T8" fmla="*/ 334 w 334"/>
                                <a:gd name="T9" fmla="*/ 1048 h 1203"/>
                                <a:gd name="T10" fmla="*/ 334 w 334"/>
                                <a:gd name="T11" fmla="*/ 155 h 1203"/>
                                <a:gd name="T12" fmla="*/ 167 w 334"/>
                                <a:gd name="T13" fmla="*/ 0 h 1203"/>
                              </a:gdLst>
                              <a:ahLst/>
                              <a:cxnLst>
                                <a:cxn ang="0">
                                  <a:pos x="T0" y="T1"/>
                                </a:cxn>
                                <a:cxn ang="0">
                                  <a:pos x="T2" y="T3"/>
                                </a:cxn>
                                <a:cxn ang="0">
                                  <a:pos x="T4" y="T5"/>
                                </a:cxn>
                                <a:cxn ang="0">
                                  <a:pos x="T6" y="T7"/>
                                </a:cxn>
                                <a:cxn ang="0">
                                  <a:pos x="T8" y="T9"/>
                                </a:cxn>
                                <a:cxn ang="0">
                                  <a:pos x="T10" y="T11"/>
                                </a:cxn>
                                <a:cxn ang="0">
                                  <a:pos x="T12" y="T13"/>
                                </a:cxn>
                              </a:cxnLst>
                              <a:rect l="0" t="0" r="r" b="b"/>
                              <a:pathLst>
                                <a:path w="334" h="1203" extrusionOk="0">
                                  <a:moveTo>
                                    <a:pt x="167" y="0"/>
                                  </a:moveTo>
                                  <a:cubicBezTo>
                                    <a:pt x="72" y="0"/>
                                    <a:pt x="1" y="72"/>
                                    <a:pt x="1" y="167"/>
                                  </a:cubicBezTo>
                                  <a:lnTo>
                                    <a:pt x="1" y="1048"/>
                                  </a:lnTo>
                                  <a:cubicBezTo>
                                    <a:pt x="1" y="1131"/>
                                    <a:pt x="72" y="1203"/>
                                    <a:pt x="167" y="1203"/>
                                  </a:cubicBezTo>
                                  <a:cubicBezTo>
                                    <a:pt x="251" y="1203"/>
                                    <a:pt x="334" y="1131"/>
                                    <a:pt x="334" y="1048"/>
                                  </a:cubicBezTo>
                                  <a:lnTo>
                                    <a:pt x="334" y="155"/>
                                  </a:lnTo>
                                  <a:cubicBezTo>
                                    <a:pt x="334" y="60"/>
                                    <a:pt x="251" y="0"/>
                                    <a:pt x="167"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73" name="Google Shape;340;p20"/>
                          <wps:cNvSpPr>
                            <a:spLocks/>
                          </wps:cNvSpPr>
                          <wps:spPr bwMode="auto">
                            <a:xfrm>
                              <a:off x="315690" y="316454"/>
                              <a:ext cx="10249" cy="38291"/>
                            </a:xfrm>
                            <a:custGeom>
                              <a:avLst/>
                              <a:gdLst>
                                <a:gd name="T0" fmla="*/ 167 w 322"/>
                                <a:gd name="T1" fmla="*/ 0 h 1203"/>
                                <a:gd name="T2" fmla="*/ 0 w 322"/>
                                <a:gd name="T3" fmla="*/ 167 h 1203"/>
                                <a:gd name="T4" fmla="*/ 0 w 322"/>
                                <a:gd name="T5" fmla="*/ 1048 h 1203"/>
                                <a:gd name="T6" fmla="*/ 167 w 322"/>
                                <a:gd name="T7" fmla="*/ 1203 h 1203"/>
                                <a:gd name="T8" fmla="*/ 322 w 322"/>
                                <a:gd name="T9" fmla="*/ 1048 h 1203"/>
                                <a:gd name="T10" fmla="*/ 322 w 322"/>
                                <a:gd name="T11" fmla="*/ 155 h 1203"/>
                                <a:gd name="T12" fmla="*/ 167 w 322"/>
                                <a:gd name="T13" fmla="*/ 0 h 1203"/>
                              </a:gdLst>
                              <a:ahLst/>
                              <a:cxnLst>
                                <a:cxn ang="0">
                                  <a:pos x="T0" y="T1"/>
                                </a:cxn>
                                <a:cxn ang="0">
                                  <a:pos x="T2" y="T3"/>
                                </a:cxn>
                                <a:cxn ang="0">
                                  <a:pos x="T4" y="T5"/>
                                </a:cxn>
                                <a:cxn ang="0">
                                  <a:pos x="T6" y="T7"/>
                                </a:cxn>
                                <a:cxn ang="0">
                                  <a:pos x="T8" y="T9"/>
                                </a:cxn>
                                <a:cxn ang="0">
                                  <a:pos x="T10" y="T11"/>
                                </a:cxn>
                                <a:cxn ang="0">
                                  <a:pos x="T12" y="T13"/>
                                </a:cxn>
                              </a:cxnLst>
                              <a:rect l="0" t="0" r="r" b="b"/>
                              <a:pathLst>
                                <a:path w="322" h="1203" extrusionOk="0">
                                  <a:moveTo>
                                    <a:pt x="167" y="0"/>
                                  </a:moveTo>
                                  <a:cubicBezTo>
                                    <a:pt x="72" y="0"/>
                                    <a:pt x="0" y="72"/>
                                    <a:pt x="0" y="167"/>
                                  </a:cubicBezTo>
                                  <a:lnTo>
                                    <a:pt x="0" y="1048"/>
                                  </a:lnTo>
                                  <a:cubicBezTo>
                                    <a:pt x="0" y="1131"/>
                                    <a:pt x="72" y="1203"/>
                                    <a:pt x="167" y="1203"/>
                                  </a:cubicBezTo>
                                  <a:cubicBezTo>
                                    <a:pt x="250" y="1203"/>
                                    <a:pt x="322" y="1131"/>
                                    <a:pt x="322" y="1048"/>
                                  </a:cubicBezTo>
                                  <a:lnTo>
                                    <a:pt x="322" y="155"/>
                                  </a:lnTo>
                                  <a:cubicBezTo>
                                    <a:pt x="322" y="60"/>
                                    <a:pt x="262" y="0"/>
                                    <a:pt x="167" y="0"/>
                                  </a:cubicBez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74" name="Google Shape;341;p20"/>
                          <wps:cNvSpPr>
                            <a:spLocks/>
                          </wps:cNvSpPr>
                          <wps:spPr bwMode="auto">
                            <a:xfrm>
                              <a:off x="54939" y="0"/>
                              <a:ext cx="221378" cy="185346"/>
                            </a:xfrm>
                            <a:custGeom>
                              <a:avLst/>
                              <a:gdLst>
                                <a:gd name="T0" fmla="*/ 2406 w 6955"/>
                                <a:gd name="T1" fmla="*/ 4168 h 5823"/>
                                <a:gd name="T2" fmla="*/ 2311 w 6955"/>
                                <a:gd name="T3" fmla="*/ 4537 h 5823"/>
                                <a:gd name="T4" fmla="*/ 2085 w 6955"/>
                                <a:gd name="T5" fmla="*/ 4537 h 5823"/>
                                <a:gd name="T6" fmla="*/ 1727 w 6955"/>
                                <a:gd name="T7" fmla="*/ 4180 h 5823"/>
                                <a:gd name="T8" fmla="*/ 1727 w 6955"/>
                                <a:gd name="T9" fmla="*/ 4168 h 5823"/>
                                <a:gd name="T10" fmla="*/ 2406 w 6955"/>
                                <a:gd name="T11" fmla="*/ 4168 h 5823"/>
                                <a:gd name="T12" fmla="*/ 5573 w 6955"/>
                                <a:gd name="T13" fmla="*/ 358 h 5823"/>
                                <a:gd name="T14" fmla="*/ 5930 w 6955"/>
                                <a:gd name="T15" fmla="*/ 715 h 5823"/>
                                <a:gd name="T16" fmla="*/ 5930 w 6955"/>
                                <a:gd name="T17" fmla="*/ 3501 h 5823"/>
                                <a:gd name="T18" fmla="*/ 5573 w 6955"/>
                                <a:gd name="T19" fmla="*/ 3858 h 5823"/>
                                <a:gd name="T20" fmla="*/ 4168 w 6955"/>
                                <a:gd name="T21" fmla="*/ 3858 h 5823"/>
                                <a:gd name="T22" fmla="*/ 4085 w 6955"/>
                                <a:gd name="T23" fmla="*/ 3882 h 5823"/>
                                <a:gd name="T24" fmla="*/ 2537 w 6955"/>
                                <a:gd name="T25" fmla="*/ 5001 h 5823"/>
                                <a:gd name="T26" fmla="*/ 2537 w 6955"/>
                                <a:gd name="T27" fmla="*/ 5001 h 5823"/>
                                <a:gd name="T28" fmla="*/ 2775 w 6955"/>
                                <a:gd name="T29" fmla="*/ 4049 h 5823"/>
                                <a:gd name="T30" fmla="*/ 2739 w 6955"/>
                                <a:gd name="T31" fmla="*/ 3918 h 5823"/>
                                <a:gd name="T32" fmla="*/ 2608 w 6955"/>
                                <a:gd name="T33" fmla="*/ 3858 h 5823"/>
                                <a:gd name="T34" fmla="*/ 692 w 6955"/>
                                <a:gd name="T35" fmla="*/ 3858 h 5823"/>
                                <a:gd name="T36" fmla="*/ 334 w 6955"/>
                                <a:gd name="T37" fmla="*/ 3501 h 5823"/>
                                <a:gd name="T38" fmla="*/ 334 w 6955"/>
                                <a:gd name="T39" fmla="*/ 715 h 5823"/>
                                <a:gd name="T40" fmla="*/ 692 w 6955"/>
                                <a:gd name="T41" fmla="*/ 358 h 5823"/>
                                <a:gd name="T42" fmla="*/ 5573 w 6955"/>
                                <a:gd name="T43" fmla="*/ 358 h 5823"/>
                                <a:gd name="T44" fmla="*/ 6287 w 6955"/>
                                <a:gd name="T45" fmla="*/ 1025 h 5823"/>
                                <a:gd name="T46" fmla="*/ 6645 w 6955"/>
                                <a:gd name="T47" fmla="*/ 1382 h 5823"/>
                                <a:gd name="T48" fmla="*/ 6645 w 6955"/>
                                <a:gd name="T49" fmla="*/ 4180 h 5823"/>
                                <a:gd name="T50" fmla="*/ 6633 w 6955"/>
                                <a:gd name="T51" fmla="*/ 4180 h 5823"/>
                                <a:gd name="T52" fmla="*/ 6276 w 6955"/>
                                <a:gd name="T53" fmla="*/ 4537 h 5823"/>
                                <a:gd name="T54" fmla="*/ 4871 w 6955"/>
                                <a:gd name="T55" fmla="*/ 4537 h 5823"/>
                                <a:gd name="T56" fmla="*/ 4752 w 6955"/>
                                <a:gd name="T57" fmla="*/ 4597 h 5823"/>
                                <a:gd name="T58" fmla="*/ 4728 w 6955"/>
                                <a:gd name="T59" fmla="*/ 4727 h 5823"/>
                                <a:gd name="T60" fmla="*/ 4847 w 6955"/>
                                <a:gd name="T61" fmla="*/ 5406 h 5823"/>
                                <a:gd name="T62" fmla="*/ 4847 w 6955"/>
                                <a:gd name="T63" fmla="*/ 5406 h 5823"/>
                                <a:gd name="T64" fmla="*/ 3656 w 6955"/>
                                <a:gd name="T65" fmla="*/ 4597 h 5823"/>
                                <a:gd name="T66" fmla="*/ 4251 w 6955"/>
                                <a:gd name="T67" fmla="*/ 4168 h 5823"/>
                                <a:gd name="T68" fmla="*/ 5585 w 6955"/>
                                <a:gd name="T69" fmla="*/ 4168 h 5823"/>
                                <a:gd name="T70" fmla="*/ 6276 w 6955"/>
                                <a:gd name="T71" fmla="*/ 3489 h 5823"/>
                                <a:gd name="T72" fmla="*/ 6276 w 6955"/>
                                <a:gd name="T73" fmla="*/ 1025 h 5823"/>
                                <a:gd name="T74" fmla="*/ 6287 w 6955"/>
                                <a:gd name="T75" fmla="*/ 1025 h 5823"/>
                                <a:gd name="T76" fmla="*/ 692 w 6955"/>
                                <a:gd name="T77" fmla="*/ 1 h 5823"/>
                                <a:gd name="T78" fmla="*/ 1 w 6955"/>
                                <a:gd name="T79" fmla="*/ 691 h 5823"/>
                                <a:gd name="T80" fmla="*/ 1 w 6955"/>
                                <a:gd name="T81" fmla="*/ 3465 h 5823"/>
                                <a:gd name="T82" fmla="*/ 692 w 6955"/>
                                <a:gd name="T83" fmla="*/ 4156 h 5823"/>
                                <a:gd name="T84" fmla="*/ 1406 w 6955"/>
                                <a:gd name="T85" fmla="*/ 4156 h 5823"/>
                                <a:gd name="T86" fmla="*/ 1406 w 6955"/>
                                <a:gd name="T87" fmla="*/ 4168 h 5823"/>
                                <a:gd name="T88" fmla="*/ 2085 w 6955"/>
                                <a:gd name="T89" fmla="*/ 4858 h 5823"/>
                                <a:gd name="T90" fmla="*/ 2227 w 6955"/>
                                <a:gd name="T91" fmla="*/ 4858 h 5823"/>
                                <a:gd name="T92" fmla="*/ 2168 w 6955"/>
                                <a:gd name="T93" fmla="*/ 5120 h 5823"/>
                                <a:gd name="T94" fmla="*/ 2263 w 6955"/>
                                <a:gd name="T95" fmla="*/ 5394 h 5823"/>
                                <a:gd name="T96" fmla="*/ 2406 w 6955"/>
                                <a:gd name="T97" fmla="*/ 5430 h 5823"/>
                                <a:gd name="T98" fmla="*/ 2549 w 6955"/>
                                <a:gd name="T99" fmla="*/ 5394 h 5823"/>
                                <a:gd name="T100" fmla="*/ 3263 w 6955"/>
                                <a:gd name="T101" fmla="*/ 4870 h 5823"/>
                                <a:gd name="T102" fmla="*/ 3430 w 6955"/>
                                <a:gd name="T103" fmla="*/ 4870 h 5823"/>
                                <a:gd name="T104" fmla="*/ 4787 w 6955"/>
                                <a:gd name="T105" fmla="*/ 5775 h 5823"/>
                                <a:gd name="T106" fmla="*/ 4918 w 6955"/>
                                <a:gd name="T107" fmla="*/ 5823 h 5823"/>
                                <a:gd name="T108" fmla="*/ 5049 w 6955"/>
                                <a:gd name="T109" fmla="*/ 5775 h 5823"/>
                                <a:gd name="T110" fmla="*/ 5156 w 6955"/>
                                <a:gd name="T111" fmla="*/ 5525 h 5823"/>
                                <a:gd name="T112" fmla="*/ 5049 w 6955"/>
                                <a:gd name="T113" fmla="*/ 4870 h 5823"/>
                                <a:gd name="T114" fmla="*/ 6252 w 6955"/>
                                <a:gd name="T115" fmla="*/ 4870 h 5823"/>
                                <a:gd name="T116" fmla="*/ 6942 w 6955"/>
                                <a:gd name="T117" fmla="*/ 4180 h 5823"/>
                                <a:gd name="T118" fmla="*/ 6942 w 6955"/>
                                <a:gd name="T119" fmla="*/ 1406 h 5823"/>
                                <a:gd name="T120" fmla="*/ 6276 w 6955"/>
                                <a:gd name="T121" fmla="*/ 703 h 5823"/>
                                <a:gd name="T122" fmla="*/ 5573 w 6955"/>
                                <a:gd name="T123" fmla="*/ 1 h 5823"/>
                                <a:gd name="T124" fmla="*/ 692 w 6955"/>
                                <a:gd name="T125" fmla="*/ 1 h 58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6955" h="5823" extrusionOk="0">
                                  <a:moveTo>
                                    <a:pt x="2406" y="4168"/>
                                  </a:moveTo>
                                  <a:lnTo>
                                    <a:pt x="2311" y="4537"/>
                                  </a:lnTo>
                                  <a:lnTo>
                                    <a:pt x="2085" y="4537"/>
                                  </a:lnTo>
                                  <a:cubicBezTo>
                                    <a:pt x="1894" y="4537"/>
                                    <a:pt x="1727" y="4382"/>
                                    <a:pt x="1727" y="4180"/>
                                  </a:cubicBezTo>
                                  <a:lnTo>
                                    <a:pt x="1727" y="4168"/>
                                  </a:lnTo>
                                  <a:lnTo>
                                    <a:pt x="2406" y="4168"/>
                                  </a:lnTo>
                                  <a:close/>
                                  <a:moveTo>
                                    <a:pt x="5573" y="358"/>
                                  </a:moveTo>
                                  <a:cubicBezTo>
                                    <a:pt x="5764" y="358"/>
                                    <a:pt x="5930" y="525"/>
                                    <a:pt x="5930" y="715"/>
                                  </a:cubicBezTo>
                                  <a:lnTo>
                                    <a:pt x="5930" y="3501"/>
                                  </a:lnTo>
                                  <a:cubicBezTo>
                                    <a:pt x="5930" y="3692"/>
                                    <a:pt x="5764" y="3858"/>
                                    <a:pt x="5573" y="3858"/>
                                  </a:cubicBezTo>
                                  <a:lnTo>
                                    <a:pt x="4168" y="3858"/>
                                  </a:lnTo>
                                  <a:cubicBezTo>
                                    <a:pt x="4144" y="3858"/>
                                    <a:pt x="4097" y="3870"/>
                                    <a:pt x="4085" y="3882"/>
                                  </a:cubicBezTo>
                                  <a:lnTo>
                                    <a:pt x="2537" y="5001"/>
                                  </a:lnTo>
                                  <a:lnTo>
                                    <a:pt x="2775" y="4049"/>
                                  </a:lnTo>
                                  <a:cubicBezTo>
                                    <a:pt x="2787" y="4001"/>
                                    <a:pt x="2775" y="3942"/>
                                    <a:pt x="2739" y="3918"/>
                                  </a:cubicBezTo>
                                  <a:cubicBezTo>
                                    <a:pt x="2716" y="3870"/>
                                    <a:pt x="2668" y="3858"/>
                                    <a:pt x="2608" y="3858"/>
                                  </a:cubicBezTo>
                                  <a:lnTo>
                                    <a:pt x="692" y="3858"/>
                                  </a:lnTo>
                                  <a:cubicBezTo>
                                    <a:pt x="501" y="3858"/>
                                    <a:pt x="334" y="3692"/>
                                    <a:pt x="334" y="3501"/>
                                  </a:cubicBezTo>
                                  <a:lnTo>
                                    <a:pt x="334" y="715"/>
                                  </a:lnTo>
                                  <a:cubicBezTo>
                                    <a:pt x="334" y="525"/>
                                    <a:pt x="501" y="358"/>
                                    <a:pt x="692" y="358"/>
                                  </a:cubicBezTo>
                                  <a:lnTo>
                                    <a:pt x="5573" y="358"/>
                                  </a:lnTo>
                                  <a:close/>
                                  <a:moveTo>
                                    <a:pt x="6287" y="1025"/>
                                  </a:moveTo>
                                  <a:cubicBezTo>
                                    <a:pt x="6478" y="1025"/>
                                    <a:pt x="6645" y="1191"/>
                                    <a:pt x="6645" y="1382"/>
                                  </a:cubicBezTo>
                                  <a:lnTo>
                                    <a:pt x="6645" y="4180"/>
                                  </a:lnTo>
                                  <a:lnTo>
                                    <a:pt x="6633" y="4180"/>
                                  </a:lnTo>
                                  <a:cubicBezTo>
                                    <a:pt x="6633" y="4382"/>
                                    <a:pt x="6466" y="4537"/>
                                    <a:pt x="6276" y="4537"/>
                                  </a:cubicBezTo>
                                  <a:lnTo>
                                    <a:pt x="4871" y="4537"/>
                                  </a:lnTo>
                                  <a:cubicBezTo>
                                    <a:pt x="4823" y="4537"/>
                                    <a:pt x="4787" y="4561"/>
                                    <a:pt x="4752" y="4597"/>
                                  </a:cubicBezTo>
                                  <a:cubicBezTo>
                                    <a:pt x="4728" y="4632"/>
                                    <a:pt x="4704" y="4692"/>
                                    <a:pt x="4728" y="4727"/>
                                  </a:cubicBezTo>
                                  <a:lnTo>
                                    <a:pt x="4847" y="5406"/>
                                  </a:lnTo>
                                  <a:lnTo>
                                    <a:pt x="3656" y="4597"/>
                                  </a:lnTo>
                                  <a:lnTo>
                                    <a:pt x="4251" y="4168"/>
                                  </a:lnTo>
                                  <a:lnTo>
                                    <a:pt x="5585" y="4168"/>
                                  </a:lnTo>
                                  <a:cubicBezTo>
                                    <a:pt x="5954" y="4168"/>
                                    <a:pt x="6276" y="3858"/>
                                    <a:pt x="6276" y="3489"/>
                                  </a:cubicBezTo>
                                  <a:lnTo>
                                    <a:pt x="6276" y="1025"/>
                                  </a:lnTo>
                                  <a:lnTo>
                                    <a:pt x="6287" y="1025"/>
                                  </a:lnTo>
                                  <a:close/>
                                  <a:moveTo>
                                    <a:pt x="692" y="1"/>
                                  </a:moveTo>
                                  <a:cubicBezTo>
                                    <a:pt x="322" y="1"/>
                                    <a:pt x="1" y="310"/>
                                    <a:pt x="1" y="691"/>
                                  </a:cubicBezTo>
                                  <a:lnTo>
                                    <a:pt x="1" y="3465"/>
                                  </a:lnTo>
                                  <a:cubicBezTo>
                                    <a:pt x="1" y="3846"/>
                                    <a:pt x="322" y="4156"/>
                                    <a:pt x="692" y="4156"/>
                                  </a:cubicBezTo>
                                  <a:lnTo>
                                    <a:pt x="1406" y="4156"/>
                                  </a:lnTo>
                                  <a:lnTo>
                                    <a:pt x="1406" y="4168"/>
                                  </a:lnTo>
                                  <a:cubicBezTo>
                                    <a:pt x="1406" y="4537"/>
                                    <a:pt x="1715" y="4858"/>
                                    <a:pt x="2085" y="4858"/>
                                  </a:cubicBezTo>
                                  <a:lnTo>
                                    <a:pt x="2227" y="4858"/>
                                  </a:lnTo>
                                  <a:lnTo>
                                    <a:pt x="2168" y="5120"/>
                                  </a:lnTo>
                                  <a:cubicBezTo>
                                    <a:pt x="2132" y="5228"/>
                                    <a:pt x="2180" y="5335"/>
                                    <a:pt x="2263" y="5394"/>
                                  </a:cubicBezTo>
                                  <a:cubicBezTo>
                                    <a:pt x="2311" y="5418"/>
                                    <a:pt x="2358" y="5430"/>
                                    <a:pt x="2406" y="5430"/>
                                  </a:cubicBezTo>
                                  <a:cubicBezTo>
                                    <a:pt x="2442" y="5430"/>
                                    <a:pt x="2501" y="5418"/>
                                    <a:pt x="2549" y="5394"/>
                                  </a:cubicBezTo>
                                  <a:lnTo>
                                    <a:pt x="3263" y="4870"/>
                                  </a:lnTo>
                                  <a:lnTo>
                                    <a:pt x="3430" y="4870"/>
                                  </a:lnTo>
                                  <a:lnTo>
                                    <a:pt x="4787" y="5775"/>
                                  </a:lnTo>
                                  <a:cubicBezTo>
                                    <a:pt x="4823" y="5811"/>
                                    <a:pt x="4871" y="5823"/>
                                    <a:pt x="4918" y="5823"/>
                                  </a:cubicBezTo>
                                  <a:cubicBezTo>
                                    <a:pt x="4954" y="5823"/>
                                    <a:pt x="5002" y="5811"/>
                                    <a:pt x="5049" y="5775"/>
                                  </a:cubicBezTo>
                                  <a:cubicBezTo>
                                    <a:pt x="5144" y="5716"/>
                                    <a:pt x="5180" y="5632"/>
                                    <a:pt x="5156" y="5525"/>
                                  </a:cubicBezTo>
                                  <a:lnTo>
                                    <a:pt x="5049" y="4870"/>
                                  </a:lnTo>
                                  <a:lnTo>
                                    <a:pt x="6252" y="4870"/>
                                  </a:lnTo>
                                  <a:cubicBezTo>
                                    <a:pt x="6633" y="4870"/>
                                    <a:pt x="6942" y="4561"/>
                                    <a:pt x="6942" y="4180"/>
                                  </a:cubicBezTo>
                                  <a:lnTo>
                                    <a:pt x="6942" y="1406"/>
                                  </a:lnTo>
                                  <a:cubicBezTo>
                                    <a:pt x="6954" y="1013"/>
                                    <a:pt x="6645" y="703"/>
                                    <a:pt x="6276" y="703"/>
                                  </a:cubicBezTo>
                                  <a:cubicBezTo>
                                    <a:pt x="6252" y="310"/>
                                    <a:pt x="5954" y="1"/>
                                    <a:pt x="5573" y="1"/>
                                  </a:cubicBezTo>
                                  <a:lnTo>
                                    <a:pt x="692"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75" name="Google Shape;342;p20"/>
                          <wps:cNvSpPr>
                            <a:spLocks/>
                          </wps:cNvSpPr>
                          <wps:spPr bwMode="auto">
                            <a:xfrm>
                              <a:off x="93994" y="33740"/>
                              <a:ext cx="26928" cy="10249"/>
                            </a:xfrm>
                            <a:custGeom>
                              <a:avLst/>
                              <a:gdLst>
                                <a:gd name="T0" fmla="*/ 167 w 846"/>
                                <a:gd name="T1" fmla="*/ 0 h 322"/>
                                <a:gd name="T2" fmla="*/ 0 w 846"/>
                                <a:gd name="T3" fmla="*/ 167 h 322"/>
                                <a:gd name="T4" fmla="*/ 167 w 846"/>
                                <a:gd name="T5" fmla="*/ 322 h 322"/>
                                <a:gd name="T6" fmla="*/ 679 w 846"/>
                                <a:gd name="T7" fmla="*/ 322 h 322"/>
                                <a:gd name="T8" fmla="*/ 846 w 846"/>
                                <a:gd name="T9" fmla="*/ 167 h 322"/>
                                <a:gd name="T10" fmla="*/ 679 w 846"/>
                                <a:gd name="T11" fmla="*/ 0 h 322"/>
                                <a:gd name="T12" fmla="*/ 167 w 846"/>
                                <a:gd name="T13" fmla="*/ 0 h 322"/>
                              </a:gdLst>
                              <a:ahLst/>
                              <a:cxnLst>
                                <a:cxn ang="0">
                                  <a:pos x="T0" y="T1"/>
                                </a:cxn>
                                <a:cxn ang="0">
                                  <a:pos x="T2" y="T3"/>
                                </a:cxn>
                                <a:cxn ang="0">
                                  <a:pos x="T4" y="T5"/>
                                </a:cxn>
                                <a:cxn ang="0">
                                  <a:pos x="T6" y="T7"/>
                                </a:cxn>
                                <a:cxn ang="0">
                                  <a:pos x="T8" y="T9"/>
                                </a:cxn>
                                <a:cxn ang="0">
                                  <a:pos x="T10" y="T11"/>
                                </a:cxn>
                                <a:cxn ang="0">
                                  <a:pos x="T12" y="T13"/>
                                </a:cxn>
                              </a:cxnLst>
                              <a:rect l="0" t="0" r="r" b="b"/>
                              <a:pathLst>
                                <a:path w="846" h="322" extrusionOk="0">
                                  <a:moveTo>
                                    <a:pt x="167" y="0"/>
                                  </a:moveTo>
                                  <a:cubicBezTo>
                                    <a:pt x="72" y="0"/>
                                    <a:pt x="0" y="72"/>
                                    <a:pt x="0" y="167"/>
                                  </a:cubicBezTo>
                                  <a:cubicBezTo>
                                    <a:pt x="0" y="250"/>
                                    <a:pt x="72" y="322"/>
                                    <a:pt x="167" y="322"/>
                                  </a:cubicBezTo>
                                  <a:lnTo>
                                    <a:pt x="679" y="322"/>
                                  </a:lnTo>
                                  <a:cubicBezTo>
                                    <a:pt x="774" y="322"/>
                                    <a:pt x="846" y="250"/>
                                    <a:pt x="846" y="167"/>
                                  </a:cubicBezTo>
                                  <a:cubicBezTo>
                                    <a:pt x="846" y="72"/>
                                    <a:pt x="774" y="0"/>
                                    <a:pt x="679" y="0"/>
                                  </a:cubicBezTo>
                                  <a:lnTo>
                                    <a:pt x="167" y="0"/>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76" name="Google Shape;343;p20"/>
                          <wps:cNvSpPr>
                            <a:spLocks/>
                          </wps:cNvSpPr>
                          <wps:spPr bwMode="auto">
                            <a:xfrm>
                              <a:off x="132636" y="33740"/>
                              <a:ext cx="82663" cy="10249"/>
                            </a:xfrm>
                            <a:custGeom>
                              <a:avLst/>
                              <a:gdLst>
                                <a:gd name="T0" fmla="*/ 167 w 2597"/>
                                <a:gd name="T1" fmla="*/ 0 h 322"/>
                                <a:gd name="T2" fmla="*/ 1 w 2597"/>
                                <a:gd name="T3" fmla="*/ 167 h 322"/>
                                <a:gd name="T4" fmla="*/ 167 w 2597"/>
                                <a:gd name="T5" fmla="*/ 322 h 322"/>
                                <a:gd name="T6" fmla="*/ 2430 w 2597"/>
                                <a:gd name="T7" fmla="*/ 322 h 322"/>
                                <a:gd name="T8" fmla="*/ 2596 w 2597"/>
                                <a:gd name="T9" fmla="*/ 167 h 322"/>
                                <a:gd name="T10" fmla="*/ 2430 w 2597"/>
                                <a:gd name="T11" fmla="*/ 0 h 322"/>
                                <a:gd name="T12" fmla="*/ 167 w 2597"/>
                                <a:gd name="T13" fmla="*/ 0 h 322"/>
                              </a:gdLst>
                              <a:ahLst/>
                              <a:cxnLst>
                                <a:cxn ang="0">
                                  <a:pos x="T0" y="T1"/>
                                </a:cxn>
                                <a:cxn ang="0">
                                  <a:pos x="T2" y="T3"/>
                                </a:cxn>
                                <a:cxn ang="0">
                                  <a:pos x="T4" y="T5"/>
                                </a:cxn>
                                <a:cxn ang="0">
                                  <a:pos x="T6" y="T7"/>
                                </a:cxn>
                                <a:cxn ang="0">
                                  <a:pos x="T8" y="T9"/>
                                </a:cxn>
                                <a:cxn ang="0">
                                  <a:pos x="T10" y="T11"/>
                                </a:cxn>
                                <a:cxn ang="0">
                                  <a:pos x="T12" y="T13"/>
                                </a:cxn>
                              </a:cxnLst>
                              <a:rect l="0" t="0" r="r" b="b"/>
                              <a:pathLst>
                                <a:path w="2597" h="322" extrusionOk="0">
                                  <a:moveTo>
                                    <a:pt x="167" y="0"/>
                                  </a:moveTo>
                                  <a:cubicBezTo>
                                    <a:pt x="84" y="0"/>
                                    <a:pt x="1" y="72"/>
                                    <a:pt x="1" y="167"/>
                                  </a:cubicBezTo>
                                  <a:cubicBezTo>
                                    <a:pt x="1" y="250"/>
                                    <a:pt x="84" y="322"/>
                                    <a:pt x="167" y="322"/>
                                  </a:cubicBezTo>
                                  <a:lnTo>
                                    <a:pt x="2430" y="322"/>
                                  </a:lnTo>
                                  <a:cubicBezTo>
                                    <a:pt x="2525" y="322"/>
                                    <a:pt x="2596" y="250"/>
                                    <a:pt x="2596" y="167"/>
                                  </a:cubicBezTo>
                                  <a:cubicBezTo>
                                    <a:pt x="2596" y="72"/>
                                    <a:pt x="2525" y="0"/>
                                    <a:pt x="2430" y="0"/>
                                  </a:cubicBezTo>
                                  <a:lnTo>
                                    <a:pt x="167" y="0"/>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77" name="Google Shape;344;p20"/>
                          <wps:cNvSpPr>
                            <a:spLocks/>
                          </wps:cNvSpPr>
                          <wps:spPr bwMode="auto">
                            <a:xfrm>
                              <a:off x="93994" y="61018"/>
                              <a:ext cx="121304" cy="10631"/>
                            </a:xfrm>
                            <a:custGeom>
                              <a:avLst/>
                              <a:gdLst>
                                <a:gd name="T0" fmla="*/ 167 w 3811"/>
                                <a:gd name="T1" fmla="*/ 1 h 334"/>
                                <a:gd name="T2" fmla="*/ 0 w 3811"/>
                                <a:gd name="T3" fmla="*/ 167 h 334"/>
                                <a:gd name="T4" fmla="*/ 167 w 3811"/>
                                <a:gd name="T5" fmla="*/ 334 h 334"/>
                                <a:gd name="T6" fmla="*/ 3644 w 3811"/>
                                <a:gd name="T7" fmla="*/ 334 h 334"/>
                                <a:gd name="T8" fmla="*/ 3810 w 3811"/>
                                <a:gd name="T9" fmla="*/ 167 h 334"/>
                                <a:gd name="T10" fmla="*/ 3644 w 3811"/>
                                <a:gd name="T11" fmla="*/ 1 h 334"/>
                                <a:gd name="T12" fmla="*/ 167 w 3811"/>
                                <a:gd name="T13" fmla="*/ 1 h 334"/>
                              </a:gdLst>
                              <a:ahLst/>
                              <a:cxnLst>
                                <a:cxn ang="0">
                                  <a:pos x="T0" y="T1"/>
                                </a:cxn>
                                <a:cxn ang="0">
                                  <a:pos x="T2" y="T3"/>
                                </a:cxn>
                                <a:cxn ang="0">
                                  <a:pos x="T4" y="T5"/>
                                </a:cxn>
                                <a:cxn ang="0">
                                  <a:pos x="T6" y="T7"/>
                                </a:cxn>
                                <a:cxn ang="0">
                                  <a:pos x="T8" y="T9"/>
                                </a:cxn>
                                <a:cxn ang="0">
                                  <a:pos x="T10" y="T11"/>
                                </a:cxn>
                                <a:cxn ang="0">
                                  <a:pos x="T12" y="T13"/>
                                </a:cxn>
                              </a:cxnLst>
                              <a:rect l="0" t="0" r="r" b="b"/>
                              <a:pathLst>
                                <a:path w="3811" h="334" extrusionOk="0">
                                  <a:moveTo>
                                    <a:pt x="167" y="1"/>
                                  </a:moveTo>
                                  <a:cubicBezTo>
                                    <a:pt x="72" y="1"/>
                                    <a:pt x="0" y="84"/>
                                    <a:pt x="0" y="167"/>
                                  </a:cubicBezTo>
                                  <a:cubicBezTo>
                                    <a:pt x="0" y="263"/>
                                    <a:pt x="72" y="334"/>
                                    <a:pt x="167" y="334"/>
                                  </a:cubicBezTo>
                                  <a:lnTo>
                                    <a:pt x="3644" y="334"/>
                                  </a:lnTo>
                                  <a:cubicBezTo>
                                    <a:pt x="3739" y="334"/>
                                    <a:pt x="3810" y="263"/>
                                    <a:pt x="3810" y="167"/>
                                  </a:cubicBezTo>
                                  <a:cubicBezTo>
                                    <a:pt x="3810" y="84"/>
                                    <a:pt x="3739" y="1"/>
                                    <a:pt x="3644" y="1"/>
                                  </a:cubicBezTo>
                                  <a:lnTo>
                                    <a:pt x="167"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78" name="Google Shape;345;p20"/>
                          <wps:cNvSpPr>
                            <a:spLocks/>
                          </wps:cNvSpPr>
                          <wps:spPr bwMode="auto">
                            <a:xfrm>
                              <a:off x="93994" y="89060"/>
                              <a:ext cx="82249" cy="10663"/>
                            </a:xfrm>
                            <a:custGeom>
                              <a:avLst/>
                              <a:gdLst>
                                <a:gd name="T0" fmla="*/ 155 w 2584"/>
                                <a:gd name="T1" fmla="*/ 1 h 335"/>
                                <a:gd name="T2" fmla="*/ 0 w 2584"/>
                                <a:gd name="T3" fmla="*/ 167 h 335"/>
                                <a:gd name="T4" fmla="*/ 155 w 2584"/>
                                <a:gd name="T5" fmla="*/ 334 h 335"/>
                                <a:gd name="T6" fmla="*/ 2429 w 2584"/>
                                <a:gd name="T7" fmla="*/ 334 h 335"/>
                                <a:gd name="T8" fmla="*/ 2584 w 2584"/>
                                <a:gd name="T9" fmla="*/ 167 h 335"/>
                                <a:gd name="T10" fmla="*/ 2429 w 2584"/>
                                <a:gd name="T11" fmla="*/ 1 h 335"/>
                                <a:gd name="T12" fmla="*/ 155 w 2584"/>
                                <a:gd name="T13" fmla="*/ 1 h 335"/>
                              </a:gdLst>
                              <a:ahLst/>
                              <a:cxnLst>
                                <a:cxn ang="0">
                                  <a:pos x="T0" y="T1"/>
                                </a:cxn>
                                <a:cxn ang="0">
                                  <a:pos x="T2" y="T3"/>
                                </a:cxn>
                                <a:cxn ang="0">
                                  <a:pos x="T4" y="T5"/>
                                </a:cxn>
                                <a:cxn ang="0">
                                  <a:pos x="T6" y="T7"/>
                                </a:cxn>
                                <a:cxn ang="0">
                                  <a:pos x="T8" y="T9"/>
                                </a:cxn>
                                <a:cxn ang="0">
                                  <a:pos x="T10" y="T11"/>
                                </a:cxn>
                                <a:cxn ang="0">
                                  <a:pos x="T12" y="T13"/>
                                </a:cxn>
                              </a:cxnLst>
                              <a:rect l="0" t="0" r="r" b="b"/>
                              <a:pathLst>
                                <a:path w="2584" h="335" extrusionOk="0">
                                  <a:moveTo>
                                    <a:pt x="155" y="1"/>
                                  </a:moveTo>
                                  <a:cubicBezTo>
                                    <a:pt x="72" y="1"/>
                                    <a:pt x="0" y="72"/>
                                    <a:pt x="0" y="167"/>
                                  </a:cubicBezTo>
                                  <a:cubicBezTo>
                                    <a:pt x="0" y="251"/>
                                    <a:pt x="72" y="334"/>
                                    <a:pt x="155" y="334"/>
                                  </a:cubicBezTo>
                                  <a:lnTo>
                                    <a:pt x="2429" y="334"/>
                                  </a:lnTo>
                                  <a:cubicBezTo>
                                    <a:pt x="2513" y="334"/>
                                    <a:pt x="2584" y="251"/>
                                    <a:pt x="2584" y="167"/>
                                  </a:cubicBezTo>
                                  <a:cubicBezTo>
                                    <a:pt x="2584" y="72"/>
                                    <a:pt x="2513" y="1"/>
                                    <a:pt x="2429" y="1"/>
                                  </a:cubicBezTo>
                                  <a:lnTo>
                                    <a:pt x="155"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79" name="Google Shape;346;p20"/>
                          <wps:cNvSpPr>
                            <a:spLocks/>
                          </wps:cNvSpPr>
                          <wps:spPr bwMode="auto">
                            <a:xfrm>
                              <a:off x="188339" y="89060"/>
                              <a:ext cx="26960" cy="10663"/>
                            </a:xfrm>
                            <a:custGeom>
                              <a:avLst/>
                              <a:gdLst>
                                <a:gd name="T0" fmla="*/ 156 w 847"/>
                                <a:gd name="T1" fmla="*/ 1 h 335"/>
                                <a:gd name="T2" fmla="*/ 1 w 847"/>
                                <a:gd name="T3" fmla="*/ 167 h 335"/>
                                <a:gd name="T4" fmla="*/ 156 w 847"/>
                                <a:gd name="T5" fmla="*/ 334 h 335"/>
                                <a:gd name="T6" fmla="*/ 680 w 847"/>
                                <a:gd name="T7" fmla="*/ 334 h 335"/>
                                <a:gd name="T8" fmla="*/ 846 w 847"/>
                                <a:gd name="T9" fmla="*/ 167 h 335"/>
                                <a:gd name="T10" fmla="*/ 680 w 847"/>
                                <a:gd name="T11" fmla="*/ 1 h 335"/>
                                <a:gd name="T12" fmla="*/ 156 w 847"/>
                                <a:gd name="T13" fmla="*/ 1 h 335"/>
                              </a:gdLst>
                              <a:ahLst/>
                              <a:cxnLst>
                                <a:cxn ang="0">
                                  <a:pos x="T0" y="T1"/>
                                </a:cxn>
                                <a:cxn ang="0">
                                  <a:pos x="T2" y="T3"/>
                                </a:cxn>
                                <a:cxn ang="0">
                                  <a:pos x="T4" y="T5"/>
                                </a:cxn>
                                <a:cxn ang="0">
                                  <a:pos x="T6" y="T7"/>
                                </a:cxn>
                                <a:cxn ang="0">
                                  <a:pos x="T8" y="T9"/>
                                </a:cxn>
                                <a:cxn ang="0">
                                  <a:pos x="T10" y="T11"/>
                                </a:cxn>
                                <a:cxn ang="0">
                                  <a:pos x="T12" y="T13"/>
                                </a:cxn>
                              </a:cxnLst>
                              <a:rect l="0" t="0" r="r" b="b"/>
                              <a:pathLst>
                                <a:path w="847" h="335" extrusionOk="0">
                                  <a:moveTo>
                                    <a:pt x="156" y="1"/>
                                  </a:moveTo>
                                  <a:cubicBezTo>
                                    <a:pt x="72" y="1"/>
                                    <a:pt x="1" y="72"/>
                                    <a:pt x="1" y="167"/>
                                  </a:cubicBezTo>
                                  <a:cubicBezTo>
                                    <a:pt x="1" y="251"/>
                                    <a:pt x="72" y="334"/>
                                    <a:pt x="156" y="334"/>
                                  </a:cubicBezTo>
                                  <a:lnTo>
                                    <a:pt x="680" y="334"/>
                                  </a:lnTo>
                                  <a:cubicBezTo>
                                    <a:pt x="775" y="334"/>
                                    <a:pt x="846" y="251"/>
                                    <a:pt x="846" y="167"/>
                                  </a:cubicBezTo>
                                  <a:cubicBezTo>
                                    <a:pt x="846" y="72"/>
                                    <a:pt x="775" y="1"/>
                                    <a:pt x="680" y="1"/>
                                  </a:cubicBezTo>
                                  <a:lnTo>
                                    <a:pt x="156" y="1"/>
                                  </a:lnTo>
                                  <a:close/>
                                </a:path>
                              </a:pathLst>
                            </a:custGeom>
                            <a:solidFill>
                              <a:schemeClr val="bg1">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g:wgp>
                  </a:graphicData>
                </a:graphic>
              </wp:inline>
            </w:drawing>
          </mc:Choice>
          <mc:Fallback>
            <w:pict>
              <v:group id="_x0000_s2920" style="width:451.3pt;height:36.4pt;mso-position-horizontal-relative:char;mso-position-vertical-relative:line" coordorigin="-1619" coordsize="61055,4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">
                <v:group id="Group 256605" o:spid="_x0000_s2921" style="position:absolute;left:-1619;width:61055;height:4927" coordorigin="-1658,159" coordsize="62550,50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jVEnFAAAA3QAA&#10;AA8AAAAAAAAAAAAAAAAAqgIAAGRycy9kb3ducmV2LnhtbFBLBQYAAAAABAAEAPoAAACcAwAAAAA=&#10;">
                  <v:group id="Group 256606" o:spid="_x0000_s2922" style="position:absolute;left:44009;top:159;width:16882;height:5058" coordorigin="35684,223" coordsize="24628,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HKPsUAAADdAAAADwAAAGRycy9kb3ducmV2LnhtbESPQYvCMBSE7wv+h/AE&#10;b2vayopUo4ioeJCFVUG8PZpnW2xeShPb+u/NwsIeh5n5hlmselOJlhpXWlYQjyMQxJnVJecKLufd&#10;5wyE88gaK8uk4EUOVsvBxwJTbTv+ofbkcxEg7FJUUHhfp1K6rCCDbmxr4uDdbWPQB9nkUjfYBbip&#10;ZBJFU2mw5LBQYE2bgrLH6WkU7Dvs1pN42x4f983rdv76vh5jUmo07NdzEJ56/x/+ax+0giSaJ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Sxyj7FAAAA3QAA&#10;AA8AAAAAAAAAAAAAAAAAqgIAAGRycy9kb3ducmV2LnhtbFBLBQYAAAAABAAEAPoAAACcAwAAAAA=&#10;">
                    <v:roundrect id="Rectangle: Rounded Corners 55" o:spid="_x0000_s2923" style="position:absolute;left:35684;top:223;width:24629;height:711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PLIMUA&#10;AADdAAAADwAAAGRycy9kb3ducmV2LnhtbESP3WoCMRSE7wu+QziCN0WTWvxhNYoUhV626gMcNsfd&#10;1c3JmsR169M3hYKXw8x8wyzXna1FSz5UjjW8jRQI4tyZigsNx8NuOAcRIrLB2jFp+KEA61XvZYmZ&#10;cXf+pnYfC5EgHDLUUMbYZFKGvCSLYeQa4uSdnLcYk/SFNB7vCW5rOVZqKi1WnBZKbOijpPyyv1kN&#10;59lhNndbfFj19dj46+ukrYqJ1oN+t1mAiNTFZ/i//Wk0jNX0Hf7epCc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08sgxQAAAN0AAAAPAAAAAAAAAAAAAAAAAJgCAABkcnMv&#10;ZG93bnJldi54bWxQSwUGAAAAAAQABAD1AAAAigMAAAAA&#10;" fillcolor="#7030a0" stroked="f" strokeweight="1pt">
                      <v:stroke joinstyle="miter"/>
                      <v:textbox inset=",0">
                        <w:txbxContent>
                          <w:p w:rsidR="00FC7E58" w:rsidRPr="00BB0D09" w:rsidRDefault="00FC7E58" w:rsidP="00A5444F">
                            <w:pPr>
                              <w:pStyle w:val="NoSpacing"/>
                              <w:rPr>
                                <w:b/>
                                <w:color w:val="FFFFFF" w:themeColor="background1"/>
                              </w:rPr>
                            </w:pPr>
                            <w:r>
                              <w:rPr>
                                <w:rFonts w:hint="cs"/>
                                <w:rtl/>
                                <w:lang w:bidi="ar-SY"/>
                              </w:rPr>
                              <w:t xml:space="preserve">       </w:t>
                            </w:r>
                            <w:r w:rsidRPr="00BB0D09">
                              <w:rPr>
                                <w:rFonts w:hint="cs"/>
                                <w:color w:val="FFFFFF" w:themeColor="background1"/>
                                <w:rtl/>
                                <w:lang w:bidi="ar-SY"/>
                              </w:rPr>
                              <w:t>عزيزي المدرّب:</w:t>
                            </w:r>
                          </w:p>
                        </w:txbxContent>
                      </v:textbox>
                    </v:roundrect>
                    <v:oval id="Oval 61" o:spid="_x0000_s2924" style="position:absolute;left:53438;top:734;width:5715;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GdhMYA&#10;AADdAAAADwAAAGRycy9kb3ducmV2LnhtbESPQWvCQBSE7wX/w/IEb3VXadSmriJSoZccqvHg7ZF9&#10;JsHs25BdTfz33UKhx2FmvmHW28E24kGdrx1rmE0VCOLCmZpLDfnp8LoC4QOywcYxaXiSh+1m9LLG&#10;1Liev+lxDKWIEPYpaqhCaFMpfVGRRT91LXH0rq6zGKLsSmk67CPcNnKu1EJarDkuVNjSvqLidrxb&#10;DUYt68TkSXbNd332TC7v8vOcaT0ZD7sPEIGG8B/+a38ZDXO1eIPfN/EJy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mGdhMYAAADdAAAADwAAAAAAAAAAAAAAAACYAgAAZHJz&#10;L2Rvd25yZXYueG1sUEsFBgAAAAAEAAQA9QAAAIsDAAAAAA==&#10;" fillcolor="#272727 [2749]" stroked="f" strokeweight="1pt">
                      <v:stroke joinstyle="miter"/>
                      <v:shadow on="t" color="black" opacity="26213f" origin=",-.5" offset="0,3pt"/>
                    </v:oval>
                  </v:group>
                  <v:rect id="Rectangle 256609" o:spid="_x0000_s2925" style="position:absolute;left:-1658;top:4929;width:50526;height: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cWccYA&#10;AADdAAAADwAAAGRycy9kb3ducmV2LnhtbESPQWvCQBSE74X+h+UVeqsbgw01dRNUsPSioBWKt0f2&#10;NUnNvg27W03/vSsIHoeZ+YaZlYPpxImcby0rGI8SEMSV1S3XCvZfq5c3ED4ga+wsk4J/8lAWjw8z&#10;zLU985ZOu1CLCGGfo4ImhD6X0lcNGfQj2xNH78c6gyFKV0vt8BzhppNpkmTSYMtxocGelg1Vx92f&#10;UeA+vrPJpDLTg0vX/WKzXevDb1Dq+WmYv4MINIR7+Nb+1ArSJHuF65v4BGR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QcWccYAAADdAAAADwAAAAAAAAAAAAAAAACYAgAAZHJz&#10;L2Rvd25yZXYueG1sUEsFBgAAAAAEAAQA9QAAAIsDAAAAAA==&#10;" fillcolor="#7030a0" stroked="f" strokeweight="1pt"/>
                </v:group>
                <v:group id="Google Shape;333;p20" o:spid="_x0000_s2926" style="position:absolute;left:55626;top:1238;width:2443;height:2444" coordsize="354364,3547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4rMPcUAAADdAAAADwAAAGRycy9kb3ducmV2LnhtbESPQYvCMBSE7wv+h/CE&#10;va1pXSxSjSKisgcRVgXx9miebbF5KU1s67/fCMIeh5n5hpkve1OJlhpXWlYQjyIQxJnVJecKzqft&#10;1xSE88gaK8uk4EkOlovBxxxTbTv+pfbocxEg7FJUUHhfp1K6rCCDbmRr4uDdbGPQB9nkUjfYBbip&#10;5DiKEmmw5LBQYE3rgrL78WEU7DrsVt/xpt3fb+vn9TQ5XPYxKfU57FczEJ56/x9+t3+0gnGUJPB6&#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uKzD3FAAAA3QAA&#10;AA8AAAAAAAAAAAAAAAAAqgIAAGRycy9kb3ducmV2LnhtbFBLBQYAAAAABAAEAPoAAACcAwAAAAA=&#10;">
                  <v:shape id="Google Shape;334;p20" o:spid="_x0000_s2927" style="position:absolute;top:155108;width:132667;height:199288;visibility:visible;mso-wrap-style:square;v-text-anchor:middle" coordsize="4168,6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20RMYA&#10;AADdAAAADwAAAGRycy9kb3ducmV2LnhtbESP3WrCQBSE7wt9h+UUvCm6q7QqaTZSlEKLKPjzAKfZ&#10;0yQkezZkV019+q5Q8HKYmW+YdNHbRpyp85VjDeORAkGcO1NxoeF4+BjOQfiAbLBxTBp+ycMie3xI&#10;MTHuwjs670MhIoR9ghrKENpESp+XZNGPXEscvR/XWQxRdoU0HV4i3DZyotRUWqw4LpTY0rKkvN6f&#10;rIbti/1WX8+vKGnj6tW6Xl1tcdV68NS/v4EI1Id7+L/9aTRM1HQGtzfxCcj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220RMYAAADdAAAADwAAAAAAAAAAAAAAAACYAgAAZHJz&#10;L2Rvd25yZXYueG1sUEsFBgAAAAAEAAQA9QAAAIsDAAAAAA==&#10;" path="m2102,325v45,,89,6,137,18c2953,402,3501,1021,3501,1748v,690,167,1333,310,1666l3811,3438v-179,96,-501,298,-1036,393l2775,3795r,-333c2977,3343,3156,3164,3299,2938v214,-393,142,-917,-203,-1226c2858,1486,2429,1236,1751,1236v-48,,-95,12,-119,35l1286,1617v-59,59,-59,166,,226c1316,1873,1358,1887,1400,1887v41,,83,-14,113,-44l1810,1545v429,12,786,143,1072,405c3120,2152,3156,2510,3013,2783v-191,322,-536,536,-929,536c1513,3319,1036,2843,1036,2260v,-96,-83,-167,-166,-167c774,2093,703,2164,703,2260v,500,286,964,702,1202l1405,3795r,36c858,3712,524,3534,393,3438v,,-11,,,-24c524,3081,691,2438,703,1748,703,1021,1275,402,1965,343v48,-12,92,-18,137,-18xm2429,3581r,191c2429,3974,2537,4153,2715,4236r107,60c2668,4546,2382,4712,2072,4712v-297,,-583,-166,-738,-416l1429,4236v179,-83,286,-262,286,-464l1715,3581v119,36,238,48,357,48c2191,3629,2310,3617,2429,3581xm2072,v-56,,-113,3,-166,9c1036,81,346,855,346,1748v,643,-143,1238,-286,1547c1,3450,48,3617,179,3700v143,95,405,250,857,393l382,4415c143,4534,1,4772,1,5022r,1071c1,6189,84,6260,167,6260v95,,167,-71,167,-167l334,5022v,-131,71,-250,190,-322l1048,4450v227,357,608,596,1036,596c2525,5046,2906,4819,3132,4450r524,250c3775,4760,3846,4879,3846,5022r,1071c3846,6189,3918,6260,4013,6260v83,,155,-71,155,-167l4168,5022v-12,-250,-155,-488,-393,-607l3120,4093v429,-119,714,-286,845,-393c4096,3617,4144,3450,4084,3295,3953,2986,3799,2391,3799,1748,3799,855,3096,81,2239,9,2185,3,2129,,2072,xe" fillcolor="white [3212]" stroked="f">
                    <v:path arrowok="t" o:extrusionok="f" o:connecttype="custom" o:connectlocs="71267,10918;121304,108668;88328,121941;88328,110196;98545,54493;51946,40456;40933,58663;48159,58663;91734,62069;66334,105644;27692,66620;44721,110196;44721,121941;12509,108668;62546,10918;77315,113983;86418,134832;65952,149983;45485,134832;54588,113983;77315,113983;60668,286;1910,104880;32976,130280;32,159851;5316,199256;10631,159851;33358,141644;99691,141644;122418,159851;127733,199256;132667,159851;99309,130280;129993,104880;71267,286" o:connectangles="0,0,0,0,0,0,0,0,0,0,0,0,0,0,0,0,0,0,0,0,0,0,0,0,0,0,0,0,0,0,0,0,0,0,0"/>
                  </v:shape>
                  <v:shape id="Google Shape;335;p20" o:spid="_x0000_s2928" style="position:absolute;left:21995;top:321769;width:10249;height:32626;visibility:visible;mso-wrap-style:square;v-text-anchor:middle" coordsize="322,1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nv8AA&#10;AADdAAAADwAAAGRycy9kb3ducmV2LnhtbERPTWuDQBC9F/IflgnkUpo1WkxrspFSSMlVk9wHd6oS&#10;d1bcjZp/nz0Ueny8730+m06MNLjWsoLNOgJBXFndcq3gcj6+fYBwHlljZ5kUPMhBfli87DHTduKC&#10;xtLXIoSwy1BB432fSemqhgy6te2JA/drB4M+wKGWesAphJtOxlGUSoMth4YGe/puqLqVd6Ng2l6L&#10;IiE7JZ/W8aV8PaXm512p1XL+2oHwNPt/8Z/7pBXEURrmhjfhCcjD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Cnv8AAAADdAAAADwAAAAAAAAAAAAAAAACYAgAAZHJzL2Rvd25y&#10;ZXYueG1sUEsFBgAAAAAEAAQA9QAAAIUDAAAAAA==&#10;" path="m167,c72,,,72,,167l,857v,96,72,167,167,167c250,1024,322,953,322,857r,-690c322,72,250,,167,xe" fillcolor="white [3212]" stroked="f">
                    <v:path arrowok="t" o:extrusionok="f" o:connecttype="custom" o:connectlocs="5315,0;0,5316;0,27279;5315,32594;10249,27279;10249,5316;5315,0" o:connectangles="0,0,0,0,0,0,0"/>
                  </v:shape>
                  <v:shape id="Google Shape;336;p20" o:spid="_x0000_s2929" style="position:absolute;left:99660;top:321769;width:10281;height:32626;visibility:visible;mso-wrap-style:square;v-text-anchor:middle" coordsize="323,1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All8YA&#10;AADdAAAADwAAAGRycy9kb3ducmV2LnhtbESPzWvCQBTE70L/h+UVequ7fqA2ukoQLN6sHwePj+xr&#10;EpJ9G7KrSfvXu4WCx2FmfsOsNr2txZ1aXzrWMBoqEMSZMyXnGi7n3fsChA/IBmvHpOGHPGzWL4MV&#10;JsZ1fKT7KeQiQtgnqKEIoUmk9FlBFv3QNcTR+3atxRBlm0vTYhfhtpZjpWbSYslxocCGtgVl1elm&#10;NZhr+nX5rEyann8nB1llVzXvplq/vfbpEkSgPjzD/+290TBWsw/4exOfgF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vAll8YAAADdAAAADwAAAAAAAAAAAAAAAACYAgAAZHJz&#10;L2Rvd25yZXYueG1sUEsFBgAAAAAEAAQA9QAAAIsDAAAAAA==&#10;" path="m168,c72,,1,72,1,167r,690c1,953,72,1024,168,1024v83,,154,-71,154,-167l322,167c322,72,251,,168,xe" fillcolor="white [3212]" stroked="f">
                    <v:path arrowok="t" o:extrusionok="f" o:connecttype="custom" o:connectlocs="5347,0;32,5316;32,27279;5347,32594;10249,27279;10249,5316;5347,0" o:connectangles="0,0,0,0,0,0,0"/>
                  </v:shape>
                  <v:shape id="Google Shape;337;p20" o:spid="_x0000_s2930" style="position:absolute;left:254672;top:193081;width:55734;height:18430;visibility:visible;mso-wrap-style:square;v-text-anchor:middle" coordsize="1751,5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5XycQA&#10;AADdAAAADwAAAGRycy9kb3ducmV2LnhtbERPy2rCQBTdF/oPwy10VydNqYaYiRRFcFEXVUGX18zN&#10;o83cCZlRo1/fWQguD+edzQbTijP1rrGs4H0UgSAurG64UrDbLt8SEM4ja2wtk4IrOZjlz08Zptpe&#10;+IfOG1+JEMIuRQW1910qpStqMuhGtiMOXGl7gz7AvpK6x0sIN62Mo2gsDTYcGmrsaF5T8bc5GQWH&#10;3/Lj09/kd7k8Jsli4a7xfj1X6vVl+JqC8DT4h/juXmkFcTQJ+8Ob8AR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OV8nEAAAA3QAAAA8AAAAAAAAAAAAAAAAAmAIAAGRycy9k&#10;b3ducmV2LnhtbFBLBQYAAAAABAAEAPUAAACJAwAAAAA=&#10;" path="m649,c492,,319,16,132,55,60,66,1,138,1,221r,179c1,483,72,555,155,555v96,,167,-72,167,-155l322,364c434,349,539,342,636,342v205,,375,29,496,70c1334,471,1453,543,1465,543v36,12,60,35,95,35c1620,578,1667,543,1691,495v60,-95,36,-202,-47,-250c1625,236,1259,,649,xe" fillcolor="white [3212]" stroked="f">
                    <v:path arrowok="t" o:extrusionok="f" o:connecttype="custom" o:connectlocs="20658,0;4202,1751;32,7035;32,12732;4934,17666;10249,12732;10249,11586;20244,10886;36031,13114;46631,17284;49655,18398;53824,15756;52328,7799;20658,0" o:connectangles="0,0,0,0,0,0,0,0,0,0,0,0,0,0"/>
                  </v:shape>
                  <v:shape id="Google Shape;338;p20" o:spid="_x0000_s2931" style="position:absolute;left:210333;top:161060;width:144031;height:192953;visibility:visible;mso-wrap-style:square;v-text-anchor:middle" coordsize="4525,60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ZFrsQA&#10;AADdAAAADwAAAGRycy9kb3ducmV2LnhtbESPQWsCMRSE7wX/Q3hCbzVZQaurUaRQ7LW2BY/PzXN3&#10;dfOyJHHd+uuNUOhxmJlvmOW6t43oyIfasYZspEAQF87UXGr4/np/mYEIEdlg45g0/FKA9WrwtMTc&#10;uCt/UreLpUgQDjlqqGJscylDUZHFMHItcfKOzluMSfpSGo/XBLeNHCs1lRZrTgsVtvRWUXHeXawG&#10;tS1/br6/HU7qMM32TXeZTwJp/TzsNwsQkfr4H/5rfxgNY/WaweNNegJyd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GRa7EAAAA3QAAAA8AAAAAAAAAAAAAAAAAmAIAAGRycy9k&#10;b3ducmV2LnhtbFBLBQYAAAAABAAEAPUAAACJAwAAAAA=&#10;" path="m3489,310r,810c3489,1251,3453,1382,3394,1525r-60,131c3322,1680,3322,1703,3322,1727r,346c3322,2370,3203,2632,3001,2835v-205,181,-452,298,-733,298c2254,3133,2241,3133,2227,3132,1655,3108,1191,2608,1191,2025r,-298c1191,1703,1191,1680,1179,1656r-59,-131c1060,1406,1036,1263,1036,1120v,-452,358,-810,798,-810l3489,310xm1727,3335v155,71,321,107,488,119l2263,3454v190,,369,-24,535,-107l2798,3573v,47,12,107,12,155l2263,4144,1715,3728v12,-48,12,-96,12,-155l1727,3335xm1834,1c1203,1,703,501,703,1132v,190,48,369,131,536l882,1751r,262c882,2454,1084,2858,1405,3120r,441c1405,3632,1358,3704,1286,3739l453,4049c179,4156,1,4406,1,4692r,1202c1,5990,72,6061,167,6061v84,,167,-71,167,-167l334,4692v,-155,83,-286,238,-345l1405,4037v36,-24,84,-48,120,-83l2096,4394r,1489c2096,5966,2179,6037,2263,6037v95,,166,-71,166,-154l2429,4394r584,-440c3049,3989,3084,4001,3132,4037r833,310c4096,4406,4203,4537,4203,4692r,1202c4203,5990,4275,6061,4358,6061v95,,167,-71,167,-167l4525,4692v-12,-274,-191,-524,-453,-631l3239,3751v-83,-23,-119,-107,-119,-178l3120,3156v24,-24,71,-60,95,-95c3489,2799,3632,2454,3632,2073r,-322l3680,1668v95,-167,131,-357,131,-536l3811,168c3811,72,3739,1,3644,1l1834,1xe" fillcolor="white [3212]" stroked="f">
                    <v:path arrowok="t" o:extrusionok="f" o:connecttype="custom" o:connectlocs="111055,35650;106121,52710;105739,65983;72191,99723;37910,64456;37528,52710;32976,35650;111055,9867;70504,109941;89060,106535;89442,118662;54589,118662;54971,106153;22377,36031;28074,55734;44721,99309;40933,119012;32,149346;5316,192921;10631,149346;44721,128497;66716,139861;72031,192157;77315,139861;99692,128497;133782,149346;138715,192921;144031,149346;103098,119394;99310,100455;115607,65983;117135,53092;121304,5347;58376,32" o:connectangles="0,0,0,0,0,0,0,0,0,0,0,0,0,0,0,0,0,0,0,0,0,0,0,0,0,0,0,0,0,0,0,0,0,0"/>
                  </v:shape>
                  <v:shape id="Google Shape;339;p20" o:spid="_x0000_s2932" style="position:absolute;left:238375;top:316454;width:10631;height:38291;visibility:visible;mso-wrap-style:square;v-text-anchor:middle" coordsize="334,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OiusQA&#10;AADdAAAADwAAAGRycy9kb3ducmV2LnhtbESPT4vCMBTE78J+h/AEb5pa8A9do7i6hZ4EqwePz+Zt&#10;W2xeSpPV7rffCILHYWZ+w6w2vWnEnTpXW1YwnUQgiAuray4VnE/peAnCeWSNjWVS8EcONuuPwQoT&#10;bR98pHvuSxEg7BJUUHnfJlK6oiKDbmJb4uD92M6gD7Irpe7wEeCmkXEUzaXBmsNChS3tKipu+a9R&#10;cFlkZ6bZ/nuKS59tr4e0vXylSo2G/fYThKfev8OvdqYVxNEihueb8AT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6DorrEAAAA3QAAAA8AAAAAAAAAAAAAAAAAmAIAAGRycy9k&#10;b3ducmV2LnhtbFBLBQYAAAAABAAEAPUAAACJAwAAAAA=&#10;" path="m167,c72,,1,72,1,167r,881c1,1131,72,1203,167,1203v84,,167,-72,167,-155l334,155c334,60,251,,167,xe" fillcolor="white [3212]" stroked="f">
                    <v:path arrowok="t" o:extrusionok="f" o:connecttype="custom" o:connectlocs="5316,0;32,5316;32,33357;5316,38291;10631,33357;10631,4934;5316,0" o:connectangles="0,0,0,0,0,0,0"/>
                  </v:shape>
                  <v:shape id="Google Shape;340;p20" o:spid="_x0000_s2933" style="position:absolute;left:315690;top:316454;width:10249;height:38291;visibility:visible;mso-wrap-style:square;v-text-anchor:middle" coordsize="322,1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wMnMYA&#10;AADdAAAADwAAAGRycy9kb3ducmV2LnhtbESPQWvCQBSE74X+h+UVvNWNUdoQsxEpFAUvbSoFb4/s&#10;M4nuvg3ZVeO/7xYKPQ4z8w1TrEZrxJUG3zlWMJsmIIhrpztuFOy/3p8zED4gazSOScGdPKzKx4cC&#10;c+1u/EnXKjQiQtjnqKANoc+l9HVLFv3U9cTRO7rBYohyaKQe8Bbh1sg0SV6kxY7jQos9vbVUn6uL&#10;VWD8IjtVdv/t63M22+yydXowH0pNnsb1EkSgMfyH/9pbrSBNXufw+yY+AV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iwMnMYAAADdAAAADwAAAAAAAAAAAAAAAACYAgAAZHJz&#10;L2Rvd25yZXYueG1sUEsFBgAAAAAEAAQA9QAAAIsDAAAAAA==&#10;" path="m167,c72,,,72,,167r,881c,1131,72,1203,167,1203v83,,155,-72,155,-155l322,155c322,60,262,,167,xe" fillcolor="white [3212]" stroked="f">
                    <v:path arrowok="t" o:extrusionok="f" o:connecttype="custom" o:connectlocs="5315,0;0,5316;0,33357;5315,38291;10249,33357;10249,4934;5315,0" o:connectangles="0,0,0,0,0,0,0"/>
                  </v:shape>
                  <v:shape id="Google Shape;341;p20" o:spid="_x0000_s2934" style="position:absolute;left:54939;width:221378;height:185346;visibility:visible;mso-wrap-style:square;v-text-anchor:middle" coordsize="6955,58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4oS8gA&#10;AADdAAAADwAAAGRycy9kb3ducmV2LnhtbESP3WrCQBSE7wu+w3KE3tWNttQ2uoooQtEK9Yd6e8we&#10;k2D2bJpdk/Tt3ULBy2FmvmHG09YUoqbK5ZYV9HsRCOLE6pxTBYf98ukNhPPIGgvLpOCXHEwnnYcx&#10;xto2vKV651MRIOxiVJB5X8ZSuiQjg65nS+LgnW1l0AdZpVJX2AS4KeQgil6lwZzDQoYlzTNKLrur&#10;UbBYN5+nw2bdvJ+P7Wb7/fVTP+9XSj1229kIhKfW38P/7Q+tYBANX+DvTXgCcnI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zihLyAAAAN0AAAAPAAAAAAAAAAAAAAAAAJgCAABk&#10;cnMvZG93bnJldi54bWxQSwUGAAAAAAQABAD1AAAAjQMAAAAA&#10;" path="m2406,4168r-95,369l2085,4537v-191,,-358,-155,-358,-357l1727,4168r679,xm5573,358v191,,357,167,357,357l5930,3501v,191,-166,357,-357,357l4168,3858v-24,,-71,12,-83,24l2537,5001r238,-952c2787,4001,2775,3942,2739,3918v-23,-48,-71,-60,-131,-60l692,3858v-191,,-358,-166,-358,-357l334,715c334,525,501,358,692,358r4881,xm6287,1025v191,,358,166,358,357l6645,4180r-12,c6633,4382,6466,4537,6276,4537r-1405,c4823,4537,4787,4561,4752,4597v-24,35,-48,95,-24,130l4847,5406,3656,4597r595,-429l5585,4168v369,,691,-310,691,-679l6276,1025r11,xm692,1c322,1,1,310,1,691r,2774c1,3846,322,4156,692,4156r714,l1406,4168v,369,309,690,679,690l2227,4858r-59,262c2132,5228,2180,5335,2263,5394v48,24,95,36,143,36c2442,5430,2501,5418,2549,5394r714,-524l3430,4870r1357,905c4823,5811,4871,5823,4918,5823v36,,84,-12,131,-48c5144,5716,5180,5632,5156,5525l5049,4870r1203,c6633,4870,6942,4561,6942,4180r,-2774c6954,1013,6645,703,6276,703,6252,310,5954,1,5573,1l692,1xe" fillcolor="white [3212]" stroked="f">
                    <v:path arrowok="t" o:extrusionok="f" o:connecttype="custom" o:connectlocs="76583,132667;73559,144413;66366,144413;54970,133049;54970,132667;76583,132667;177389,11395;188752,22758;188752,111437;177389,122800;132668,122800;130026,123564;80753,159182;80753,159182;88328,128880;87183,124710;83013,122800;22026,122800;10631,111437;10631,22758;22026,11395;177389,11395;200116,32626;211511,43989;211511,133049;211129,133049;199765,144413;155044,144413;151256,146322;150492,150460;154280,172073;154280,172073;116371,146322;135310,132667;177771,132667;199765,111055;199765,32626;200116,32626;22026,32;32,21995;32,110291;22026,132285;44753,132285;44753,132667;66366,154630;70886,154630;69008,162970;72031,171691;76583,172837;81135,171691;103861,155012;109177,155012;152370,183818;156540,185346;160710,183818;164116,175861;160710,155012;199001,155012;220964,133049;220964,44753;199765,22376;177389,32;22026,32" o:connectangles="0,0,0,0,0,0,0,0,0,0,0,0,0,0,0,0,0,0,0,0,0,0,0,0,0,0,0,0,0,0,0,0,0,0,0,0,0,0,0,0,0,0,0,0,0,0,0,0,0,0,0,0,0,0,0,0,0,0,0,0,0,0,0"/>
                  </v:shape>
                  <v:shape id="Google Shape;342;p20" o:spid="_x0000_s2935" style="position:absolute;left:93994;top:33740;width:26928;height:10249;visibility:visible;mso-wrap-style:square;v-text-anchor:middle" coordsize="846,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XeMQA&#10;AADdAAAADwAAAGRycy9kb3ducmV2LnhtbESPT4vCMBTE7wt+h/AEL4umW9hVqlFkVdbTwvrn/mie&#10;TbV5KU2s9dsbQdjjMDO/YWaLzlaipcaXjhV8jBIQxLnTJRcKDvvNcALCB2SNlWNScCcPi3nvbYaZ&#10;djf+o3YXChEh7DNUYEKoMyl9bsiiH7maOHon11gMUTaF1A3eItxWMk2SL2mx5LhgsKZvQ/lld7UK&#10;1vvWnMM76ePhZzX+7dIJnmyu1KDfLacgAnXhP/xqb7WCNBl/wvNNfAJ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v13jEAAAA3QAAAA8AAAAAAAAAAAAAAAAAmAIAAGRycy9k&#10;b3ducmV2LnhtbFBLBQYAAAAABAAEAPUAAACJAwAAAAA=&#10;" path="m167,c72,,,72,,167v,83,72,155,167,155l679,322v95,,167,-72,167,-155c846,72,774,,679,l167,xe" fillcolor="white [3212]" stroked="f">
                    <v:path arrowok="t" o:extrusionok="f" o:connecttype="custom" o:connectlocs="5316,0;0,5315;5316,10249;21612,10249;26928,5315;21612,0;5316,0" o:connectangles="0,0,0,0,0,0,0"/>
                  </v:shape>
                  <v:shape id="Google Shape;343;p20" o:spid="_x0000_s2936" style="position:absolute;left:132636;top:33740;width:82663;height:10249;visibility:visible;mso-wrap-style:square;v-text-anchor:middle" coordsize="2597,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ISXsYA&#10;AADdAAAADwAAAGRycy9kb3ducmV2LnhtbESPQWsCMRSE7wX/Q3iCt5pU6rZsjVIEoXqRrr309rp5&#10;3V3cvGyTuK7/3ggFj8PMfMMsVoNtRU8+NI41PE0VCOLSmYYrDV+HzeMriBCRDbaOScOFAqyWo4cF&#10;5sad+ZP6IlYiQTjkqKGOsculDGVNFsPUdcTJ+3XeYkzSV9J4PCe4beVMqUxabDgt1NjRuqbyWJys&#10;hn37vT09y59j87cbfKaK+aXv5lpPxsP7G4hIQ7yH/9sfRsNMvWRwe5OegFx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MISXsYAAADdAAAADwAAAAAAAAAAAAAAAACYAgAAZHJz&#10;L2Rvd25yZXYueG1sUEsFBgAAAAAEAAQA9QAAAIsDAAAAAA==&#10;" path="m167,c84,,1,72,1,167v,83,83,155,166,155l2430,322v95,,166,-72,166,-155c2596,72,2525,,2430,l167,xe" fillcolor="white [3212]" stroked="f">
                    <v:path arrowok="t" o:extrusionok="f" o:connecttype="custom" o:connectlocs="5316,0;32,5315;5316,10249;77347,10249;82631,5315;77347,0;5316,0" o:connectangles="0,0,0,0,0,0,0"/>
                  </v:shape>
                  <v:shape id="Google Shape;344;p20" o:spid="_x0000_s2937" style="position:absolute;left:93994;top:61018;width:121304;height:10631;visibility:visible;mso-wrap-style:square;v-text-anchor:middle" coordsize="381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D+wsQA&#10;AADdAAAADwAAAGRycy9kb3ducmV2LnhtbESP3WoCMRSE74W+QziF3mmilCqrUdy2gtAb/x7gsDlu&#10;FjcnSxJ1+/amUPBymJlvmMWqd624UYiNZw3jkQJBXHnTcK3hdNwMZyBiQjbYeiYNvxRhtXwZLLAw&#10;/s57uh1SLTKEY4EabEpdIWWsLDmMI98RZ+/sg8OUZailCXjPcNfKiVIf0mHDecFiR5+Wqsvh6jQc&#10;v9SuvpZ7vzlVP+eg3stvuy61fnvt13MQifr0DP+3t0bDRE2n8PcmPwG5f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w/sLEAAAA3QAAAA8AAAAAAAAAAAAAAAAAmAIAAGRycy9k&#10;b3ducmV2LnhtbFBLBQYAAAAABAAEAPUAAACJAwAAAAA=&#10;" path="m167,1c72,1,,84,,167v,96,72,167,167,167l3644,334v95,,166,-71,166,-167c3810,84,3739,1,3644,1l167,1xe" fillcolor="white [3212]" stroked="f">
                    <v:path arrowok="t" o:extrusionok="f" o:connecttype="custom" o:connectlocs="5316,32;0,5316;5316,10631;115988,10631;121272,5316;115988,32;5316,32" o:connectangles="0,0,0,0,0,0,0"/>
                  </v:shape>
                  <v:shape id="Google Shape;345;p20" o:spid="_x0000_s2938" style="position:absolute;left:93994;top:89060;width:82249;height:10663;visibility:visible;mso-wrap-style:square;v-text-anchor:middle" coordsize="2584,3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5TDG8MA&#10;AADdAAAADwAAAGRycy9kb3ducmV2LnhtbERPy4rCMBTdC/5DuANuZEwUfFCNIuJrIYI64PbS3Gk7&#10;09yUJtX695PFgMvDeS9WrS3Fg2pfONYwHCgQxKkzBWcavm67zxkIH5ANlo5Jw4s8rJbdzgIT4558&#10;occ1ZCKGsE9QQx5ClUjp05ws+oGriCP37WqLIcI6k6bGZwy3pRwpNZEWC44NOVa0ySn9vTZWgz0f&#10;3P62y9S2HZ/Cz6nfHC/3RuveR7uegwjUhrf43300GkZqGufGN/EJy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5TDG8MAAADdAAAADwAAAAAAAAAAAAAAAACYAgAAZHJzL2Rv&#10;d25yZXYueG1sUEsFBgAAAAAEAAQA9QAAAIgDAAAAAA==&#10;" path="m155,1c72,1,,72,,167v,84,72,167,155,167l2429,334v84,,155,-83,155,-167c2584,72,2513,1,2429,1l155,1xe" fillcolor="white [3212]" stroked="f">
                    <v:path arrowok="t" o:extrusionok="f" o:connecttype="custom" o:connectlocs="4934,32;0,5316;4934,10631;77315,10631;82249,5316;77315,32;4934,32" o:connectangles="0,0,0,0,0,0,0"/>
                  </v:shape>
                  <v:shape id="Google Shape;346;p20" o:spid="_x0000_s2939" style="position:absolute;left:188339;top:89060;width:26960;height:10663;visibility:visible;mso-wrap-style:square;v-text-anchor:middle" coordsize="847,3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wJv8UA&#10;AADdAAAADwAAAGRycy9kb3ducmV2LnhtbESPT2sCMRTE74V+h/AEbzXRwrZujSKFQhE8+OfS22Pz&#10;3F26eQlJuq5+eiMIPQ4z8xtmsRpsJ3oKsXWsYTpRIIgrZ1quNRwPXy/vIGJCNtg5Jg0XirBaPj8t&#10;sDTuzDvq96kWGcKxRA1NSr6UMlYNWYwT54mzd3LBYsoy1NIEPGe47eRMqUJabDkvNOjps6Hqd/9n&#10;NRSFD7vXy1Wd5le/3m6qHn+U1Ho8GtYfIBIN6T/8aH8bDTP1Nof7m/w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vAm/xQAAAN0AAAAPAAAAAAAAAAAAAAAAAJgCAABkcnMv&#10;ZG93bnJldi54bWxQSwUGAAAAAAQABAD1AAAAigMAAAAA&#10;" path="m156,1c72,1,1,72,1,167v,84,71,167,155,167l680,334v95,,166,-83,166,-167c846,72,775,1,680,1l156,1xe" fillcolor="white [3212]" stroked="f">
                    <v:path arrowok="t" o:extrusionok="f" o:connecttype="custom" o:connectlocs="4965,32;32,5316;4965,10631;21644,10631;26928,5316;21644,32;4965,32" o:connectangles="0,0,0,0,0,0,0"/>
                  </v:shape>
                </v:group>
                <w10:wrap anchorx="page"/>
                <w10:anchorlock/>
              </v:group>
            </w:pict>
          </mc:Fallback>
        </mc:AlternateContent>
      </w:r>
    </w:p>
    <w:p w:rsidR="00A5444F" w:rsidRDefault="00A5444F" w:rsidP="00A5444F">
      <w:pPr>
        <w:rPr>
          <w:rFonts w:cstheme="minorBidi"/>
          <w:color w:val="C00000"/>
          <w:sz w:val="36"/>
          <w:szCs w:val="36"/>
          <w:rtl/>
        </w:rPr>
      </w:pPr>
      <w:r>
        <w:rPr>
          <w:color w:val="C00000"/>
          <w:sz w:val="36"/>
          <w:szCs w:val="36"/>
          <w:rtl/>
        </w:rPr>
        <w:t>استراتيجية الحل بحث واستقص</w:t>
      </w:r>
      <w:r>
        <w:rPr>
          <w:rFonts w:hint="cs"/>
          <w:color w:val="C00000"/>
          <w:sz w:val="36"/>
          <w:szCs w:val="36"/>
          <w:rtl/>
        </w:rPr>
        <w:t>اء</w:t>
      </w:r>
      <w:r w:rsidR="0059540C">
        <w:rPr>
          <w:rFonts w:hint="cs"/>
          <w:color w:val="C00000"/>
          <w:sz w:val="36"/>
          <w:szCs w:val="36"/>
          <w:rtl/>
        </w:rPr>
        <w:t>، مدة التمرين 10 دقائق.</w:t>
      </w:r>
    </w:p>
    <w:p w:rsidR="00B4310C" w:rsidRDefault="00B4310C" w:rsidP="00227842">
      <w:pPr>
        <w:jc w:val="center"/>
        <w:rPr>
          <w:rtl/>
        </w:rPr>
      </w:pPr>
    </w:p>
    <w:p w:rsidR="00B4310C" w:rsidRDefault="00B4310C" w:rsidP="00227842">
      <w:pPr>
        <w:jc w:val="center"/>
        <w:rPr>
          <w:rtl/>
        </w:rPr>
      </w:pPr>
    </w:p>
    <w:p w:rsidR="00691535" w:rsidRPr="00880BA1" w:rsidRDefault="00691535" w:rsidP="005F2542">
      <w:pPr>
        <w:keepNext/>
        <w:pageBreakBefore/>
        <w:jc w:val="center"/>
        <w:rPr>
          <w:sz w:val="40"/>
          <w:szCs w:val="44"/>
          <w:rtl/>
          <w:lang w:bidi="ar-SY"/>
        </w:rPr>
      </w:pPr>
      <w:r w:rsidRPr="00880BA1">
        <w:rPr>
          <w:rFonts w:hint="cs"/>
          <w:sz w:val="40"/>
          <w:szCs w:val="44"/>
          <w:rtl/>
          <w:lang w:bidi="ar-SY"/>
        </w:rPr>
        <w:lastRenderedPageBreak/>
        <w:t>المراجع</w:t>
      </w:r>
    </w:p>
    <w:p w:rsidR="0059540C" w:rsidRDefault="0059540C" w:rsidP="0059540C">
      <w:pPr>
        <w:spacing w:line="254" w:lineRule="auto"/>
        <w:rPr>
          <w:rFonts w:ascii="Adobe Arabic" w:eastAsia="Calibri" w:hAnsi="Adobe Arabic" w:cs="Adobe Arabic"/>
          <w:sz w:val="36"/>
          <w:szCs w:val="36"/>
          <w:rtl/>
        </w:rPr>
      </w:pPr>
    </w:p>
    <w:p w:rsidR="0059540C" w:rsidRPr="0059540C" w:rsidRDefault="0059540C" w:rsidP="0059540C">
      <w:pPr>
        <w:spacing w:line="360" w:lineRule="auto"/>
        <w:rPr>
          <w:rFonts w:ascii="Adobe Arabic" w:eastAsia="Calibri" w:hAnsi="Adobe Arabic" w:cs="Adobe Arabic"/>
          <w:color w:val="auto"/>
          <w:sz w:val="36"/>
          <w:szCs w:val="36"/>
        </w:rPr>
      </w:pPr>
      <w:r w:rsidRPr="0059540C">
        <w:rPr>
          <w:rFonts w:ascii="Adobe Arabic" w:eastAsia="Calibri" w:hAnsi="Adobe Arabic" w:cs="Adobe Arabic"/>
          <w:sz w:val="36"/>
          <w:szCs w:val="36"/>
          <w:rtl/>
        </w:rPr>
        <w:t>الإدارة الذكية – عبد العزيز النجار – المكتب العربي الحديث -</w:t>
      </w:r>
      <w:r>
        <w:rPr>
          <w:rFonts w:ascii="Adobe Arabic" w:eastAsia="Calibri" w:hAnsi="Adobe Arabic" w:cs="Adobe Arabic" w:hint="cs"/>
          <w:sz w:val="36"/>
          <w:szCs w:val="36"/>
          <w:rtl/>
        </w:rPr>
        <w:t xml:space="preserve"> </w:t>
      </w:r>
      <w:r w:rsidRPr="0059540C">
        <w:rPr>
          <w:rFonts w:ascii="Adobe Arabic" w:eastAsia="Calibri" w:hAnsi="Adobe Arabic" w:cs="Adobe Arabic"/>
          <w:sz w:val="36"/>
          <w:szCs w:val="36"/>
          <w:rtl/>
        </w:rPr>
        <w:t>2008</w:t>
      </w:r>
    </w:p>
    <w:p w:rsidR="0059540C" w:rsidRPr="0059540C" w:rsidRDefault="0059540C" w:rsidP="0059540C">
      <w:pPr>
        <w:spacing w:line="360" w:lineRule="auto"/>
        <w:rPr>
          <w:rFonts w:ascii="Adobe Arabic" w:eastAsia="Calibri" w:hAnsi="Adobe Arabic" w:cs="Adobe Arabic"/>
          <w:sz w:val="36"/>
          <w:szCs w:val="36"/>
          <w:rtl/>
        </w:rPr>
      </w:pPr>
      <w:r w:rsidRPr="0059540C">
        <w:rPr>
          <w:rFonts w:ascii="Adobe Arabic" w:eastAsia="Calibri" w:hAnsi="Adobe Arabic" w:cs="Adobe Arabic"/>
          <w:sz w:val="36"/>
          <w:szCs w:val="36"/>
          <w:rtl/>
        </w:rPr>
        <w:t>الرضا الوظيفي –منال البارودي- المجموعة العربية للنشر والتوزيع -2015</w:t>
      </w:r>
      <w:r>
        <w:rPr>
          <w:rFonts w:ascii="Adobe Arabic" w:eastAsia="Calibri" w:hAnsi="Adobe Arabic" w:cs="Adobe Arabic" w:hint="cs"/>
          <w:sz w:val="36"/>
          <w:szCs w:val="36"/>
          <w:rtl/>
        </w:rPr>
        <w:t xml:space="preserve"> </w:t>
      </w:r>
    </w:p>
    <w:p w:rsidR="0059540C" w:rsidRPr="0059540C" w:rsidRDefault="0059540C" w:rsidP="0059540C">
      <w:pPr>
        <w:spacing w:line="360" w:lineRule="auto"/>
        <w:rPr>
          <w:rFonts w:ascii="Adobe Arabic" w:eastAsia="Calibri" w:hAnsi="Adobe Arabic" w:cs="Adobe Arabic"/>
          <w:sz w:val="36"/>
          <w:szCs w:val="36"/>
          <w:rtl/>
        </w:rPr>
      </w:pPr>
      <w:r w:rsidRPr="0059540C">
        <w:rPr>
          <w:rFonts w:ascii="Adobe Arabic" w:eastAsia="Calibri" w:hAnsi="Adobe Arabic" w:cs="Adobe Arabic"/>
          <w:sz w:val="36"/>
          <w:szCs w:val="36"/>
          <w:rtl/>
        </w:rPr>
        <w:t xml:space="preserve">الإدارة الفعالية للموارد البشرية – أحمد جابر حسنين-المجموعة العربية للنشر والتدريب-2014 </w:t>
      </w:r>
    </w:p>
    <w:p w:rsidR="0059540C" w:rsidRPr="0059540C" w:rsidRDefault="0059540C" w:rsidP="0059540C">
      <w:pPr>
        <w:spacing w:line="360" w:lineRule="auto"/>
        <w:rPr>
          <w:rFonts w:ascii="Adobe Arabic" w:eastAsia="Calibri" w:hAnsi="Adobe Arabic" w:cs="Adobe Arabic"/>
          <w:sz w:val="36"/>
          <w:szCs w:val="36"/>
          <w:rtl/>
        </w:rPr>
      </w:pPr>
      <w:r w:rsidRPr="0059540C">
        <w:rPr>
          <w:rFonts w:ascii="Adobe Arabic" w:eastAsia="Calibri" w:hAnsi="Adobe Arabic" w:cs="Adobe Arabic"/>
          <w:sz w:val="36"/>
          <w:szCs w:val="36"/>
          <w:rtl/>
        </w:rPr>
        <w:t>مجلة مؤسساتي الإلكترونية -محمد عبد الكريم يوسف -</w:t>
      </w:r>
      <w:r>
        <w:rPr>
          <w:rFonts w:ascii="Adobe Arabic" w:eastAsia="Calibri" w:hAnsi="Adobe Arabic" w:cs="Adobe Arabic" w:hint="cs"/>
          <w:sz w:val="36"/>
          <w:szCs w:val="36"/>
          <w:rtl/>
        </w:rPr>
        <w:t xml:space="preserve"> </w:t>
      </w:r>
      <w:r w:rsidRPr="0059540C">
        <w:rPr>
          <w:rFonts w:ascii="Adobe Arabic" w:eastAsia="Calibri" w:hAnsi="Adobe Arabic" w:cs="Adobe Arabic"/>
          <w:sz w:val="36"/>
          <w:szCs w:val="36"/>
          <w:rtl/>
        </w:rPr>
        <w:t>2021 / 8 / 12</w:t>
      </w:r>
    </w:p>
    <w:p w:rsidR="0059540C" w:rsidRPr="0059540C" w:rsidRDefault="0059540C" w:rsidP="0059540C">
      <w:pPr>
        <w:spacing w:line="360" w:lineRule="auto"/>
        <w:rPr>
          <w:rFonts w:ascii="Adobe Arabic" w:eastAsia="Calibri" w:hAnsi="Adobe Arabic" w:cs="Adobe Arabic"/>
          <w:sz w:val="36"/>
          <w:szCs w:val="36"/>
          <w:rtl/>
        </w:rPr>
      </w:pPr>
      <w:r w:rsidRPr="0059540C">
        <w:rPr>
          <w:rFonts w:ascii="Adobe Arabic" w:eastAsia="Calibri" w:hAnsi="Adobe Arabic" w:cs="Adobe Arabic"/>
          <w:sz w:val="36"/>
          <w:szCs w:val="36"/>
          <w:rtl/>
        </w:rPr>
        <w:t xml:space="preserve"> (خمسات) أحد مشاريع شركة حسوب- 2022</w:t>
      </w:r>
    </w:p>
    <w:p w:rsidR="0059540C" w:rsidRPr="0059540C" w:rsidRDefault="0059540C" w:rsidP="0059540C">
      <w:pPr>
        <w:spacing w:line="360" w:lineRule="auto"/>
        <w:rPr>
          <w:rFonts w:ascii="Adobe Arabic" w:eastAsia="Calibri" w:hAnsi="Adobe Arabic" w:cs="Adobe Arabic"/>
          <w:sz w:val="36"/>
          <w:szCs w:val="36"/>
          <w:rtl/>
        </w:rPr>
      </w:pPr>
      <w:r w:rsidRPr="0059540C">
        <w:rPr>
          <w:rFonts w:ascii="Adobe Arabic" w:eastAsia="Calibri" w:hAnsi="Adobe Arabic" w:cs="Adobe Arabic"/>
          <w:sz w:val="36"/>
          <w:szCs w:val="36"/>
          <w:rtl/>
        </w:rPr>
        <w:t>موقع غصن –أحد مبادرت مؤسسة السبيعي الخيرية -2022</w:t>
      </w:r>
    </w:p>
    <w:p w:rsidR="00691535" w:rsidRDefault="00691535" w:rsidP="0059540C">
      <w:pPr>
        <w:keepNext/>
        <w:spacing w:line="360" w:lineRule="auto"/>
        <w:rPr>
          <w:rFonts w:asciiTheme="majorBidi" w:hAnsiTheme="majorBidi" w:cstheme="majorBidi"/>
          <w:szCs w:val="28"/>
          <w:rtl/>
        </w:rPr>
      </w:pPr>
    </w:p>
    <w:p w:rsidR="00691535" w:rsidRPr="00465841" w:rsidRDefault="00691535" w:rsidP="0059540C">
      <w:pPr>
        <w:spacing w:line="360" w:lineRule="auto"/>
        <w:rPr>
          <w:rFonts w:asciiTheme="majorBidi" w:hAnsiTheme="majorBidi" w:cstheme="majorBidi"/>
          <w:szCs w:val="28"/>
          <w:rtl/>
          <w:lang w:bidi="ar-SY"/>
        </w:rPr>
      </w:pPr>
    </w:p>
    <w:p w:rsidR="00691535" w:rsidRDefault="00691535" w:rsidP="00691535">
      <w:pPr>
        <w:rPr>
          <w:rFonts w:asciiTheme="majorBidi" w:hAnsiTheme="majorBidi" w:cstheme="majorBidi"/>
          <w:szCs w:val="28"/>
          <w:rtl/>
          <w:lang w:bidi="ar-SY"/>
        </w:rPr>
      </w:pPr>
    </w:p>
    <w:p w:rsidR="00691535" w:rsidRDefault="00691535" w:rsidP="00691535">
      <w:pPr>
        <w:rPr>
          <w:rFonts w:asciiTheme="majorBidi" w:hAnsiTheme="majorBidi" w:cstheme="majorBidi"/>
          <w:szCs w:val="28"/>
          <w:rtl/>
          <w:lang w:bidi="ar-SY"/>
        </w:rPr>
      </w:pPr>
    </w:p>
    <w:p w:rsidR="00691535" w:rsidRDefault="00691535" w:rsidP="00691535">
      <w:pPr>
        <w:jc w:val="center"/>
        <w:rPr>
          <w:rFonts w:asciiTheme="majorBidi" w:hAnsiTheme="majorBidi" w:cstheme="majorBidi"/>
          <w:szCs w:val="28"/>
          <w:rtl/>
          <w:lang w:bidi="ar-SY"/>
        </w:rPr>
      </w:pPr>
      <w:r>
        <w:rPr>
          <w:rFonts w:asciiTheme="majorBidi" w:hAnsiTheme="majorBidi" w:cstheme="majorBidi"/>
          <w:noProof/>
          <w:szCs w:val="28"/>
          <w:rtl/>
        </w:rPr>
        <w:drawing>
          <wp:inline distT="0" distB="0" distL="0" distR="0" wp14:anchorId="0F311D08" wp14:editId="6A337AEB">
            <wp:extent cx="3765702" cy="3095136"/>
            <wp:effectExtent l="0" t="0" r="6350" b="0"/>
            <wp:docPr id="254285" name="Picture 25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34"/>
                    <pic:cNvPicPr/>
                  </pic:nvPicPr>
                  <pic:blipFill>
                    <a:blip r:embed="rId71" cstate="print">
                      <a:extLst>
                        <a:ext uri="{28A0092B-C50C-407E-A947-70E740481C1C}">
                          <a14:useLocalDpi xmlns:a14="http://schemas.microsoft.com/office/drawing/2010/main" val="0"/>
                        </a:ext>
                      </a:extLst>
                    </a:blip>
                    <a:stretch>
                      <a:fillRect/>
                    </a:stretch>
                  </pic:blipFill>
                  <pic:spPr>
                    <a:xfrm>
                      <a:off x="0" y="0"/>
                      <a:ext cx="3765702" cy="3095136"/>
                    </a:xfrm>
                    <a:prstGeom prst="rect">
                      <a:avLst/>
                    </a:prstGeom>
                  </pic:spPr>
                </pic:pic>
              </a:graphicData>
            </a:graphic>
          </wp:inline>
        </w:drawing>
      </w:r>
    </w:p>
    <w:p w:rsidR="00691535" w:rsidRDefault="00691535" w:rsidP="00691535">
      <w:pPr>
        <w:rPr>
          <w:lang w:bidi="ar-SY"/>
        </w:rPr>
      </w:pPr>
    </w:p>
    <w:p w:rsidR="008741E1" w:rsidRDefault="008741E1" w:rsidP="00227842">
      <w:pPr>
        <w:jc w:val="center"/>
        <w:rPr>
          <w:rtl/>
        </w:rPr>
      </w:pPr>
    </w:p>
    <w:p w:rsidR="008741E1" w:rsidRDefault="008741E1" w:rsidP="00227842">
      <w:pPr>
        <w:jc w:val="center"/>
        <w:rPr>
          <w:rtl/>
        </w:rPr>
      </w:pPr>
    </w:p>
    <w:p w:rsidR="008741E1" w:rsidRPr="00465841" w:rsidRDefault="008741E1" w:rsidP="00465841">
      <w:pPr>
        <w:bidi w:val="0"/>
        <w:spacing w:after="160" w:line="259" w:lineRule="auto"/>
        <w:jc w:val="left"/>
      </w:pPr>
    </w:p>
    <w:sectPr w:rsidR="008741E1" w:rsidRPr="00465841" w:rsidSect="00227842">
      <w:headerReference w:type="default" r:id="rId72"/>
      <w:footerReference w:type="default" r:id="rId73"/>
      <w:pgSz w:w="11906" w:h="16838" w:code="9"/>
      <w:pgMar w:top="1440" w:right="1440" w:bottom="1440" w:left="1440" w:header="720" w:footer="397" w:gutter="0"/>
      <w:cols w:space="720"/>
      <w:titlePg/>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E0CAC" w:rsidRDefault="007E0CAC" w:rsidP="00F53D08">
      <w:pPr>
        <w:spacing w:line="240" w:lineRule="auto"/>
      </w:pPr>
      <w:r>
        <w:separator/>
      </w:r>
    </w:p>
  </w:endnote>
  <w:endnote w:type="continuationSeparator" w:id="0">
    <w:p w:rsidR="007E0CAC" w:rsidRDefault="007E0CAC"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akkal Majalla">
    <w:panose1 w:val="02000000000000000000"/>
    <w:charset w:val="00"/>
    <w:family w:val="auto"/>
    <w:pitch w:val="variable"/>
    <w:sig w:usb0="A0002027" w:usb1="80000000" w:usb2="00000108" w:usb3="00000000" w:csb0="000000D3" w:csb1="00000000"/>
  </w:font>
  <w:font w:name="Adobe Arabic">
    <w:panose1 w:val="02040503050201020203"/>
    <w:charset w:val="00"/>
    <w:family w:val="roman"/>
    <w:notTrueType/>
    <w:pitch w:val="variable"/>
    <w:sig w:usb0="8000202F" w:usb1="8000A04A" w:usb2="00000008" w:usb3="00000000" w:csb0="00000041"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onotype Koufi">
    <w:altName w:val="Calibri"/>
    <w:charset w:val="B2"/>
    <w:family w:val="auto"/>
    <w:pitch w:val="variable"/>
    <w:sig w:usb0="00002000" w:usb1="03D40006" w:usb2="02620000" w:usb3="00000000" w:csb0="00000040" w:csb1="00000000"/>
  </w:font>
  <w:font w:name="Dubai">
    <w:altName w:val="Yakout Linotype Light"/>
    <w:charset w:val="00"/>
    <w:family w:val="swiss"/>
    <w:pitch w:val="variable"/>
    <w:sig w:usb0="00000000" w:usb1="80000000" w:usb2="00000008" w:usb3="00000000" w:csb0="00000041" w:csb1="00000000"/>
  </w:font>
  <w:font w:name="PT Bold Heading">
    <w:panose1 w:val="02010400000000000000"/>
    <w:charset w:val="B2"/>
    <w:family w:val="auto"/>
    <w:pitch w:val="variable"/>
    <w:sig w:usb0="00002001" w:usb1="80000000" w:usb2="00000008" w:usb3="00000000" w:csb0="00000040" w:csb1="00000000"/>
  </w:font>
  <w:font w:name="Roboto">
    <w:altName w:val="Times New Roman"/>
    <w:charset w:val="00"/>
    <w:family w:val="auto"/>
    <w:pitch w:val="variable"/>
    <w:sig w:usb0="E00002FF" w:usb1="5000205B" w:usb2="00000020" w:usb3="00000000" w:csb0="0000019F" w:csb1="00000000"/>
  </w:font>
  <w:font w:name="DIN Next LT Arabic Light">
    <w:altName w:val="Segoe UI Semilight"/>
    <w:charset w:val="00"/>
    <w:family w:val="swiss"/>
    <w:pitch w:val="variable"/>
    <w:sig w:usb0="8000202F" w:usb1="C000A04A" w:usb2="00000008" w:usb3="00000000" w:csb0="00000041" w:csb1="00000000"/>
  </w:font>
  <w:font w:name="Arial Unicode MS">
    <w:panose1 w:val="020B0604020202020204"/>
    <w:charset w:val="80"/>
    <w:family w:val="swiss"/>
    <w:pitch w:val="variable"/>
    <w:sig w:usb0="F7FFAFFF" w:usb1="E9DFFFFF" w:usb2="0000003F" w:usb3="00000000" w:csb0="003F01FF" w:csb1="00000000"/>
  </w:font>
  <w:font w:name="Fira Sans Extra Condensed">
    <w:altName w:val="Arial"/>
    <w:charset w:val="00"/>
    <w:family w:val="swiss"/>
    <w:pitch w:val="variable"/>
    <w:sig w:usb0="600002FF" w:usb1="00000001"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480003796"/>
      <w:docPartObj>
        <w:docPartGallery w:val="Page Numbers (Bottom of Page)"/>
        <w:docPartUnique/>
      </w:docPartObj>
    </w:sdtPr>
    <w:sdtEndPr>
      <w:rPr>
        <w:noProof/>
        <w:color w:val="FFFFFF" w:themeColor="background1"/>
        <w:sz w:val="32"/>
      </w:rPr>
    </w:sdtEndPr>
    <w:sdtContent>
      <w:p w:rsidR="00FC7E58" w:rsidRDefault="005B0199">
        <w:pPr>
          <w:pStyle w:val="Footer"/>
          <w:jc w:val="center"/>
        </w:pPr>
        <w:r w:rsidRPr="005B0199">
          <w:rPr>
            <w:rtl/>
          </w:rPr>
          <mc:AlternateContent>
            <mc:Choice Requires="wps">
              <w:drawing>
                <wp:anchor distT="0" distB="0" distL="114300" distR="114300" simplePos="0" relativeHeight="251714560" behindDoc="0" locked="0" layoutInCell="1" allowOverlap="1" wp14:anchorId="72053D6A" wp14:editId="4E11F874">
                  <wp:simplePos x="0" y="0"/>
                  <wp:positionH relativeFrom="column">
                    <wp:posOffset>-895350</wp:posOffset>
                  </wp:positionH>
                  <wp:positionV relativeFrom="paragraph">
                    <wp:posOffset>124460</wp:posOffset>
                  </wp:positionV>
                  <wp:extent cx="1600200" cy="304800"/>
                  <wp:effectExtent l="0" t="0" r="0" b="0"/>
                  <wp:wrapNone/>
                  <wp:docPr id="355" name="مستطيل 2"/>
                  <wp:cNvGraphicFramePr/>
                  <a:graphic xmlns:a="http://schemas.openxmlformats.org/drawingml/2006/main">
                    <a:graphicData uri="http://schemas.microsoft.com/office/word/2010/wordprocessingShape">
                      <wps:wsp>
                        <wps:cNvSpPr/>
                        <wps:spPr>
                          <a:xfrm>
                            <a:off x="0" y="0"/>
                            <a:ext cx="1600200" cy="3048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5B0199" w:rsidRPr="000A6361" w:rsidRDefault="005B0199" w:rsidP="005B0199">
                              <w:pPr>
                                <w:bidi w:val="0"/>
                                <w:spacing w:line="240" w:lineRule="auto"/>
                                <w:jc w:val="left"/>
                                <w:rPr>
                                  <w:rFonts w:ascii="Sakkal Majalla" w:hAnsi="Sakkal Majalla"/>
                                  <w:color w:val="538135" w:themeColor="accent6" w:themeShade="BF"/>
                                </w:rPr>
                              </w:pPr>
                              <w:r w:rsidRPr="000A6361">
                                <w:rPr>
                                  <w:rFonts w:ascii="Sakkal Majalla" w:hAnsi="Sakkal Majalla"/>
                                  <w:color w:val="538135" w:themeColor="accent6" w:themeShade="BF"/>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2" o:spid="_x0000_s2941" style="position:absolute;left:0;text-align:left;margin-left:-70.5pt;margin-top:9.8pt;width:126pt;height:24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" filled="f" stroked="f" strokeweight="1pt">
                  <v:textbox>
                    <w:txbxContent>
                      <w:p w:rsidR="005B0199" w:rsidRPr="000A6361" w:rsidRDefault="005B0199" w:rsidP="005B0199">
                        <w:pPr>
                          <w:bidi w:val="0"/>
                          <w:spacing w:line="240" w:lineRule="auto"/>
                          <w:jc w:val="left"/>
                          <w:rPr>
                            <w:rFonts w:ascii="Sakkal Majalla" w:hAnsi="Sakkal Majalla"/>
                            <w:color w:val="538135" w:themeColor="accent6" w:themeShade="BF"/>
                          </w:rPr>
                        </w:pPr>
                        <w:r w:rsidRPr="000A6361">
                          <w:rPr>
                            <w:rFonts w:ascii="Sakkal Majalla" w:hAnsi="Sakkal Majalla"/>
                            <w:color w:val="538135" w:themeColor="accent6" w:themeShade="BF"/>
                          </w:rPr>
                          <w:t>www.dawliatraining.com</w:t>
                        </w:r>
                      </w:p>
                    </w:txbxContent>
                  </v:textbox>
                </v:rect>
              </w:pict>
            </mc:Fallback>
          </mc:AlternateContent>
        </w:r>
        <w:r w:rsidR="00FC7E58">
          <w:rPr>
            <w:noProof/>
          </w:rPr>
          <mc:AlternateContent>
            <mc:Choice Requires="wpg">
              <w:drawing>
                <wp:anchor distT="0" distB="0" distL="114300" distR="114300" simplePos="0" relativeHeight="251691008" behindDoc="1" locked="0" layoutInCell="1" allowOverlap="1" wp14:anchorId="2275582E" wp14:editId="0AC48E9E">
                  <wp:simplePos x="0" y="0"/>
                  <wp:positionH relativeFrom="margin">
                    <wp:align>center</wp:align>
                  </wp:positionH>
                  <wp:positionV relativeFrom="paragraph">
                    <wp:posOffset>172587</wp:posOffset>
                  </wp:positionV>
                  <wp:extent cx="7760970" cy="410210"/>
                  <wp:effectExtent l="0" t="0" r="0" b="8890"/>
                  <wp:wrapNone/>
                  <wp:docPr id="17" name="Group 17"/>
                  <wp:cNvGraphicFramePr/>
                  <a:graphic xmlns:a="http://schemas.openxmlformats.org/drawingml/2006/main">
                    <a:graphicData uri="http://schemas.microsoft.com/office/word/2010/wordprocessingGroup">
                      <wpg:wgp>
                        <wpg:cNvGrpSpPr/>
                        <wpg:grpSpPr>
                          <a:xfrm>
                            <a:off x="0" y="0"/>
                            <a:ext cx="7760970" cy="410210"/>
                            <a:chOff x="0" y="0"/>
                            <a:chExt cx="7762875" cy="409575"/>
                          </a:xfrm>
                        </wpg:grpSpPr>
                        <wps:wsp>
                          <wps:cNvPr id="19" name="Rectangle 19"/>
                          <wps:cNvSpPr/>
                          <wps:spPr>
                            <a:xfrm>
                              <a:off x="0" y="0"/>
                              <a:ext cx="7762875" cy="342900"/>
                            </a:xfrm>
                            <a:prstGeom prst="rect">
                              <a:avLst/>
                            </a:prstGeom>
                            <a:solidFill>
                              <a:srgbClr val="C1D4D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 name="Rectangle 20"/>
                          <wps:cNvSpPr/>
                          <wps:spPr>
                            <a:xfrm>
                              <a:off x="0" y="66675"/>
                              <a:ext cx="7762875" cy="342900"/>
                            </a:xfrm>
                            <a:prstGeom prst="rect">
                              <a:avLst/>
                            </a:prstGeom>
                            <a:solidFill>
                              <a:srgbClr val="3C88A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 17" o:spid="_x0000_s1026" style="position:absolute;left:0;text-align:left;margin-left:0;margin-top:13.6pt;width:611.1pt;height:32.3pt;z-index:-251625472;mso-position-horizontal:center;mso-position-horizontal-relative:margin" coordsize="77628,4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">
                  <v:rect id="Rectangle 19" o:spid="_x0000_s1027" style="position:absolute;width:77628;height:3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dqwsUA&#10;AADbAAAADwAAAGRycy9kb3ducmV2LnhtbESPQWvCQBCF70L/wzKF3nTTQqum2YRQFMRLSWwP3obs&#10;NAnNzobsaqK/vlsQvM3w3rzvTZJNphNnGlxrWcHzIgJBXFndcq3g67Cdr0A4j6yxs0wKLuQgSx9m&#10;CcbajlzQufS1CCHsYlTQeN/HUrqqIYNuYXvioP3YwaAP61BLPeAYwk0nX6LoTRpsORAa7Omjoeq3&#10;PBkFBS2Pm2pr609+tYG9GvfX71ypp8cpfwfhafJ38+16p0P9Nfz/EgaQ6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Z2rCxQAAANsAAAAPAAAAAAAAAAAAAAAAAJgCAABkcnMv&#10;ZG93bnJldi54bWxQSwUGAAAAAAQABAD1AAAAigMAAAAA&#10;" fillcolor="#c1d4d9" stroked="f" strokeweight="1pt"/>
                  <v:rect id="Rectangle 20" o:spid="_x0000_s1028" style="position:absolute;top:666;width:77628;height:3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WxcMAA&#10;AADbAAAADwAAAGRycy9kb3ducmV2LnhtbERPTYvCMBC9C/6HMIIX0dTCilSjiCC6l4VVQY9jM7bF&#10;ZlKb2Hb//eYgeHy87+W6M6VoqHaFZQXTSQSCOLW64EzB+bQbz0E4j6yxtEwK/sjBetXvLTHRtuVf&#10;ao4+EyGEXYIKcu+rREqX5mTQTWxFHLi7rQ36AOtM6hrbEG5KGUfRTBosODTkWNE2p/RxfBkF9udr&#10;1Kbb72nXRHTDp7xcR/FeqeGg2yxAeOr8R/x2H7SCOKwPX8IP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uWxcMAAAADbAAAADwAAAAAAAAAAAAAAAACYAgAAZHJzL2Rvd25y&#10;ZXYueG1sUEsFBgAAAAAEAAQA9QAAAIUDAAAAAA==&#10;" fillcolor="#3c88a6" stroked="f" strokeweight="1pt"/>
                  <w10:wrap anchorx="margin"/>
                </v:group>
              </w:pict>
            </mc:Fallback>
          </mc:AlternateContent>
        </w:r>
      </w:p>
      <w:p w:rsidR="00FC7E58" w:rsidRPr="00C96A98" w:rsidRDefault="005B0199" w:rsidP="00881264">
        <w:pPr>
          <w:pStyle w:val="Footer"/>
          <w:jc w:val="center"/>
          <w:rPr>
            <w:color w:val="FFFFFF" w:themeColor="background1"/>
            <w:sz w:val="32"/>
          </w:rPr>
        </w:pPr>
        <w:r w:rsidRPr="005B0199">
          <w:rPr>
            <w:rtl/>
          </w:rPr>
          <mc:AlternateContent>
            <mc:Choice Requires="wps">
              <w:drawing>
                <wp:anchor distT="0" distB="0" distL="114300" distR="114300" simplePos="0" relativeHeight="251713536" behindDoc="0" locked="0" layoutInCell="1" allowOverlap="1" wp14:anchorId="319FF5D4" wp14:editId="60A682DB">
                  <wp:simplePos x="0" y="0"/>
                  <wp:positionH relativeFrom="column">
                    <wp:posOffset>895350</wp:posOffset>
                  </wp:positionH>
                  <wp:positionV relativeFrom="paragraph">
                    <wp:posOffset>-73025</wp:posOffset>
                  </wp:positionV>
                  <wp:extent cx="1562100" cy="304800"/>
                  <wp:effectExtent l="0" t="0" r="0" b="0"/>
                  <wp:wrapNone/>
                  <wp:docPr id="354" name="مربع نص 3"/>
                  <wp:cNvGraphicFramePr/>
                  <a:graphic xmlns:a="http://schemas.openxmlformats.org/drawingml/2006/main">
                    <a:graphicData uri="http://schemas.microsoft.com/office/word/2010/wordprocessingShape">
                      <wps:wsp>
                        <wps:cNvSpPr txBox="1"/>
                        <wps:spPr>
                          <a:xfrm>
                            <a:off x="0" y="0"/>
                            <a:ext cx="156210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B0199" w:rsidRPr="00290E2B" w:rsidRDefault="005B0199" w:rsidP="005B0199">
                              <w:pPr>
                                <w:jc w:val="center"/>
                                <w:rPr>
                                  <w:rFonts w:asciiTheme="majorBidi" w:hAnsiTheme="majorBidi" w:cstheme="majorBidi"/>
                                  <w:b/>
                                  <w:bCs/>
                                  <w:color w:val="A8D08D" w:themeColor="accent6" w:themeTint="99"/>
                                  <w:sz w:val="20"/>
                                  <w:szCs w:val="24"/>
                                  <w:lang w:bidi="ar-JO"/>
                                </w:rPr>
                              </w:pPr>
                              <w:r w:rsidRPr="00290E2B">
                                <w:rPr>
                                  <w:rFonts w:asciiTheme="majorBidi" w:hAnsiTheme="majorBidi" w:cstheme="majorBidi"/>
                                  <w:b/>
                                  <w:bCs/>
                                  <w:color w:val="A8D08D" w:themeColor="accent6" w:themeTint="99"/>
                                  <w:sz w:val="20"/>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مربع نص 3" o:spid="_x0000_s2942" type="#_x0000_t202" style="position:absolute;left:0;text-align:left;margin-left:70.5pt;margin-top:-5.75pt;width:123pt;height:24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" filled="f" stroked="f" strokeweight=".5pt">
                  <v:textbox>
                    <w:txbxContent>
                      <w:p w:rsidR="005B0199" w:rsidRPr="00290E2B" w:rsidRDefault="005B0199" w:rsidP="005B0199">
                        <w:pPr>
                          <w:jc w:val="center"/>
                          <w:rPr>
                            <w:rFonts w:asciiTheme="majorBidi" w:hAnsiTheme="majorBidi" w:cstheme="majorBidi"/>
                            <w:b/>
                            <w:bCs/>
                            <w:color w:val="A8D08D" w:themeColor="accent6" w:themeTint="99"/>
                            <w:sz w:val="20"/>
                            <w:szCs w:val="24"/>
                            <w:lang w:bidi="ar-JO"/>
                          </w:rPr>
                        </w:pPr>
                        <w:r w:rsidRPr="00290E2B">
                          <w:rPr>
                            <w:rFonts w:asciiTheme="majorBidi" w:hAnsiTheme="majorBidi" w:cstheme="majorBidi"/>
                            <w:b/>
                            <w:bCs/>
                            <w:color w:val="A8D08D" w:themeColor="accent6" w:themeTint="99"/>
                            <w:sz w:val="20"/>
                            <w:szCs w:val="24"/>
                            <w:rtl/>
                            <w:lang w:bidi="ar-JO"/>
                          </w:rPr>
                          <w:t>مركز أبحاث الدولية للتدريب</w:t>
                        </w:r>
                      </w:p>
                    </w:txbxContent>
                  </v:textbox>
                </v:shape>
              </w:pict>
            </mc:Fallback>
          </mc:AlternateContent>
        </w:r>
        <w:r w:rsidR="00FC7E58" w:rsidRPr="00C96A98">
          <w:rPr>
            <w:color w:val="FFFFFF" w:themeColor="background1"/>
            <w:sz w:val="32"/>
          </w:rPr>
          <w:fldChar w:fldCharType="begin"/>
        </w:r>
        <w:r w:rsidR="00FC7E58" w:rsidRPr="00C96A98">
          <w:rPr>
            <w:color w:val="FFFFFF" w:themeColor="background1"/>
            <w:sz w:val="32"/>
          </w:rPr>
          <w:instrText xml:space="preserve"> PAGE    \* MERGEFORMAT </w:instrText>
        </w:r>
        <w:r w:rsidR="00FC7E58" w:rsidRPr="00C96A98">
          <w:rPr>
            <w:color w:val="FFFFFF" w:themeColor="background1"/>
            <w:sz w:val="32"/>
          </w:rPr>
          <w:fldChar w:fldCharType="separate"/>
        </w:r>
        <w:r>
          <w:rPr>
            <w:noProof/>
            <w:color w:val="FFFFFF" w:themeColor="background1"/>
            <w:sz w:val="32"/>
            <w:rtl/>
          </w:rPr>
          <w:t>17</w:t>
        </w:r>
        <w:r w:rsidR="00FC7E58" w:rsidRPr="00C96A98">
          <w:rPr>
            <w:noProof/>
            <w:color w:val="FFFFFF" w:themeColor="background1"/>
            <w:sz w:val="32"/>
          </w:rPr>
          <w:fldChar w:fldCharType="end"/>
        </w:r>
      </w:p>
    </w:sdtContent>
  </w:sdt>
  <w:p w:rsidR="00FC7E58" w:rsidRDefault="005B0199">
    <w:pPr>
      <w:pStyle w:val="Footer"/>
    </w:pPr>
    <w:r>
      <w:rPr>
        <w:rFonts w:ascii="Sakkal Majalla" w:hAnsi="Sakkal Majalla"/>
        <w:b/>
        <w:bCs/>
        <w:noProof/>
        <w:color w:val="002060"/>
        <w:sz w:val="34"/>
        <w:rtl/>
      </w:rPr>
      <mc:AlternateContent>
        <mc:Choice Requires="wps">
          <w:drawing>
            <wp:anchor distT="0" distB="0" distL="114300" distR="114300" simplePos="0" relativeHeight="251716608" behindDoc="0" locked="0" layoutInCell="1" allowOverlap="1" wp14:anchorId="6EF6F847" wp14:editId="139FAB24">
              <wp:simplePos x="0" y="0"/>
              <wp:positionH relativeFrom="column">
                <wp:posOffset>4049395</wp:posOffset>
              </wp:positionH>
              <wp:positionV relativeFrom="paragraph">
                <wp:posOffset>353060</wp:posOffset>
              </wp:positionV>
              <wp:extent cx="2374265" cy="1402715"/>
              <wp:effectExtent l="0" t="0" r="0" b="0"/>
              <wp:wrapNone/>
              <wp:docPr id="356"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5B0199" w:rsidRPr="00DC31A5" w:rsidRDefault="005B0199" w:rsidP="005B0199">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rsidR="005B0199" w:rsidRPr="00DC31A5" w:rsidRDefault="005B0199" w:rsidP="005B0199">
                          <w:pPr>
                            <w:spacing w:line="240" w:lineRule="auto"/>
                            <w:jc w:val="center"/>
                            <w:rPr>
                              <w:rFonts w:ascii="Sakkal Majalla" w:hAnsi="Sakkal Majalla"/>
                              <w:b/>
                              <w:bCs/>
                            </w:rPr>
                          </w:pPr>
                          <w:hyperlink r:id="rId1" w:history="1">
                            <w:r w:rsidRPr="00DC31A5">
                              <w:rPr>
                                <w:rStyle w:val="Hyperlink"/>
                                <w:rFonts w:ascii="Sakkal Majalla" w:hAnsi="Sakkal Majalla"/>
                                <w:b/>
                                <w:bCs/>
                              </w:rPr>
                              <w:t>www.dawliatraining.com</w:t>
                            </w:r>
                          </w:hyperlink>
                        </w:p>
                        <w:p w:rsidR="005B0199" w:rsidRPr="00DC31A5" w:rsidRDefault="005B0199" w:rsidP="005B0199">
                          <w:pPr>
                            <w:spacing w:line="240" w:lineRule="auto"/>
                            <w:jc w:val="center"/>
                            <w:rPr>
                              <w:rFonts w:ascii="Sakkal Majalla" w:hAnsi="Sakkal Majalla"/>
                              <w:b/>
                              <w:bCs/>
                            </w:rPr>
                          </w:pPr>
                          <w:r w:rsidRPr="00DC31A5">
                            <w:rPr>
                              <w:rFonts w:ascii="Sakkal Majalla" w:hAnsi="Sakkal Majalla"/>
                              <w:b/>
                              <w:bCs/>
                            </w:rPr>
                            <w:t xml:space="preserve">Twitter, </w:t>
                          </w:r>
                          <w:proofErr w:type="spellStart"/>
                          <w:r w:rsidRPr="00DC31A5">
                            <w:rPr>
                              <w:rFonts w:ascii="Sakkal Majalla" w:hAnsi="Sakkal Majalla"/>
                              <w:b/>
                              <w:bCs/>
                            </w:rPr>
                            <w:t>facebook</w:t>
                          </w:r>
                          <w:proofErr w:type="spellEnd"/>
                          <w:r w:rsidRPr="00DC31A5">
                            <w:rPr>
                              <w:rFonts w:ascii="Sakkal Majalla" w:hAnsi="Sakkal Majalla"/>
                              <w:b/>
                              <w:bCs/>
                            </w:rPr>
                            <w:t xml:space="preserve">, </w:t>
                          </w:r>
                          <w:proofErr w:type="spellStart"/>
                          <w:r w:rsidRPr="00DC31A5">
                            <w:rPr>
                              <w:rFonts w:ascii="Sakkal Majalla" w:hAnsi="Sakkal Majalla"/>
                              <w:b/>
                              <w:bCs/>
                            </w:rPr>
                            <w:t>instagram</w:t>
                          </w:r>
                          <w:proofErr w:type="spellEnd"/>
                          <w:r w:rsidRPr="00DC31A5">
                            <w:rPr>
                              <w:rFonts w:ascii="Sakkal Majalla" w:hAnsi="Sakkal Majalla"/>
                              <w:b/>
                              <w:bCs/>
                            </w:rPr>
                            <w:t xml:space="preserve">: </w:t>
                          </w:r>
                          <w:r w:rsidRPr="00DC31A5">
                            <w:rPr>
                              <w:rFonts w:ascii="Sakkal Majalla" w:hAnsi="Sakkal Majalla"/>
                              <w:b/>
                              <w:bCs/>
                              <w:color w:val="2F5496" w:themeColor="accent1" w:themeShade="BF"/>
                            </w:rPr>
                            <w:t>@</w:t>
                          </w:r>
                          <w:proofErr w:type="spellStart"/>
                          <w:r w:rsidRPr="00DC31A5">
                            <w:rPr>
                              <w:rFonts w:ascii="Sakkal Majalla" w:hAnsi="Sakkal Majalla"/>
                              <w:b/>
                              <w:bCs/>
                              <w:color w:val="2F5496" w:themeColor="accent1" w:themeShade="BF"/>
                            </w:rPr>
                            <w:t>tircjo</w:t>
                          </w:r>
                          <w:proofErr w:type="spellEnd"/>
                        </w:p>
                        <w:p w:rsidR="005B0199" w:rsidRPr="00DC31A5" w:rsidRDefault="005B0199" w:rsidP="005B0199">
                          <w:pPr>
                            <w:spacing w:line="240" w:lineRule="auto"/>
                            <w:jc w:val="center"/>
                            <w:rPr>
                              <w:rFonts w:ascii="Sakkal Majalla" w:hAnsi="Sakkal Majalla"/>
                              <w:b/>
                              <w:bCs/>
                            </w:rPr>
                          </w:pPr>
                          <w:r w:rsidRPr="00DC31A5">
                            <w:rPr>
                              <w:rFonts w:ascii="Sakkal Majalla" w:hAnsi="Sakkal Majalla"/>
                              <w:b/>
                              <w:bCs/>
                            </w:rPr>
                            <w:t xml:space="preserve">Mobile &amp; </w:t>
                          </w:r>
                          <w:proofErr w:type="spellStart"/>
                          <w:r w:rsidRPr="00DC31A5">
                            <w:rPr>
                              <w:rFonts w:ascii="Sakkal Majalla" w:hAnsi="Sakkal Majalla"/>
                              <w:b/>
                              <w:bCs/>
                            </w:rPr>
                            <w:t>whatssup</w:t>
                          </w:r>
                          <w:proofErr w:type="spellEnd"/>
                          <w:r w:rsidRPr="00DC31A5">
                            <w:rPr>
                              <w:rFonts w:ascii="Sakkal Majalla" w:hAnsi="Sakkal Majalla"/>
                              <w:b/>
                              <w:bCs/>
                            </w:rPr>
                            <w:t>:</w:t>
                          </w:r>
                        </w:p>
                        <w:p w:rsidR="005B0199" w:rsidRDefault="005B0199" w:rsidP="005B0199">
                          <w:pPr>
                            <w:spacing w:line="240" w:lineRule="auto"/>
                            <w:jc w:val="center"/>
                            <w:rPr>
                              <w:rFonts w:ascii="Sakkal Majalla" w:hAnsi="Sakkal Majalla"/>
                              <w:b/>
                              <w:bCs/>
                              <w:rtl/>
                            </w:rPr>
                          </w:pPr>
                          <w:r w:rsidRPr="00DC31A5">
                            <w:rPr>
                              <w:rFonts w:ascii="Sakkal Majalla" w:hAnsi="Sakkal Majalla"/>
                              <w:b/>
                              <w:bCs/>
                            </w:rPr>
                            <w:t>00962779222666</w:t>
                          </w:r>
                        </w:p>
                        <w:p w:rsidR="005B0199" w:rsidRPr="00DC31A5" w:rsidRDefault="005B0199" w:rsidP="005B0199">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38" o:spid="_x0000_s2943" style="position:absolute;left:0;text-align:left;margin-left:318.85pt;margin-top:27.8pt;width:186.95pt;height:110.4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" filled="f" stroked="f" strokeweight="1pt">
              <v:textbox>
                <w:txbxContent>
                  <w:p w:rsidR="005B0199" w:rsidRPr="00DC31A5" w:rsidRDefault="005B0199" w:rsidP="005B0199">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rsidR="005B0199" w:rsidRPr="00DC31A5" w:rsidRDefault="005B0199" w:rsidP="005B0199">
                    <w:pPr>
                      <w:spacing w:line="240" w:lineRule="auto"/>
                      <w:jc w:val="center"/>
                      <w:rPr>
                        <w:rFonts w:ascii="Sakkal Majalla" w:hAnsi="Sakkal Majalla"/>
                        <w:b/>
                        <w:bCs/>
                      </w:rPr>
                    </w:pPr>
                    <w:hyperlink r:id="rId2" w:history="1">
                      <w:r w:rsidRPr="00DC31A5">
                        <w:rPr>
                          <w:rStyle w:val="Hyperlink"/>
                          <w:rFonts w:ascii="Sakkal Majalla" w:hAnsi="Sakkal Majalla"/>
                          <w:b/>
                          <w:bCs/>
                        </w:rPr>
                        <w:t>www.dawliatraining.com</w:t>
                      </w:r>
                    </w:hyperlink>
                  </w:p>
                  <w:p w:rsidR="005B0199" w:rsidRPr="00DC31A5" w:rsidRDefault="005B0199" w:rsidP="005B0199">
                    <w:pPr>
                      <w:spacing w:line="240" w:lineRule="auto"/>
                      <w:jc w:val="center"/>
                      <w:rPr>
                        <w:rFonts w:ascii="Sakkal Majalla" w:hAnsi="Sakkal Majalla"/>
                        <w:b/>
                        <w:bCs/>
                      </w:rPr>
                    </w:pPr>
                    <w:r w:rsidRPr="00DC31A5">
                      <w:rPr>
                        <w:rFonts w:ascii="Sakkal Majalla" w:hAnsi="Sakkal Majalla"/>
                        <w:b/>
                        <w:bCs/>
                      </w:rPr>
                      <w:t xml:space="preserve">Twitter, </w:t>
                    </w:r>
                    <w:proofErr w:type="spellStart"/>
                    <w:r w:rsidRPr="00DC31A5">
                      <w:rPr>
                        <w:rFonts w:ascii="Sakkal Majalla" w:hAnsi="Sakkal Majalla"/>
                        <w:b/>
                        <w:bCs/>
                      </w:rPr>
                      <w:t>facebook</w:t>
                    </w:r>
                    <w:proofErr w:type="spellEnd"/>
                    <w:r w:rsidRPr="00DC31A5">
                      <w:rPr>
                        <w:rFonts w:ascii="Sakkal Majalla" w:hAnsi="Sakkal Majalla"/>
                        <w:b/>
                        <w:bCs/>
                      </w:rPr>
                      <w:t xml:space="preserve">, </w:t>
                    </w:r>
                    <w:proofErr w:type="spellStart"/>
                    <w:r w:rsidRPr="00DC31A5">
                      <w:rPr>
                        <w:rFonts w:ascii="Sakkal Majalla" w:hAnsi="Sakkal Majalla"/>
                        <w:b/>
                        <w:bCs/>
                      </w:rPr>
                      <w:t>instagram</w:t>
                    </w:r>
                    <w:proofErr w:type="spellEnd"/>
                    <w:r w:rsidRPr="00DC31A5">
                      <w:rPr>
                        <w:rFonts w:ascii="Sakkal Majalla" w:hAnsi="Sakkal Majalla"/>
                        <w:b/>
                        <w:bCs/>
                      </w:rPr>
                      <w:t xml:space="preserve">: </w:t>
                    </w:r>
                    <w:r w:rsidRPr="00DC31A5">
                      <w:rPr>
                        <w:rFonts w:ascii="Sakkal Majalla" w:hAnsi="Sakkal Majalla"/>
                        <w:b/>
                        <w:bCs/>
                        <w:color w:val="2F5496" w:themeColor="accent1" w:themeShade="BF"/>
                      </w:rPr>
                      <w:t>@</w:t>
                    </w:r>
                    <w:proofErr w:type="spellStart"/>
                    <w:r w:rsidRPr="00DC31A5">
                      <w:rPr>
                        <w:rFonts w:ascii="Sakkal Majalla" w:hAnsi="Sakkal Majalla"/>
                        <w:b/>
                        <w:bCs/>
                        <w:color w:val="2F5496" w:themeColor="accent1" w:themeShade="BF"/>
                      </w:rPr>
                      <w:t>tircjo</w:t>
                    </w:r>
                    <w:proofErr w:type="spellEnd"/>
                  </w:p>
                  <w:p w:rsidR="005B0199" w:rsidRPr="00DC31A5" w:rsidRDefault="005B0199" w:rsidP="005B0199">
                    <w:pPr>
                      <w:spacing w:line="240" w:lineRule="auto"/>
                      <w:jc w:val="center"/>
                      <w:rPr>
                        <w:rFonts w:ascii="Sakkal Majalla" w:hAnsi="Sakkal Majalla"/>
                        <w:b/>
                        <w:bCs/>
                      </w:rPr>
                    </w:pPr>
                    <w:r w:rsidRPr="00DC31A5">
                      <w:rPr>
                        <w:rFonts w:ascii="Sakkal Majalla" w:hAnsi="Sakkal Majalla"/>
                        <w:b/>
                        <w:bCs/>
                      </w:rPr>
                      <w:t xml:space="preserve">Mobile &amp; </w:t>
                    </w:r>
                    <w:proofErr w:type="spellStart"/>
                    <w:r w:rsidRPr="00DC31A5">
                      <w:rPr>
                        <w:rFonts w:ascii="Sakkal Majalla" w:hAnsi="Sakkal Majalla"/>
                        <w:b/>
                        <w:bCs/>
                      </w:rPr>
                      <w:t>whatssup</w:t>
                    </w:r>
                    <w:proofErr w:type="spellEnd"/>
                    <w:r w:rsidRPr="00DC31A5">
                      <w:rPr>
                        <w:rFonts w:ascii="Sakkal Majalla" w:hAnsi="Sakkal Majalla"/>
                        <w:b/>
                        <w:bCs/>
                      </w:rPr>
                      <w:t>:</w:t>
                    </w:r>
                  </w:p>
                  <w:p w:rsidR="005B0199" w:rsidRDefault="005B0199" w:rsidP="005B0199">
                    <w:pPr>
                      <w:spacing w:line="240" w:lineRule="auto"/>
                      <w:jc w:val="center"/>
                      <w:rPr>
                        <w:rFonts w:ascii="Sakkal Majalla" w:hAnsi="Sakkal Majalla"/>
                        <w:b/>
                        <w:bCs/>
                        <w:rtl/>
                      </w:rPr>
                    </w:pPr>
                    <w:r w:rsidRPr="00DC31A5">
                      <w:rPr>
                        <w:rFonts w:ascii="Sakkal Majalla" w:hAnsi="Sakkal Majalla"/>
                        <w:b/>
                        <w:bCs/>
                      </w:rPr>
                      <w:t>00962779222666</w:t>
                    </w:r>
                  </w:p>
                  <w:p w:rsidR="005B0199" w:rsidRPr="00DC31A5" w:rsidRDefault="005B0199" w:rsidP="005B0199">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v:textbox>
            </v:rect>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12C42" w:rsidRDefault="00512C42">
    <w:pPr>
      <w:pStyle w:val="Footer"/>
      <w:rPr>
        <w:rFonts w:hint="cs"/>
        <w:lang w:bidi="ar-JO"/>
      </w:rPr>
    </w:pPr>
    <w:r>
      <w:rPr>
        <w:rFonts w:ascii="Sakkal Majalla" w:hAnsi="Sakkal Majalla"/>
        <w:b/>
        <w:bCs/>
        <w:noProof/>
        <w:color w:val="002060"/>
        <w:sz w:val="34"/>
        <w:rtl/>
      </w:rPr>
      <mc:AlternateContent>
        <mc:Choice Requires="wps">
          <w:drawing>
            <wp:anchor distT="0" distB="0" distL="114300" distR="114300" simplePos="0" relativeHeight="251706368" behindDoc="0" locked="0" layoutInCell="1" allowOverlap="1" wp14:anchorId="73DB528A" wp14:editId="3FFA7BEF">
              <wp:simplePos x="0" y="0"/>
              <wp:positionH relativeFrom="column">
                <wp:posOffset>3897225</wp:posOffset>
              </wp:positionH>
              <wp:positionV relativeFrom="paragraph">
                <wp:posOffset>303530</wp:posOffset>
              </wp:positionV>
              <wp:extent cx="2374265" cy="1402715"/>
              <wp:effectExtent l="0" t="0" r="0" b="0"/>
              <wp:wrapNone/>
              <wp:docPr id="3206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512C42" w:rsidRPr="00DC31A5" w:rsidRDefault="00512C42" w:rsidP="00512C42">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rsidR="00512C42" w:rsidRPr="00DC31A5" w:rsidRDefault="00512C42" w:rsidP="00512C42">
                          <w:pPr>
                            <w:spacing w:line="240" w:lineRule="auto"/>
                            <w:jc w:val="center"/>
                            <w:rPr>
                              <w:rFonts w:ascii="Sakkal Majalla" w:hAnsi="Sakkal Majalla"/>
                              <w:b/>
                              <w:bCs/>
                            </w:rPr>
                          </w:pPr>
                          <w:hyperlink r:id="rId1" w:history="1">
                            <w:r w:rsidRPr="00DC31A5">
                              <w:rPr>
                                <w:rStyle w:val="Hyperlink"/>
                                <w:rFonts w:ascii="Sakkal Majalla" w:hAnsi="Sakkal Majalla"/>
                                <w:b/>
                                <w:bCs/>
                              </w:rPr>
                              <w:t>www.dawliatraining.com</w:t>
                            </w:r>
                          </w:hyperlink>
                        </w:p>
                        <w:p w:rsidR="00512C42" w:rsidRPr="00DC31A5" w:rsidRDefault="00512C42" w:rsidP="00512C42">
                          <w:pPr>
                            <w:spacing w:line="240" w:lineRule="auto"/>
                            <w:jc w:val="center"/>
                            <w:rPr>
                              <w:rFonts w:ascii="Sakkal Majalla" w:hAnsi="Sakkal Majalla"/>
                              <w:b/>
                              <w:bCs/>
                            </w:rPr>
                          </w:pPr>
                          <w:r w:rsidRPr="00DC31A5">
                            <w:rPr>
                              <w:rFonts w:ascii="Sakkal Majalla" w:hAnsi="Sakkal Majalla"/>
                              <w:b/>
                              <w:bCs/>
                            </w:rPr>
                            <w:t xml:space="preserve">Twitter, </w:t>
                          </w:r>
                          <w:proofErr w:type="spellStart"/>
                          <w:r w:rsidRPr="00DC31A5">
                            <w:rPr>
                              <w:rFonts w:ascii="Sakkal Majalla" w:hAnsi="Sakkal Majalla"/>
                              <w:b/>
                              <w:bCs/>
                            </w:rPr>
                            <w:t>facebook</w:t>
                          </w:r>
                          <w:proofErr w:type="spellEnd"/>
                          <w:r w:rsidRPr="00DC31A5">
                            <w:rPr>
                              <w:rFonts w:ascii="Sakkal Majalla" w:hAnsi="Sakkal Majalla"/>
                              <w:b/>
                              <w:bCs/>
                            </w:rPr>
                            <w:t xml:space="preserve">, </w:t>
                          </w:r>
                          <w:proofErr w:type="spellStart"/>
                          <w:r w:rsidRPr="00DC31A5">
                            <w:rPr>
                              <w:rFonts w:ascii="Sakkal Majalla" w:hAnsi="Sakkal Majalla"/>
                              <w:b/>
                              <w:bCs/>
                            </w:rPr>
                            <w:t>instagram</w:t>
                          </w:r>
                          <w:proofErr w:type="spellEnd"/>
                          <w:r w:rsidRPr="00DC31A5">
                            <w:rPr>
                              <w:rFonts w:ascii="Sakkal Majalla" w:hAnsi="Sakkal Majalla"/>
                              <w:b/>
                              <w:bCs/>
                            </w:rPr>
                            <w:t xml:space="preserve">: </w:t>
                          </w:r>
                          <w:r w:rsidRPr="00DC31A5">
                            <w:rPr>
                              <w:rFonts w:ascii="Sakkal Majalla" w:hAnsi="Sakkal Majalla"/>
                              <w:b/>
                              <w:bCs/>
                              <w:color w:val="2F5496" w:themeColor="accent1" w:themeShade="BF"/>
                            </w:rPr>
                            <w:t>@</w:t>
                          </w:r>
                          <w:proofErr w:type="spellStart"/>
                          <w:r w:rsidRPr="00DC31A5">
                            <w:rPr>
                              <w:rFonts w:ascii="Sakkal Majalla" w:hAnsi="Sakkal Majalla"/>
                              <w:b/>
                              <w:bCs/>
                              <w:color w:val="2F5496" w:themeColor="accent1" w:themeShade="BF"/>
                            </w:rPr>
                            <w:t>tircjo</w:t>
                          </w:r>
                          <w:proofErr w:type="spellEnd"/>
                        </w:p>
                        <w:p w:rsidR="00512C42" w:rsidRPr="00DC31A5" w:rsidRDefault="00512C42" w:rsidP="00512C42">
                          <w:pPr>
                            <w:spacing w:line="240" w:lineRule="auto"/>
                            <w:jc w:val="center"/>
                            <w:rPr>
                              <w:rFonts w:ascii="Sakkal Majalla" w:hAnsi="Sakkal Majalla"/>
                              <w:b/>
                              <w:bCs/>
                            </w:rPr>
                          </w:pPr>
                          <w:r w:rsidRPr="00DC31A5">
                            <w:rPr>
                              <w:rFonts w:ascii="Sakkal Majalla" w:hAnsi="Sakkal Majalla"/>
                              <w:b/>
                              <w:bCs/>
                            </w:rPr>
                            <w:t xml:space="preserve">Mobile &amp; </w:t>
                          </w:r>
                          <w:proofErr w:type="spellStart"/>
                          <w:r w:rsidRPr="00DC31A5">
                            <w:rPr>
                              <w:rFonts w:ascii="Sakkal Majalla" w:hAnsi="Sakkal Majalla"/>
                              <w:b/>
                              <w:bCs/>
                            </w:rPr>
                            <w:t>whatssup</w:t>
                          </w:r>
                          <w:proofErr w:type="spellEnd"/>
                          <w:r w:rsidRPr="00DC31A5">
                            <w:rPr>
                              <w:rFonts w:ascii="Sakkal Majalla" w:hAnsi="Sakkal Majalla"/>
                              <w:b/>
                              <w:bCs/>
                            </w:rPr>
                            <w:t>:</w:t>
                          </w:r>
                        </w:p>
                        <w:p w:rsidR="00512C42" w:rsidRDefault="00512C42" w:rsidP="00512C42">
                          <w:pPr>
                            <w:spacing w:line="240" w:lineRule="auto"/>
                            <w:jc w:val="center"/>
                            <w:rPr>
                              <w:rFonts w:ascii="Sakkal Majalla" w:hAnsi="Sakkal Majalla"/>
                              <w:b/>
                              <w:bCs/>
                              <w:rtl/>
                            </w:rPr>
                          </w:pPr>
                          <w:r w:rsidRPr="00DC31A5">
                            <w:rPr>
                              <w:rFonts w:ascii="Sakkal Majalla" w:hAnsi="Sakkal Majalla"/>
                              <w:b/>
                              <w:bCs/>
                            </w:rPr>
                            <w:t>00962779222666</w:t>
                          </w:r>
                        </w:p>
                        <w:p w:rsidR="00512C42" w:rsidRPr="00DC31A5" w:rsidRDefault="00512C42" w:rsidP="00512C42">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_x0000_s2944" style="position:absolute;left:0;text-align:left;margin-left:306.85pt;margin-top:23.9pt;width:186.95pt;height:110.4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" filled="f" stroked="f" strokeweight="1pt">
              <v:textbox>
                <w:txbxContent>
                  <w:p w:rsidR="00512C42" w:rsidRPr="00DC31A5" w:rsidRDefault="00512C42" w:rsidP="00512C42">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rsidR="00512C42" w:rsidRPr="00DC31A5" w:rsidRDefault="00512C42" w:rsidP="00512C42">
                    <w:pPr>
                      <w:spacing w:line="240" w:lineRule="auto"/>
                      <w:jc w:val="center"/>
                      <w:rPr>
                        <w:rFonts w:ascii="Sakkal Majalla" w:hAnsi="Sakkal Majalla"/>
                        <w:b/>
                        <w:bCs/>
                      </w:rPr>
                    </w:pPr>
                    <w:hyperlink r:id="rId2" w:history="1">
                      <w:r w:rsidRPr="00DC31A5">
                        <w:rPr>
                          <w:rStyle w:val="Hyperlink"/>
                          <w:rFonts w:ascii="Sakkal Majalla" w:hAnsi="Sakkal Majalla"/>
                          <w:b/>
                          <w:bCs/>
                        </w:rPr>
                        <w:t>www.dawliatraining.com</w:t>
                      </w:r>
                    </w:hyperlink>
                  </w:p>
                  <w:p w:rsidR="00512C42" w:rsidRPr="00DC31A5" w:rsidRDefault="00512C42" w:rsidP="00512C42">
                    <w:pPr>
                      <w:spacing w:line="240" w:lineRule="auto"/>
                      <w:jc w:val="center"/>
                      <w:rPr>
                        <w:rFonts w:ascii="Sakkal Majalla" w:hAnsi="Sakkal Majalla"/>
                        <w:b/>
                        <w:bCs/>
                      </w:rPr>
                    </w:pPr>
                    <w:r w:rsidRPr="00DC31A5">
                      <w:rPr>
                        <w:rFonts w:ascii="Sakkal Majalla" w:hAnsi="Sakkal Majalla"/>
                        <w:b/>
                        <w:bCs/>
                      </w:rPr>
                      <w:t xml:space="preserve">Twitter, </w:t>
                    </w:r>
                    <w:proofErr w:type="spellStart"/>
                    <w:r w:rsidRPr="00DC31A5">
                      <w:rPr>
                        <w:rFonts w:ascii="Sakkal Majalla" w:hAnsi="Sakkal Majalla"/>
                        <w:b/>
                        <w:bCs/>
                      </w:rPr>
                      <w:t>facebook</w:t>
                    </w:r>
                    <w:proofErr w:type="spellEnd"/>
                    <w:r w:rsidRPr="00DC31A5">
                      <w:rPr>
                        <w:rFonts w:ascii="Sakkal Majalla" w:hAnsi="Sakkal Majalla"/>
                        <w:b/>
                        <w:bCs/>
                      </w:rPr>
                      <w:t xml:space="preserve">, </w:t>
                    </w:r>
                    <w:proofErr w:type="spellStart"/>
                    <w:r w:rsidRPr="00DC31A5">
                      <w:rPr>
                        <w:rFonts w:ascii="Sakkal Majalla" w:hAnsi="Sakkal Majalla"/>
                        <w:b/>
                        <w:bCs/>
                      </w:rPr>
                      <w:t>instagram</w:t>
                    </w:r>
                    <w:proofErr w:type="spellEnd"/>
                    <w:r w:rsidRPr="00DC31A5">
                      <w:rPr>
                        <w:rFonts w:ascii="Sakkal Majalla" w:hAnsi="Sakkal Majalla"/>
                        <w:b/>
                        <w:bCs/>
                      </w:rPr>
                      <w:t xml:space="preserve">: </w:t>
                    </w:r>
                    <w:r w:rsidRPr="00DC31A5">
                      <w:rPr>
                        <w:rFonts w:ascii="Sakkal Majalla" w:hAnsi="Sakkal Majalla"/>
                        <w:b/>
                        <w:bCs/>
                        <w:color w:val="2F5496" w:themeColor="accent1" w:themeShade="BF"/>
                      </w:rPr>
                      <w:t>@</w:t>
                    </w:r>
                    <w:proofErr w:type="spellStart"/>
                    <w:r w:rsidRPr="00DC31A5">
                      <w:rPr>
                        <w:rFonts w:ascii="Sakkal Majalla" w:hAnsi="Sakkal Majalla"/>
                        <w:b/>
                        <w:bCs/>
                        <w:color w:val="2F5496" w:themeColor="accent1" w:themeShade="BF"/>
                      </w:rPr>
                      <w:t>tircjo</w:t>
                    </w:r>
                    <w:proofErr w:type="spellEnd"/>
                  </w:p>
                  <w:p w:rsidR="00512C42" w:rsidRPr="00DC31A5" w:rsidRDefault="00512C42" w:rsidP="00512C42">
                    <w:pPr>
                      <w:spacing w:line="240" w:lineRule="auto"/>
                      <w:jc w:val="center"/>
                      <w:rPr>
                        <w:rFonts w:ascii="Sakkal Majalla" w:hAnsi="Sakkal Majalla"/>
                        <w:b/>
                        <w:bCs/>
                      </w:rPr>
                    </w:pPr>
                    <w:r w:rsidRPr="00DC31A5">
                      <w:rPr>
                        <w:rFonts w:ascii="Sakkal Majalla" w:hAnsi="Sakkal Majalla"/>
                        <w:b/>
                        <w:bCs/>
                      </w:rPr>
                      <w:t xml:space="preserve">Mobile &amp; </w:t>
                    </w:r>
                    <w:proofErr w:type="spellStart"/>
                    <w:r w:rsidRPr="00DC31A5">
                      <w:rPr>
                        <w:rFonts w:ascii="Sakkal Majalla" w:hAnsi="Sakkal Majalla"/>
                        <w:b/>
                        <w:bCs/>
                      </w:rPr>
                      <w:t>whatssup</w:t>
                    </w:r>
                    <w:proofErr w:type="spellEnd"/>
                    <w:r w:rsidRPr="00DC31A5">
                      <w:rPr>
                        <w:rFonts w:ascii="Sakkal Majalla" w:hAnsi="Sakkal Majalla"/>
                        <w:b/>
                        <w:bCs/>
                      </w:rPr>
                      <w:t>:</w:t>
                    </w:r>
                  </w:p>
                  <w:p w:rsidR="00512C42" w:rsidRDefault="00512C42" w:rsidP="00512C42">
                    <w:pPr>
                      <w:spacing w:line="240" w:lineRule="auto"/>
                      <w:jc w:val="center"/>
                      <w:rPr>
                        <w:rFonts w:ascii="Sakkal Majalla" w:hAnsi="Sakkal Majalla"/>
                        <w:b/>
                        <w:bCs/>
                        <w:rtl/>
                      </w:rPr>
                    </w:pPr>
                    <w:r w:rsidRPr="00DC31A5">
                      <w:rPr>
                        <w:rFonts w:ascii="Sakkal Majalla" w:hAnsi="Sakkal Majalla"/>
                        <w:b/>
                        <w:bCs/>
                      </w:rPr>
                      <w:t>00962779222666</w:t>
                    </w:r>
                  </w:p>
                  <w:p w:rsidR="00512C42" w:rsidRPr="00DC31A5" w:rsidRDefault="00512C42" w:rsidP="00512C42">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v:textbox>
            </v:rect>
          </w:pict>
        </mc:Fallback>
      </mc:AlternateContent>
    </w:r>
    <w:r w:rsidRPr="00512C42">
      <w:rPr>
        <w:rtl/>
        <w:lang w:bidi="ar-JO"/>
      </w:rPr>
      <mc:AlternateContent>
        <mc:Choice Requires="wps">
          <w:drawing>
            <wp:anchor distT="0" distB="0" distL="114300" distR="114300" simplePos="0" relativeHeight="251699200" behindDoc="0" locked="0" layoutInCell="1" allowOverlap="1" wp14:anchorId="1102BAF9" wp14:editId="30CB9BEE">
              <wp:simplePos x="0" y="0"/>
              <wp:positionH relativeFrom="column">
                <wp:posOffset>-838200</wp:posOffset>
              </wp:positionH>
              <wp:positionV relativeFrom="paragraph">
                <wp:posOffset>52705</wp:posOffset>
              </wp:positionV>
              <wp:extent cx="1600200" cy="304800"/>
              <wp:effectExtent l="0" t="0" r="0" b="0"/>
              <wp:wrapNone/>
              <wp:docPr id="128" name="مستطيل 2"/>
              <wp:cNvGraphicFramePr/>
              <a:graphic xmlns:a="http://schemas.openxmlformats.org/drawingml/2006/main">
                <a:graphicData uri="http://schemas.microsoft.com/office/word/2010/wordprocessingShape">
                  <wps:wsp>
                    <wps:cNvSpPr/>
                    <wps:spPr>
                      <a:xfrm>
                        <a:off x="0" y="0"/>
                        <a:ext cx="1600200" cy="3048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512C42" w:rsidRPr="000A6361" w:rsidRDefault="00512C42" w:rsidP="00512C42">
                          <w:pPr>
                            <w:bidi w:val="0"/>
                            <w:spacing w:line="240" w:lineRule="auto"/>
                            <w:jc w:val="left"/>
                            <w:rPr>
                              <w:rFonts w:ascii="Sakkal Majalla" w:hAnsi="Sakkal Majalla"/>
                              <w:color w:val="538135" w:themeColor="accent6" w:themeShade="BF"/>
                            </w:rPr>
                          </w:pPr>
                          <w:r w:rsidRPr="000A6361">
                            <w:rPr>
                              <w:rFonts w:ascii="Sakkal Majalla" w:hAnsi="Sakkal Majalla"/>
                              <w:color w:val="538135" w:themeColor="accent6" w:themeShade="BF"/>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_x0000_s2945" style="position:absolute;left:0;text-align:left;margin-left:-66pt;margin-top:4.15pt;width:126pt;height:24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" filled="f" stroked="f" strokeweight="1pt">
              <v:textbox>
                <w:txbxContent>
                  <w:p w:rsidR="00512C42" w:rsidRPr="000A6361" w:rsidRDefault="00512C42" w:rsidP="00512C42">
                    <w:pPr>
                      <w:bidi w:val="0"/>
                      <w:spacing w:line="240" w:lineRule="auto"/>
                      <w:jc w:val="left"/>
                      <w:rPr>
                        <w:rFonts w:ascii="Sakkal Majalla" w:hAnsi="Sakkal Majalla"/>
                        <w:color w:val="538135" w:themeColor="accent6" w:themeShade="BF"/>
                      </w:rPr>
                    </w:pPr>
                    <w:r w:rsidRPr="000A6361">
                      <w:rPr>
                        <w:rFonts w:ascii="Sakkal Majalla" w:hAnsi="Sakkal Majalla"/>
                        <w:color w:val="538135" w:themeColor="accent6" w:themeShade="BF"/>
                      </w:rPr>
                      <w:t>www.dawliatraining.com</w:t>
                    </w:r>
                  </w:p>
                </w:txbxContent>
              </v:textbox>
            </v:rect>
          </w:pict>
        </mc:Fallback>
      </mc:AlternateContent>
    </w:r>
    <w:r w:rsidRPr="00512C42">
      <w:rPr>
        <w:rtl/>
        <w:lang w:bidi="ar-JO"/>
      </w:rPr>
      <mc:AlternateContent>
        <mc:Choice Requires="wps">
          <w:drawing>
            <wp:anchor distT="0" distB="0" distL="114300" distR="114300" simplePos="0" relativeHeight="251698176" behindDoc="0" locked="0" layoutInCell="1" allowOverlap="1" wp14:anchorId="0E29B927" wp14:editId="71B0CFC7">
              <wp:simplePos x="0" y="0"/>
              <wp:positionH relativeFrom="column">
                <wp:posOffset>895350</wp:posOffset>
              </wp:positionH>
              <wp:positionV relativeFrom="paragraph">
                <wp:posOffset>91440</wp:posOffset>
              </wp:positionV>
              <wp:extent cx="1562100" cy="304800"/>
              <wp:effectExtent l="0" t="0" r="0" b="0"/>
              <wp:wrapNone/>
              <wp:docPr id="127" name="مربع نص 3"/>
              <wp:cNvGraphicFramePr/>
              <a:graphic xmlns:a="http://schemas.openxmlformats.org/drawingml/2006/main">
                <a:graphicData uri="http://schemas.microsoft.com/office/word/2010/wordprocessingShape">
                  <wps:wsp>
                    <wps:cNvSpPr txBox="1"/>
                    <wps:spPr>
                      <a:xfrm>
                        <a:off x="0" y="0"/>
                        <a:ext cx="156210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12C42" w:rsidRPr="00290E2B" w:rsidRDefault="00512C42" w:rsidP="00512C42">
                          <w:pPr>
                            <w:jc w:val="center"/>
                            <w:rPr>
                              <w:rFonts w:asciiTheme="majorBidi" w:hAnsiTheme="majorBidi" w:cstheme="majorBidi"/>
                              <w:b/>
                              <w:bCs/>
                              <w:color w:val="A8D08D" w:themeColor="accent6" w:themeTint="99"/>
                              <w:sz w:val="20"/>
                              <w:szCs w:val="24"/>
                              <w:lang w:bidi="ar-JO"/>
                            </w:rPr>
                          </w:pPr>
                          <w:r w:rsidRPr="00290E2B">
                            <w:rPr>
                              <w:rFonts w:asciiTheme="majorBidi" w:hAnsiTheme="majorBidi" w:cstheme="majorBidi"/>
                              <w:b/>
                              <w:bCs/>
                              <w:color w:val="A8D08D" w:themeColor="accent6" w:themeTint="99"/>
                              <w:sz w:val="20"/>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2946" type="#_x0000_t202" style="position:absolute;left:0;text-align:left;margin-left:70.5pt;margin-top:7.2pt;width:123pt;height:24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" filled="f" stroked="f" strokeweight=".5pt">
              <v:textbox>
                <w:txbxContent>
                  <w:p w:rsidR="00512C42" w:rsidRPr="00290E2B" w:rsidRDefault="00512C42" w:rsidP="00512C42">
                    <w:pPr>
                      <w:jc w:val="center"/>
                      <w:rPr>
                        <w:rFonts w:asciiTheme="majorBidi" w:hAnsiTheme="majorBidi" w:cstheme="majorBidi"/>
                        <w:b/>
                        <w:bCs/>
                        <w:color w:val="A8D08D" w:themeColor="accent6" w:themeTint="99"/>
                        <w:sz w:val="20"/>
                        <w:szCs w:val="24"/>
                        <w:lang w:bidi="ar-JO"/>
                      </w:rPr>
                    </w:pPr>
                    <w:r w:rsidRPr="00290E2B">
                      <w:rPr>
                        <w:rFonts w:asciiTheme="majorBidi" w:hAnsiTheme="majorBidi" w:cstheme="majorBidi"/>
                        <w:b/>
                        <w:bCs/>
                        <w:color w:val="A8D08D" w:themeColor="accent6" w:themeTint="99"/>
                        <w:sz w:val="20"/>
                        <w:szCs w:val="24"/>
                        <w:rtl/>
                        <w:lang w:bidi="ar-JO"/>
                      </w:rPr>
                      <w:t>مركز أبحاث الدولية للتدريب</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357930420"/>
      <w:docPartObj>
        <w:docPartGallery w:val="Page Numbers (Bottom of Page)"/>
        <w:docPartUnique/>
      </w:docPartObj>
    </w:sdtPr>
    <w:sdtEndPr>
      <w:rPr>
        <w:noProof/>
        <w:color w:val="FFFFFF" w:themeColor="background1"/>
        <w:sz w:val="32"/>
      </w:rPr>
    </w:sdtEndPr>
    <w:sdtContent>
      <w:p w:rsidR="00FC7E58" w:rsidRDefault="00512C42">
        <w:pPr>
          <w:pStyle w:val="Footer"/>
          <w:jc w:val="center"/>
        </w:pPr>
        <w:r w:rsidRPr="00512C42">
          <w:rPr>
            <w:rtl/>
            <w:lang w:bidi="ar-JO"/>
          </w:rPr>
          <mc:AlternateContent>
            <mc:Choice Requires="wps">
              <w:drawing>
                <wp:anchor distT="0" distB="0" distL="114300" distR="114300" simplePos="0" relativeHeight="251711488" behindDoc="0" locked="0" layoutInCell="1" allowOverlap="1" wp14:anchorId="6D19FD5F" wp14:editId="191A19CE">
                  <wp:simplePos x="0" y="0"/>
                  <wp:positionH relativeFrom="column">
                    <wp:posOffset>-904875</wp:posOffset>
                  </wp:positionH>
                  <wp:positionV relativeFrom="paragraph">
                    <wp:posOffset>234950</wp:posOffset>
                  </wp:positionV>
                  <wp:extent cx="1600200" cy="304800"/>
                  <wp:effectExtent l="0" t="0" r="0" b="0"/>
                  <wp:wrapNone/>
                  <wp:docPr id="353" name="مستطيل 2"/>
                  <wp:cNvGraphicFramePr/>
                  <a:graphic xmlns:a="http://schemas.openxmlformats.org/drawingml/2006/main">
                    <a:graphicData uri="http://schemas.microsoft.com/office/word/2010/wordprocessingShape">
                      <wps:wsp>
                        <wps:cNvSpPr/>
                        <wps:spPr>
                          <a:xfrm>
                            <a:off x="0" y="0"/>
                            <a:ext cx="1600200" cy="3048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512C42" w:rsidRPr="000A6361" w:rsidRDefault="00512C42" w:rsidP="00512C42">
                              <w:pPr>
                                <w:bidi w:val="0"/>
                                <w:spacing w:line="240" w:lineRule="auto"/>
                                <w:jc w:val="left"/>
                                <w:rPr>
                                  <w:rFonts w:ascii="Sakkal Majalla" w:hAnsi="Sakkal Majalla"/>
                                  <w:color w:val="538135" w:themeColor="accent6" w:themeShade="BF"/>
                                </w:rPr>
                              </w:pPr>
                              <w:r w:rsidRPr="000A6361">
                                <w:rPr>
                                  <w:rFonts w:ascii="Sakkal Majalla" w:hAnsi="Sakkal Majalla"/>
                                  <w:color w:val="538135" w:themeColor="accent6" w:themeShade="BF"/>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_x0000_s2948" style="position:absolute;left:0;text-align:left;margin-left:-71.25pt;margin-top:18.5pt;width:126pt;height:24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" filled="f" stroked="f" strokeweight="1pt">
                  <v:textbox>
                    <w:txbxContent>
                      <w:p w:rsidR="00512C42" w:rsidRPr="000A6361" w:rsidRDefault="00512C42" w:rsidP="00512C42">
                        <w:pPr>
                          <w:bidi w:val="0"/>
                          <w:spacing w:line="240" w:lineRule="auto"/>
                          <w:jc w:val="left"/>
                          <w:rPr>
                            <w:rFonts w:ascii="Sakkal Majalla" w:hAnsi="Sakkal Majalla"/>
                            <w:color w:val="538135" w:themeColor="accent6" w:themeShade="BF"/>
                          </w:rPr>
                        </w:pPr>
                        <w:r w:rsidRPr="000A6361">
                          <w:rPr>
                            <w:rFonts w:ascii="Sakkal Majalla" w:hAnsi="Sakkal Majalla"/>
                            <w:color w:val="538135" w:themeColor="accent6" w:themeShade="BF"/>
                          </w:rPr>
                          <w:t>www.dawliatraining.com</w:t>
                        </w:r>
                      </w:p>
                    </w:txbxContent>
                  </v:textbox>
                </v:rect>
              </w:pict>
            </mc:Fallback>
          </mc:AlternateContent>
        </w:r>
        <w:r w:rsidRPr="00512C42">
          <w:rPr>
            <w:rtl/>
            <w:lang w:bidi="ar-JO"/>
          </w:rPr>
          <mc:AlternateContent>
            <mc:Choice Requires="wps">
              <w:drawing>
                <wp:anchor distT="0" distB="0" distL="114300" distR="114300" simplePos="0" relativeHeight="251710464" behindDoc="0" locked="0" layoutInCell="1" allowOverlap="1" wp14:anchorId="59C47A0D" wp14:editId="618B2AB3">
                  <wp:simplePos x="0" y="0"/>
                  <wp:positionH relativeFrom="column">
                    <wp:posOffset>828675</wp:posOffset>
                  </wp:positionH>
                  <wp:positionV relativeFrom="paragraph">
                    <wp:posOffset>273685</wp:posOffset>
                  </wp:positionV>
                  <wp:extent cx="1562100" cy="304800"/>
                  <wp:effectExtent l="0" t="0" r="0" b="0"/>
                  <wp:wrapNone/>
                  <wp:docPr id="352" name="مربع نص 3"/>
                  <wp:cNvGraphicFramePr/>
                  <a:graphic xmlns:a="http://schemas.openxmlformats.org/drawingml/2006/main">
                    <a:graphicData uri="http://schemas.microsoft.com/office/word/2010/wordprocessingShape">
                      <wps:wsp>
                        <wps:cNvSpPr txBox="1"/>
                        <wps:spPr>
                          <a:xfrm>
                            <a:off x="0" y="0"/>
                            <a:ext cx="156210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12C42" w:rsidRPr="00290E2B" w:rsidRDefault="00512C42" w:rsidP="00512C42">
                              <w:pPr>
                                <w:jc w:val="center"/>
                                <w:rPr>
                                  <w:rFonts w:asciiTheme="majorBidi" w:hAnsiTheme="majorBidi" w:cstheme="majorBidi"/>
                                  <w:b/>
                                  <w:bCs/>
                                  <w:color w:val="A8D08D" w:themeColor="accent6" w:themeTint="99"/>
                                  <w:sz w:val="20"/>
                                  <w:szCs w:val="24"/>
                                  <w:lang w:bidi="ar-JO"/>
                                </w:rPr>
                              </w:pPr>
                              <w:r w:rsidRPr="00290E2B">
                                <w:rPr>
                                  <w:rFonts w:asciiTheme="majorBidi" w:hAnsiTheme="majorBidi" w:cstheme="majorBidi"/>
                                  <w:b/>
                                  <w:bCs/>
                                  <w:color w:val="A8D08D" w:themeColor="accent6" w:themeTint="99"/>
                                  <w:sz w:val="20"/>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2949" type="#_x0000_t202" style="position:absolute;left:0;text-align:left;margin-left:65.25pt;margin-top:21.55pt;width:123pt;height:24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" filled="f" stroked="f" strokeweight=".5pt">
                  <v:textbox>
                    <w:txbxContent>
                      <w:p w:rsidR="00512C42" w:rsidRPr="00290E2B" w:rsidRDefault="00512C42" w:rsidP="00512C42">
                        <w:pPr>
                          <w:jc w:val="center"/>
                          <w:rPr>
                            <w:rFonts w:asciiTheme="majorBidi" w:hAnsiTheme="majorBidi" w:cstheme="majorBidi"/>
                            <w:b/>
                            <w:bCs/>
                            <w:color w:val="A8D08D" w:themeColor="accent6" w:themeTint="99"/>
                            <w:sz w:val="20"/>
                            <w:szCs w:val="24"/>
                            <w:lang w:bidi="ar-JO"/>
                          </w:rPr>
                        </w:pPr>
                        <w:r w:rsidRPr="00290E2B">
                          <w:rPr>
                            <w:rFonts w:asciiTheme="majorBidi" w:hAnsiTheme="majorBidi" w:cstheme="majorBidi"/>
                            <w:b/>
                            <w:bCs/>
                            <w:color w:val="A8D08D" w:themeColor="accent6" w:themeTint="99"/>
                            <w:sz w:val="20"/>
                            <w:szCs w:val="24"/>
                            <w:rtl/>
                            <w:lang w:bidi="ar-JO"/>
                          </w:rPr>
                          <w:t>مركز أبحاث الدولية للتدريب</w:t>
                        </w:r>
                      </w:p>
                    </w:txbxContent>
                  </v:textbox>
                </v:shape>
              </w:pict>
            </mc:Fallback>
          </mc:AlternateContent>
        </w:r>
        <w:r w:rsidR="00FC7E58">
          <w:rPr>
            <w:noProof/>
          </w:rPr>
          <mc:AlternateContent>
            <mc:Choice Requires="wpg">
              <w:drawing>
                <wp:anchor distT="0" distB="0" distL="114300" distR="114300" simplePos="0" relativeHeight="251674624" behindDoc="1" locked="0" layoutInCell="1" allowOverlap="1" wp14:anchorId="37813438" wp14:editId="72BD0DB9">
                  <wp:simplePos x="0" y="0"/>
                  <wp:positionH relativeFrom="margin">
                    <wp:align>center</wp:align>
                  </wp:positionH>
                  <wp:positionV relativeFrom="paragraph">
                    <wp:posOffset>172587</wp:posOffset>
                  </wp:positionV>
                  <wp:extent cx="7760970" cy="410210"/>
                  <wp:effectExtent l="0" t="0" r="0" b="8890"/>
                  <wp:wrapNone/>
                  <wp:docPr id="23" name="Group 23"/>
                  <wp:cNvGraphicFramePr/>
                  <a:graphic xmlns:a="http://schemas.openxmlformats.org/drawingml/2006/main">
                    <a:graphicData uri="http://schemas.microsoft.com/office/word/2010/wordprocessingGroup">
                      <wpg:wgp>
                        <wpg:cNvGrpSpPr/>
                        <wpg:grpSpPr>
                          <a:xfrm>
                            <a:off x="0" y="0"/>
                            <a:ext cx="7760970" cy="410210"/>
                            <a:chOff x="0" y="0"/>
                            <a:chExt cx="7762875" cy="409575"/>
                          </a:xfrm>
                        </wpg:grpSpPr>
                        <wps:wsp>
                          <wps:cNvPr id="32" name="Rectangle 24"/>
                          <wps:cNvSpPr/>
                          <wps:spPr>
                            <a:xfrm>
                              <a:off x="0" y="0"/>
                              <a:ext cx="7762875" cy="342900"/>
                            </a:xfrm>
                            <a:prstGeom prst="rect">
                              <a:avLst/>
                            </a:prstGeom>
                            <a:solidFill>
                              <a:srgbClr val="91622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3" name="Rectangle 25"/>
                          <wps:cNvSpPr/>
                          <wps:spPr>
                            <a:xfrm>
                              <a:off x="0" y="66675"/>
                              <a:ext cx="7762875" cy="342900"/>
                            </a:xfrm>
                            <a:prstGeom prst="rect">
                              <a:avLst/>
                            </a:prstGeom>
                            <a:solidFill>
                              <a:srgbClr val="CA965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DB434D2" id="Group 23" o:spid="_x0000_s1026" style="position:absolute;margin-left:0;margin-top:13.6pt;width:611.1pt;height:32.3pt;z-index:-251641856;mso-position-horizontal:center;mso-position-horizontal-relative:margin" coordsize="77628,4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">
                  <v:rect id="Rectangle 24" o:spid="_x0000_s1027" style="position:absolute;width:7762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" fillcolor="#91622f" stroked="f" strokeweight="1pt"/>
                  <v:rect id="Rectangle 25" o:spid="_x0000_s1028" style="position:absolute;top:666;width:7762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" fillcolor="#ca965c" stroked="f" strokeweight="1pt"/>
                  <w10:wrap anchorx="margin"/>
                </v:group>
              </w:pict>
            </mc:Fallback>
          </mc:AlternateContent>
        </w:r>
      </w:p>
      <w:p w:rsidR="00FC7E58" w:rsidRPr="00C96A98" w:rsidRDefault="00FC7E58" w:rsidP="00881264">
        <w:pPr>
          <w:pStyle w:val="Footer"/>
          <w:jc w:val="center"/>
          <w:rPr>
            <w:color w:val="FFFFFF" w:themeColor="background1"/>
            <w:sz w:val="32"/>
          </w:rPr>
        </w:pPr>
        <w:r w:rsidRPr="00C96A98">
          <w:rPr>
            <w:color w:val="FFFFFF" w:themeColor="background1"/>
            <w:sz w:val="32"/>
          </w:rPr>
          <w:fldChar w:fldCharType="begin"/>
        </w:r>
        <w:r w:rsidRPr="00C96A98">
          <w:rPr>
            <w:color w:val="FFFFFF" w:themeColor="background1"/>
            <w:sz w:val="32"/>
          </w:rPr>
          <w:instrText xml:space="preserve"> PAGE    \* MERGEFORMAT </w:instrText>
        </w:r>
        <w:r w:rsidRPr="00C96A98">
          <w:rPr>
            <w:color w:val="FFFFFF" w:themeColor="background1"/>
            <w:sz w:val="32"/>
          </w:rPr>
          <w:fldChar w:fldCharType="separate"/>
        </w:r>
        <w:r w:rsidR="005B0199">
          <w:rPr>
            <w:noProof/>
            <w:color w:val="FFFFFF" w:themeColor="background1"/>
            <w:sz w:val="32"/>
            <w:rtl/>
          </w:rPr>
          <w:t>34</w:t>
        </w:r>
        <w:r w:rsidRPr="00C96A98">
          <w:rPr>
            <w:noProof/>
            <w:color w:val="FFFFFF" w:themeColor="background1"/>
            <w:sz w:val="32"/>
          </w:rPr>
          <w:fldChar w:fldCharType="end"/>
        </w:r>
      </w:p>
    </w:sdtContent>
  </w:sdt>
  <w:p w:rsidR="00FC7E58" w:rsidRDefault="00512C42">
    <w:pPr>
      <w:pStyle w:val="Footer"/>
    </w:pPr>
    <w:r>
      <w:rPr>
        <w:rFonts w:ascii="Sakkal Majalla" w:hAnsi="Sakkal Majalla"/>
        <w:b/>
        <w:bCs/>
        <w:noProof/>
        <w:color w:val="002060"/>
        <w:sz w:val="34"/>
        <w:rtl/>
      </w:rPr>
      <mc:AlternateContent>
        <mc:Choice Requires="wps">
          <w:drawing>
            <wp:anchor distT="0" distB="0" distL="114300" distR="114300" simplePos="0" relativeHeight="251708416" behindDoc="0" locked="0" layoutInCell="1" allowOverlap="1" wp14:anchorId="7198B8F6" wp14:editId="0AFCA264">
              <wp:simplePos x="0" y="0"/>
              <wp:positionH relativeFrom="column">
                <wp:posOffset>4048125</wp:posOffset>
              </wp:positionH>
              <wp:positionV relativeFrom="paragraph">
                <wp:posOffset>409575</wp:posOffset>
              </wp:positionV>
              <wp:extent cx="2374265" cy="1402715"/>
              <wp:effectExtent l="0" t="0" r="0" b="0"/>
              <wp:wrapNone/>
              <wp:docPr id="32065"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512C42" w:rsidRPr="00DC31A5" w:rsidRDefault="00512C42" w:rsidP="00512C42">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rsidR="00512C42" w:rsidRPr="00DC31A5" w:rsidRDefault="00512C42" w:rsidP="00512C42">
                          <w:pPr>
                            <w:spacing w:line="240" w:lineRule="auto"/>
                            <w:jc w:val="center"/>
                            <w:rPr>
                              <w:rFonts w:ascii="Sakkal Majalla" w:hAnsi="Sakkal Majalla"/>
                              <w:b/>
                              <w:bCs/>
                            </w:rPr>
                          </w:pPr>
                          <w:hyperlink r:id="rId1" w:history="1">
                            <w:r w:rsidRPr="00DC31A5">
                              <w:rPr>
                                <w:rStyle w:val="Hyperlink"/>
                                <w:rFonts w:ascii="Sakkal Majalla" w:hAnsi="Sakkal Majalla"/>
                                <w:b/>
                                <w:bCs/>
                              </w:rPr>
                              <w:t>www.dawliatraining.com</w:t>
                            </w:r>
                          </w:hyperlink>
                        </w:p>
                        <w:p w:rsidR="00512C42" w:rsidRPr="00DC31A5" w:rsidRDefault="00512C42" w:rsidP="00512C42">
                          <w:pPr>
                            <w:spacing w:line="240" w:lineRule="auto"/>
                            <w:jc w:val="center"/>
                            <w:rPr>
                              <w:rFonts w:ascii="Sakkal Majalla" w:hAnsi="Sakkal Majalla"/>
                              <w:b/>
                              <w:bCs/>
                            </w:rPr>
                          </w:pPr>
                          <w:r w:rsidRPr="00DC31A5">
                            <w:rPr>
                              <w:rFonts w:ascii="Sakkal Majalla" w:hAnsi="Sakkal Majalla"/>
                              <w:b/>
                              <w:bCs/>
                            </w:rPr>
                            <w:t xml:space="preserve">Twitter, </w:t>
                          </w:r>
                          <w:proofErr w:type="spellStart"/>
                          <w:r w:rsidRPr="00DC31A5">
                            <w:rPr>
                              <w:rFonts w:ascii="Sakkal Majalla" w:hAnsi="Sakkal Majalla"/>
                              <w:b/>
                              <w:bCs/>
                            </w:rPr>
                            <w:t>facebook</w:t>
                          </w:r>
                          <w:proofErr w:type="spellEnd"/>
                          <w:r w:rsidRPr="00DC31A5">
                            <w:rPr>
                              <w:rFonts w:ascii="Sakkal Majalla" w:hAnsi="Sakkal Majalla"/>
                              <w:b/>
                              <w:bCs/>
                            </w:rPr>
                            <w:t xml:space="preserve">, </w:t>
                          </w:r>
                          <w:proofErr w:type="spellStart"/>
                          <w:r w:rsidRPr="00DC31A5">
                            <w:rPr>
                              <w:rFonts w:ascii="Sakkal Majalla" w:hAnsi="Sakkal Majalla"/>
                              <w:b/>
                              <w:bCs/>
                            </w:rPr>
                            <w:t>instagram</w:t>
                          </w:r>
                          <w:proofErr w:type="spellEnd"/>
                          <w:r w:rsidRPr="00DC31A5">
                            <w:rPr>
                              <w:rFonts w:ascii="Sakkal Majalla" w:hAnsi="Sakkal Majalla"/>
                              <w:b/>
                              <w:bCs/>
                            </w:rPr>
                            <w:t xml:space="preserve">: </w:t>
                          </w:r>
                          <w:r w:rsidRPr="00DC31A5">
                            <w:rPr>
                              <w:rFonts w:ascii="Sakkal Majalla" w:hAnsi="Sakkal Majalla"/>
                              <w:b/>
                              <w:bCs/>
                              <w:color w:val="2F5496" w:themeColor="accent1" w:themeShade="BF"/>
                            </w:rPr>
                            <w:t>@</w:t>
                          </w:r>
                          <w:proofErr w:type="spellStart"/>
                          <w:r w:rsidRPr="00DC31A5">
                            <w:rPr>
                              <w:rFonts w:ascii="Sakkal Majalla" w:hAnsi="Sakkal Majalla"/>
                              <w:b/>
                              <w:bCs/>
                              <w:color w:val="2F5496" w:themeColor="accent1" w:themeShade="BF"/>
                            </w:rPr>
                            <w:t>tircjo</w:t>
                          </w:r>
                          <w:proofErr w:type="spellEnd"/>
                        </w:p>
                        <w:p w:rsidR="00512C42" w:rsidRPr="00DC31A5" w:rsidRDefault="00512C42" w:rsidP="00512C42">
                          <w:pPr>
                            <w:spacing w:line="240" w:lineRule="auto"/>
                            <w:jc w:val="center"/>
                            <w:rPr>
                              <w:rFonts w:ascii="Sakkal Majalla" w:hAnsi="Sakkal Majalla"/>
                              <w:b/>
                              <w:bCs/>
                            </w:rPr>
                          </w:pPr>
                          <w:r w:rsidRPr="00DC31A5">
                            <w:rPr>
                              <w:rFonts w:ascii="Sakkal Majalla" w:hAnsi="Sakkal Majalla"/>
                              <w:b/>
                              <w:bCs/>
                            </w:rPr>
                            <w:t xml:space="preserve">Mobile &amp; </w:t>
                          </w:r>
                          <w:proofErr w:type="spellStart"/>
                          <w:r w:rsidRPr="00DC31A5">
                            <w:rPr>
                              <w:rFonts w:ascii="Sakkal Majalla" w:hAnsi="Sakkal Majalla"/>
                              <w:b/>
                              <w:bCs/>
                            </w:rPr>
                            <w:t>whatssup</w:t>
                          </w:r>
                          <w:proofErr w:type="spellEnd"/>
                          <w:r w:rsidRPr="00DC31A5">
                            <w:rPr>
                              <w:rFonts w:ascii="Sakkal Majalla" w:hAnsi="Sakkal Majalla"/>
                              <w:b/>
                              <w:bCs/>
                            </w:rPr>
                            <w:t>:</w:t>
                          </w:r>
                        </w:p>
                        <w:p w:rsidR="00512C42" w:rsidRDefault="00512C42" w:rsidP="00512C42">
                          <w:pPr>
                            <w:spacing w:line="240" w:lineRule="auto"/>
                            <w:jc w:val="center"/>
                            <w:rPr>
                              <w:rFonts w:ascii="Sakkal Majalla" w:hAnsi="Sakkal Majalla"/>
                              <w:b/>
                              <w:bCs/>
                              <w:rtl/>
                            </w:rPr>
                          </w:pPr>
                          <w:r w:rsidRPr="00DC31A5">
                            <w:rPr>
                              <w:rFonts w:ascii="Sakkal Majalla" w:hAnsi="Sakkal Majalla"/>
                              <w:b/>
                              <w:bCs/>
                            </w:rPr>
                            <w:t>00962779222666</w:t>
                          </w:r>
                        </w:p>
                        <w:p w:rsidR="00512C42" w:rsidRPr="00DC31A5" w:rsidRDefault="00512C42" w:rsidP="00512C42">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_x0000_s2950" style="position:absolute;left:0;text-align:left;margin-left:318.75pt;margin-top:32.25pt;width:186.95pt;height:110.4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" filled="f" stroked="f" strokeweight="1pt">
              <v:textbox>
                <w:txbxContent>
                  <w:p w:rsidR="00512C42" w:rsidRPr="00DC31A5" w:rsidRDefault="00512C42" w:rsidP="00512C42">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rsidR="00512C42" w:rsidRPr="00DC31A5" w:rsidRDefault="00512C42" w:rsidP="00512C42">
                    <w:pPr>
                      <w:spacing w:line="240" w:lineRule="auto"/>
                      <w:jc w:val="center"/>
                      <w:rPr>
                        <w:rFonts w:ascii="Sakkal Majalla" w:hAnsi="Sakkal Majalla"/>
                        <w:b/>
                        <w:bCs/>
                      </w:rPr>
                    </w:pPr>
                    <w:hyperlink r:id="rId2" w:history="1">
                      <w:r w:rsidRPr="00DC31A5">
                        <w:rPr>
                          <w:rStyle w:val="Hyperlink"/>
                          <w:rFonts w:ascii="Sakkal Majalla" w:hAnsi="Sakkal Majalla"/>
                          <w:b/>
                          <w:bCs/>
                        </w:rPr>
                        <w:t>www.dawliatraining.com</w:t>
                      </w:r>
                    </w:hyperlink>
                  </w:p>
                  <w:p w:rsidR="00512C42" w:rsidRPr="00DC31A5" w:rsidRDefault="00512C42" w:rsidP="00512C42">
                    <w:pPr>
                      <w:spacing w:line="240" w:lineRule="auto"/>
                      <w:jc w:val="center"/>
                      <w:rPr>
                        <w:rFonts w:ascii="Sakkal Majalla" w:hAnsi="Sakkal Majalla"/>
                        <w:b/>
                        <w:bCs/>
                      </w:rPr>
                    </w:pPr>
                    <w:r w:rsidRPr="00DC31A5">
                      <w:rPr>
                        <w:rFonts w:ascii="Sakkal Majalla" w:hAnsi="Sakkal Majalla"/>
                        <w:b/>
                        <w:bCs/>
                      </w:rPr>
                      <w:t xml:space="preserve">Twitter, </w:t>
                    </w:r>
                    <w:proofErr w:type="spellStart"/>
                    <w:r w:rsidRPr="00DC31A5">
                      <w:rPr>
                        <w:rFonts w:ascii="Sakkal Majalla" w:hAnsi="Sakkal Majalla"/>
                        <w:b/>
                        <w:bCs/>
                      </w:rPr>
                      <w:t>facebook</w:t>
                    </w:r>
                    <w:proofErr w:type="spellEnd"/>
                    <w:r w:rsidRPr="00DC31A5">
                      <w:rPr>
                        <w:rFonts w:ascii="Sakkal Majalla" w:hAnsi="Sakkal Majalla"/>
                        <w:b/>
                        <w:bCs/>
                      </w:rPr>
                      <w:t xml:space="preserve">, </w:t>
                    </w:r>
                    <w:proofErr w:type="spellStart"/>
                    <w:r w:rsidRPr="00DC31A5">
                      <w:rPr>
                        <w:rFonts w:ascii="Sakkal Majalla" w:hAnsi="Sakkal Majalla"/>
                        <w:b/>
                        <w:bCs/>
                      </w:rPr>
                      <w:t>instagram</w:t>
                    </w:r>
                    <w:proofErr w:type="spellEnd"/>
                    <w:r w:rsidRPr="00DC31A5">
                      <w:rPr>
                        <w:rFonts w:ascii="Sakkal Majalla" w:hAnsi="Sakkal Majalla"/>
                        <w:b/>
                        <w:bCs/>
                      </w:rPr>
                      <w:t xml:space="preserve">: </w:t>
                    </w:r>
                    <w:r w:rsidRPr="00DC31A5">
                      <w:rPr>
                        <w:rFonts w:ascii="Sakkal Majalla" w:hAnsi="Sakkal Majalla"/>
                        <w:b/>
                        <w:bCs/>
                        <w:color w:val="2F5496" w:themeColor="accent1" w:themeShade="BF"/>
                      </w:rPr>
                      <w:t>@</w:t>
                    </w:r>
                    <w:proofErr w:type="spellStart"/>
                    <w:r w:rsidRPr="00DC31A5">
                      <w:rPr>
                        <w:rFonts w:ascii="Sakkal Majalla" w:hAnsi="Sakkal Majalla"/>
                        <w:b/>
                        <w:bCs/>
                        <w:color w:val="2F5496" w:themeColor="accent1" w:themeShade="BF"/>
                      </w:rPr>
                      <w:t>tircjo</w:t>
                    </w:r>
                    <w:proofErr w:type="spellEnd"/>
                  </w:p>
                  <w:p w:rsidR="00512C42" w:rsidRPr="00DC31A5" w:rsidRDefault="00512C42" w:rsidP="00512C42">
                    <w:pPr>
                      <w:spacing w:line="240" w:lineRule="auto"/>
                      <w:jc w:val="center"/>
                      <w:rPr>
                        <w:rFonts w:ascii="Sakkal Majalla" w:hAnsi="Sakkal Majalla"/>
                        <w:b/>
                        <w:bCs/>
                      </w:rPr>
                    </w:pPr>
                    <w:r w:rsidRPr="00DC31A5">
                      <w:rPr>
                        <w:rFonts w:ascii="Sakkal Majalla" w:hAnsi="Sakkal Majalla"/>
                        <w:b/>
                        <w:bCs/>
                      </w:rPr>
                      <w:t xml:space="preserve">Mobile &amp; </w:t>
                    </w:r>
                    <w:proofErr w:type="spellStart"/>
                    <w:r w:rsidRPr="00DC31A5">
                      <w:rPr>
                        <w:rFonts w:ascii="Sakkal Majalla" w:hAnsi="Sakkal Majalla"/>
                        <w:b/>
                        <w:bCs/>
                      </w:rPr>
                      <w:t>whatssup</w:t>
                    </w:r>
                    <w:proofErr w:type="spellEnd"/>
                    <w:r w:rsidRPr="00DC31A5">
                      <w:rPr>
                        <w:rFonts w:ascii="Sakkal Majalla" w:hAnsi="Sakkal Majalla"/>
                        <w:b/>
                        <w:bCs/>
                      </w:rPr>
                      <w:t>:</w:t>
                    </w:r>
                  </w:p>
                  <w:p w:rsidR="00512C42" w:rsidRDefault="00512C42" w:rsidP="00512C42">
                    <w:pPr>
                      <w:spacing w:line="240" w:lineRule="auto"/>
                      <w:jc w:val="center"/>
                      <w:rPr>
                        <w:rFonts w:ascii="Sakkal Majalla" w:hAnsi="Sakkal Majalla"/>
                        <w:b/>
                        <w:bCs/>
                        <w:rtl/>
                      </w:rPr>
                    </w:pPr>
                    <w:r w:rsidRPr="00DC31A5">
                      <w:rPr>
                        <w:rFonts w:ascii="Sakkal Majalla" w:hAnsi="Sakkal Majalla"/>
                        <w:b/>
                        <w:bCs/>
                      </w:rPr>
                      <w:t>00962779222666</w:t>
                    </w:r>
                  </w:p>
                  <w:p w:rsidR="00512C42" w:rsidRPr="00DC31A5" w:rsidRDefault="00512C42" w:rsidP="00512C42">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v:textbox>
            </v:rect>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500439047"/>
      <w:docPartObj>
        <w:docPartGallery w:val="Page Numbers (Bottom of Page)"/>
        <w:docPartUnique/>
      </w:docPartObj>
    </w:sdtPr>
    <w:sdtEndPr>
      <w:rPr>
        <w:noProof/>
        <w:color w:val="FFFFFF" w:themeColor="background1"/>
        <w:sz w:val="32"/>
      </w:rPr>
    </w:sdtEndPr>
    <w:sdtContent>
      <w:p w:rsidR="00FC7E58" w:rsidRDefault="00512C42">
        <w:pPr>
          <w:pStyle w:val="Footer"/>
          <w:jc w:val="center"/>
        </w:pPr>
        <w:r w:rsidRPr="00512C42">
          <w:rPr>
            <w:noProof/>
            <w:color w:val="FFFFFF" w:themeColor="background1"/>
            <w:sz w:val="32"/>
            <w:rtl/>
          </w:rPr>
          <mc:AlternateContent>
            <mc:Choice Requires="wps">
              <w:drawing>
                <wp:anchor distT="0" distB="0" distL="114300" distR="114300" simplePos="0" relativeHeight="251702272" behindDoc="0" locked="0" layoutInCell="1" allowOverlap="1" wp14:anchorId="7178E859" wp14:editId="4676941F">
                  <wp:simplePos x="0" y="0"/>
                  <wp:positionH relativeFrom="column">
                    <wp:posOffset>-838200</wp:posOffset>
                  </wp:positionH>
                  <wp:positionV relativeFrom="paragraph">
                    <wp:posOffset>240030</wp:posOffset>
                  </wp:positionV>
                  <wp:extent cx="1600200" cy="304800"/>
                  <wp:effectExtent l="0" t="0" r="0" b="0"/>
                  <wp:wrapNone/>
                  <wp:docPr id="130" name="مستطيل 2"/>
                  <wp:cNvGraphicFramePr/>
                  <a:graphic xmlns:a="http://schemas.openxmlformats.org/drawingml/2006/main">
                    <a:graphicData uri="http://schemas.microsoft.com/office/word/2010/wordprocessingShape">
                      <wps:wsp>
                        <wps:cNvSpPr/>
                        <wps:spPr>
                          <a:xfrm>
                            <a:off x="0" y="0"/>
                            <a:ext cx="1600200" cy="3048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512C42" w:rsidRPr="000A6361" w:rsidRDefault="00512C42" w:rsidP="00512C42">
                              <w:pPr>
                                <w:bidi w:val="0"/>
                                <w:spacing w:line="240" w:lineRule="auto"/>
                                <w:jc w:val="left"/>
                                <w:rPr>
                                  <w:rFonts w:ascii="Sakkal Majalla" w:hAnsi="Sakkal Majalla"/>
                                  <w:color w:val="538135" w:themeColor="accent6" w:themeShade="BF"/>
                                </w:rPr>
                              </w:pPr>
                              <w:r w:rsidRPr="000A6361">
                                <w:rPr>
                                  <w:rFonts w:ascii="Sakkal Majalla" w:hAnsi="Sakkal Majalla"/>
                                  <w:color w:val="538135" w:themeColor="accent6" w:themeShade="BF"/>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_x0000_s2952" style="position:absolute;left:0;text-align:left;margin-left:-66pt;margin-top:18.9pt;width:126pt;height:24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" filled="f" stroked="f" strokeweight="1pt">
                  <v:textbox>
                    <w:txbxContent>
                      <w:p w:rsidR="00512C42" w:rsidRPr="000A6361" w:rsidRDefault="00512C42" w:rsidP="00512C42">
                        <w:pPr>
                          <w:bidi w:val="0"/>
                          <w:spacing w:line="240" w:lineRule="auto"/>
                          <w:jc w:val="left"/>
                          <w:rPr>
                            <w:rFonts w:ascii="Sakkal Majalla" w:hAnsi="Sakkal Majalla"/>
                            <w:color w:val="538135" w:themeColor="accent6" w:themeShade="BF"/>
                          </w:rPr>
                        </w:pPr>
                        <w:r w:rsidRPr="000A6361">
                          <w:rPr>
                            <w:rFonts w:ascii="Sakkal Majalla" w:hAnsi="Sakkal Majalla"/>
                            <w:color w:val="538135" w:themeColor="accent6" w:themeShade="BF"/>
                          </w:rPr>
                          <w:t>www.dawliatraining.com</w:t>
                        </w:r>
                      </w:p>
                    </w:txbxContent>
                  </v:textbox>
                </v:rect>
              </w:pict>
            </mc:Fallback>
          </mc:AlternateContent>
        </w:r>
        <w:r w:rsidRPr="00512C42">
          <w:rPr>
            <w:noProof/>
            <w:color w:val="FFFFFF" w:themeColor="background1"/>
            <w:sz w:val="32"/>
            <w:rtl/>
          </w:rPr>
          <mc:AlternateContent>
            <mc:Choice Requires="wps">
              <w:drawing>
                <wp:anchor distT="0" distB="0" distL="114300" distR="114300" simplePos="0" relativeHeight="251701248" behindDoc="0" locked="0" layoutInCell="1" allowOverlap="1" wp14:anchorId="4E1D316B" wp14:editId="50FDACA3">
                  <wp:simplePos x="0" y="0"/>
                  <wp:positionH relativeFrom="column">
                    <wp:posOffset>895350</wp:posOffset>
                  </wp:positionH>
                  <wp:positionV relativeFrom="paragraph">
                    <wp:posOffset>278765</wp:posOffset>
                  </wp:positionV>
                  <wp:extent cx="1562100" cy="304800"/>
                  <wp:effectExtent l="0" t="0" r="0" b="0"/>
                  <wp:wrapNone/>
                  <wp:docPr id="129" name="مربع نص 3"/>
                  <wp:cNvGraphicFramePr/>
                  <a:graphic xmlns:a="http://schemas.openxmlformats.org/drawingml/2006/main">
                    <a:graphicData uri="http://schemas.microsoft.com/office/word/2010/wordprocessingShape">
                      <wps:wsp>
                        <wps:cNvSpPr txBox="1"/>
                        <wps:spPr>
                          <a:xfrm>
                            <a:off x="0" y="0"/>
                            <a:ext cx="156210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12C42" w:rsidRPr="00290E2B" w:rsidRDefault="00512C42" w:rsidP="00512C42">
                              <w:pPr>
                                <w:jc w:val="center"/>
                                <w:rPr>
                                  <w:rFonts w:asciiTheme="majorBidi" w:hAnsiTheme="majorBidi" w:cstheme="majorBidi"/>
                                  <w:b/>
                                  <w:bCs/>
                                  <w:color w:val="A8D08D" w:themeColor="accent6" w:themeTint="99"/>
                                  <w:sz w:val="20"/>
                                  <w:szCs w:val="24"/>
                                  <w:lang w:bidi="ar-JO"/>
                                </w:rPr>
                              </w:pPr>
                              <w:r w:rsidRPr="00290E2B">
                                <w:rPr>
                                  <w:rFonts w:asciiTheme="majorBidi" w:hAnsiTheme="majorBidi" w:cstheme="majorBidi"/>
                                  <w:b/>
                                  <w:bCs/>
                                  <w:color w:val="A8D08D" w:themeColor="accent6" w:themeTint="99"/>
                                  <w:sz w:val="20"/>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2953" type="#_x0000_t202" style="position:absolute;left:0;text-align:left;margin-left:70.5pt;margin-top:21.95pt;width:123pt;height:24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" filled="f" stroked="f" strokeweight=".5pt">
                  <v:textbox>
                    <w:txbxContent>
                      <w:p w:rsidR="00512C42" w:rsidRPr="00290E2B" w:rsidRDefault="00512C42" w:rsidP="00512C42">
                        <w:pPr>
                          <w:jc w:val="center"/>
                          <w:rPr>
                            <w:rFonts w:asciiTheme="majorBidi" w:hAnsiTheme="majorBidi" w:cstheme="majorBidi"/>
                            <w:b/>
                            <w:bCs/>
                            <w:color w:val="A8D08D" w:themeColor="accent6" w:themeTint="99"/>
                            <w:sz w:val="20"/>
                            <w:szCs w:val="24"/>
                            <w:lang w:bidi="ar-JO"/>
                          </w:rPr>
                        </w:pPr>
                        <w:r w:rsidRPr="00290E2B">
                          <w:rPr>
                            <w:rFonts w:asciiTheme="majorBidi" w:hAnsiTheme="majorBidi" w:cstheme="majorBidi"/>
                            <w:b/>
                            <w:bCs/>
                            <w:color w:val="A8D08D" w:themeColor="accent6" w:themeTint="99"/>
                            <w:sz w:val="20"/>
                            <w:szCs w:val="24"/>
                            <w:rtl/>
                            <w:lang w:bidi="ar-JO"/>
                          </w:rPr>
                          <w:t>مركز أبحاث الدولية للتدريب</w:t>
                        </w:r>
                      </w:p>
                    </w:txbxContent>
                  </v:textbox>
                </v:shape>
              </w:pict>
            </mc:Fallback>
          </mc:AlternateContent>
        </w:r>
        <w:r w:rsidR="00FC7E58">
          <w:rPr>
            <w:noProof/>
          </w:rPr>
          <mc:AlternateContent>
            <mc:Choice Requires="wpg">
              <w:drawing>
                <wp:anchor distT="0" distB="0" distL="114300" distR="114300" simplePos="0" relativeHeight="251678720" behindDoc="1" locked="0" layoutInCell="1" allowOverlap="1" wp14:anchorId="2ED4D018" wp14:editId="353FEB42">
                  <wp:simplePos x="0" y="0"/>
                  <wp:positionH relativeFrom="margin">
                    <wp:align>center</wp:align>
                  </wp:positionH>
                  <wp:positionV relativeFrom="paragraph">
                    <wp:posOffset>172587</wp:posOffset>
                  </wp:positionV>
                  <wp:extent cx="7760970" cy="410210"/>
                  <wp:effectExtent l="0" t="0" r="0" b="8890"/>
                  <wp:wrapNone/>
                  <wp:docPr id="1908" name="Group 1908"/>
                  <wp:cNvGraphicFramePr/>
                  <a:graphic xmlns:a="http://schemas.openxmlformats.org/drawingml/2006/main">
                    <a:graphicData uri="http://schemas.microsoft.com/office/word/2010/wordprocessingGroup">
                      <wpg:wgp>
                        <wpg:cNvGrpSpPr/>
                        <wpg:grpSpPr>
                          <a:xfrm>
                            <a:off x="0" y="0"/>
                            <a:ext cx="7760970" cy="410210"/>
                            <a:chOff x="0" y="0"/>
                            <a:chExt cx="7762875" cy="409575"/>
                          </a:xfrm>
                        </wpg:grpSpPr>
                        <wps:wsp>
                          <wps:cNvPr id="1909" name="Rectangle 1909"/>
                          <wps:cNvSpPr/>
                          <wps:spPr>
                            <a:xfrm>
                              <a:off x="0" y="0"/>
                              <a:ext cx="7762875" cy="342900"/>
                            </a:xfrm>
                            <a:prstGeom prst="rect">
                              <a:avLst/>
                            </a:prstGeom>
                            <a:solidFill>
                              <a:srgbClr val="468C6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10" name="Rectangle 1910"/>
                          <wps:cNvSpPr/>
                          <wps:spPr>
                            <a:xfrm>
                              <a:off x="0" y="66675"/>
                              <a:ext cx="7762875" cy="342900"/>
                            </a:xfrm>
                            <a:prstGeom prst="rect">
                              <a:avLst/>
                            </a:prstGeom>
                            <a:solidFill>
                              <a:srgbClr val="6AA68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72B2CCC" id="Group 1908" o:spid="_x0000_s1026" style="position:absolute;margin-left:0;margin-top:13.6pt;width:611.1pt;height:32.3pt;z-index:-251637760;mso-position-horizontal:center;mso-position-horizontal-relative:margin" coordsize="77628,4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">
                  <v:rect id="Rectangle 1909" o:spid="_x0000_s1027" style="position:absolute;width:7762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" fillcolor="#468c65" stroked="f" strokeweight="1pt"/>
                  <v:rect id="Rectangle 1910" o:spid="_x0000_s1028" style="position:absolute;top:666;width:7762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" fillcolor="#6aa684" stroked="f" strokeweight="1pt"/>
                  <w10:wrap anchorx="margin"/>
                </v:group>
              </w:pict>
            </mc:Fallback>
          </mc:AlternateContent>
        </w:r>
      </w:p>
      <w:p w:rsidR="00FC7E58" w:rsidRPr="00C96A98" w:rsidRDefault="00FC7E58" w:rsidP="00881264">
        <w:pPr>
          <w:pStyle w:val="Footer"/>
          <w:jc w:val="center"/>
          <w:rPr>
            <w:color w:val="FFFFFF" w:themeColor="background1"/>
            <w:sz w:val="32"/>
          </w:rPr>
        </w:pPr>
        <w:r w:rsidRPr="00C96A98">
          <w:rPr>
            <w:color w:val="FFFFFF" w:themeColor="background1"/>
            <w:sz w:val="32"/>
          </w:rPr>
          <w:fldChar w:fldCharType="begin"/>
        </w:r>
        <w:r w:rsidRPr="00C96A98">
          <w:rPr>
            <w:color w:val="FFFFFF" w:themeColor="background1"/>
            <w:sz w:val="32"/>
          </w:rPr>
          <w:instrText xml:space="preserve"> PAGE    \* MERGEFORMAT </w:instrText>
        </w:r>
        <w:r w:rsidRPr="00C96A98">
          <w:rPr>
            <w:color w:val="FFFFFF" w:themeColor="background1"/>
            <w:sz w:val="32"/>
          </w:rPr>
          <w:fldChar w:fldCharType="separate"/>
        </w:r>
        <w:r w:rsidR="00512C42">
          <w:rPr>
            <w:noProof/>
            <w:color w:val="FFFFFF" w:themeColor="background1"/>
            <w:sz w:val="32"/>
            <w:rtl/>
          </w:rPr>
          <w:t>58</w:t>
        </w:r>
        <w:r w:rsidRPr="00C96A98">
          <w:rPr>
            <w:noProof/>
            <w:color w:val="FFFFFF" w:themeColor="background1"/>
            <w:sz w:val="32"/>
          </w:rPr>
          <w:fldChar w:fldCharType="end"/>
        </w:r>
      </w:p>
    </w:sdtContent>
  </w:sdt>
  <w:p w:rsidR="00FC7E58" w:rsidRDefault="00512C42">
    <w:pPr>
      <w:pStyle w:val="Footer"/>
      <w:rPr>
        <w:rFonts w:hint="cs"/>
        <w:lang w:bidi="ar-JO"/>
      </w:rPr>
    </w:pPr>
    <w:r>
      <w:rPr>
        <w:rFonts w:ascii="Sakkal Majalla" w:hAnsi="Sakkal Majalla"/>
        <w:b/>
        <w:bCs/>
        <w:noProof/>
        <w:color w:val="002060"/>
        <w:sz w:val="34"/>
        <w:rtl/>
      </w:rPr>
      <mc:AlternateContent>
        <mc:Choice Requires="wps">
          <w:drawing>
            <wp:anchor distT="0" distB="0" distL="114300" distR="114300" simplePos="0" relativeHeight="251704320" behindDoc="0" locked="0" layoutInCell="1" allowOverlap="1" wp14:anchorId="703101D7" wp14:editId="23207E28">
              <wp:simplePos x="0" y="0"/>
              <wp:positionH relativeFrom="column">
                <wp:posOffset>3962400</wp:posOffset>
              </wp:positionH>
              <wp:positionV relativeFrom="paragraph">
                <wp:posOffset>381000</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512C42" w:rsidRPr="00DC31A5" w:rsidRDefault="00512C42" w:rsidP="00512C42">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rsidR="00512C42" w:rsidRPr="00DC31A5" w:rsidRDefault="00512C42" w:rsidP="00512C42">
                          <w:pPr>
                            <w:spacing w:line="240" w:lineRule="auto"/>
                            <w:jc w:val="center"/>
                            <w:rPr>
                              <w:rFonts w:ascii="Sakkal Majalla" w:hAnsi="Sakkal Majalla"/>
                              <w:b/>
                              <w:bCs/>
                            </w:rPr>
                          </w:pPr>
                          <w:hyperlink r:id="rId1" w:history="1">
                            <w:r w:rsidRPr="00DC31A5">
                              <w:rPr>
                                <w:rStyle w:val="Hyperlink"/>
                                <w:rFonts w:ascii="Sakkal Majalla" w:hAnsi="Sakkal Majalla"/>
                                <w:b/>
                                <w:bCs/>
                              </w:rPr>
                              <w:t>www.dawliatraining.com</w:t>
                            </w:r>
                          </w:hyperlink>
                        </w:p>
                        <w:p w:rsidR="00512C42" w:rsidRPr="00DC31A5" w:rsidRDefault="00512C42" w:rsidP="00512C42">
                          <w:pPr>
                            <w:spacing w:line="240" w:lineRule="auto"/>
                            <w:jc w:val="center"/>
                            <w:rPr>
                              <w:rFonts w:ascii="Sakkal Majalla" w:hAnsi="Sakkal Majalla"/>
                              <w:b/>
                              <w:bCs/>
                            </w:rPr>
                          </w:pPr>
                          <w:r w:rsidRPr="00DC31A5">
                            <w:rPr>
                              <w:rFonts w:ascii="Sakkal Majalla" w:hAnsi="Sakkal Majalla"/>
                              <w:b/>
                              <w:bCs/>
                            </w:rPr>
                            <w:t xml:space="preserve">Twitter, </w:t>
                          </w:r>
                          <w:proofErr w:type="spellStart"/>
                          <w:r w:rsidRPr="00DC31A5">
                            <w:rPr>
                              <w:rFonts w:ascii="Sakkal Majalla" w:hAnsi="Sakkal Majalla"/>
                              <w:b/>
                              <w:bCs/>
                            </w:rPr>
                            <w:t>facebook</w:t>
                          </w:r>
                          <w:proofErr w:type="spellEnd"/>
                          <w:r w:rsidRPr="00DC31A5">
                            <w:rPr>
                              <w:rFonts w:ascii="Sakkal Majalla" w:hAnsi="Sakkal Majalla"/>
                              <w:b/>
                              <w:bCs/>
                            </w:rPr>
                            <w:t xml:space="preserve">, </w:t>
                          </w:r>
                          <w:proofErr w:type="spellStart"/>
                          <w:r w:rsidRPr="00DC31A5">
                            <w:rPr>
                              <w:rFonts w:ascii="Sakkal Majalla" w:hAnsi="Sakkal Majalla"/>
                              <w:b/>
                              <w:bCs/>
                            </w:rPr>
                            <w:t>instagram</w:t>
                          </w:r>
                          <w:proofErr w:type="spellEnd"/>
                          <w:r w:rsidRPr="00DC31A5">
                            <w:rPr>
                              <w:rFonts w:ascii="Sakkal Majalla" w:hAnsi="Sakkal Majalla"/>
                              <w:b/>
                              <w:bCs/>
                            </w:rPr>
                            <w:t xml:space="preserve">: </w:t>
                          </w:r>
                          <w:r w:rsidRPr="00DC31A5">
                            <w:rPr>
                              <w:rFonts w:ascii="Sakkal Majalla" w:hAnsi="Sakkal Majalla"/>
                              <w:b/>
                              <w:bCs/>
                              <w:color w:val="2F5496" w:themeColor="accent1" w:themeShade="BF"/>
                            </w:rPr>
                            <w:t>@</w:t>
                          </w:r>
                          <w:proofErr w:type="spellStart"/>
                          <w:r w:rsidRPr="00DC31A5">
                            <w:rPr>
                              <w:rFonts w:ascii="Sakkal Majalla" w:hAnsi="Sakkal Majalla"/>
                              <w:b/>
                              <w:bCs/>
                              <w:color w:val="2F5496" w:themeColor="accent1" w:themeShade="BF"/>
                            </w:rPr>
                            <w:t>tircjo</w:t>
                          </w:r>
                          <w:proofErr w:type="spellEnd"/>
                        </w:p>
                        <w:p w:rsidR="00512C42" w:rsidRPr="00DC31A5" w:rsidRDefault="00512C42" w:rsidP="00512C42">
                          <w:pPr>
                            <w:spacing w:line="240" w:lineRule="auto"/>
                            <w:jc w:val="center"/>
                            <w:rPr>
                              <w:rFonts w:ascii="Sakkal Majalla" w:hAnsi="Sakkal Majalla"/>
                              <w:b/>
                              <w:bCs/>
                            </w:rPr>
                          </w:pPr>
                          <w:r w:rsidRPr="00DC31A5">
                            <w:rPr>
                              <w:rFonts w:ascii="Sakkal Majalla" w:hAnsi="Sakkal Majalla"/>
                              <w:b/>
                              <w:bCs/>
                            </w:rPr>
                            <w:t xml:space="preserve">Mobile &amp; </w:t>
                          </w:r>
                          <w:proofErr w:type="spellStart"/>
                          <w:r w:rsidRPr="00DC31A5">
                            <w:rPr>
                              <w:rFonts w:ascii="Sakkal Majalla" w:hAnsi="Sakkal Majalla"/>
                              <w:b/>
                              <w:bCs/>
                            </w:rPr>
                            <w:t>whatssup</w:t>
                          </w:r>
                          <w:proofErr w:type="spellEnd"/>
                          <w:r w:rsidRPr="00DC31A5">
                            <w:rPr>
                              <w:rFonts w:ascii="Sakkal Majalla" w:hAnsi="Sakkal Majalla"/>
                              <w:b/>
                              <w:bCs/>
                            </w:rPr>
                            <w:t>:</w:t>
                          </w:r>
                        </w:p>
                        <w:p w:rsidR="00512C42" w:rsidRDefault="00512C42" w:rsidP="00512C42">
                          <w:pPr>
                            <w:spacing w:line="240" w:lineRule="auto"/>
                            <w:jc w:val="center"/>
                            <w:rPr>
                              <w:rFonts w:ascii="Sakkal Majalla" w:hAnsi="Sakkal Majalla"/>
                              <w:b/>
                              <w:bCs/>
                              <w:rtl/>
                            </w:rPr>
                          </w:pPr>
                          <w:r w:rsidRPr="00DC31A5">
                            <w:rPr>
                              <w:rFonts w:ascii="Sakkal Majalla" w:hAnsi="Sakkal Majalla"/>
                              <w:b/>
                              <w:bCs/>
                            </w:rPr>
                            <w:t>00962779222666</w:t>
                          </w:r>
                        </w:p>
                        <w:p w:rsidR="00512C42" w:rsidRPr="00DC31A5" w:rsidRDefault="00512C42" w:rsidP="00512C42">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_x0000_s2954" style="position:absolute;left:0;text-align:left;margin-left:312pt;margin-top:30pt;width:186.95pt;height:110.4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" filled="f" stroked="f" strokeweight="1pt">
              <v:textbox>
                <w:txbxContent>
                  <w:p w:rsidR="00512C42" w:rsidRPr="00DC31A5" w:rsidRDefault="00512C42" w:rsidP="00512C42">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rsidR="00512C42" w:rsidRPr="00DC31A5" w:rsidRDefault="00512C42" w:rsidP="00512C42">
                    <w:pPr>
                      <w:spacing w:line="240" w:lineRule="auto"/>
                      <w:jc w:val="center"/>
                      <w:rPr>
                        <w:rFonts w:ascii="Sakkal Majalla" w:hAnsi="Sakkal Majalla"/>
                        <w:b/>
                        <w:bCs/>
                      </w:rPr>
                    </w:pPr>
                    <w:hyperlink r:id="rId2" w:history="1">
                      <w:r w:rsidRPr="00DC31A5">
                        <w:rPr>
                          <w:rStyle w:val="Hyperlink"/>
                          <w:rFonts w:ascii="Sakkal Majalla" w:hAnsi="Sakkal Majalla"/>
                          <w:b/>
                          <w:bCs/>
                        </w:rPr>
                        <w:t>www.dawliatraining.com</w:t>
                      </w:r>
                    </w:hyperlink>
                  </w:p>
                  <w:p w:rsidR="00512C42" w:rsidRPr="00DC31A5" w:rsidRDefault="00512C42" w:rsidP="00512C42">
                    <w:pPr>
                      <w:spacing w:line="240" w:lineRule="auto"/>
                      <w:jc w:val="center"/>
                      <w:rPr>
                        <w:rFonts w:ascii="Sakkal Majalla" w:hAnsi="Sakkal Majalla"/>
                        <w:b/>
                        <w:bCs/>
                      </w:rPr>
                    </w:pPr>
                    <w:r w:rsidRPr="00DC31A5">
                      <w:rPr>
                        <w:rFonts w:ascii="Sakkal Majalla" w:hAnsi="Sakkal Majalla"/>
                        <w:b/>
                        <w:bCs/>
                      </w:rPr>
                      <w:t xml:space="preserve">Twitter, </w:t>
                    </w:r>
                    <w:proofErr w:type="spellStart"/>
                    <w:r w:rsidRPr="00DC31A5">
                      <w:rPr>
                        <w:rFonts w:ascii="Sakkal Majalla" w:hAnsi="Sakkal Majalla"/>
                        <w:b/>
                        <w:bCs/>
                      </w:rPr>
                      <w:t>facebook</w:t>
                    </w:r>
                    <w:proofErr w:type="spellEnd"/>
                    <w:r w:rsidRPr="00DC31A5">
                      <w:rPr>
                        <w:rFonts w:ascii="Sakkal Majalla" w:hAnsi="Sakkal Majalla"/>
                        <w:b/>
                        <w:bCs/>
                      </w:rPr>
                      <w:t xml:space="preserve">, </w:t>
                    </w:r>
                    <w:proofErr w:type="spellStart"/>
                    <w:r w:rsidRPr="00DC31A5">
                      <w:rPr>
                        <w:rFonts w:ascii="Sakkal Majalla" w:hAnsi="Sakkal Majalla"/>
                        <w:b/>
                        <w:bCs/>
                      </w:rPr>
                      <w:t>instagram</w:t>
                    </w:r>
                    <w:proofErr w:type="spellEnd"/>
                    <w:r w:rsidRPr="00DC31A5">
                      <w:rPr>
                        <w:rFonts w:ascii="Sakkal Majalla" w:hAnsi="Sakkal Majalla"/>
                        <w:b/>
                        <w:bCs/>
                      </w:rPr>
                      <w:t xml:space="preserve">: </w:t>
                    </w:r>
                    <w:r w:rsidRPr="00DC31A5">
                      <w:rPr>
                        <w:rFonts w:ascii="Sakkal Majalla" w:hAnsi="Sakkal Majalla"/>
                        <w:b/>
                        <w:bCs/>
                        <w:color w:val="2F5496" w:themeColor="accent1" w:themeShade="BF"/>
                      </w:rPr>
                      <w:t>@</w:t>
                    </w:r>
                    <w:proofErr w:type="spellStart"/>
                    <w:r w:rsidRPr="00DC31A5">
                      <w:rPr>
                        <w:rFonts w:ascii="Sakkal Majalla" w:hAnsi="Sakkal Majalla"/>
                        <w:b/>
                        <w:bCs/>
                        <w:color w:val="2F5496" w:themeColor="accent1" w:themeShade="BF"/>
                      </w:rPr>
                      <w:t>tircjo</w:t>
                    </w:r>
                    <w:proofErr w:type="spellEnd"/>
                  </w:p>
                  <w:p w:rsidR="00512C42" w:rsidRPr="00DC31A5" w:rsidRDefault="00512C42" w:rsidP="00512C42">
                    <w:pPr>
                      <w:spacing w:line="240" w:lineRule="auto"/>
                      <w:jc w:val="center"/>
                      <w:rPr>
                        <w:rFonts w:ascii="Sakkal Majalla" w:hAnsi="Sakkal Majalla"/>
                        <w:b/>
                        <w:bCs/>
                      </w:rPr>
                    </w:pPr>
                    <w:r w:rsidRPr="00DC31A5">
                      <w:rPr>
                        <w:rFonts w:ascii="Sakkal Majalla" w:hAnsi="Sakkal Majalla"/>
                        <w:b/>
                        <w:bCs/>
                      </w:rPr>
                      <w:t xml:space="preserve">Mobile &amp; </w:t>
                    </w:r>
                    <w:proofErr w:type="spellStart"/>
                    <w:r w:rsidRPr="00DC31A5">
                      <w:rPr>
                        <w:rFonts w:ascii="Sakkal Majalla" w:hAnsi="Sakkal Majalla"/>
                        <w:b/>
                        <w:bCs/>
                      </w:rPr>
                      <w:t>whatssup</w:t>
                    </w:r>
                    <w:proofErr w:type="spellEnd"/>
                    <w:r w:rsidRPr="00DC31A5">
                      <w:rPr>
                        <w:rFonts w:ascii="Sakkal Majalla" w:hAnsi="Sakkal Majalla"/>
                        <w:b/>
                        <w:bCs/>
                      </w:rPr>
                      <w:t>:</w:t>
                    </w:r>
                  </w:p>
                  <w:p w:rsidR="00512C42" w:rsidRDefault="00512C42" w:rsidP="00512C42">
                    <w:pPr>
                      <w:spacing w:line="240" w:lineRule="auto"/>
                      <w:jc w:val="center"/>
                      <w:rPr>
                        <w:rFonts w:ascii="Sakkal Majalla" w:hAnsi="Sakkal Majalla"/>
                        <w:b/>
                        <w:bCs/>
                        <w:rtl/>
                      </w:rPr>
                    </w:pPr>
                    <w:r w:rsidRPr="00DC31A5">
                      <w:rPr>
                        <w:rFonts w:ascii="Sakkal Majalla" w:hAnsi="Sakkal Majalla"/>
                        <w:b/>
                        <w:bCs/>
                      </w:rPr>
                      <w:t>00962779222666</w:t>
                    </w:r>
                  </w:p>
                  <w:p w:rsidR="00512C42" w:rsidRPr="00DC31A5" w:rsidRDefault="00512C42" w:rsidP="00512C42">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v:textbox>
            </v:rect>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521968962"/>
      <w:docPartObj>
        <w:docPartGallery w:val="Page Numbers (Bottom of Page)"/>
        <w:docPartUnique/>
      </w:docPartObj>
    </w:sdtPr>
    <w:sdtEndPr>
      <w:rPr>
        <w:noProof/>
        <w:color w:val="FFFFFF" w:themeColor="background1"/>
        <w:sz w:val="32"/>
      </w:rPr>
    </w:sdtEndPr>
    <w:sdtContent>
      <w:p w:rsidR="00FC7E58" w:rsidRDefault="00FC7E58">
        <w:pPr>
          <w:pStyle w:val="Footer"/>
          <w:jc w:val="center"/>
        </w:pPr>
        <w:r>
          <w:rPr>
            <w:noProof/>
          </w:rPr>
          <mc:AlternateContent>
            <mc:Choice Requires="wpg">
              <w:drawing>
                <wp:anchor distT="0" distB="0" distL="114300" distR="114300" simplePos="0" relativeHeight="251686912" behindDoc="1" locked="0" layoutInCell="1" allowOverlap="1" wp14:anchorId="596E926B" wp14:editId="01F3FC26">
                  <wp:simplePos x="0" y="0"/>
                  <wp:positionH relativeFrom="margin">
                    <wp:align>center</wp:align>
                  </wp:positionH>
                  <wp:positionV relativeFrom="paragraph">
                    <wp:posOffset>172587</wp:posOffset>
                  </wp:positionV>
                  <wp:extent cx="7760970" cy="410210"/>
                  <wp:effectExtent l="0" t="0" r="0" b="8890"/>
                  <wp:wrapNone/>
                  <wp:docPr id="170" name="Group 170"/>
                  <wp:cNvGraphicFramePr/>
                  <a:graphic xmlns:a="http://schemas.openxmlformats.org/drawingml/2006/main">
                    <a:graphicData uri="http://schemas.microsoft.com/office/word/2010/wordprocessingGroup">
                      <wpg:wgp>
                        <wpg:cNvGrpSpPr/>
                        <wpg:grpSpPr>
                          <a:xfrm>
                            <a:off x="0" y="0"/>
                            <a:ext cx="7760970" cy="410210"/>
                            <a:chOff x="0" y="0"/>
                            <a:chExt cx="7762875" cy="409575"/>
                          </a:xfrm>
                        </wpg:grpSpPr>
                        <wps:wsp>
                          <wps:cNvPr id="35" name="Rectangle 171"/>
                          <wps:cNvSpPr/>
                          <wps:spPr>
                            <a:xfrm>
                              <a:off x="0" y="0"/>
                              <a:ext cx="7762875" cy="342900"/>
                            </a:xfrm>
                            <a:prstGeom prst="rect">
                              <a:avLst/>
                            </a:prstGeom>
                            <a:solidFill>
                              <a:srgbClr val="468C6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7" name="Rectangle 172"/>
                          <wps:cNvSpPr/>
                          <wps:spPr>
                            <a:xfrm>
                              <a:off x="0" y="66675"/>
                              <a:ext cx="7762875" cy="342900"/>
                            </a:xfrm>
                            <a:prstGeom prst="rect">
                              <a:avLst/>
                            </a:prstGeom>
                            <a:solidFill>
                              <a:srgbClr val="6AA68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 170" o:spid="_x0000_s1026" style="position:absolute;left:0;text-align:left;margin-left:0;margin-top:13.6pt;width:611.1pt;height:32.3pt;z-index:-251629568;mso-position-horizontal:center;mso-position-horizontal-relative:margin" coordsize="77628,4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">
                  <v:rect id="Rectangle 171" o:spid="_x0000_s1027" style="position:absolute;width:77628;height:3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gnRsUA&#10;AADbAAAADwAAAGRycy9kb3ducmV2LnhtbESPX2vCMBTF34V9h3AHexFN3XRoZxQZHQwEZdW+X5u7&#10;ttrclCar3bdfBoKPh/Pnx1mue1OLjlpXWVYwGUcgiHOrKy4UHA8fozkI55E11pZJwS85WK8eBkuM&#10;tb3yF3WpL0QYYRejgtL7JpbS5SUZdGPbEAfv27YGfZBtIXWL1zBuavkcRa/SYMWBUGJD7yXll/TH&#10;BEiWbBdJNs2iBLvzbDEf7nenoVJPj/3mDYSn3t/Dt/anVvAyg/8v4Qf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qCdGxQAAANsAAAAPAAAAAAAAAAAAAAAAAJgCAABkcnMv&#10;ZG93bnJldi54bWxQSwUGAAAAAAQABAD1AAAAigMAAAAA&#10;" fillcolor="#468c65" stroked="f" strokeweight="1pt"/>
                  <v:rect id="Rectangle 172" o:spid="_x0000_s1028" style="position:absolute;top:666;width:77628;height:3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kZpcIA&#10;AADbAAAADwAAAGRycy9kb3ducmV2LnhtbESPQYvCMBSE74L/ITxhb5qugq5do4gorEd1ix6fzdu2&#10;bPNSmtjWf28EweMwM98wi1VnStFQ7QrLCj5HEQji1OqCMwW/p93wC4TzyBpLy6TgTg5Wy35vgbG2&#10;LR+oOfpMBAi7GBXk3lexlC7NyaAb2Yo4eH+2NuiDrDOpa2wD3JRyHEVTabDgsJBjRZuc0v/jzSjo&#10;5puL3TeU7G/Xe1K0DW6356lSH4Nu/Q3CU+ff4Vf7RyuYzOD5JfwAuX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SRmlwgAAANsAAAAPAAAAAAAAAAAAAAAAAJgCAABkcnMvZG93&#10;bnJldi54bWxQSwUGAAAAAAQABAD1AAAAhwMAAAAA&#10;" fillcolor="#6aa684" stroked="f" strokeweight="1pt"/>
                  <w10:wrap anchorx="margin"/>
                </v:group>
              </w:pict>
            </mc:Fallback>
          </mc:AlternateContent>
        </w:r>
      </w:p>
      <w:p w:rsidR="00FC7E58" w:rsidRPr="00C96A98" w:rsidRDefault="00FC7E58" w:rsidP="00881264">
        <w:pPr>
          <w:pStyle w:val="Footer"/>
          <w:jc w:val="center"/>
          <w:rPr>
            <w:color w:val="FFFFFF" w:themeColor="background1"/>
            <w:sz w:val="32"/>
          </w:rPr>
        </w:pPr>
        <w:r w:rsidRPr="00FC7E58">
          <w:rPr>
            <w:rtl/>
          </w:rPr>
          <mc:AlternateContent>
            <mc:Choice Requires="wps">
              <w:drawing>
                <wp:anchor distT="0" distB="0" distL="114300" distR="114300" simplePos="0" relativeHeight="251696128" behindDoc="0" locked="0" layoutInCell="1" allowOverlap="1" wp14:anchorId="081CF927" wp14:editId="5A8EFB40">
                  <wp:simplePos x="0" y="0"/>
                  <wp:positionH relativeFrom="column">
                    <wp:posOffset>-857250</wp:posOffset>
                  </wp:positionH>
                  <wp:positionV relativeFrom="paragraph">
                    <wp:posOffset>635</wp:posOffset>
                  </wp:positionV>
                  <wp:extent cx="1600200" cy="304800"/>
                  <wp:effectExtent l="0" t="0" r="0" b="0"/>
                  <wp:wrapNone/>
                  <wp:docPr id="2" name="مستطيل 2"/>
                  <wp:cNvGraphicFramePr/>
                  <a:graphic xmlns:a="http://schemas.openxmlformats.org/drawingml/2006/main">
                    <a:graphicData uri="http://schemas.microsoft.com/office/word/2010/wordprocessingShape">
                      <wps:wsp>
                        <wps:cNvSpPr/>
                        <wps:spPr>
                          <a:xfrm>
                            <a:off x="0" y="0"/>
                            <a:ext cx="1600200" cy="3048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FC7E58" w:rsidRPr="000A6361" w:rsidRDefault="00FC7E58" w:rsidP="00FC7E58">
                              <w:pPr>
                                <w:bidi w:val="0"/>
                                <w:spacing w:line="240" w:lineRule="auto"/>
                                <w:jc w:val="left"/>
                                <w:rPr>
                                  <w:rFonts w:ascii="Sakkal Majalla" w:hAnsi="Sakkal Majalla"/>
                                  <w:color w:val="538135" w:themeColor="accent6" w:themeShade="BF"/>
                                </w:rPr>
                              </w:pPr>
                              <w:r w:rsidRPr="000A6361">
                                <w:rPr>
                                  <w:rFonts w:ascii="Sakkal Majalla" w:hAnsi="Sakkal Majalla"/>
                                  <w:color w:val="538135" w:themeColor="accent6" w:themeShade="BF"/>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_x0000_s2956" style="position:absolute;left:0;text-align:left;margin-left:-67.5pt;margin-top:.05pt;width:126pt;height:24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" filled="f" stroked="f" strokeweight="1pt">
                  <v:textbox>
                    <w:txbxContent>
                      <w:p w:rsidR="00FC7E58" w:rsidRPr="000A6361" w:rsidRDefault="00FC7E58" w:rsidP="00FC7E58">
                        <w:pPr>
                          <w:bidi w:val="0"/>
                          <w:spacing w:line="240" w:lineRule="auto"/>
                          <w:jc w:val="left"/>
                          <w:rPr>
                            <w:rFonts w:ascii="Sakkal Majalla" w:hAnsi="Sakkal Majalla"/>
                            <w:color w:val="538135" w:themeColor="accent6" w:themeShade="BF"/>
                          </w:rPr>
                        </w:pPr>
                        <w:r w:rsidRPr="000A6361">
                          <w:rPr>
                            <w:rFonts w:ascii="Sakkal Majalla" w:hAnsi="Sakkal Majalla"/>
                            <w:color w:val="538135" w:themeColor="accent6" w:themeShade="BF"/>
                          </w:rPr>
                          <w:t>www.dawliatraining.com</w:t>
                        </w:r>
                      </w:p>
                    </w:txbxContent>
                  </v:textbox>
                </v:rect>
              </w:pict>
            </mc:Fallback>
          </mc:AlternateContent>
        </w:r>
        <w:r w:rsidRPr="00FC7E58">
          <w:rPr>
            <w:rtl/>
          </w:rPr>
          <mc:AlternateContent>
            <mc:Choice Requires="wps">
              <w:drawing>
                <wp:anchor distT="0" distB="0" distL="114300" distR="114300" simplePos="0" relativeHeight="251695104" behindDoc="0" locked="0" layoutInCell="1" allowOverlap="1" wp14:anchorId="3A49ABEB" wp14:editId="37553395">
                  <wp:simplePos x="0" y="0"/>
                  <wp:positionH relativeFrom="column">
                    <wp:posOffset>876300</wp:posOffset>
                  </wp:positionH>
                  <wp:positionV relativeFrom="paragraph">
                    <wp:posOffset>39370</wp:posOffset>
                  </wp:positionV>
                  <wp:extent cx="1562100" cy="304800"/>
                  <wp:effectExtent l="0" t="0" r="0" b="0"/>
                  <wp:wrapNone/>
                  <wp:docPr id="38" name="مربع نص 3"/>
                  <wp:cNvGraphicFramePr/>
                  <a:graphic xmlns:a="http://schemas.openxmlformats.org/drawingml/2006/main">
                    <a:graphicData uri="http://schemas.microsoft.com/office/word/2010/wordprocessingShape">
                      <wps:wsp>
                        <wps:cNvSpPr txBox="1"/>
                        <wps:spPr>
                          <a:xfrm>
                            <a:off x="0" y="0"/>
                            <a:ext cx="156210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C7E58" w:rsidRPr="00290E2B" w:rsidRDefault="00FC7E58" w:rsidP="00FC7E58">
                              <w:pPr>
                                <w:jc w:val="center"/>
                                <w:rPr>
                                  <w:rFonts w:asciiTheme="majorBidi" w:hAnsiTheme="majorBidi" w:cstheme="majorBidi"/>
                                  <w:b/>
                                  <w:bCs/>
                                  <w:color w:val="A8D08D" w:themeColor="accent6" w:themeTint="99"/>
                                  <w:sz w:val="20"/>
                                  <w:szCs w:val="24"/>
                                  <w:lang w:bidi="ar-JO"/>
                                </w:rPr>
                              </w:pPr>
                              <w:r w:rsidRPr="00290E2B">
                                <w:rPr>
                                  <w:rFonts w:asciiTheme="majorBidi" w:hAnsiTheme="majorBidi" w:cstheme="majorBidi"/>
                                  <w:b/>
                                  <w:bCs/>
                                  <w:color w:val="A8D08D" w:themeColor="accent6" w:themeTint="99"/>
                                  <w:sz w:val="20"/>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2957" type="#_x0000_t202" style="position:absolute;left:0;text-align:left;margin-left:69pt;margin-top:3.1pt;width:123pt;height:24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" filled="f" stroked="f" strokeweight=".5pt">
                  <v:textbox>
                    <w:txbxContent>
                      <w:p w:rsidR="00FC7E58" w:rsidRPr="00290E2B" w:rsidRDefault="00FC7E58" w:rsidP="00FC7E58">
                        <w:pPr>
                          <w:jc w:val="center"/>
                          <w:rPr>
                            <w:rFonts w:asciiTheme="majorBidi" w:hAnsiTheme="majorBidi" w:cstheme="majorBidi"/>
                            <w:b/>
                            <w:bCs/>
                            <w:color w:val="A8D08D" w:themeColor="accent6" w:themeTint="99"/>
                            <w:sz w:val="20"/>
                            <w:szCs w:val="24"/>
                            <w:lang w:bidi="ar-JO"/>
                          </w:rPr>
                        </w:pPr>
                        <w:r w:rsidRPr="00290E2B">
                          <w:rPr>
                            <w:rFonts w:asciiTheme="majorBidi" w:hAnsiTheme="majorBidi" w:cstheme="majorBidi"/>
                            <w:b/>
                            <w:bCs/>
                            <w:color w:val="A8D08D" w:themeColor="accent6" w:themeTint="99"/>
                            <w:sz w:val="20"/>
                            <w:szCs w:val="24"/>
                            <w:rtl/>
                            <w:lang w:bidi="ar-JO"/>
                          </w:rPr>
                          <w:t>مركز أبحاث الدولية للتدريب</w:t>
                        </w:r>
                      </w:p>
                    </w:txbxContent>
                  </v:textbox>
                </v:shape>
              </w:pict>
            </mc:Fallback>
          </mc:AlternateContent>
        </w:r>
        <w:r w:rsidRPr="00C96A98">
          <w:rPr>
            <w:color w:val="FFFFFF" w:themeColor="background1"/>
            <w:sz w:val="32"/>
          </w:rPr>
          <w:fldChar w:fldCharType="begin"/>
        </w:r>
        <w:r w:rsidRPr="00C96A98">
          <w:rPr>
            <w:color w:val="FFFFFF" w:themeColor="background1"/>
            <w:sz w:val="32"/>
          </w:rPr>
          <w:instrText xml:space="preserve"> PAGE    \* MERGEFORMAT </w:instrText>
        </w:r>
        <w:r w:rsidRPr="00C96A98">
          <w:rPr>
            <w:color w:val="FFFFFF" w:themeColor="background1"/>
            <w:sz w:val="32"/>
          </w:rPr>
          <w:fldChar w:fldCharType="separate"/>
        </w:r>
        <w:r w:rsidR="00512C42">
          <w:rPr>
            <w:noProof/>
            <w:color w:val="FFFFFF" w:themeColor="background1"/>
            <w:sz w:val="32"/>
            <w:rtl/>
          </w:rPr>
          <w:t>79</w:t>
        </w:r>
        <w:r w:rsidRPr="00C96A98">
          <w:rPr>
            <w:noProof/>
            <w:color w:val="FFFFFF" w:themeColor="background1"/>
            <w:sz w:val="32"/>
          </w:rPr>
          <w:fldChar w:fldCharType="end"/>
        </w:r>
      </w:p>
    </w:sdtContent>
  </w:sdt>
  <w:p w:rsidR="00FC7E58" w:rsidRDefault="00FC7E58">
    <w:pPr>
      <w:pStyle w:val="Footer"/>
    </w:pPr>
    <w:r>
      <w:rPr>
        <w:rFonts w:ascii="Sakkal Majalla" w:hAnsi="Sakkal Majalla"/>
        <w:b/>
        <w:bCs/>
        <w:noProof/>
        <w:color w:val="002060"/>
        <w:sz w:val="34"/>
        <w:rtl/>
      </w:rPr>
      <mc:AlternateContent>
        <mc:Choice Requires="wps">
          <w:drawing>
            <wp:anchor distT="0" distB="0" distL="114300" distR="114300" simplePos="0" relativeHeight="251693056" behindDoc="0" locked="0" layoutInCell="1" allowOverlap="1" wp14:anchorId="5AA8B378" wp14:editId="14F9E25B">
              <wp:simplePos x="0" y="0"/>
              <wp:positionH relativeFrom="column">
                <wp:posOffset>4210050</wp:posOffset>
              </wp:positionH>
              <wp:positionV relativeFrom="paragraph">
                <wp:posOffset>381000</wp:posOffset>
              </wp:positionV>
              <wp:extent cx="2374265" cy="1402715"/>
              <wp:effectExtent l="0" t="0" r="0" b="0"/>
              <wp:wrapNone/>
              <wp:docPr id="11"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C7E58" w:rsidRPr="00DC31A5" w:rsidRDefault="00FC7E58" w:rsidP="00FC7E58">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rsidR="00FC7E58" w:rsidRPr="00DC31A5" w:rsidRDefault="00FC7E58" w:rsidP="00FC7E58">
                          <w:pPr>
                            <w:spacing w:line="240" w:lineRule="auto"/>
                            <w:jc w:val="center"/>
                            <w:rPr>
                              <w:rFonts w:ascii="Sakkal Majalla" w:hAnsi="Sakkal Majalla"/>
                              <w:b/>
                              <w:bCs/>
                            </w:rPr>
                          </w:pPr>
                          <w:hyperlink r:id="rId1" w:history="1">
                            <w:r w:rsidRPr="00DC31A5">
                              <w:rPr>
                                <w:rStyle w:val="Hyperlink"/>
                                <w:rFonts w:ascii="Sakkal Majalla" w:hAnsi="Sakkal Majalla"/>
                                <w:b/>
                                <w:bCs/>
                              </w:rPr>
                              <w:t>www.dawliatraining.com</w:t>
                            </w:r>
                          </w:hyperlink>
                        </w:p>
                        <w:p w:rsidR="00FC7E58" w:rsidRPr="00DC31A5" w:rsidRDefault="00FC7E58" w:rsidP="00FC7E58">
                          <w:pPr>
                            <w:spacing w:line="240" w:lineRule="auto"/>
                            <w:jc w:val="center"/>
                            <w:rPr>
                              <w:rFonts w:ascii="Sakkal Majalla" w:hAnsi="Sakkal Majalla"/>
                              <w:b/>
                              <w:bCs/>
                            </w:rPr>
                          </w:pPr>
                          <w:r w:rsidRPr="00DC31A5">
                            <w:rPr>
                              <w:rFonts w:ascii="Sakkal Majalla" w:hAnsi="Sakkal Majalla"/>
                              <w:b/>
                              <w:bCs/>
                            </w:rPr>
                            <w:t xml:space="preserve">Twitter, </w:t>
                          </w:r>
                          <w:proofErr w:type="spellStart"/>
                          <w:r w:rsidRPr="00DC31A5">
                            <w:rPr>
                              <w:rFonts w:ascii="Sakkal Majalla" w:hAnsi="Sakkal Majalla"/>
                              <w:b/>
                              <w:bCs/>
                            </w:rPr>
                            <w:t>facebook</w:t>
                          </w:r>
                          <w:proofErr w:type="spellEnd"/>
                          <w:r w:rsidRPr="00DC31A5">
                            <w:rPr>
                              <w:rFonts w:ascii="Sakkal Majalla" w:hAnsi="Sakkal Majalla"/>
                              <w:b/>
                              <w:bCs/>
                            </w:rPr>
                            <w:t xml:space="preserve">, </w:t>
                          </w:r>
                          <w:proofErr w:type="spellStart"/>
                          <w:r w:rsidRPr="00DC31A5">
                            <w:rPr>
                              <w:rFonts w:ascii="Sakkal Majalla" w:hAnsi="Sakkal Majalla"/>
                              <w:b/>
                              <w:bCs/>
                            </w:rPr>
                            <w:t>instagram</w:t>
                          </w:r>
                          <w:proofErr w:type="spellEnd"/>
                          <w:r w:rsidRPr="00DC31A5">
                            <w:rPr>
                              <w:rFonts w:ascii="Sakkal Majalla" w:hAnsi="Sakkal Majalla"/>
                              <w:b/>
                              <w:bCs/>
                            </w:rPr>
                            <w:t xml:space="preserve">: </w:t>
                          </w:r>
                          <w:r w:rsidRPr="00DC31A5">
                            <w:rPr>
                              <w:rFonts w:ascii="Sakkal Majalla" w:hAnsi="Sakkal Majalla"/>
                              <w:b/>
                              <w:bCs/>
                              <w:color w:val="2F5496" w:themeColor="accent1" w:themeShade="BF"/>
                            </w:rPr>
                            <w:t>@</w:t>
                          </w:r>
                          <w:proofErr w:type="spellStart"/>
                          <w:r w:rsidRPr="00DC31A5">
                            <w:rPr>
                              <w:rFonts w:ascii="Sakkal Majalla" w:hAnsi="Sakkal Majalla"/>
                              <w:b/>
                              <w:bCs/>
                              <w:color w:val="2F5496" w:themeColor="accent1" w:themeShade="BF"/>
                            </w:rPr>
                            <w:t>tircjo</w:t>
                          </w:r>
                          <w:proofErr w:type="spellEnd"/>
                        </w:p>
                        <w:p w:rsidR="00FC7E58" w:rsidRPr="00DC31A5" w:rsidRDefault="00FC7E58" w:rsidP="00FC7E58">
                          <w:pPr>
                            <w:spacing w:line="240" w:lineRule="auto"/>
                            <w:jc w:val="center"/>
                            <w:rPr>
                              <w:rFonts w:ascii="Sakkal Majalla" w:hAnsi="Sakkal Majalla"/>
                              <w:b/>
                              <w:bCs/>
                            </w:rPr>
                          </w:pPr>
                          <w:r w:rsidRPr="00DC31A5">
                            <w:rPr>
                              <w:rFonts w:ascii="Sakkal Majalla" w:hAnsi="Sakkal Majalla"/>
                              <w:b/>
                              <w:bCs/>
                            </w:rPr>
                            <w:t xml:space="preserve">Mobile &amp; </w:t>
                          </w:r>
                          <w:proofErr w:type="spellStart"/>
                          <w:r w:rsidRPr="00DC31A5">
                            <w:rPr>
                              <w:rFonts w:ascii="Sakkal Majalla" w:hAnsi="Sakkal Majalla"/>
                              <w:b/>
                              <w:bCs/>
                            </w:rPr>
                            <w:t>whatssup</w:t>
                          </w:r>
                          <w:proofErr w:type="spellEnd"/>
                          <w:r w:rsidRPr="00DC31A5">
                            <w:rPr>
                              <w:rFonts w:ascii="Sakkal Majalla" w:hAnsi="Sakkal Majalla"/>
                              <w:b/>
                              <w:bCs/>
                            </w:rPr>
                            <w:t>:</w:t>
                          </w:r>
                        </w:p>
                        <w:p w:rsidR="00FC7E58" w:rsidRDefault="00FC7E58" w:rsidP="00FC7E58">
                          <w:pPr>
                            <w:spacing w:line="240" w:lineRule="auto"/>
                            <w:jc w:val="center"/>
                            <w:rPr>
                              <w:rFonts w:ascii="Sakkal Majalla" w:hAnsi="Sakkal Majalla"/>
                              <w:b/>
                              <w:bCs/>
                              <w:rtl/>
                            </w:rPr>
                          </w:pPr>
                          <w:r w:rsidRPr="00DC31A5">
                            <w:rPr>
                              <w:rFonts w:ascii="Sakkal Majalla" w:hAnsi="Sakkal Majalla"/>
                              <w:b/>
                              <w:bCs/>
                            </w:rPr>
                            <w:t>00962779222666</w:t>
                          </w:r>
                        </w:p>
                        <w:p w:rsidR="00FC7E58" w:rsidRPr="00DC31A5" w:rsidRDefault="00FC7E58" w:rsidP="00FC7E58">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_x0000_s2958" style="position:absolute;left:0;text-align:left;margin-left:331.5pt;margin-top:30pt;width:186.95pt;height:110.4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" filled="f" stroked="f" strokeweight="1pt">
              <v:textbox>
                <w:txbxContent>
                  <w:p w:rsidR="00FC7E58" w:rsidRPr="00DC31A5" w:rsidRDefault="00FC7E58" w:rsidP="00FC7E58">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rsidR="00FC7E58" w:rsidRPr="00DC31A5" w:rsidRDefault="00FC7E58" w:rsidP="00FC7E58">
                    <w:pPr>
                      <w:spacing w:line="240" w:lineRule="auto"/>
                      <w:jc w:val="center"/>
                      <w:rPr>
                        <w:rFonts w:ascii="Sakkal Majalla" w:hAnsi="Sakkal Majalla"/>
                        <w:b/>
                        <w:bCs/>
                      </w:rPr>
                    </w:pPr>
                    <w:hyperlink r:id="rId2" w:history="1">
                      <w:r w:rsidRPr="00DC31A5">
                        <w:rPr>
                          <w:rStyle w:val="Hyperlink"/>
                          <w:rFonts w:ascii="Sakkal Majalla" w:hAnsi="Sakkal Majalla"/>
                          <w:b/>
                          <w:bCs/>
                        </w:rPr>
                        <w:t>www.dawliatraining.com</w:t>
                      </w:r>
                    </w:hyperlink>
                  </w:p>
                  <w:p w:rsidR="00FC7E58" w:rsidRPr="00DC31A5" w:rsidRDefault="00FC7E58" w:rsidP="00FC7E58">
                    <w:pPr>
                      <w:spacing w:line="240" w:lineRule="auto"/>
                      <w:jc w:val="center"/>
                      <w:rPr>
                        <w:rFonts w:ascii="Sakkal Majalla" w:hAnsi="Sakkal Majalla"/>
                        <w:b/>
                        <w:bCs/>
                      </w:rPr>
                    </w:pPr>
                    <w:r w:rsidRPr="00DC31A5">
                      <w:rPr>
                        <w:rFonts w:ascii="Sakkal Majalla" w:hAnsi="Sakkal Majalla"/>
                        <w:b/>
                        <w:bCs/>
                      </w:rPr>
                      <w:t xml:space="preserve">Twitter, </w:t>
                    </w:r>
                    <w:proofErr w:type="spellStart"/>
                    <w:r w:rsidRPr="00DC31A5">
                      <w:rPr>
                        <w:rFonts w:ascii="Sakkal Majalla" w:hAnsi="Sakkal Majalla"/>
                        <w:b/>
                        <w:bCs/>
                      </w:rPr>
                      <w:t>facebook</w:t>
                    </w:r>
                    <w:proofErr w:type="spellEnd"/>
                    <w:r w:rsidRPr="00DC31A5">
                      <w:rPr>
                        <w:rFonts w:ascii="Sakkal Majalla" w:hAnsi="Sakkal Majalla"/>
                        <w:b/>
                        <w:bCs/>
                      </w:rPr>
                      <w:t xml:space="preserve">, </w:t>
                    </w:r>
                    <w:proofErr w:type="spellStart"/>
                    <w:r w:rsidRPr="00DC31A5">
                      <w:rPr>
                        <w:rFonts w:ascii="Sakkal Majalla" w:hAnsi="Sakkal Majalla"/>
                        <w:b/>
                        <w:bCs/>
                      </w:rPr>
                      <w:t>instagram</w:t>
                    </w:r>
                    <w:proofErr w:type="spellEnd"/>
                    <w:r w:rsidRPr="00DC31A5">
                      <w:rPr>
                        <w:rFonts w:ascii="Sakkal Majalla" w:hAnsi="Sakkal Majalla"/>
                        <w:b/>
                        <w:bCs/>
                      </w:rPr>
                      <w:t xml:space="preserve">: </w:t>
                    </w:r>
                    <w:r w:rsidRPr="00DC31A5">
                      <w:rPr>
                        <w:rFonts w:ascii="Sakkal Majalla" w:hAnsi="Sakkal Majalla"/>
                        <w:b/>
                        <w:bCs/>
                        <w:color w:val="2F5496" w:themeColor="accent1" w:themeShade="BF"/>
                      </w:rPr>
                      <w:t>@</w:t>
                    </w:r>
                    <w:proofErr w:type="spellStart"/>
                    <w:r w:rsidRPr="00DC31A5">
                      <w:rPr>
                        <w:rFonts w:ascii="Sakkal Majalla" w:hAnsi="Sakkal Majalla"/>
                        <w:b/>
                        <w:bCs/>
                        <w:color w:val="2F5496" w:themeColor="accent1" w:themeShade="BF"/>
                      </w:rPr>
                      <w:t>tircjo</w:t>
                    </w:r>
                    <w:proofErr w:type="spellEnd"/>
                  </w:p>
                  <w:p w:rsidR="00FC7E58" w:rsidRPr="00DC31A5" w:rsidRDefault="00FC7E58" w:rsidP="00FC7E58">
                    <w:pPr>
                      <w:spacing w:line="240" w:lineRule="auto"/>
                      <w:jc w:val="center"/>
                      <w:rPr>
                        <w:rFonts w:ascii="Sakkal Majalla" w:hAnsi="Sakkal Majalla"/>
                        <w:b/>
                        <w:bCs/>
                      </w:rPr>
                    </w:pPr>
                    <w:r w:rsidRPr="00DC31A5">
                      <w:rPr>
                        <w:rFonts w:ascii="Sakkal Majalla" w:hAnsi="Sakkal Majalla"/>
                        <w:b/>
                        <w:bCs/>
                      </w:rPr>
                      <w:t xml:space="preserve">Mobile &amp; </w:t>
                    </w:r>
                    <w:proofErr w:type="spellStart"/>
                    <w:r w:rsidRPr="00DC31A5">
                      <w:rPr>
                        <w:rFonts w:ascii="Sakkal Majalla" w:hAnsi="Sakkal Majalla"/>
                        <w:b/>
                        <w:bCs/>
                      </w:rPr>
                      <w:t>whatssup</w:t>
                    </w:r>
                    <w:proofErr w:type="spellEnd"/>
                    <w:r w:rsidRPr="00DC31A5">
                      <w:rPr>
                        <w:rFonts w:ascii="Sakkal Majalla" w:hAnsi="Sakkal Majalla"/>
                        <w:b/>
                        <w:bCs/>
                      </w:rPr>
                      <w:t>:</w:t>
                    </w:r>
                  </w:p>
                  <w:p w:rsidR="00FC7E58" w:rsidRDefault="00FC7E58" w:rsidP="00FC7E58">
                    <w:pPr>
                      <w:spacing w:line="240" w:lineRule="auto"/>
                      <w:jc w:val="center"/>
                      <w:rPr>
                        <w:rFonts w:ascii="Sakkal Majalla" w:hAnsi="Sakkal Majalla"/>
                        <w:b/>
                        <w:bCs/>
                        <w:rtl/>
                      </w:rPr>
                    </w:pPr>
                    <w:r w:rsidRPr="00DC31A5">
                      <w:rPr>
                        <w:rFonts w:ascii="Sakkal Majalla" w:hAnsi="Sakkal Majalla"/>
                        <w:b/>
                        <w:bCs/>
                      </w:rPr>
                      <w:t>00962779222666</w:t>
                    </w:r>
                  </w:p>
                  <w:p w:rsidR="00FC7E58" w:rsidRPr="00DC31A5" w:rsidRDefault="00FC7E58" w:rsidP="00FC7E58">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v:textbox>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E0CAC" w:rsidRDefault="007E0CAC" w:rsidP="00F53D08">
      <w:pPr>
        <w:spacing w:line="240" w:lineRule="auto"/>
      </w:pPr>
      <w:r>
        <w:separator/>
      </w:r>
    </w:p>
  </w:footnote>
  <w:footnote w:type="continuationSeparator" w:id="0">
    <w:p w:rsidR="007E0CAC" w:rsidRDefault="007E0CAC" w:rsidP="00F53D08">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7E58" w:rsidRDefault="00FC7E58">
    <w:pPr>
      <w:pStyle w:val="Header"/>
    </w:pPr>
    <w:r>
      <w:rPr>
        <w:noProof/>
      </w:rPr>
      <mc:AlternateContent>
        <mc:Choice Requires="wps">
          <w:drawing>
            <wp:anchor distT="0" distB="0" distL="114300" distR="114300" simplePos="1" relativeHeight="251688960" behindDoc="0" locked="0" layoutInCell="1" allowOverlap="1" wp14:anchorId="2A59C856" wp14:editId="51674B4E">
              <wp:simplePos x="4773118" y="726628"/>
              <wp:positionH relativeFrom="column">
                <wp:posOffset>4773118</wp:posOffset>
              </wp:positionH>
              <wp:positionV relativeFrom="paragraph">
                <wp:posOffset>726628</wp:posOffset>
              </wp:positionV>
              <wp:extent cx="3064270" cy="127907"/>
              <wp:effectExtent l="0" t="0" r="3175" b="5715"/>
              <wp:wrapNone/>
              <wp:docPr id="13" name="Rectangle 1"/>
              <wp:cNvGraphicFramePr/>
              <a:graphic xmlns:a="http://schemas.openxmlformats.org/drawingml/2006/main">
                <a:graphicData uri="http://schemas.microsoft.com/office/word/2010/wordprocessingShape">
                  <wps:wsp>
                    <wps:cNvSpPr/>
                    <wps:spPr>
                      <a:xfrm rot="10800000">
                        <a:off x="0" y="0"/>
                        <a:ext cx="3064270" cy="127907"/>
                      </a:xfrm>
                      <a:custGeom>
                        <a:avLst/>
                        <a:gdLst>
                          <a:gd name="connsiteX0" fmla="*/ 0 w 2778276"/>
                          <a:gd name="connsiteY0" fmla="*/ 0 h 471777"/>
                          <a:gd name="connsiteX1" fmla="*/ 2778276 w 2778276"/>
                          <a:gd name="connsiteY1" fmla="*/ 0 h 471777"/>
                          <a:gd name="connsiteX2" fmla="*/ 2778276 w 2778276"/>
                          <a:gd name="connsiteY2" fmla="*/ 471777 h 471777"/>
                          <a:gd name="connsiteX3" fmla="*/ 0 w 2778276"/>
                          <a:gd name="connsiteY3" fmla="*/ 471777 h 471777"/>
                          <a:gd name="connsiteX4" fmla="*/ 0 w 2778276"/>
                          <a:gd name="connsiteY4" fmla="*/ 0 h 471777"/>
                          <a:gd name="connsiteX0" fmla="*/ 0 w 2778276"/>
                          <a:gd name="connsiteY0" fmla="*/ 0 h 499912"/>
                          <a:gd name="connsiteX1" fmla="*/ 2778276 w 2778276"/>
                          <a:gd name="connsiteY1" fmla="*/ 0 h 499912"/>
                          <a:gd name="connsiteX2" fmla="*/ 2778276 w 2778276"/>
                          <a:gd name="connsiteY2" fmla="*/ 471777 h 499912"/>
                          <a:gd name="connsiteX3" fmla="*/ 576775 w 2778276"/>
                          <a:gd name="connsiteY3" fmla="*/ 499912 h 499912"/>
                          <a:gd name="connsiteX4" fmla="*/ 0 w 2778276"/>
                          <a:gd name="connsiteY4" fmla="*/ 0 h 499912"/>
                          <a:gd name="connsiteX0" fmla="*/ 0 w 2792344"/>
                          <a:gd name="connsiteY0" fmla="*/ 0 h 514001"/>
                          <a:gd name="connsiteX1" fmla="*/ 2778276 w 2792344"/>
                          <a:gd name="connsiteY1" fmla="*/ 0 h 514001"/>
                          <a:gd name="connsiteX2" fmla="*/ 2792344 w 2792344"/>
                          <a:gd name="connsiteY2" fmla="*/ 514001 h 514001"/>
                          <a:gd name="connsiteX3" fmla="*/ 576775 w 2792344"/>
                          <a:gd name="connsiteY3" fmla="*/ 499912 h 514001"/>
                          <a:gd name="connsiteX4" fmla="*/ 0 w 2792344"/>
                          <a:gd name="connsiteY4" fmla="*/ 0 h 5140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792344" h="514001">
                            <a:moveTo>
                              <a:pt x="0" y="0"/>
                            </a:moveTo>
                            <a:lnTo>
                              <a:pt x="2778276" y="0"/>
                            </a:lnTo>
                            <a:lnTo>
                              <a:pt x="2792344" y="514001"/>
                            </a:lnTo>
                            <a:lnTo>
                              <a:pt x="576775" y="499912"/>
                            </a:lnTo>
                            <a:lnTo>
                              <a:pt x="0" y="0"/>
                            </a:lnTo>
                            <a:close/>
                          </a:path>
                        </a:pathLst>
                      </a:cu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318D825" id="Rectangle 1" o:spid="_x0000_s1026" style="position:absolute;margin-left:375.85pt;margin-top:57.2pt;width:241.3pt;height:10.05pt;rotation:180;z-index:251688960;visibility:visible;mso-wrap-style:square;mso-wrap-distance-left:9pt;mso-wrap-distance-top:0;mso-wrap-distance-right:9pt;mso-wrap-distance-bottom:0;mso-position-horizontal:absolute;mso-position-horizontal-relative:text;mso-position-vertical:absolute;mso-position-vertical-relative:text;v-text-anchor:middle" coordsize="2792344,514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" path="m,l2778276,r14068,514001l576775,499912,,xe" fillcolor="#272727 [2749]" stroked="f" strokeweight="1pt">
              <v:stroke joinstyle="miter"/>
              <v:path arrowok="t" o:connecttype="custom" o:connectlocs="0,0;3048832,0;3064270,127907;632943,124401;0,0" o:connectangles="0,0,0,0,0"/>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7E58" w:rsidRPr="00902465" w:rsidRDefault="00FC7E58" w:rsidP="00FF7632">
    <w:pPr>
      <w:pStyle w:val="Header"/>
      <w:jc w:val="left"/>
      <w:rPr>
        <w:rFonts w:ascii="Dubai" w:hAnsi="Dubai" w:cs="Dubai"/>
        <w:sz w:val="32"/>
      </w:rPr>
    </w:pPr>
    <w:r>
      <w:rPr>
        <w:noProof/>
        <w:sz w:val="24"/>
        <w:szCs w:val="24"/>
      </w:rPr>
      <mc:AlternateContent>
        <mc:Choice Requires="wps">
          <w:drawing>
            <wp:anchor distT="0" distB="0" distL="114300" distR="114300" simplePos="0" relativeHeight="251689984" behindDoc="1" locked="0" layoutInCell="1" allowOverlap="1" wp14:anchorId="02C0D4CB" wp14:editId="3AB020FA">
              <wp:simplePos x="0" y="0"/>
              <wp:positionH relativeFrom="margin">
                <wp:align>center</wp:align>
              </wp:positionH>
              <wp:positionV relativeFrom="paragraph">
                <wp:posOffset>-462593</wp:posOffset>
              </wp:positionV>
              <wp:extent cx="6057900" cy="629920"/>
              <wp:effectExtent l="38100" t="38100" r="95250" b="93980"/>
              <wp:wrapNone/>
              <wp:docPr id="10" name="Rectangle: Rounded Corners 10"/>
              <wp:cNvGraphicFramePr/>
              <a:graphic xmlns:a="http://schemas.openxmlformats.org/drawingml/2006/main">
                <a:graphicData uri="http://schemas.microsoft.com/office/word/2010/wordprocessingShape">
                  <wps:wsp>
                    <wps:cNvSpPr/>
                    <wps:spPr>
                      <a:xfrm>
                        <a:off x="0" y="0"/>
                        <a:ext cx="6057900" cy="629920"/>
                      </a:xfrm>
                      <a:prstGeom prst="roundRect">
                        <a:avLst/>
                      </a:prstGeom>
                      <a:ln>
                        <a:no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FC7E58" w:rsidRPr="001C11A3" w:rsidRDefault="00FC7E58" w:rsidP="00423539">
                          <w:pPr>
                            <w:jc w:val="center"/>
                            <w:rPr>
                              <w:szCs w:val="32"/>
                              <w14:shadow w14:blurRad="50800" w14:dist="38100" w14:dir="5400000" w14:sx="100000" w14:sy="100000" w14:kx="0" w14:ky="0" w14:algn="t">
                                <w14:srgbClr w14:val="000000">
                                  <w14:alpha w14:val="60000"/>
                                </w14:srgbClr>
                              </w14:shadow>
                            </w:rPr>
                          </w:pPr>
                          <w:r w:rsidRPr="005F2542">
                            <w:rPr>
                              <w:rFonts w:ascii="Dubai" w:hAnsi="Dubai" w:cs="Dubai"/>
                              <w:color w:val="FFFFFF" w:themeColor="background1"/>
                              <w:sz w:val="32"/>
                              <w:szCs w:val="32"/>
                              <w:rtl/>
                              <w14:shadow w14:blurRad="50800" w14:dist="38100" w14:dir="5400000" w14:sx="100000" w14:sy="100000" w14:kx="0" w14:ky="0" w14:algn="t">
                                <w14:srgbClr w14:val="000000">
                                  <w14:alpha w14:val="60000"/>
                                </w14:srgbClr>
                              </w14:shadow>
                            </w:rPr>
                            <w:t>مهارات التعامل مع المرؤوسين</w:t>
                          </w:r>
                          <w:r w:rsidRPr="001C11A3">
                            <w:rPr>
                              <w:rFonts w:ascii="Dubai" w:hAnsi="Dubai" w:cs="Dubai"/>
                              <w:color w:val="FFFFFF" w:themeColor="background1"/>
                              <w:sz w:val="32"/>
                              <w:szCs w:val="32"/>
                              <w:rtl/>
                              <w14:shadow w14:blurRad="50800" w14:dist="38100" w14:dir="5400000" w14:sx="100000" w14:sy="100000" w14:kx="0" w14:ky="0" w14:algn="t">
                                <w14:srgbClr w14:val="000000">
                                  <w14:alpha w14:val="60000"/>
                                </w14:srgbClr>
                              </w14:shadow>
                            </w:rPr>
                            <w:t xml:space="preserve"> – </w:t>
                          </w:r>
                          <w:r w:rsidRPr="001C11A3">
                            <w:rPr>
                              <w:rFonts w:ascii="Dubai" w:hAnsi="Dubai" w:cs="Dubai" w:hint="cs"/>
                              <w:color w:val="FFFFFF" w:themeColor="background1"/>
                              <w:sz w:val="32"/>
                              <w:szCs w:val="32"/>
                              <w:rtl/>
                              <w14:shadow w14:blurRad="50800" w14:dist="38100" w14:dir="5400000" w14:sx="100000" w14:sy="100000" w14:kx="0" w14:ky="0" w14:algn="t">
                                <w14:srgbClr w14:val="000000">
                                  <w14:alpha w14:val="60000"/>
                                </w14:srgbClr>
                              </w14:shadow>
                            </w:rPr>
                            <w:t>دليل المدرّب</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Rounded Corners 10" o:spid="_x0000_s2940" style="position:absolute;left:0;text-align:left;margin-left:0;margin-top:-36.4pt;width:477pt;height:49.6pt;z-index:-25162649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" fillcolor="#4472c4 [3204]" stroked="f" strokeweight="1pt">
              <v:stroke joinstyle="miter"/>
              <v:shadow on="t" color="black" opacity="26214f" origin="-.5,-.5" offset=".74836mm,.74836mm"/>
              <v:textbox>
                <w:txbxContent>
                  <w:p w:rsidR="00FC7E58" w:rsidRPr="001C11A3" w:rsidRDefault="00FC7E58" w:rsidP="00423539">
                    <w:pPr>
                      <w:jc w:val="center"/>
                      <w:rPr>
                        <w:szCs w:val="32"/>
                        <w14:shadow w14:blurRad="50800" w14:dist="38100" w14:dir="5400000" w14:sx="100000" w14:sy="100000" w14:kx="0" w14:ky="0" w14:algn="t">
                          <w14:srgbClr w14:val="000000">
                            <w14:alpha w14:val="60000"/>
                          </w14:srgbClr>
                        </w14:shadow>
                      </w:rPr>
                    </w:pPr>
                    <w:r w:rsidRPr="005F2542">
                      <w:rPr>
                        <w:rFonts w:ascii="Dubai" w:hAnsi="Dubai" w:cs="Dubai"/>
                        <w:color w:val="FFFFFF" w:themeColor="background1"/>
                        <w:sz w:val="32"/>
                        <w:szCs w:val="32"/>
                        <w:rtl/>
                        <w14:shadow w14:blurRad="50800" w14:dist="38100" w14:dir="5400000" w14:sx="100000" w14:sy="100000" w14:kx="0" w14:ky="0" w14:algn="t">
                          <w14:srgbClr w14:val="000000">
                            <w14:alpha w14:val="60000"/>
                          </w14:srgbClr>
                        </w14:shadow>
                      </w:rPr>
                      <w:t>مهارات التعامل مع المرؤوسين</w:t>
                    </w:r>
                    <w:r w:rsidRPr="001C11A3">
                      <w:rPr>
                        <w:rFonts w:ascii="Dubai" w:hAnsi="Dubai" w:cs="Dubai"/>
                        <w:color w:val="FFFFFF" w:themeColor="background1"/>
                        <w:sz w:val="32"/>
                        <w:szCs w:val="32"/>
                        <w:rtl/>
                        <w14:shadow w14:blurRad="50800" w14:dist="38100" w14:dir="5400000" w14:sx="100000" w14:sy="100000" w14:kx="0" w14:ky="0" w14:algn="t">
                          <w14:srgbClr w14:val="000000">
                            <w14:alpha w14:val="60000"/>
                          </w14:srgbClr>
                        </w14:shadow>
                      </w:rPr>
                      <w:t xml:space="preserve"> – </w:t>
                    </w:r>
                    <w:r w:rsidRPr="001C11A3">
                      <w:rPr>
                        <w:rFonts w:ascii="Dubai" w:hAnsi="Dubai" w:cs="Dubai" w:hint="cs"/>
                        <w:color w:val="FFFFFF" w:themeColor="background1"/>
                        <w:sz w:val="32"/>
                        <w:szCs w:val="32"/>
                        <w:rtl/>
                        <w14:shadow w14:blurRad="50800" w14:dist="38100" w14:dir="5400000" w14:sx="100000" w14:sy="100000" w14:kx="0" w14:ky="0" w14:algn="t">
                          <w14:srgbClr w14:val="000000">
                            <w14:alpha w14:val="60000"/>
                          </w14:srgbClr>
                        </w14:shadow>
                      </w:rPr>
                      <w:t>دليل المدرّب</w:t>
                    </w:r>
                  </w:p>
                </w:txbxContent>
              </v:textbox>
              <w10:wrap anchorx="margin"/>
            </v:roundrect>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7E58" w:rsidRDefault="00FC7E58">
    <w:pPr>
      <w:pStyle w:val="Header"/>
    </w:pPr>
    <w:r>
      <w:rPr>
        <w:noProof/>
      </w:rPr>
      <mc:AlternateContent>
        <mc:Choice Requires="wpg">
          <w:drawing>
            <wp:anchor distT="0" distB="0" distL="114300" distR="114300" simplePos="0" relativeHeight="251664384" behindDoc="0" locked="0" layoutInCell="1" allowOverlap="1" wp14:anchorId="6B9E85ED" wp14:editId="3B84BEAC">
              <wp:simplePos x="0" y="0"/>
              <wp:positionH relativeFrom="page">
                <wp:posOffset>13648</wp:posOffset>
              </wp:positionH>
              <wp:positionV relativeFrom="page">
                <wp:posOffset>13648</wp:posOffset>
              </wp:positionV>
              <wp:extent cx="7776182" cy="10678983"/>
              <wp:effectExtent l="0" t="0" r="0" b="8255"/>
              <wp:wrapNone/>
              <wp:docPr id="101" name="Group 101">
                <a:extLst xmlns:a="http://schemas.openxmlformats.org/drawingml/2006/main">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docPr>
              <wp:cNvGraphicFramePr/>
              <a:graphic xmlns:a="http://schemas.openxmlformats.org/drawingml/2006/main">
                <a:graphicData uri="http://schemas.microsoft.com/office/word/2010/wordprocessingGroup">
                  <wpg:wgp>
                    <wpg:cNvGrpSpPr/>
                    <wpg:grpSpPr>
                      <a:xfrm>
                        <a:off x="0" y="0"/>
                        <a:ext cx="7776182" cy="10678983"/>
                        <a:chOff x="0" y="-5546"/>
                        <a:chExt cx="7776182" cy="10678983"/>
                      </a:xfrm>
                    </wpg:grpSpPr>
                    <wps:wsp>
                      <wps:cNvPr id="12" name="Freeform 5" descr="decorative element"/>
                      <wps:cNvSpPr>
                        <a:spLocks/>
                      </wps:cNvSpPr>
                      <wps:spPr bwMode="auto">
                        <a:xfrm>
                          <a:off x="0" y="432604"/>
                          <a:ext cx="4317214" cy="1032782"/>
                        </a:xfrm>
                        <a:custGeom>
                          <a:avLst/>
                          <a:gdLst>
                            <a:gd name="T0" fmla="*/ 2136 w 2671"/>
                            <a:gd name="T1" fmla="*/ 0 h 690"/>
                            <a:gd name="T2" fmla="*/ 0 w 2671"/>
                            <a:gd name="T3" fmla="*/ 0 h 690"/>
                            <a:gd name="T4" fmla="*/ 0 w 2671"/>
                            <a:gd name="T5" fmla="*/ 690 h 690"/>
                            <a:gd name="T6" fmla="*/ 2671 w 2671"/>
                            <a:gd name="T7" fmla="*/ 690 h 690"/>
                            <a:gd name="T8" fmla="*/ 2136 w 2671"/>
                            <a:gd name="T9" fmla="*/ 0 h 690"/>
                          </a:gdLst>
                          <a:ahLst/>
                          <a:cxnLst>
                            <a:cxn ang="0">
                              <a:pos x="T0" y="T1"/>
                            </a:cxn>
                            <a:cxn ang="0">
                              <a:pos x="T2" y="T3"/>
                            </a:cxn>
                            <a:cxn ang="0">
                              <a:pos x="T4" y="T5"/>
                            </a:cxn>
                            <a:cxn ang="0">
                              <a:pos x="T6" y="T7"/>
                            </a:cxn>
                            <a:cxn ang="0">
                              <a:pos x="T8" y="T9"/>
                            </a:cxn>
                          </a:cxnLst>
                          <a:rect l="0" t="0" r="r" b="b"/>
                          <a:pathLst>
                            <a:path w="2671" h="690">
                              <a:moveTo>
                                <a:pt x="2136" y="0"/>
                              </a:moveTo>
                              <a:lnTo>
                                <a:pt x="0" y="0"/>
                              </a:lnTo>
                              <a:lnTo>
                                <a:pt x="0" y="690"/>
                              </a:lnTo>
                              <a:lnTo>
                                <a:pt x="2671" y="690"/>
                              </a:lnTo>
                              <a:lnTo>
                                <a:pt x="2136" y="0"/>
                              </a:lnTo>
                              <a:close/>
                            </a:path>
                          </a:pathLst>
                        </a:custGeom>
                        <a:solidFill>
                          <a:srgbClr val="0070C0"/>
                        </a:solidFill>
                        <a:ln>
                          <a:noFill/>
                        </a:ln>
                      </wps:spPr>
                      <wps:bodyPr vert="horz" wrap="square" lIns="91440" tIns="45720" rIns="91440" bIns="45720" numCol="1" anchor="t" anchorCtr="0" compatLnSpc="1">
                        <a:prstTxWarp prst="textNoShape">
                          <a:avLst/>
                        </a:prstTxWarp>
                      </wps:bodyPr>
                    </wps:wsp>
                    <wps:wsp>
                      <wps:cNvPr id="103" name="Freeform 6" descr="decorative element"/>
                      <wps:cNvSpPr>
                        <a:spLocks/>
                      </wps:cNvSpPr>
                      <wps:spPr bwMode="auto">
                        <a:xfrm>
                          <a:off x="3943350" y="-5546"/>
                          <a:ext cx="3832315" cy="658586"/>
                        </a:xfrm>
                        <a:custGeom>
                          <a:avLst/>
                          <a:gdLst>
                            <a:gd name="T0" fmla="*/ 2371 w 2371"/>
                            <a:gd name="T1" fmla="*/ 0 h 440"/>
                            <a:gd name="T2" fmla="*/ 0 w 2371"/>
                            <a:gd name="T3" fmla="*/ 0 h 440"/>
                            <a:gd name="T4" fmla="*/ 355 w 2371"/>
                            <a:gd name="T5" fmla="*/ 440 h 440"/>
                            <a:gd name="T6" fmla="*/ 2371 w 2371"/>
                            <a:gd name="T7" fmla="*/ 440 h 440"/>
                            <a:gd name="T8" fmla="*/ 2371 w 2371"/>
                            <a:gd name="T9" fmla="*/ 0 h 440"/>
                          </a:gdLst>
                          <a:ahLst/>
                          <a:cxnLst>
                            <a:cxn ang="0">
                              <a:pos x="T0" y="T1"/>
                            </a:cxn>
                            <a:cxn ang="0">
                              <a:pos x="T2" y="T3"/>
                            </a:cxn>
                            <a:cxn ang="0">
                              <a:pos x="T4" y="T5"/>
                            </a:cxn>
                            <a:cxn ang="0">
                              <a:pos x="T6" y="T7"/>
                            </a:cxn>
                            <a:cxn ang="0">
                              <a:pos x="T8" y="T9"/>
                            </a:cxn>
                          </a:cxnLst>
                          <a:rect l="0" t="0" r="r" b="b"/>
                          <a:pathLst>
                            <a:path w="2371" h="440">
                              <a:moveTo>
                                <a:pt x="2371" y="0"/>
                              </a:moveTo>
                              <a:lnTo>
                                <a:pt x="0" y="0"/>
                              </a:lnTo>
                              <a:lnTo>
                                <a:pt x="355" y="440"/>
                              </a:lnTo>
                              <a:lnTo>
                                <a:pt x="2371" y="440"/>
                              </a:lnTo>
                              <a:lnTo>
                                <a:pt x="2371" y="0"/>
                              </a:lnTo>
                              <a:close/>
                            </a:path>
                          </a:pathLst>
                        </a:custGeom>
                        <a:solidFill>
                          <a:srgbClr val="246B73"/>
                        </a:solidFill>
                        <a:ln>
                          <a:noFill/>
                        </a:ln>
                      </wps:spPr>
                      <wps:bodyPr vert="horz" wrap="square" lIns="91440" tIns="45720" rIns="91440" bIns="45720" numCol="1" anchor="t" anchorCtr="0" compatLnSpc="1">
                        <a:prstTxWarp prst="textNoShape">
                          <a:avLst/>
                        </a:prstTxWarp>
                      </wps:bodyPr>
                    </wps:wsp>
                    <wps:wsp>
                      <wps:cNvPr id="105" name="Freeform: Shape 27" descr="decorative element"/>
                      <wps:cNvSpPr>
                        <a:spLocks/>
                      </wps:cNvSpPr>
                      <wps:spPr bwMode="auto">
                        <a:xfrm>
                          <a:off x="0" y="9129502"/>
                          <a:ext cx="6694833" cy="1543935"/>
                        </a:xfrm>
                        <a:custGeom>
                          <a:avLst/>
                          <a:gdLst>
                            <a:gd name="connsiteX0" fmla="*/ 0 w 6694833"/>
                            <a:gd name="connsiteY0" fmla="*/ 0 h 1543935"/>
                            <a:gd name="connsiteX1" fmla="*/ 4583908 w 6694833"/>
                            <a:gd name="connsiteY1" fmla="*/ 0 h 1543935"/>
                            <a:gd name="connsiteX2" fmla="*/ 6694833 w 6694833"/>
                            <a:gd name="connsiteY2" fmla="*/ 1543935 h 1543935"/>
                            <a:gd name="connsiteX3" fmla="*/ 1023938 w 6694833"/>
                            <a:gd name="connsiteY3" fmla="*/ 1543935 h 1543935"/>
                            <a:gd name="connsiteX4" fmla="*/ 9698 w 6694833"/>
                            <a:gd name="connsiteY4" fmla="*/ 1543935 h 1543935"/>
                            <a:gd name="connsiteX5" fmla="*/ 0 w 6694833"/>
                            <a:gd name="connsiteY5" fmla="*/ 1543935 h 1543935"/>
                            <a:gd name="connsiteX6" fmla="*/ 0 w 6694833"/>
                            <a:gd name="connsiteY6" fmla="*/ 48783 h 1543935"/>
                            <a:gd name="connsiteX7" fmla="*/ 307 w 6694833"/>
                            <a:gd name="connsiteY7" fmla="*/ 48783 h 15439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6694833" h="1543935">
                              <a:moveTo>
                                <a:pt x="0" y="0"/>
                              </a:moveTo>
                              <a:lnTo>
                                <a:pt x="4583908" y="0"/>
                              </a:lnTo>
                              <a:lnTo>
                                <a:pt x="6694833" y="1543935"/>
                              </a:lnTo>
                              <a:lnTo>
                                <a:pt x="1023938" y="1543935"/>
                              </a:lnTo>
                              <a:lnTo>
                                <a:pt x="9698" y="1543935"/>
                              </a:lnTo>
                              <a:lnTo>
                                <a:pt x="0" y="1543935"/>
                              </a:lnTo>
                              <a:lnTo>
                                <a:pt x="0" y="48783"/>
                              </a:lnTo>
                              <a:lnTo>
                                <a:pt x="307" y="48783"/>
                              </a:lnTo>
                              <a:close/>
                            </a:path>
                          </a:pathLst>
                        </a:custGeom>
                        <a:solidFill>
                          <a:srgbClr val="246B73"/>
                        </a:solidFill>
                        <a:ln>
                          <a:noFill/>
                        </a:ln>
                      </wps:spPr>
                      <wps:bodyPr vert="horz" wrap="square" lIns="91440" tIns="45720" rIns="91440" bIns="45720" numCol="1" anchor="t" anchorCtr="0" compatLnSpc="1">
                        <a:prstTxWarp prst="textNoShape">
                          <a:avLst/>
                        </a:prstTxWarp>
                        <a:noAutofit/>
                      </wps:bodyPr>
                    </wps:wsp>
                    <wps:wsp>
                      <wps:cNvPr id="106" name="Freeform: Shape 24" descr="decorative element"/>
                      <wps:cNvSpPr>
                        <a:spLocks/>
                      </wps:cNvSpPr>
                      <wps:spPr bwMode="auto">
                        <a:xfrm>
                          <a:off x="6496050" y="7792873"/>
                          <a:ext cx="1280132" cy="2742111"/>
                        </a:xfrm>
                        <a:custGeom>
                          <a:avLst/>
                          <a:gdLst>
                            <a:gd name="connsiteX0" fmla="*/ 1280132 w 1280132"/>
                            <a:gd name="connsiteY0" fmla="*/ 0 h 2742111"/>
                            <a:gd name="connsiteX1" fmla="*/ 1280132 w 1280132"/>
                            <a:gd name="connsiteY1" fmla="*/ 2733130 h 2742111"/>
                            <a:gd name="connsiteX2" fmla="*/ 1280131 w 1280132"/>
                            <a:gd name="connsiteY2" fmla="*/ 2733130 h 2742111"/>
                            <a:gd name="connsiteX3" fmla="*/ 1280131 w 1280132"/>
                            <a:gd name="connsiteY3" fmla="*/ 2742111 h 2742111"/>
                            <a:gd name="connsiteX4" fmla="*/ 1094394 w 1280132"/>
                            <a:gd name="connsiteY4" fmla="*/ 2742111 h 2742111"/>
                            <a:gd name="connsiteX5" fmla="*/ 1094394 w 1280132"/>
                            <a:gd name="connsiteY5" fmla="*/ 2742104 h 2742111"/>
                            <a:gd name="connsiteX6" fmla="*/ 1094254 w 1280132"/>
                            <a:gd name="connsiteY6" fmla="*/ 2742111 h 2742111"/>
                            <a:gd name="connsiteX7" fmla="*/ 0 w 1280132"/>
                            <a:gd name="connsiteY7" fmla="*/ 1944324 h 2742111"/>
                            <a:gd name="connsiteX8" fmla="*/ 0 w 1280132"/>
                            <a:gd name="connsiteY8" fmla="*/ 926510 h 274211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280132" h="2742111">
                              <a:moveTo>
                                <a:pt x="1280132" y="0"/>
                              </a:moveTo>
                              <a:lnTo>
                                <a:pt x="1280132" y="2733130"/>
                              </a:lnTo>
                              <a:lnTo>
                                <a:pt x="1280131" y="2733130"/>
                              </a:lnTo>
                              <a:lnTo>
                                <a:pt x="1280131" y="2742111"/>
                              </a:lnTo>
                              <a:lnTo>
                                <a:pt x="1094394" y="2742111"/>
                              </a:lnTo>
                              <a:lnTo>
                                <a:pt x="1094394" y="2742104"/>
                              </a:lnTo>
                              <a:lnTo>
                                <a:pt x="1094254" y="2742111"/>
                              </a:lnTo>
                              <a:lnTo>
                                <a:pt x="0" y="1944324"/>
                              </a:lnTo>
                              <a:lnTo>
                                <a:pt x="0" y="926510"/>
                              </a:lnTo>
                              <a:close/>
                            </a:path>
                          </a:pathLst>
                        </a:custGeom>
                        <a:solidFill>
                          <a:srgbClr val="00B0F0"/>
                        </a:solidFill>
                        <a:ln>
                          <a:noFill/>
                        </a:ln>
                      </wps:spPr>
                      <wps:bodyPr vert="horz" wrap="square" lIns="91440" tIns="45720" rIns="91440" bIns="45720" numCol="1" anchor="t" anchorCtr="0" compatLnSpc="1">
                        <a:prstTxWarp prst="textNoShape">
                          <a:avLst/>
                        </a:prstTxWarp>
                        <a:noAutofit/>
                      </wps:bodyPr>
                    </wps:wsp>
                    <wps:wsp>
                      <wps:cNvPr id="107" name="Freeform 13" descr="decorative element"/>
                      <wps:cNvSpPr>
                        <a:spLocks/>
                      </wps:cNvSpPr>
                      <wps:spPr bwMode="auto">
                        <a:xfrm>
                          <a:off x="5308269" y="8285330"/>
                          <a:ext cx="1228410" cy="1766207"/>
                        </a:xfrm>
                        <a:custGeom>
                          <a:avLst/>
                          <a:gdLst>
                            <a:gd name="T0" fmla="*/ 760 w 760"/>
                            <a:gd name="T1" fmla="*/ 0 h 1180"/>
                            <a:gd name="T2" fmla="*/ 0 w 760"/>
                            <a:gd name="T3" fmla="*/ 593 h 1180"/>
                            <a:gd name="T4" fmla="*/ 760 w 760"/>
                            <a:gd name="T5" fmla="*/ 1180 h 1180"/>
                            <a:gd name="T6" fmla="*/ 760 w 760"/>
                            <a:gd name="T7" fmla="*/ 946 h 1180"/>
                            <a:gd name="T8" fmla="*/ 317 w 760"/>
                            <a:gd name="T9" fmla="*/ 604 h 1180"/>
                            <a:gd name="T10" fmla="*/ 760 w 760"/>
                            <a:gd name="T11" fmla="*/ 266 h 1180"/>
                            <a:gd name="T12" fmla="*/ 760 w 760"/>
                            <a:gd name="T13" fmla="*/ 0 h 1180"/>
                          </a:gdLst>
                          <a:ahLst/>
                          <a:cxnLst>
                            <a:cxn ang="0">
                              <a:pos x="T0" y="T1"/>
                            </a:cxn>
                            <a:cxn ang="0">
                              <a:pos x="T2" y="T3"/>
                            </a:cxn>
                            <a:cxn ang="0">
                              <a:pos x="T4" y="T5"/>
                            </a:cxn>
                            <a:cxn ang="0">
                              <a:pos x="T6" y="T7"/>
                            </a:cxn>
                            <a:cxn ang="0">
                              <a:pos x="T8" y="T9"/>
                            </a:cxn>
                            <a:cxn ang="0">
                              <a:pos x="T10" y="T11"/>
                            </a:cxn>
                            <a:cxn ang="0">
                              <a:pos x="T12" y="T13"/>
                            </a:cxn>
                          </a:cxnLst>
                          <a:rect l="0" t="0" r="r" b="b"/>
                          <a:pathLst>
                            <a:path w="760" h="1180">
                              <a:moveTo>
                                <a:pt x="760" y="0"/>
                              </a:moveTo>
                              <a:lnTo>
                                <a:pt x="0" y="593"/>
                              </a:lnTo>
                              <a:lnTo>
                                <a:pt x="760" y="1180"/>
                              </a:lnTo>
                              <a:lnTo>
                                <a:pt x="760" y="946"/>
                              </a:lnTo>
                              <a:lnTo>
                                <a:pt x="317" y="604"/>
                              </a:lnTo>
                              <a:lnTo>
                                <a:pt x="760" y="266"/>
                              </a:lnTo>
                              <a:lnTo>
                                <a:pt x="760" y="0"/>
                              </a:lnTo>
                              <a:close/>
                            </a:path>
                          </a:pathLst>
                        </a:custGeom>
                        <a:solidFill>
                          <a:srgbClr val="002060"/>
                        </a:solidFill>
                        <a:ln>
                          <a:noFill/>
                        </a:ln>
                      </wps:spPr>
                      <wps:bodyPr vert="horz" wrap="square" lIns="91440" tIns="45720" rIns="91440" bIns="45720" numCol="1" anchor="t" anchorCtr="0" compatLnSpc="1">
                        <a:prstTxWarp prst="textNoShape">
                          <a:avLst/>
                        </a:prstTxWarp>
                      </wps:bodyPr>
                    </wps:wsp>
                    <wps:wsp>
                      <wps:cNvPr id="108" name="Freeform 15" descr="decorative element"/>
                      <wps:cNvSpPr>
                        <a:spLocks/>
                      </wps:cNvSpPr>
                      <wps:spPr bwMode="auto">
                        <a:xfrm>
                          <a:off x="5807308" y="8685383"/>
                          <a:ext cx="716034" cy="1017814"/>
                        </a:xfrm>
                        <a:custGeom>
                          <a:avLst/>
                          <a:gdLst>
                            <a:gd name="T0" fmla="*/ 443 w 443"/>
                            <a:gd name="T1" fmla="*/ 0 h 680"/>
                            <a:gd name="T2" fmla="*/ 0 w 443"/>
                            <a:gd name="T3" fmla="*/ 338 h 680"/>
                            <a:gd name="T4" fmla="*/ 443 w 443"/>
                            <a:gd name="T5" fmla="*/ 680 h 680"/>
                            <a:gd name="T6" fmla="*/ 443 w 443"/>
                            <a:gd name="T7" fmla="*/ 0 h 680"/>
                          </a:gdLst>
                          <a:ahLst/>
                          <a:cxnLst>
                            <a:cxn ang="0">
                              <a:pos x="T0" y="T1"/>
                            </a:cxn>
                            <a:cxn ang="0">
                              <a:pos x="T2" y="T3"/>
                            </a:cxn>
                            <a:cxn ang="0">
                              <a:pos x="T4" y="T5"/>
                            </a:cxn>
                            <a:cxn ang="0">
                              <a:pos x="T6" y="T7"/>
                            </a:cxn>
                          </a:cxnLst>
                          <a:rect l="0" t="0" r="r" b="b"/>
                          <a:pathLst>
                            <a:path w="443" h="680">
                              <a:moveTo>
                                <a:pt x="443" y="0"/>
                              </a:moveTo>
                              <a:lnTo>
                                <a:pt x="0" y="338"/>
                              </a:lnTo>
                              <a:lnTo>
                                <a:pt x="443" y="680"/>
                              </a:lnTo>
                              <a:lnTo>
                                <a:pt x="443" y="0"/>
                              </a:lnTo>
                              <a:close/>
                            </a:path>
                          </a:pathLst>
                        </a:custGeom>
                        <a:solidFill>
                          <a:srgbClr val="0070C0"/>
                        </a:solidFill>
                        <a:ln>
                          <a:noFill/>
                        </a:ln>
                      </wps:spPr>
                      <wps:bodyPr vert="horz" wrap="square" lIns="91440" tIns="45720" rIns="91440" bIns="45720" numCol="1" anchor="t" anchorCtr="0" compatLnSpc="1">
                        <a:prstTxWarp prst="textNoShape">
                          <a:avLst/>
                        </a:prstTxWarp>
                      </wps:bodyPr>
                    </wps:wsp>
                    <wps:wsp>
                      <wps:cNvPr id="109" name="Rectangle 28"/>
                      <wps:cNvSpPr/>
                      <wps:spPr>
                        <a:xfrm>
                          <a:off x="0" y="0"/>
                          <a:ext cx="7772400" cy="1005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100000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B7FADAE" id="Group 101" o:spid="_x0000_s1026" alt="&quot;&quot;" style="position:absolute;margin-left:1.05pt;margin-top:1.05pt;width:612.3pt;height:840.85pt;z-index:251664384;mso-width-percent:1000;mso-position-horizontal-relative:page;mso-position-vertical-relative:page;mso-width-percent:1000" coordorigin=",-55" coordsize="77761,1067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">
              <v:shape id="Freeform 5" o:spid="_x0000_s1027" alt="decorative element" style="position:absolute;top:4326;width:43172;height:10327;visibility:visible;mso-wrap-style:square;v-text-anchor:top" coordsize="2671,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" path="m2136,l,,,690r2671,l2136,xe" fillcolor="#0070c0" stroked="f">
                <v:path arrowok="t" o:connecttype="custom" o:connectlocs="3452478,0;0,0;0,1032782;4317214,1032782;3452478,0" o:connectangles="0,0,0,0,0"/>
              </v:shape>
              <v:shape id="Freeform 6" o:spid="_x0000_s1028" alt="decorative element" style="position:absolute;left:39433;top:-55;width:38323;height:6585;visibility:visible;mso-wrap-style:square;v-text-anchor:top" coordsize="237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" path="m2371,l,,355,440r2016,l2371,xe" fillcolor="#246b73" stroked="f">
                <v:path arrowok="t" o:connecttype="custom" o:connectlocs="3832315,0;0,0;573797,658586;3832315,658586;3832315,0" o:connectangles="0,0,0,0,0"/>
              </v:shape>
              <v:shape id="Freeform: Shape 27" o:spid="_x0000_s1029" alt="decorative element" style="position:absolute;top:91295;width:66948;height:15439;visibility:visible;mso-wrap-style:square;v-text-anchor:top" coordsize="6694833,1543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" path="m,l4583908,,6694833,1543935r-5670895,l9698,1543935r-9698,l,48783r307,l,xe" fillcolor="#246b73" stroked="f">
                <v:path arrowok="t" o:connecttype="custom" o:connectlocs="0,0;4583908,0;6694833,1543935;1023938,1543935;9698,1543935;0,1543935;0,48783;307,48783" o:connectangles="0,0,0,0,0,0,0,0"/>
              </v:shape>
              <v:shape id="Freeform: Shape 24" o:spid="_x0000_s1030" alt="decorative element" style="position:absolute;left:64960;top:77928;width:12801;height:27421;visibility:visible;mso-wrap-style:square;v-text-anchor:top" coordsize="1280132,2742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" path="m1280132,r,2733130l1280131,2733130r,8981l1094394,2742111r,-7l1094254,2742111,,1944324,,926510,1280132,xe" fillcolor="#00b0f0" stroked="f">
                <v:path arrowok="t" o:connecttype="custom" o:connectlocs="1280132,0;1280132,2733130;1280131,2733130;1280131,2742111;1094394,2742111;1094394,2742104;1094254,2742111;0,1944324;0,926510" o:connectangles="0,0,0,0,0,0,0,0,0"/>
              </v:shape>
              <v:shape id="Freeform 13" o:spid="_x0000_s1031" alt="decorative element" style="position:absolute;left:53082;top:82853;width:12284;height:17662;visibility:visible;mso-wrap-style:square;v-text-anchor:top" coordsize="760,1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" path="m760,l,593r760,587l760,946,317,604,760,266,760,xe" fillcolor="#002060" stroked="f">
                <v:path arrowok="t" o:connecttype="custom" o:connectlocs="1228410,0;0,887594;1228410,1766207;1228410,1415959;512376,904058;1228410,398145;1228410,0" o:connectangles="0,0,0,0,0,0,0"/>
              </v:shape>
              <v:shape id="Freeform 15" o:spid="_x0000_s1032" alt="decorative element" style="position:absolute;left:58073;top:86853;width:7160;height:10178;visibility:visible;mso-wrap-style:square;v-text-anchor:top" coordsize="443,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" path="m443,l,338,443,680,443,xe" fillcolor="#0070c0" stroked="f">
                <v:path arrowok="t" o:connecttype="custom" o:connectlocs="716034,0;0,505913;716034,1017814;716034,0" o:connectangles="0,0,0,0"/>
              </v:shape>
              <v:rect id="Rectangle 28" o:spid="_x0000_s1033" style="position:absolute;width:77724;height:1005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" filled="f" stroked="f" strokeweight="1pt"/>
              <w10:wrap anchorx="page" anchory="page"/>
            </v:group>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7E58" w:rsidRPr="00902465" w:rsidRDefault="00FC7E58" w:rsidP="00FF7632">
    <w:pPr>
      <w:pStyle w:val="Header"/>
      <w:jc w:val="left"/>
      <w:rPr>
        <w:rFonts w:ascii="Dubai" w:hAnsi="Dubai" w:cs="Dubai"/>
        <w:sz w:val="32"/>
      </w:rPr>
    </w:pPr>
    <w:r>
      <w:rPr>
        <w:noProof/>
        <w:sz w:val="24"/>
        <w:szCs w:val="24"/>
      </w:rPr>
      <mc:AlternateContent>
        <mc:Choice Requires="wps">
          <w:drawing>
            <wp:anchor distT="0" distB="0" distL="114300" distR="114300" simplePos="0" relativeHeight="251672576" behindDoc="1" locked="0" layoutInCell="1" allowOverlap="1" wp14:anchorId="6E93A3C6" wp14:editId="30FED439">
              <wp:simplePos x="0" y="0"/>
              <wp:positionH relativeFrom="margin">
                <wp:align>center</wp:align>
              </wp:positionH>
              <wp:positionV relativeFrom="paragraph">
                <wp:posOffset>-462593</wp:posOffset>
              </wp:positionV>
              <wp:extent cx="6057900" cy="629920"/>
              <wp:effectExtent l="38100" t="38100" r="95250" b="93980"/>
              <wp:wrapNone/>
              <wp:docPr id="22" name="Rectangle: Rounded Corners 22"/>
              <wp:cNvGraphicFramePr/>
              <a:graphic xmlns:a="http://schemas.openxmlformats.org/drawingml/2006/main">
                <a:graphicData uri="http://schemas.microsoft.com/office/word/2010/wordprocessingShape">
                  <wps:wsp>
                    <wps:cNvSpPr/>
                    <wps:spPr>
                      <a:xfrm>
                        <a:off x="0" y="0"/>
                        <a:ext cx="6057900" cy="629920"/>
                      </a:xfrm>
                      <a:prstGeom prst="roundRect">
                        <a:avLst/>
                      </a:prstGeom>
                      <a:solidFill>
                        <a:srgbClr val="CA965C"/>
                      </a:solidFill>
                      <a:ln>
                        <a:no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FC7E58" w:rsidRPr="001C11A3" w:rsidRDefault="00FC7E58" w:rsidP="00423539">
                          <w:pPr>
                            <w:jc w:val="center"/>
                            <w:rPr>
                              <w:szCs w:val="32"/>
                              <w14:shadow w14:blurRad="50800" w14:dist="38100" w14:dir="5400000" w14:sx="100000" w14:sy="100000" w14:kx="0" w14:ky="0" w14:algn="t">
                                <w14:srgbClr w14:val="000000">
                                  <w14:alpha w14:val="60000"/>
                                </w14:srgbClr>
                              </w14:shadow>
                            </w:rPr>
                          </w:pPr>
                          <w:r w:rsidRPr="005F2542">
                            <w:rPr>
                              <w:rFonts w:ascii="Dubai" w:hAnsi="Dubai" w:cs="Dubai"/>
                              <w:color w:val="FFFFFF" w:themeColor="background1"/>
                              <w:sz w:val="32"/>
                              <w:szCs w:val="32"/>
                              <w:rtl/>
                              <w14:shadow w14:blurRad="50800" w14:dist="38100" w14:dir="5400000" w14:sx="100000" w14:sy="100000" w14:kx="0" w14:ky="0" w14:algn="t">
                                <w14:srgbClr w14:val="000000">
                                  <w14:alpha w14:val="60000"/>
                                </w14:srgbClr>
                              </w14:shadow>
                            </w:rPr>
                            <w:t>مهارات التعامل مع المرؤوسين</w:t>
                          </w:r>
                          <w:r w:rsidRPr="001C11A3">
                            <w:rPr>
                              <w:rFonts w:ascii="Dubai" w:hAnsi="Dubai" w:cs="Dubai"/>
                              <w:color w:val="FFFFFF" w:themeColor="background1"/>
                              <w:sz w:val="32"/>
                              <w:szCs w:val="32"/>
                              <w:rtl/>
                              <w14:shadow w14:blurRad="50800" w14:dist="38100" w14:dir="5400000" w14:sx="100000" w14:sy="100000" w14:kx="0" w14:ky="0" w14:algn="t">
                                <w14:srgbClr w14:val="000000">
                                  <w14:alpha w14:val="60000"/>
                                </w14:srgbClr>
                              </w14:shadow>
                            </w:rPr>
                            <w:t xml:space="preserve"> – </w:t>
                          </w:r>
                          <w:r w:rsidRPr="001C11A3">
                            <w:rPr>
                              <w:rFonts w:ascii="Dubai" w:hAnsi="Dubai" w:cs="Dubai" w:hint="cs"/>
                              <w:color w:val="FFFFFF" w:themeColor="background1"/>
                              <w:sz w:val="32"/>
                              <w:szCs w:val="32"/>
                              <w:rtl/>
                              <w14:shadow w14:blurRad="50800" w14:dist="38100" w14:dir="5400000" w14:sx="100000" w14:sy="100000" w14:kx="0" w14:ky="0" w14:algn="t">
                                <w14:srgbClr w14:val="000000">
                                  <w14:alpha w14:val="60000"/>
                                </w14:srgbClr>
                              </w14:shadow>
                            </w:rPr>
                            <w:t>دليل المدرّب</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Rounded Corners 22" o:spid="_x0000_s2947" style="position:absolute;left:0;text-align:left;margin-left:0;margin-top:-36.4pt;width:477pt;height:49.6pt;z-index:-25164390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" fillcolor="#ca965c" stroked="f" strokeweight="1pt">
              <v:stroke joinstyle="miter"/>
              <v:shadow on="t" color="black" opacity="26214f" origin="-.5,-.5" offset=".74836mm,.74836mm"/>
              <v:textbox>
                <w:txbxContent>
                  <w:p w:rsidR="00FC7E58" w:rsidRPr="001C11A3" w:rsidRDefault="00FC7E58" w:rsidP="00423539">
                    <w:pPr>
                      <w:jc w:val="center"/>
                      <w:rPr>
                        <w:szCs w:val="32"/>
                        <w14:shadow w14:blurRad="50800" w14:dist="38100" w14:dir="5400000" w14:sx="100000" w14:sy="100000" w14:kx="0" w14:ky="0" w14:algn="t">
                          <w14:srgbClr w14:val="000000">
                            <w14:alpha w14:val="60000"/>
                          </w14:srgbClr>
                        </w14:shadow>
                      </w:rPr>
                    </w:pPr>
                    <w:r w:rsidRPr="005F2542">
                      <w:rPr>
                        <w:rFonts w:ascii="Dubai" w:hAnsi="Dubai" w:cs="Dubai"/>
                        <w:color w:val="FFFFFF" w:themeColor="background1"/>
                        <w:sz w:val="32"/>
                        <w:szCs w:val="32"/>
                        <w:rtl/>
                        <w14:shadow w14:blurRad="50800" w14:dist="38100" w14:dir="5400000" w14:sx="100000" w14:sy="100000" w14:kx="0" w14:ky="0" w14:algn="t">
                          <w14:srgbClr w14:val="000000">
                            <w14:alpha w14:val="60000"/>
                          </w14:srgbClr>
                        </w14:shadow>
                      </w:rPr>
                      <w:t>مهارات التعامل مع المرؤوسين</w:t>
                    </w:r>
                    <w:r w:rsidRPr="001C11A3">
                      <w:rPr>
                        <w:rFonts w:ascii="Dubai" w:hAnsi="Dubai" w:cs="Dubai"/>
                        <w:color w:val="FFFFFF" w:themeColor="background1"/>
                        <w:sz w:val="32"/>
                        <w:szCs w:val="32"/>
                        <w:rtl/>
                        <w14:shadow w14:blurRad="50800" w14:dist="38100" w14:dir="5400000" w14:sx="100000" w14:sy="100000" w14:kx="0" w14:ky="0" w14:algn="t">
                          <w14:srgbClr w14:val="000000">
                            <w14:alpha w14:val="60000"/>
                          </w14:srgbClr>
                        </w14:shadow>
                      </w:rPr>
                      <w:t xml:space="preserve"> – </w:t>
                    </w:r>
                    <w:r w:rsidRPr="001C11A3">
                      <w:rPr>
                        <w:rFonts w:ascii="Dubai" w:hAnsi="Dubai" w:cs="Dubai" w:hint="cs"/>
                        <w:color w:val="FFFFFF" w:themeColor="background1"/>
                        <w:sz w:val="32"/>
                        <w:szCs w:val="32"/>
                        <w:rtl/>
                        <w14:shadow w14:blurRad="50800" w14:dist="38100" w14:dir="5400000" w14:sx="100000" w14:sy="100000" w14:kx="0" w14:ky="0" w14:algn="t">
                          <w14:srgbClr w14:val="000000">
                            <w14:alpha w14:val="60000"/>
                          </w14:srgbClr>
                        </w14:shadow>
                      </w:rPr>
                      <w:t>دليل المدرّب</w:t>
                    </w:r>
                  </w:p>
                </w:txbxContent>
              </v:textbox>
              <w10:wrap anchorx="margin"/>
            </v:roundrect>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7E58" w:rsidRPr="00902465" w:rsidRDefault="00FC7E58" w:rsidP="00FF7632">
    <w:pPr>
      <w:pStyle w:val="Header"/>
      <w:jc w:val="left"/>
      <w:rPr>
        <w:rFonts w:ascii="Dubai" w:hAnsi="Dubai" w:cs="Dubai"/>
        <w:sz w:val="32"/>
      </w:rPr>
    </w:pPr>
    <w:r>
      <w:rPr>
        <w:noProof/>
        <w:sz w:val="24"/>
        <w:szCs w:val="24"/>
      </w:rPr>
      <mc:AlternateContent>
        <mc:Choice Requires="wps">
          <w:drawing>
            <wp:anchor distT="0" distB="0" distL="114300" distR="114300" simplePos="0" relativeHeight="251676672" behindDoc="1" locked="0" layoutInCell="1" allowOverlap="1" wp14:anchorId="294DE2EA" wp14:editId="2C070107">
              <wp:simplePos x="0" y="0"/>
              <wp:positionH relativeFrom="margin">
                <wp:align>center</wp:align>
              </wp:positionH>
              <wp:positionV relativeFrom="paragraph">
                <wp:posOffset>-462593</wp:posOffset>
              </wp:positionV>
              <wp:extent cx="6057900" cy="629920"/>
              <wp:effectExtent l="38100" t="38100" r="95250" b="93980"/>
              <wp:wrapNone/>
              <wp:docPr id="1907" name="Rectangle: Rounded Corners 1907"/>
              <wp:cNvGraphicFramePr/>
              <a:graphic xmlns:a="http://schemas.openxmlformats.org/drawingml/2006/main">
                <a:graphicData uri="http://schemas.microsoft.com/office/word/2010/wordprocessingShape">
                  <wps:wsp>
                    <wps:cNvSpPr/>
                    <wps:spPr>
                      <a:xfrm>
                        <a:off x="0" y="0"/>
                        <a:ext cx="6057900" cy="629920"/>
                      </a:xfrm>
                      <a:prstGeom prst="roundRect">
                        <a:avLst/>
                      </a:prstGeom>
                      <a:solidFill>
                        <a:srgbClr val="6AA684"/>
                      </a:solidFill>
                      <a:ln>
                        <a:no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FC7E58" w:rsidRPr="001C11A3" w:rsidRDefault="00FC7E58" w:rsidP="00423539">
                          <w:pPr>
                            <w:jc w:val="center"/>
                            <w:rPr>
                              <w:szCs w:val="32"/>
                              <w14:shadow w14:blurRad="50800" w14:dist="38100" w14:dir="5400000" w14:sx="100000" w14:sy="100000" w14:kx="0" w14:ky="0" w14:algn="t">
                                <w14:srgbClr w14:val="000000">
                                  <w14:alpha w14:val="60000"/>
                                </w14:srgbClr>
                              </w14:shadow>
                            </w:rPr>
                          </w:pPr>
                          <w:r w:rsidRPr="005F2542">
                            <w:rPr>
                              <w:rFonts w:ascii="Dubai" w:hAnsi="Dubai" w:cs="Dubai"/>
                              <w:color w:val="FFFFFF" w:themeColor="background1"/>
                              <w:sz w:val="32"/>
                              <w:szCs w:val="32"/>
                              <w:rtl/>
                              <w14:shadow w14:blurRad="50800" w14:dist="38100" w14:dir="5400000" w14:sx="100000" w14:sy="100000" w14:kx="0" w14:ky="0" w14:algn="t">
                                <w14:srgbClr w14:val="000000">
                                  <w14:alpha w14:val="60000"/>
                                </w14:srgbClr>
                              </w14:shadow>
                            </w:rPr>
                            <w:t>مهارات التعامل مع المرؤوسين</w:t>
                          </w:r>
                          <w:r w:rsidRPr="001C11A3">
                            <w:rPr>
                              <w:rFonts w:ascii="Dubai" w:hAnsi="Dubai" w:cs="Dubai"/>
                              <w:color w:val="FFFFFF" w:themeColor="background1"/>
                              <w:sz w:val="32"/>
                              <w:szCs w:val="32"/>
                              <w:rtl/>
                              <w14:shadow w14:blurRad="50800" w14:dist="38100" w14:dir="5400000" w14:sx="100000" w14:sy="100000" w14:kx="0" w14:ky="0" w14:algn="t">
                                <w14:srgbClr w14:val="000000">
                                  <w14:alpha w14:val="60000"/>
                                </w14:srgbClr>
                              </w14:shadow>
                            </w:rPr>
                            <w:t xml:space="preserve"> – </w:t>
                          </w:r>
                          <w:r w:rsidRPr="001C11A3">
                            <w:rPr>
                              <w:rFonts w:ascii="Dubai" w:hAnsi="Dubai" w:cs="Dubai" w:hint="cs"/>
                              <w:color w:val="FFFFFF" w:themeColor="background1"/>
                              <w:sz w:val="32"/>
                              <w:szCs w:val="32"/>
                              <w:rtl/>
                              <w14:shadow w14:blurRad="50800" w14:dist="38100" w14:dir="5400000" w14:sx="100000" w14:sy="100000" w14:kx="0" w14:ky="0" w14:algn="t">
                                <w14:srgbClr w14:val="000000">
                                  <w14:alpha w14:val="60000"/>
                                </w14:srgbClr>
                              </w14:shadow>
                            </w:rPr>
                            <w:t>دليل المدرّب</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Rounded Corners 1907" o:spid="_x0000_s2951" style="position:absolute;left:0;text-align:left;margin-left:0;margin-top:-36.4pt;width:477pt;height:49.6pt;z-index:-25163980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" fillcolor="#6aa684" stroked="f" strokeweight="1pt">
              <v:stroke joinstyle="miter"/>
              <v:shadow on="t" color="black" opacity="26214f" origin="-.5,-.5" offset=".74836mm,.74836mm"/>
              <v:textbox>
                <w:txbxContent>
                  <w:p w:rsidR="00FC7E58" w:rsidRPr="001C11A3" w:rsidRDefault="00FC7E58" w:rsidP="00423539">
                    <w:pPr>
                      <w:jc w:val="center"/>
                      <w:rPr>
                        <w:szCs w:val="32"/>
                        <w14:shadow w14:blurRad="50800" w14:dist="38100" w14:dir="5400000" w14:sx="100000" w14:sy="100000" w14:kx="0" w14:ky="0" w14:algn="t">
                          <w14:srgbClr w14:val="000000">
                            <w14:alpha w14:val="60000"/>
                          </w14:srgbClr>
                        </w14:shadow>
                      </w:rPr>
                    </w:pPr>
                    <w:r w:rsidRPr="005F2542">
                      <w:rPr>
                        <w:rFonts w:ascii="Dubai" w:hAnsi="Dubai" w:cs="Dubai"/>
                        <w:color w:val="FFFFFF" w:themeColor="background1"/>
                        <w:sz w:val="32"/>
                        <w:szCs w:val="32"/>
                        <w:rtl/>
                        <w14:shadow w14:blurRad="50800" w14:dist="38100" w14:dir="5400000" w14:sx="100000" w14:sy="100000" w14:kx="0" w14:ky="0" w14:algn="t">
                          <w14:srgbClr w14:val="000000">
                            <w14:alpha w14:val="60000"/>
                          </w14:srgbClr>
                        </w14:shadow>
                      </w:rPr>
                      <w:t>مهارات التعامل مع المرؤوسين</w:t>
                    </w:r>
                    <w:r w:rsidRPr="001C11A3">
                      <w:rPr>
                        <w:rFonts w:ascii="Dubai" w:hAnsi="Dubai" w:cs="Dubai"/>
                        <w:color w:val="FFFFFF" w:themeColor="background1"/>
                        <w:sz w:val="32"/>
                        <w:szCs w:val="32"/>
                        <w:rtl/>
                        <w14:shadow w14:blurRad="50800" w14:dist="38100" w14:dir="5400000" w14:sx="100000" w14:sy="100000" w14:kx="0" w14:ky="0" w14:algn="t">
                          <w14:srgbClr w14:val="000000">
                            <w14:alpha w14:val="60000"/>
                          </w14:srgbClr>
                        </w14:shadow>
                      </w:rPr>
                      <w:t xml:space="preserve"> – </w:t>
                    </w:r>
                    <w:r w:rsidRPr="001C11A3">
                      <w:rPr>
                        <w:rFonts w:ascii="Dubai" w:hAnsi="Dubai" w:cs="Dubai" w:hint="cs"/>
                        <w:color w:val="FFFFFF" w:themeColor="background1"/>
                        <w:sz w:val="32"/>
                        <w:szCs w:val="32"/>
                        <w:rtl/>
                        <w14:shadow w14:blurRad="50800" w14:dist="38100" w14:dir="5400000" w14:sx="100000" w14:sy="100000" w14:kx="0" w14:ky="0" w14:algn="t">
                          <w14:srgbClr w14:val="000000">
                            <w14:alpha w14:val="60000"/>
                          </w14:srgbClr>
                        </w14:shadow>
                      </w:rPr>
                      <w:t>دليل المدرّب</w:t>
                    </w:r>
                  </w:p>
                </w:txbxContent>
              </v:textbox>
              <w10:wrap anchorx="margin"/>
            </v:roundrect>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7E58" w:rsidRPr="00902465" w:rsidRDefault="00FC7E58" w:rsidP="00FF7632">
    <w:pPr>
      <w:pStyle w:val="Header"/>
      <w:jc w:val="left"/>
      <w:rPr>
        <w:rFonts w:ascii="Dubai" w:hAnsi="Dubai" w:cs="Dubai"/>
        <w:sz w:val="32"/>
      </w:rPr>
    </w:pPr>
    <w:r>
      <w:rPr>
        <w:noProof/>
        <w:sz w:val="24"/>
        <w:szCs w:val="24"/>
      </w:rPr>
      <mc:AlternateContent>
        <mc:Choice Requires="wps">
          <w:drawing>
            <wp:anchor distT="0" distB="0" distL="114300" distR="114300" simplePos="0" relativeHeight="251684864" behindDoc="1" locked="0" layoutInCell="1" allowOverlap="1" wp14:anchorId="19F648C3" wp14:editId="18523031">
              <wp:simplePos x="0" y="0"/>
              <wp:positionH relativeFrom="margin">
                <wp:align>center</wp:align>
              </wp:positionH>
              <wp:positionV relativeFrom="paragraph">
                <wp:posOffset>-462593</wp:posOffset>
              </wp:positionV>
              <wp:extent cx="6057900" cy="629920"/>
              <wp:effectExtent l="38100" t="38100" r="95250" b="93980"/>
              <wp:wrapNone/>
              <wp:docPr id="169" name="Rectangle: Rounded Corners 169"/>
              <wp:cNvGraphicFramePr/>
              <a:graphic xmlns:a="http://schemas.openxmlformats.org/drawingml/2006/main">
                <a:graphicData uri="http://schemas.microsoft.com/office/word/2010/wordprocessingShape">
                  <wps:wsp>
                    <wps:cNvSpPr/>
                    <wps:spPr>
                      <a:xfrm>
                        <a:off x="0" y="0"/>
                        <a:ext cx="6057900" cy="629920"/>
                      </a:xfrm>
                      <a:prstGeom prst="roundRect">
                        <a:avLst/>
                      </a:prstGeom>
                      <a:solidFill>
                        <a:srgbClr val="6AA684"/>
                      </a:solidFill>
                      <a:ln>
                        <a:no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FC7E58" w:rsidRPr="001C11A3" w:rsidRDefault="00FC7E58" w:rsidP="00423539">
                          <w:pPr>
                            <w:jc w:val="center"/>
                            <w:rPr>
                              <w:szCs w:val="32"/>
                              <w14:shadow w14:blurRad="50800" w14:dist="38100" w14:dir="5400000" w14:sx="100000" w14:sy="100000" w14:kx="0" w14:ky="0" w14:algn="t">
                                <w14:srgbClr w14:val="000000">
                                  <w14:alpha w14:val="60000"/>
                                </w14:srgbClr>
                              </w14:shadow>
                            </w:rPr>
                          </w:pPr>
                          <w:r w:rsidRPr="005F2542">
                            <w:rPr>
                              <w:rFonts w:ascii="Dubai" w:hAnsi="Dubai" w:cs="Dubai"/>
                              <w:color w:val="FFFFFF" w:themeColor="background1"/>
                              <w:sz w:val="32"/>
                              <w:szCs w:val="32"/>
                              <w:rtl/>
                              <w14:shadow w14:blurRad="50800" w14:dist="38100" w14:dir="5400000" w14:sx="100000" w14:sy="100000" w14:kx="0" w14:ky="0" w14:algn="t">
                                <w14:srgbClr w14:val="000000">
                                  <w14:alpha w14:val="60000"/>
                                </w14:srgbClr>
                              </w14:shadow>
                            </w:rPr>
                            <w:t>مهارات التعامل مع المرؤوسين</w:t>
                          </w:r>
                          <w:r w:rsidRPr="001C11A3">
                            <w:rPr>
                              <w:rFonts w:ascii="Dubai" w:hAnsi="Dubai" w:cs="Dubai"/>
                              <w:color w:val="FFFFFF" w:themeColor="background1"/>
                              <w:sz w:val="32"/>
                              <w:szCs w:val="32"/>
                              <w:rtl/>
                              <w14:shadow w14:blurRad="50800" w14:dist="38100" w14:dir="5400000" w14:sx="100000" w14:sy="100000" w14:kx="0" w14:ky="0" w14:algn="t">
                                <w14:srgbClr w14:val="000000">
                                  <w14:alpha w14:val="60000"/>
                                </w14:srgbClr>
                              </w14:shadow>
                            </w:rPr>
                            <w:t xml:space="preserve"> – </w:t>
                          </w:r>
                          <w:r w:rsidRPr="001C11A3">
                            <w:rPr>
                              <w:rFonts w:ascii="Dubai" w:hAnsi="Dubai" w:cs="Dubai" w:hint="cs"/>
                              <w:color w:val="FFFFFF" w:themeColor="background1"/>
                              <w:sz w:val="32"/>
                              <w:szCs w:val="32"/>
                              <w:rtl/>
                              <w14:shadow w14:blurRad="50800" w14:dist="38100" w14:dir="5400000" w14:sx="100000" w14:sy="100000" w14:kx="0" w14:ky="0" w14:algn="t">
                                <w14:srgbClr w14:val="000000">
                                  <w14:alpha w14:val="60000"/>
                                </w14:srgbClr>
                              </w14:shadow>
                            </w:rPr>
                            <w:t>دليل المدرّب</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Rounded Corners 169" o:spid="_x0000_s2955" style="position:absolute;left:0;text-align:left;margin-left:0;margin-top:-36.4pt;width:477pt;height:49.6pt;z-index:-25163161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" fillcolor="#6aa684" stroked="f" strokeweight="1pt">
              <v:stroke joinstyle="miter"/>
              <v:shadow on="t" color="black" opacity="26214f" origin="-.5,-.5" offset=".74836mm,.74836mm"/>
              <v:textbox>
                <w:txbxContent>
                  <w:p w:rsidR="00FC7E58" w:rsidRPr="001C11A3" w:rsidRDefault="00FC7E58" w:rsidP="00423539">
                    <w:pPr>
                      <w:jc w:val="center"/>
                      <w:rPr>
                        <w:szCs w:val="32"/>
                        <w14:shadow w14:blurRad="50800" w14:dist="38100" w14:dir="5400000" w14:sx="100000" w14:sy="100000" w14:kx="0" w14:ky="0" w14:algn="t">
                          <w14:srgbClr w14:val="000000">
                            <w14:alpha w14:val="60000"/>
                          </w14:srgbClr>
                        </w14:shadow>
                      </w:rPr>
                    </w:pPr>
                    <w:r w:rsidRPr="005F2542">
                      <w:rPr>
                        <w:rFonts w:ascii="Dubai" w:hAnsi="Dubai" w:cs="Dubai"/>
                        <w:color w:val="FFFFFF" w:themeColor="background1"/>
                        <w:sz w:val="32"/>
                        <w:szCs w:val="32"/>
                        <w:rtl/>
                        <w14:shadow w14:blurRad="50800" w14:dist="38100" w14:dir="5400000" w14:sx="100000" w14:sy="100000" w14:kx="0" w14:ky="0" w14:algn="t">
                          <w14:srgbClr w14:val="000000">
                            <w14:alpha w14:val="60000"/>
                          </w14:srgbClr>
                        </w14:shadow>
                      </w:rPr>
                      <w:t>مهارات التعامل مع المرؤوسين</w:t>
                    </w:r>
                    <w:r w:rsidRPr="001C11A3">
                      <w:rPr>
                        <w:rFonts w:ascii="Dubai" w:hAnsi="Dubai" w:cs="Dubai"/>
                        <w:color w:val="FFFFFF" w:themeColor="background1"/>
                        <w:sz w:val="32"/>
                        <w:szCs w:val="32"/>
                        <w:rtl/>
                        <w14:shadow w14:blurRad="50800" w14:dist="38100" w14:dir="5400000" w14:sx="100000" w14:sy="100000" w14:kx="0" w14:ky="0" w14:algn="t">
                          <w14:srgbClr w14:val="000000">
                            <w14:alpha w14:val="60000"/>
                          </w14:srgbClr>
                        </w14:shadow>
                      </w:rPr>
                      <w:t xml:space="preserve"> – </w:t>
                    </w:r>
                    <w:r w:rsidRPr="001C11A3">
                      <w:rPr>
                        <w:rFonts w:ascii="Dubai" w:hAnsi="Dubai" w:cs="Dubai" w:hint="cs"/>
                        <w:color w:val="FFFFFF" w:themeColor="background1"/>
                        <w:sz w:val="32"/>
                        <w:szCs w:val="32"/>
                        <w:rtl/>
                        <w14:shadow w14:blurRad="50800" w14:dist="38100" w14:dir="5400000" w14:sx="100000" w14:sy="100000" w14:kx="0" w14:ky="0" w14:algn="t">
                          <w14:srgbClr w14:val="000000">
                            <w14:alpha w14:val="60000"/>
                          </w14:srgbClr>
                        </w14:shadow>
                      </w:rPr>
                      <w:t>دليل المدرّب</w:t>
                    </w:r>
                  </w:p>
                </w:txbxContent>
              </v:textbox>
              <w10:wrap anchorx="margin"/>
            </v:roundrec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8" type="#_x0000_t75" style="width:399.85pt;height:373.5pt" o:bullet="t">
        <v:imagedata r:id="rId1" o:title="Picture1"/>
      </v:shape>
    </w:pict>
  </w:numPicBullet>
  <w:numPicBullet w:numPicBulletId="1">
    <w:pict>
      <v:shape id="_x0000_i1099" type="#_x0000_t75" style="width:302.6pt;height:292.8pt" o:bullet="t">
        <v:imagedata r:id="rId2" o:title="Picture5"/>
      </v:shape>
    </w:pict>
  </w:numPicBullet>
  <w:numPicBullet w:numPicBulletId="2">
    <w:pict>
      <v:shape id="_x0000_i1100" type="#_x0000_t75" style="width:81pt;height:66.75pt" o:bullet="t">
        <v:imagedata r:id="rId3" o:title="Picture9"/>
      </v:shape>
    </w:pict>
  </w:numPicBullet>
  <w:numPicBullet w:numPicBulletId="3">
    <w:pict>
      <v:shape id="_x0000_i1101" type="#_x0000_t75" style="width:70.05pt;height:67.4pt" o:bullet="t">
        <v:imagedata r:id="rId4" o:title="pic7"/>
      </v:shape>
    </w:pict>
  </w:numPicBullet>
  <w:abstractNum w:abstractNumId="0">
    <w:nsid w:val="02BE5A00"/>
    <w:multiLevelType w:val="hybridMultilevel"/>
    <w:tmpl w:val="E8C0CA78"/>
    <w:lvl w:ilvl="0" w:tplc="45BA4D90">
      <w:start w:val="1"/>
      <w:numFmt w:val="bullet"/>
      <w:lvlText w:val=""/>
      <w:lvlJc w:val="left"/>
      <w:pPr>
        <w:ind w:left="360" w:hanging="360"/>
      </w:pPr>
      <w:rPr>
        <w:rFonts w:ascii="Wingdings" w:hAnsi="Wingdings" w:cs="Wingdings"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04B01134"/>
    <w:multiLevelType w:val="hybridMultilevel"/>
    <w:tmpl w:val="145427C8"/>
    <w:lvl w:ilvl="0" w:tplc="8760E7E8">
      <w:start w:val="1"/>
      <w:numFmt w:val="bullet"/>
      <w:lvlText w:val=""/>
      <w:lvlJc w:val="left"/>
      <w:pPr>
        <w:ind w:left="720" w:hanging="360"/>
      </w:pPr>
      <w:rPr>
        <w:rFonts w:ascii="Wingdings" w:hAnsi="Wingdings" w:hint="default"/>
        <w:color w:val="000000" w:themeColor="text1"/>
        <w:sz w:val="32"/>
        <w:szCs w:val="3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nsid w:val="06504FB9"/>
    <w:multiLevelType w:val="hybridMultilevel"/>
    <w:tmpl w:val="641C0822"/>
    <w:lvl w:ilvl="0" w:tplc="1CDCA004">
      <w:start w:val="1"/>
      <w:numFmt w:val="bullet"/>
      <w:lvlText w:val=""/>
      <w:lvlJc w:val="left"/>
      <w:pPr>
        <w:ind w:left="360" w:hanging="360"/>
      </w:pPr>
      <w:rPr>
        <w:rFonts w:ascii="Wingdings" w:hAnsi="Wingdings" w:hint="default"/>
        <w:color w:val="002060"/>
        <w:sz w:val="44"/>
        <w:szCs w:val="4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0A4A750A"/>
    <w:multiLevelType w:val="hybridMultilevel"/>
    <w:tmpl w:val="AF0617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BCE0805"/>
    <w:multiLevelType w:val="hybridMultilevel"/>
    <w:tmpl w:val="AA3C754E"/>
    <w:lvl w:ilvl="0" w:tplc="1CDCA004">
      <w:start w:val="1"/>
      <w:numFmt w:val="bullet"/>
      <w:lvlText w:val=""/>
      <w:lvlJc w:val="left"/>
      <w:pPr>
        <w:ind w:left="360" w:hanging="360"/>
      </w:pPr>
      <w:rPr>
        <w:rFonts w:ascii="Wingdings" w:hAnsi="Wingdings" w:hint="default"/>
        <w:color w:val="002060"/>
        <w:sz w:val="44"/>
        <w:szCs w:val="44"/>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
    <w:nsid w:val="10A239D6"/>
    <w:multiLevelType w:val="hybridMultilevel"/>
    <w:tmpl w:val="F32C6550"/>
    <w:lvl w:ilvl="0" w:tplc="AFA848E0">
      <w:start w:val="1"/>
      <w:numFmt w:val="bullet"/>
      <w:lvlText w:val=""/>
      <w:lvlJc w:val="left"/>
      <w:pPr>
        <w:ind w:left="720" w:hanging="360"/>
      </w:pPr>
      <w:rPr>
        <w:rFonts w:ascii="Wingdings" w:hAnsi="Wingdings" w:hint="default"/>
        <w:color w:val="00206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53A0CAE"/>
    <w:multiLevelType w:val="hybridMultilevel"/>
    <w:tmpl w:val="523E69F2"/>
    <w:lvl w:ilvl="0" w:tplc="AFA848E0">
      <w:start w:val="1"/>
      <w:numFmt w:val="bullet"/>
      <w:lvlText w:val=""/>
      <w:lvlJc w:val="left"/>
      <w:pPr>
        <w:ind w:left="720" w:hanging="360"/>
      </w:pPr>
      <w:rPr>
        <w:rFonts w:ascii="Wingdings" w:hAnsi="Wingdings" w:hint="default"/>
        <w:color w:val="00206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6E92252"/>
    <w:multiLevelType w:val="hybridMultilevel"/>
    <w:tmpl w:val="DD56BB26"/>
    <w:lvl w:ilvl="0" w:tplc="0409000D">
      <w:start w:val="1"/>
      <w:numFmt w:val="bullet"/>
      <w:lvlText w:val=""/>
      <w:lvlJc w:val="left"/>
      <w:pPr>
        <w:ind w:left="360" w:hanging="360"/>
      </w:pPr>
      <w:rPr>
        <w:rFonts w:ascii="Wingdings" w:hAnsi="Wingdings" w:hint="default"/>
        <w:color w:val="002060"/>
        <w:sz w:val="36"/>
        <w:szCs w:val="36"/>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nsid w:val="170263DB"/>
    <w:multiLevelType w:val="hybridMultilevel"/>
    <w:tmpl w:val="0AC449B6"/>
    <w:lvl w:ilvl="0" w:tplc="A3B4DA9C">
      <w:start w:val="1"/>
      <w:numFmt w:val="bullet"/>
      <w:lvlText w:val=""/>
      <w:lvlJc w:val="left"/>
      <w:pPr>
        <w:ind w:left="720" w:hanging="360"/>
      </w:pPr>
      <w:rPr>
        <w:rFonts w:ascii="Wingdings" w:hAnsi="Wingdings" w:hint="default"/>
        <w:color w:val="auto"/>
        <w:sz w:val="34"/>
        <w:szCs w:val="3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7C64B58"/>
    <w:multiLevelType w:val="hybridMultilevel"/>
    <w:tmpl w:val="66F4391A"/>
    <w:lvl w:ilvl="0" w:tplc="1CDCA004">
      <w:start w:val="1"/>
      <w:numFmt w:val="bullet"/>
      <w:lvlText w:val=""/>
      <w:lvlJc w:val="left"/>
      <w:pPr>
        <w:ind w:left="360" w:hanging="360"/>
      </w:pPr>
      <w:rPr>
        <w:rFonts w:ascii="Wingdings" w:hAnsi="Wingdings" w:hint="default"/>
        <w:color w:val="002060"/>
        <w:sz w:val="44"/>
        <w:szCs w:val="4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19436537"/>
    <w:multiLevelType w:val="hybridMultilevel"/>
    <w:tmpl w:val="63B6BEB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B147D6B"/>
    <w:multiLevelType w:val="hybridMultilevel"/>
    <w:tmpl w:val="7F6A9074"/>
    <w:lvl w:ilvl="0" w:tplc="75CEDBDC">
      <w:start w:val="1"/>
      <w:numFmt w:val="bullet"/>
      <w:lvlText w:val=""/>
      <w:lvlPicBulletId w:val="0"/>
      <w:lvlJc w:val="left"/>
      <w:pPr>
        <w:ind w:left="720" w:hanging="360"/>
      </w:pPr>
      <w:rPr>
        <w:rFonts w:ascii="Symbol" w:hAnsi="Symbol" w:hint="default"/>
        <w:color w:val="auto"/>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BA83675"/>
    <w:multiLevelType w:val="hybridMultilevel"/>
    <w:tmpl w:val="B9D23E80"/>
    <w:lvl w:ilvl="0" w:tplc="B8D2086A">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E316364"/>
    <w:multiLevelType w:val="hybridMultilevel"/>
    <w:tmpl w:val="8A569E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F7F0846"/>
    <w:multiLevelType w:val="hybridMultilevel"/>
    <w:tmpl w:val="8EC0E188"/>
    <w:lvl w:ilvl="0" w:tplc="AB2E7256">
      <w:start w:val="1"/>
      <w:numFmt w:val="bullet"/>
      <w:lvlText w:val=""/>
      <w:lvlPicBulletId w:val="1"/>
      <w:lvlJc w:val="left"/>
      <w:pPr>
        <w:ind w:left="720" w:hanging="360"/>
      </w:pPr>
      <w:rPr>
        <w:rFonts w:ascii="Symbol" w:hAnsi="Symbol" w:hint="default"/>
        <w:color w:val="auto"/>
        <w:sz w:val="40"/>
        <w:szCs w:val="40"/>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FB4707A"/>
    <w:multiLevelType w:val="hybridMultilevel"/>
    <w:tmpl w:val="AF9C8074"/>
    <w:lvl w:ilvl="0" w:tplc="0EAEAD38">
      <w:start w:val="1"/>
      <w:numFmt w:val="bullet"/>
      <w:lvlText w:val=""/>
      <w:lvlPicBulletId w:val="3"/>
      <w:lvlJc w:val="left"/>
      <w:pPr>
        <w:ind w:left="720" w:hanging="360"/>
      </w:pPr>
      <w:rPr>
        <w:rFonts w:ascii="Symbol" w:hAnsi="Symbol" w:hint="default"/>
        <w:color w:val="auto"/>
        <w:sz w:val="36"/>
        <w:szCs w:val="36"/>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nsid w:val="23AE7ADF"/>
    <w:multiLevelType w:val="hybridMultilevel"/>
    <w:tmpl w:val="FC46D4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4CF4BB8"/>
    <w:multiLevelType w:val="hybridMultilevel"/>
    <w:tmpl w:val="9B301EF2"/>
    <w:lvl w:ilvl="0" w:tplc="A3B4DA9C">
      <w:start w:val="1"/>
      <w:numFmt w:val="bullet"/>
      <w:lvlText w:val=""/>
      <w:lvlJc w:val="left"/>
      <w:pPr>
        <w:ind w:left="360" w:hanging="360"/>
      </w:pPr>
      <w:rPr>
        <w:rFonts w:ascii="Wingdings" w:hAnsi="Wingdings" w:hint="default"/>
        <w:color w:val="auto"/>
        <w:sz w:val="34"/>
        <w:szCs w:val="34"/>
      </w:rPr>
    </w:lvl>
    <w:lvl w:ilvl="1" w:tplc="04090003" w:tentative="1">
      <w:start w:val="1"/>
      <w:numFmt w:val="bullet"/>
      <w:lvlText w:val="o"/>
      <w:lvlJc w:val="left"/>
      <w:pPr>
        <w:ind w:left="1014" w:hanging="360"/>
      </w:pPr>
      <w:rPr>
        <w:rFonts w:ascii="Courier New" w:hAnsi="Courier New" w:cs="Courier New" w:hint="default"/>
      </w:rPr>
    </w:lvl>
    <w:lvl w:ilvl="2" w:tplc="04090005" w:tentative="1">
      <w:start w:val="1"/>
      <w:numFmt w:val="bullet"/>
      <w:lvlText w:val=""/>
      <w:lvlJc w:val="left"/>
      <w:pPr>
        <w:ind w:left="1734" w:hanging="360"/>
      </w:pPr>
      <w:rPr>
        <w:rFonts w:ascii="Wingdings" w:hAnsi="Wingdings" w:hint="default"/>
      </w:rPr>
    </w:lvl>
    <w:lvl w:ilvl="3" w:tplc="04090001" w:tentative="1">
      <w:start w:val="1"/>
      <w:numFmt w:val="bullet"/>
      <w:lvlText w:val=""/>
      <w:lvlJc w:val="left"/>
      <w:pPr>
        <w:ind w:left="2454" w:hanging="360"/>
      </w:pPr>
      <w:rPr>
        <w:rFonts w:ascii="Symbol" w:hAnsi="Symbol" w:hint="default"/>
      </w:rPr>
    </w:lvl>
    <w:lvl w:ilvl="4" w:tplc="04090003" w:tentative="1">
      <w:start w:val="1"/>
      <w:numFmt w:val="bullet"/>
      <w:lvlText w:val="o"/>
      <w:lvlJc w:val="left"/>
      <w:pPr>
        <w:ind w:left="3174" w:hanging="360"/>
      </w:pPr>
      <w:rPr>
        <w:rFonts w:ascii="Courier New" w:hAnsi="Courier New" w:cs="Courier New" w:hint="default"/>
      </w:rPr>
    </w:lvl>
    <w:lvl w:ilvl="5" w:tplc="04090005" w:tentative="1">
      <w:start w:val="1"/>
      <w:numFmt w:val="bullet"/>
      <w:lvlText w:val=""/>
      <w:lvlJc w:val="left"/>
      <w:pPr>
        <w:ind w:left="3894" w:hanging="360"/>
      </w:pPr>
      <w:rPr>
        <w:rFonts w:ascii="Wingdings" w:hAnsi="Wingdings" w:hint="default"/>
      </w:rPr>
    </w:lvl>
    <w:lvl w:ilvl="6" w:tplc="04090001" w:tentative="1">
      <w:start w:val="1"/>
      <w:numFmt w:val="bullet"/>
      <w:lvlText w:val=""/>
      <w:lvlJc w:val="left"/>
      <w:pPr>
        <w:ind w:left="4614" w:hanging="360"/>
      </w:pPr>
      <w:rPr>
        <w:rFonts w:ascii="Symbol" w:hAnsi="Symbol" w:hint="default"/>
      </w:rPr>
    </w:lvl>
    <w:lvl w:ilvl="7" w:tplc="04090003" w:tentative="1">
      <w:start w:val="1"/>
      <w:numFmt w:val="bullet"/>
      <w:lvlText w:val="o"/>
      <w:lvlJc w:val="left"/>
      <w:pPr>
        <w:ind w:left="5334" w:hanging="360"/>
      </w:pPr>
      <w:rPr>
        <w:rFonts w:ascii="Courier New" w:hAnsi="Courier New" w:cs="Courier New" w:hint="default"/>
      </w:rPr>
    </w:lvl>
    <w:lvl w:ilvl="8" w:tplc="04090005" w:tentative="1">
      <w:start w:val="1"/>
      <w:numFmt w:val="bullet"/>
      <w:lvlText w:val=""/>
      <w:lvlJc w:val="left"/>
      <w:pPr>
        <w:ind w:left="6054" w:hanging="360"/>
      </w:pPr>
      <w:rPr>
        <w:rFonts w:ascii="Wingdings" w:hAnsi="Wingdings" w:hint="default"/>
      </w:rPr>
    </w:lvl>
  </w:abstractNum>
  <w:abstractNum w:abstractNumId="18">
    <w:nsid w:val="27F3474E"/>
    <w:multiLevelType w:val="hybridMultilevel"/>
    <w:tmpl w:val="85EE78BC"/>
    <w:lvl w:ilvl="0" w:tplc="0409000D">
      <w:start w:val="1"/>
      <w:numFmt w:val="bullet"/>
      <w:lvlText w:val=""/>
      <w:lvlJc w:val="left"/>
      <w:pPr>
        <w:ind w:left="720" w:hanging="360"/>
      </w:pPr>
      <w:rPr>
        <w:rFonts w:ascii="Wingdings" w:hAnsi="Wingdings" w:hint="default"/>
        <w:color w:val="00206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9FD1555"/>
    <w:multiLevelType w:val="hybridMultilevel"/>
    <w:tmpl w:val="1436DD96"/>
    <w:lvl w:ilvl="0" w:tplc="AFA848E0">
      <w:start w:val="1"/>
      <w:numFmt w:val="bullet"/>
      <w:lvlText w:val=""/>
      <w:lvlJc w:val="left"/>
      <w:pPr>
        <w:ind w:left="770" w:hanging="360"/>
      </w:pPr>
      <w:rPr>
        <w:rFonts w:ascii="Wingdings" w:hAnsi="Wingdings" w:hint="default"/>
        <w:color w:val="002060"/>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0">
    <w:nsid w:val="2D3347CF"/>
    <w:multiLevelType w:val="hybridMultilevel"/>
    <w:tmpl w:val="36F242E4"/>
    <w:lvl w:ilvl="0" w:tplc="AFA848E0">
      <w:start w:val="1"/>
      <w:numFmt w:val="bullet"/>
      <w:lvlText w:val=""/>
      <w:lvlJc w:val="left"/>
      <w:pPr>
        <w:ind w:left="360" w:hanging="360"/>
      </w:pPr>
      <w:rPr>
        <w:rFonts w:ascii="Wingdings" w:hAnsi="Wingdings" w:hint="default"/>
        <w:color w:val="00206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nsid w:val="2E483457"/>
    <w:multiLevelType w:val="hybridMultilevel"/>
    <w:tmpl w:val="71822958"/>
    <w:lvl w:ilvl="0" w:tplc="9FF062A4">
      <w:start w:val="1"/>
      <w:numFmt w:val="bullet"/>
      <w:lvlText w:val=""/>
      <w:lvlJc w:val="left"/>
      <w:pPr>
        <w:ind w:left="720" w:hanging="360"/>
      </w:pPr>
      <w:rPr>
        <w:rFonts w:ascii="Wingdings" w:hAnsi="Wingdings" w:hint="default"/>
        <w:color w:val="002060"/>
        <w:sz w:val="34"/>
        <w:szCs w:val="3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14C6D6D"/>
    <w:multiLevelType w:val="hybridMultilevel"/>
    <w:tmpl w:val="653AFE1A"/>
    <w:lvl w:ilvl="0" w:tplc="1CDCA004">
      <w:start w:val="1"/>
      <w:numFmt w:val="bullet"/>
      <w:lvlText w:val=""/>
      <w:lvlJc w:val="left"/>
      <w:pPr>
        <w:ind w:left="360" w:hanging="360"/>
      </w:pPr>
      <w:rPr>
        <w:rFonts w:ascii="Wingdings" w:hAnsi="Wingdings" w:hint="default"/>
        <w:color w:val="002060"/>
        <w:sz w:val="44"/>
        <w:szCs w:val="4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31693ACF"/>
    <w:multiLevelType w:val="hybridMultilevel"/>
    <w:tmpl w:val="98CC6B92"/>
    <w:lvl w:ilvl="0" w:tplc="AFA848E0">
      <w:start w:val="1"/>
      <w:numFmt w:val="bullet"/>
      <w:lvlText w:val=""/>
      <w:lvlJc w:val="left"/>
      <w:pPr>
        <w:ind w:left="720" w:hanging="360"/>
      </w:pPr>
      <w:rPr>
        <w:rFonts w:ascii="Wingdings" w:hAnsi="Wingdings" w:hint="default"/>
        <w:color w:val="00206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20520D6"/>
    <w:multiLevelType w:val="hybridMultilevel"/>
    <w:tmpl w:val="DBE67F5E"/>
    <w:lvl w:ilvl="0" w:tplc="0409000D">
      <w:start w:val="1"/>
      <w:numFmt w:val="bullet"/>
      <w:lvlText w:val=""/>
      <w:lvlJc w:val="left"/>
      <w:pPr>
        <w:ind w:left="720" w:hanging="360"/>
      </w:pPr>
      <w:rPr>
        <w:rFonts w:ascii="Wingdings" w:hAnsi="Wingdings" w:hint="default"/>
        <w:color w:val="00206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34F0E6A"/>
    <w:multiLevelType w:val="hybridMultilevel"/>
    <w:tmpl w:val="059A5F80"/>
    <w:lvl w:ilvl="0" w:tplc="05B201A0">
      <w:start w:val="1"/>
      <w:numFmt w:val="bullet"/>
      <w:lvlText w:val=""/>
      <w:lvlPicBulletId w:val="1"/>
      <w:lvlJc w:val="left"/>
      <w:pPr>
        <w:ind w:left="720" w:hanging="360"/>
      </w:pPr>
      <w:rPr>
        <w:rFonts w:ascii="Symbol" w:hAnsi="Symbol" w:hint="default"/>
        <w:color w:val="auto"/>
        <w:sz w:val="40"/>
        <w:szCs w:val="40"/>
        <w:lang w:bidi="ar-SA"/>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nsid w:val="35DF734E"/>
    <w:multiLevelType w:val="hybridMultilevel"/>
    <w:tmpl w:val="72EC2C64"/>
    <w:lvl w:ilvl="0" w:tplc="0EAEAD38">
      <w:start w:val="1"/>
      <w:numFmt w:val="bullet"/>
      <w:lvlText w:val=""/>
      <w:lvlPicBulletId w:val="3"/>
      <w:lvlJc w:val="left"/>
      <w:pPr>
        <w:ind w:left="720" w:hanging="360"/>
      </w:pPr>
      <w:rPr>
        <w:rFonts w:ascii="Symbol" w:hAnsi="Symbol" w:hint="default"/>
        <w:color w:val="auto"/>
        <w:sz w:val="36"/>
        <w:szCs w:val="36"/>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nsid w:val="36D82DF3"/>
    <w:multiLevelType w:val="hybridMultilevel"/>
    <w:tmpl w:val="8D3E2F5E"/>
    <w:lvl w:ilvl="0" w:tplc="AFA848E0">
      <w:start w:val="1"/>
      <w:numFmt w:val="bullet"/>
      <w:lvlText w:val=""/>
      <w:lvlJc w:val="left"/>
      <w:pPr>
        <w:ind w:left="720" w:hanging="360"/>
      </w:pPr>
      <w:rPr>
        <w:rFonts w:ascii="Wingdings" w:hAnsi="Wingdings" w:hint="default"/>
        <w:color w:val="00206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8420945"/>
    <w:multiLevelType w:val="hybridMultilevel"/>
    <w:tmpl w:val="B9D6E908"/>
    <w:lvl w:ilvl="0" w:tplc="AFA848E0">
      <w:start w:val="1"/>
      <w:numFmt w:val="bullet"/>
      <w:lvlText w:val=""/>
      <w:lvlJc w:val="left"/>
      <w:pPr>
        <w:ind w:left="720" w:hanging="360"/>
      </w:pPr>
      <w:rPr>
        <w:rFonts w:ascii="Wingdings" w:hAnsi="Wingdings" w:hint="default"/>
        <w:color w:val="00206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38B53A43"/>
    <w:multiLevelType w:val="hybridMultilevel"/>
    <w:tmpl w:val="AFC001BE"/>
    <w:lvl w:ilvl="0" w:tplc="0EAEAD38">
      <w:start w:val="1"/>
      <w:numFmt w:val="bullet"/>
      <w:lvlText w:val=""/>
      <w:lvlPicBulletId w:val="3"/>
      <w:lvlJc w:val="left"/>
      <w:pPr>
        <w:ind w:left="720" w:hanging="360"/>
      </w:pPr>
      <w:rPr>
        <w:rFonts w:ascii="Symbol" w:hAnsi="Symbol" w:hint="default"/>
        <w:color w:val="auto"/>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399A7E39"/>
    <w:multiLevelType w:val="hybridMultilevel"/>
    <w:tmpl w:val="535C5608"/>
    <w:lvl w:ilvl="0" w:tplc="0409000D">
      <w:start w:val="1"/>
      <w:numFmt w:val="bullet"/>
      <w:lvlText w:val=""/>
      <w:lvlJc w:val="left"/>
      <w:pPr>
        <w:ind w:left="720" w:hanging="360"/>
      </w:pPr>
      <w:rPr>
        <w:rFonts w:ascii="Wingdings" w:hAnsi="Wingdings" w:hint="default"/>
        <w:color w:val="002060"/>
        <w:sz w:val="36"/>
        <w:szCs w:val="36"/>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nsid w:val="39A233F3"/>
    <w:multiLevelType w:val="hybridMultilevel"/>
    <w:tmpl w:val="66E6102A"/>
    <w:lvl w:ilvl="0" w:tplc="AFA848E0">
      <w:start w:val="1"/>
      <w:numFmt w:val="bullet"/>
      <w:lvlText w:val=""/>
      <w:lvlJc w:val="left"/>
      <w:pPr>
        <w:ind w:left="720" w:hanging="360"/>
      </w:pPr>
      <w:rPr>
        <w:rFonts w:ascii="Wingdings" w:hAnsi="Wingdings" w:hint="default"/>
        <w:color w:val="00206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3A68783A"/>
    <w:multiLevelType w:val="hybridMultilevel"/>
    <w:tmpl w:val="565676E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nsid w:val="3B6E1965"/>
    <w:multiLevelType w:val="hybridMultilevel"/>
    <w:tmpl w:val="EC122228"/>
    <w:lvl w:ilvl="0" w:tplc="0409000D">
      <w:start w:val="1"/>
      <w:numFmt w:val="bullet"/>
      <w:lvlText w:val=""/>
      <w:lvlJc w:val="left"/>
      <w:pPr>
        <w:ind w:left="360" w:hanging="360"/>
      </w:pPr>
      <w:rPr>
        <w:rFonts w:ascii="Wingdings" w:hAnsi="Wingdings" w:hint="default"/>
        <w:color w:val="002060"/>
        <w:sz w:val="36"/>
        <w:szCs w:val="36"/>
      </w:rPr>
    </w:lvl>
    <w:lvl w:ilvl="1" w:tplc="04090003">
      <w:start w:val="1"/>
      <w:numFmt w:val="bullet"/>
      <w:lvlText w:val="o"/>
      <w:lvlJc w:val="left"/>
      <w:pPr>
        <w:ind w:left="1080" w:hanging="360"/>
      </w:pPr>
      <w:rPr>
        <w:rFonts w:ascii="Courier New" w:hAnsi="Courier New" w:cs="Courier New" w:hint="default"/>
      </w:rPr>
    </w:lvl>
    <w:lvl w:ilvl="2" w:tplc="0409000D">
      <w:start w:val="1"/>
      <w:numFmt w:val="bullet"/>
      <w:lvlText w:val=""/>
      <w:lvlJc w:val="left"/>
      <w:pPr>
        <w:ind w:left="1800" w:hanging="360"/>
      </w:pPr>
      <w:rPr>
        <w:rFonts w:ascii="Wingdings" w:hAnsi="Wingdings" w:hint="default"/>
        <w:color w:val="002060"/>
        <w:sz w:val="36"/>
        <w:szCs w:val="36"/>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nsid w:val="3CC80476"/>
    <w:multiLevelType w:val="hybridMultilevel"/>
    <w:tmpl w:val="92487ADE"/>
    <w:lvl w:ilvl="0" w:tplc="7760FA9A">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3CEE2D45"/>
    <w:multiLevelType w:val="hybridMultilevel"/>
    <w:tmpl w:val="EA6E0DE6"/>
    <w:lvl w:ilvl="0" w:tplc="1CDCA004">
      <w:start w:val="1"/>
      <w:numFmt w:val="bullet"/>
      <w:lvlText w:val=""/>
      <w:lvlJc w:val="left"/>
      <w:pPr>
        <w:ind w:left="360" w:hanging="360"/>
      </w:pPr>
      <w:rPr>
        <w:rFonts w:ascii="Wingdings" w:hAnsi="Wingdings" w:hint="default"/>
        <w:color w:val="002060"/>
        <w:sz w:val="44"/>
        <w:szCs w:val="44"/>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6">
    <w:nsid w:val="3DF75CB5"/>
    <w:multiLevelType w:val="hybridMultilevel"/>
    <w:tmpl w:val="C218CC0A"/>
    <w:lvl w:ilvl="0" w:tplc="B8D2086A">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3EB73826"/>
    <w:multiLevelType w:val="hybridMultilevel"/>
    <w:tmpl w:val="A0683CB6"/>
    <w:lvl w:ilvl="0" w:tplc="1CDCA004">
      <w:start w:val="1"/>
      <w:numFmt w:val="bullet"/>
      <w:lvlText w:val=""/>
      <w:lvlJc w:val="left"/>
      <w:pPr>
        <w:ind w:left="360" w:hanging="360"/>
      </w:pPr>
      <w:rPr>
        <w:rFonts w:ascii="Wingdings" w:hAnsi="Wingdings" w:hint="default"/>
        <w:color w:val="002060"/>
        <w:sz w:val="44"/>
        <w:szCs w:val="4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nsid w:val="3EFE5CAB"/>
    <w:multiLevelType w:val="hybridMultilevel"/>
    <w:tmpl w:val="C9344F42"/>
    <w:lvl w:ilvl="0" w:tplc="45BA4D90">
      <w:start w:val="1"/>
      <w:numFmt w:val="bullet"/>
      <w:lvlText w:val=""/>
      <w:lvlJc w:val="left"/>
      <w:pPr>
        <w:ind w:left="360" w:hanging="360"/>
      </w:pPr>
      <w:rPr>
        <w:rFonts w:ascii="Wingdings" w:hAnsi="Wingdings" w:cs="Wingdings"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nsid w:val="3F2F22B9"/>
    <w:multiLevelType w:val="hybridMultilevel"/>
    <w:tmpl w:val="9500A556"/>
    <w:lvl w:ilvl="0" w:tplc="75CEDBDC">
      <w:start w:val="1"/>
      <w:numFmt w:val="bullet"/>
      <w:lvlText w:val=""/>
      <w:lvlPicBulletId w:val="0"/>
      <w:lvlJc w:val="left"/>
      <w:pPr>
        <w:ind w:left="360" w:hanging="360"/>
      </w:pPr>
      <w:rPr>
        <w:rFonts w:ascii="Symbol" w:hAnsi="Symbol" w:hint="default"/>
        <w:color w:val="auto"/>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nsid w:val="401C27C5"/>
    <w:multiLevelType w:val="hybridMultilevel"/>
    <w:tmpl w:val="C206DC2C"/>
    <w:lvl w:ilvl="0" w:tplc="AFA848E0">
      <w:start w:val="1"/>
      <w:numFmt w:val="bullet"/>
      <w:lvlText w:val=""/>
      <w:lvlJc w:val="left"/>
      <w:pPr>
        <w:ind w:left="360" w:hanging="360"/>
      </w:pPr>
      <w:rPr>
        <w:rFonts w:ascii="Wingdings" w:hAnsi="Wingdings" w:hint="default"/>
        <w:color w:val="00206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nsid w:val="40F83C72"/>
    <w:multiLevelType w:val="hybridMultilevel"/>
    <w:tmpl w:val="2A741A26"/>
    <w:lvl w:ilvl="0" w:tplc="7760FA9A">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413433A0"/>
    <w:multiLevelType w:val="hybridMultilevel"/>
    <w:tmpl w:val="7B70DF94"/>
    <w:lvl w:ilvl="0" w:tplc="17929430">
      <w:start w:val="1"/>
      <w:numFmt w:val="bullet"/>
      <w:lvlText w:val=""/>
      <w:lvlJc w:val="left"/>
      <w:pPr>
        <w:ind w:left="360" w:hanging="360"/>
      </w:pPr>
      <w:rPr>
        <w:rFonts w:ascii="Wingdings" w:hAnsi="Wingdings" w:hint="default"/>
        <w:color w:val="000000" w:themeColor="text1"/>
        <w:sz w:val="24"/>
        <w:szCs w:val="24"/>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3">
    <w:nsid w:val="414C5410"/>
    <w:multiLevelType w:val="hybridMultilevel"/>
    <w:tmpl w:val="4D0E6ADA"/>
    <w:lvl w:ilvl="0" w:tplc="75CEDBDC">
      <w:start w:val="1"/>
      <w:numFmt w:val="bullet"/>
      <w:lvlText w:val=""/>
      <w:lvlPicBulletId w:val="0"/>
      <w:lvlJc w:val="left"/>
      <w:pPr>
        <w:ind w:left="720" w:hanging="360"/>
      </w:pPr>
      <w:rPr>
        <w:rFonts w:ascii="Symbol" w:hAnsi="Symbol" w:hint="default"/>
        <w:color w:val="auto"/>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43FF5189"/>
    <w:multiLevelType w:val="hybridMultilevel"/>
    <w:tmpl w:val="5C3271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451B6151"/>
    <w:multiLevelType w:val="hybridMultilevel"/>
    <w:tmpl w:val="C63473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46917D83"/>
    <w:multiLevelType w:val="hybridMultilevel"/>
    <w:tmpl w:val="C0840714"/>
    <w:lvl w:ilvl="0" w:tplc="45BA4D90">
      <w:start w:val="1"/>
      <w:numFmt w:val="bullet"/>
      <w:lvlText w:val=""/>
      <w:lvlJc w:val="left"/>
      <w:pPr>
        <w:ind w:left="720" w:hanging="360"/>
      </w:pPr>
      <w:rPr>
        <w:rFonts w:ascii="Wingdings" w:hAnsi="Wingdings" w:cs="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484D7443"/>
    <w:multiLevelType w:val="hybridMultilevel"/>
    <w:tmpl w:val="F574E780"/>
    <w:lvl w:ilvl="0" w:tplc="7760FA9A">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4873303D"/>
    <w:multiLevelType w:val="hybridMultilevel"/>
    <w:tmpl w:val="C674DF10"/>
    <w:lvl w:ilvl="0" w:tplc="1CDCA004">
      <w:start w:val="1"/>
      <w:numFmt w:val="bullet"/>
      <w:lvlText w:val=""/>
      <w:lvlJc w:val="left"/>
      <w:pPr>
        <w:ind w:left="360" w:hanging="360"/>
      </w:pPr>
      <w:rPr>
        <w:rFonts w:ascii="Wingdings" w:hAnsi="Wingdings" w:hint="default"/>
        <w:color w:val="002060"/>
        <w:sz w:val="44"/>
        <w:szCs w:val="4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nsid w:val="48B45677"/>
    <w:multiLevelType w:val="hybridMultilevel"/>
    <w:tmpl w:val="C4C2CE20"/>
    <w:lvl w:ilvl="0" w:tplc="7760FA9A">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4BBB1955"/>
    <w:multiLevelType w:val="hybridMultilevel"/>
    <w:tmpl w:val="FCE6D2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4D3D62CA"/>
    <w:multiLevelType w:val="hybridMultilevel"/>
    <w:tmpl w:val="4FB8C3AC"/>
    <w:lvl w:ilvl="0" w:tplc="A3B4DA9C">
      <w:start w:val="1"/>
      <w:numFmt w:val="bullet"/>
      <w:lvlText w:val=""/>
      <w:lvlJc w:val="left"/>
      <w:pPr>
        <w:ind w:left="720" w:hanging="360"/>
      </w:pPr>
      <w:rPr>
        <w:rFonts w:ascii="Wingdings" w:hAnsi="Wingdings" w:hint="default"/>
        <w:color w:val="auto"/>
        <w:sz w:val="34"/>
        <w:szCs w:val="3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51765A36"/>
    <w:multiLevelType w:val="hybridMultilevel"/>
    <w:tmpl w:val="18864CB8"/>
    <w:lvl w:ilvl="0" w:tplc="266ED050">
      <w:start w:val="1"/>
      <w:numFmt w:val="bullet"/>
      <w:lvlText w:val=""/>
      <w:lvlPicBulletId w:val="0"/>
      <w:lvlJc w:val="left"/>
      <w:pPr>
        <w:ind w:left="360" w:hanging="360"/>
      </w:pPr>
      <w:rPr>
        <w:rFonts w:ascii="Symbol" w:hAnsi="Symbol" w:hint="default"/>
        <w:color w:val="auto"/>
        <w:sz w:val="44"/>
        <w:szCs w:val="4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nsid w:val="53FC2021"/>
    <w:multiLevelType w:val="hybridMultilevel"/>
    <w:tmpl w:val="CCB851CC"/>
    <w:lvl w:ilvl="0" w:tplc="7AFA5546">
      <w:start w:val="1"/>
      <w:numFmt w:val="bullet"/>
      <w:lvlText w:val=""/>
      <w:lvlPicBulletId w:val="2"/>
      <w:lvlJc w:val="left"/>
      <w:pPr>
        <w:ind w:left="360" w:hanging="360"/>
      </w:pPr>
      <w:rPr>
        <w:rFonts w:ascii="Symbol" w:hAnsi="Symbol" w:hint="default"/>
        <w:color w:val="auto"/>
        <w:sz w:val="40"/>
        <w:szCs w:val="4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nsid w:val="566B193F"/>
    <w:multiLevelType w:val="hybridMultilevel"/>
    <w:tmpl w:val="8BCC7B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5B4E16B6"/>
    <w:multiLevelType w:val="hybridMultilevel"/>
    <w:tmpl w:val="F0B4F3DC"/>
    <w:lvl w:ilvl="0" w:tplc="266ED050">
      <w:start w:val="1"/>
      <w:numFmt w:val="bullet"/>
      <w:lvlText w:val=""/>
      <w:lvlPicBulletId w:val="0"/>
      <w:lvlJc w:val="left"/>
      <w:pPr>
        <w:ind w:left="360" w:hanging="360"/>
      </w:pPr>
      <w:rPr>
        <w:rFonts w:ascii="Symbol" w:hAnsi="Symbol" w:hint="default"/>
        <w:color w:val="auto"/>
        <w:sz w:val="44"/>
        <w:szCs w:val="44"/>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6">
    <w:nsid w:val="5E9C5D92"/>
    <w:multiLevelType w:val="hybridMultilevel"/>
    <w:tmpl w:val="FB301102"/>
    <w:lvl w:ilvl="0" w:tplc="0409000D">
      <w:start w:val="1"/>
      <w:numFmt w:val="bullet"/>
      <w:lvlText w:val=""/>
      <w:lvlJc w:val="left"/>
      <w:pPr>
        <w:ind w:left="360" w:hanging="360"/>
      </w:pPr>
      <w:rPr>
        <w:rFonts w:ascii="Wingdings" w:hAnsi="Wingdings" w:hint="default"/>
        <w:color w:val="00206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nsid w:val="5F700899"/>
    <w:multiLevelType w:val="hybridMultilevel"/>
    <w:tmpl w:val="305C7F98"/>
    <w:lvl w:ilvl="0" w:tplc="492EDED0">
      <w:start w:val="1"/>
      <w:numFmt w:val="bullet"/>
      <w:lvlText w:val=""/>
      <w:lvlPicBulletId w:val="2"/>
      <w:lvlJc w:val="left"/>
      <w:pPr>
        <w:ind w:left="360" w:hanging="360"/>
      </w:pPr>
      <w:rPr>
        <w:rFonts w:ascii="Symbol" w:hAnsi="Symbol" w:hint="default"/>
        <w:color w:val="auto"/>
        <w:sz w:val="40"/>
        <w:szCs w:val="40"/>
      </w:rPr>
    </w:lvl>
    <w:lvl w:ilvl="1" w:tplc="FE06C940">
      <w:numFmt w:val="bullet"/>
      <w:lvlText w:val="-"/>
      <w:lvlJc w:val="left"/>
      <w:pPr>
        <w:ind w:left="1080" w:hanging="360"/>
      </w:pPr>
      <w:rPr>
        <w:rFonts w:ascii="Arial" w:eastAsiaTheme="minorHAnsi" w:hAnsi="Arial" w:cs="Arial" w:hint="default"/>
      </w:rPr>
    </w:lvl>
    <w:lvl w:ilvl="2" w:tplc="9EE2BD2A">
      <w:numFmt w:val="bullet"/>
      <w:lvlText w:val="•"/>
      <w:lvlJc w:val="left"/>
      <w:pPr>
        <w:ind w:left="1800" w:hanging="360"/>
      </w:pPr>
      <w:rPr>
        <w:rFonts w:ascii="Sakkal Majalla" w:eastAsiaTheme="minorHAnsi" w:hAnsi="Sakkal Majalla" w:cs="Sakkal Majalla"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nsid w:val="610B3355"/>
    <w:multiLevelType w:val="hybridMultilevel"/>
    <w:tmpl w:val="26445840"/>
    <w:lvl w:ilvl="0" w:tplc="C360DFAA">
      <w:start w:val="1"/>
      <w:numFmt w:val="bullet"/>
      <w:lvlText w:val=""/>
      <w:lvlJc w:val="left"/>
      <w:pPr>
        <w:ind w:left="360" w:hanging="360"/>
      </w:pPr>
      <w:rPr>
        <w:rFonts w:ascii="Wingdings" w:hAnsi="Wingdings" w:hint="default"/>
        <w:sz w:val="36"/>
        <w:szCs w:val="36"/>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9">
    <w:nsid w:val="61CF0340"/>
    <w:multiLevelType w:val="hybridMultilevel"/>
    <w:tmpl w:val="D564E9F4"/>
    <w:lvl w:ilvl="0" w:tplc="AFA848E0">
      <w:start w:val="1"/>
      <w:numFmt w:val="bullet"/>
      <w:lvlText w:val=""/>
      <w:lvlJc w:val="left"/>
      <w:pPr>
        <w:ind w:left="720" w:hanging="360"/>
      </w:pPr>
      <w:rPr>
        <w:rFonts w:ascii="Wingdings" w:hAnsi="Wingdings" w:hint="default"/>
        <w:color w:val="00206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651E0433"/>
    <w:multiLevelType w:val="hybridMultilevel"/>
    <w:tmpl w:val="A1E07C72"/>
    <w:lvl w:ilvl="0" w:tplc="0409000D">
      <w:start w:val="1"/>
      <w:numFmt w:val="bullet"/>
      <w:lvlText w:val=""/>
      <w:lvlJc w:val="left"/>
      <w:pPr>
        <w:ind w:left="360" w:hanging="360"/>
      </w:pPr>
      <w:rPr>
        <w:rFonts w:ascii="Wingdings" w:hAnsi="Wingdings" w:hint="default"/>
        <w:color w:val="00206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nsid w:val="6980194F"/>
    <w:multiLevelType w:val="hybridMultilevel"/>
    <w:tmpl w:val="3CE803E2"/>
    <w:lvl w:ilvl="0" w:tplc="17929430">
      <w:start w:val="1"/>
      <w:numFmt w:val="bullet"/>
      <w:lvlText w:val=""/>
      <w:lvlJc w:val="left"/>
      <w:pPr>
        <w:ind w:left="360" w:hanging="360"/>
      </w:pPr>
      <w:rPr>
        <w:rFonts w:ascii="Wingdings" w:hAnsi="Wingdings" w:hint="default"/>
        <w:color w:val="000000" w:themeColor="text1"/>
        <w:sz w:val="24"/>
        <w:szCs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nsid w:val="6A1452B7"/>
    <w:multiLevelType w:val="hybridMultilevel"/>
    <w:tmpl w:val="0EE24BC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3">
    <w:nsid w:val="6A8D6CCF"/>
    <w:multiLevelType w:val="hybridMultilevel"/>
    <w:tmpl w:val="FF040B8C"/>
    <w:lvl w:ilvl="0" w:tplc="0409000D">
      <w:start w:val="1"/>
      <w:numFmt w:val="bullet"/>
      <w:lvlText w:val=""/>
      <w:lvlJc w:val="left"/>
      <w:pPr>
        <w:ind w:left="720" w:hanging="360"/>
      </w:pPr>
      <w:rPr>
        <w:rFonts w:ascii="Wingdings" w:hAnsi="Wingdings" w:hint="default"/>
        <w:color w:val="002060"/>
        <w:sz w:val="36"/>
        <w:szCs w:val="36"/>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4">
    <w:nsid w:val="6C792E7B"/>
    <w:multiLevelType w:val="hybridMultilevel"/>
    <w:tmpl w:val="B82C1DD8"/>
    <w:lvl w:ilvl="0" w:tplc="42BA6592">
      <w:start w:val="1"/>
      <w:numFmt w:val="bullet"/>
      <w:lvlText w:val=""/>
      <w:lvlPicBulletId w:val="3"/>
      <w:lvlJc w:val="left"/>
      <w:pPr>
        <w:ind w:left="360" w:hanging="360"/>
      </w:pPr>
      <w:rPr>
        <w:rFonts w:ascii="Symbol" w:hAnsi="Symbol" w:hint="default"/>
        <w:color w:val="auto"/>
        <w:sz w:val="40"/>
        <w:szCs w:val="4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5">
    <w:nsid w:val="6CE262B2"/>
    <w:multiLevelType w:val="hybridMultilevel"/>
    <w:tmpl w:val="05F869BA"/>
    <w:lvl w:ilvl="0" w:tplc="AFA848E0">
      <w:start w:val="1"/>
      <w:numFmt w:val="bullet"/>
      <w:lvlText w:val=""/>
      <w:lvlJc w:val="left"/>
      <w:pPr>
        <w:ind w:left="720" w:hanging="360"/>
      </w:pPr>
      <w:rPr>
        <w:rFonts w:ascii="Wingdings" w:hAnsi="Wingdings" w:hint="default"/>
        <w:color w:val="00206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6F6B23DB"/>
    <w:multiLevelType w:val="hybridMultilevel"/>
    <w:tmpl w:val="2F72A134"/>
    <w:lvl w:ilvl="0" w:tplc="C360DFAA">
      <w:start w:val="1"/>
      <w:numFmt w:val="bullet"/>
      <w:lvlText w:val=""/>
      <w:lvlJc w:val="left"/>
      <w:pPr>
        <w:ind w:left="720" w:hanging="360"/>
      </w:pPr>
      <w:rPr>
        <w:rFonts w:ascii="Wingdings" w:hAnsi="Wingdings" w:hint="default"/>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70246C58"/>
    <w:multiLevelType w:val="hybridMultilevel"/>
    <w:tmpl w:val="6ADABDFC"/>
    <w:lvl w:ilvl="0" w:tplc="45BA4D90">
      <w:start w:val="1"/>
      <w:numFmt w:val="bullet"/>
      <w:lvlText w:val=""/>
      <w:lvlJc w:val="left"/>
      <w:pPr>
        <w:ind w:left="360" w:hanging="360"/>
      </w:pPr>
      <w:rPr>
        <w:rFonts w:ascii="Wingdings" w:hAnsi="Wingdings" w:cs="Wingdings"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nsid w:val="703853D8"/>
    <w:multiLevelType w:val="hybridMultilevel"/>
    <w:tmpl w:val="AC9200FC"/>
    <w:lvl w:ilvl="0" w:tplc="B8D2086A">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nsid w:val="73781A0A"/>
    <w:multiLevelType w:val="hybridMultilevel"/>
    <w:tmpl w:val="DDF6BA18"/>
    <w:lvl w:ilvl="0" w:tplc="9FF062A4">
      <w:start w:val="1"/>
      <w:numFmt w:val="bullet"/>
      <w:lvlText w:val=""/>
      <w:lvlJc w:val="left"/>
      <w:pPr>
        <w:ind w:left="720" w:hanging="360"/>
      </w:pPr>
      <w:rPr>
        <w:rFonts w:ascii="Wingdings" w:hAnsi="Wingdings" w:hint="default"/>
        <w:color w:val="002060"/>
        <w:sz w:val="34"/>
        <w:szCs w:val="3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74BD5444"/>
    <w:multiLevelType w:val="hybridMultilevel"/>
    <w:tmpl w:val="063228DC"/>
    <w:lvl w:ilvl="0" w:tplc="04090013">
      <w:start w:val="1"/>
      <w:numFmt w:val="arabicAlpha"/>
      <w:lvlText w:val="%1-"/>
      <w:lvlJc w:val="center"/>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1">
    <w:nsid w:val="74F36249"/>
    <w:multiLevelType w:val="hybridMultilevel"/>
    <w:tmpl w:val="BA9C7BD6"/>
    <w:lvl w:ilvl="0" w:tplc="0409000D">
      <w:start w:val="1"/>
      <w:numFmt w:val="bullet"/>
      <w:lvlText w:val=""/>
      <w:lvlJc w:val="left"/>
      <w:pPr>
        <w:ind w:left="360" w:hanging="360"/>
      </w:pPr>
      <w:rPr>
        <w:rFonts w:ascii="Wingdings" w:hAnsi="Wingdings" w:hint="default"/>
        <w:color w:val="00206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nsid w:val="76D9245D"/>
    <w:multiLevelType w:val="hybridMultilevel"/>
    <w:tmpl w:val="68E6A3D8"/>
    <w:lvl w:ilvl="0" w:tplc="17929430">
      <w:start w:val="1"/>
      <w:numFmt w:val="bullet"/>
      <w:lvlText w:val=""/>
      <w:lvlJc w:val="left"/>
      <w:pPr>
        <w:ind w:left="720" w:hanging="360"/>
      </w:pPr>
      <w:rPr>
        <w:rFonts w:ascii="Wingdings" w:hAnsi="Wingdings" w:hint="default"/>
        <w:color w:val="000000" w:themeColor="text1"/>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77886E81"/>
    <w:multiLevelType w:val="hybridMultilevel"/>
    <w:tmpl w:val="BC2C833A"/>
    <w:lvl w:ilvl="0" w:tplc="0AB28C6A">
      <w:start w:val="1"/>
      <w:numFmt w:val="bullet"/>
      <w:suff w:val="space"/>
      <w:lvlText w:val=""/>
      <w:lvlPicBulletId w:val="1"/>
      <w:lvlJc w:val="left"/>
      <w:pPr>
        <w:ind w:left="720" w:hanging="360"/>
      </w:pPr>
      <w:rPr>
        <w:rFonts w:ascii="Symbol" w:hAnsi="Symbol" w:hint="default"/>
        <w:color w:val="auto"/>
        <w:sz w:val="40"/>
        <w:szCs w:val="40"/>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78773F4E"/>
    <w:multiLevelType w:val="hybridMultilevel"/>
    <w:tmpl w:val="CACEEB60"/>
    <w:lvl w:ilvl="0" w:tplc="75CEDBDC">
      <w:start w:val="1"/>
      <w:numFmt w:val="bullet"/>
      <w:lvlText w:val=""/>
      <w:lvlPicBulletId w:val="0"/>
      <w:lvlJc w:val="left"/>
      <w:pPr>
        <w:ind w:left="360" w:hanging="360"/>
      </w:pPr>
      <w:rPr>
        <w:rFonts w:ascii="Symbol" w:hAnsi="Symbol" w:hint="default"/>
        <w:color w:val="auto"/>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
    <w:nsid w:val="798376EC"/>
    <w:multiLevelType w:val="hybridMultilevel"/>
    <w:tmpl w:val="340E8D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7AE74D55"/>
    <w:multiLevelType w:val="hybridMultilevel"/>
    <w:tmpl w:val="0F520D1A"/>
    <w:lvl w:ilvl="0" w:tplc="83D859CE">
      <w:start w:val="1"/>
      <w:numFmt w:val="bullet"/>
      <w:lvlText w:val=""/>
      <w:lvlPicBulletId w:val="2"/>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
    <w:nsid w:val="7AFB3B0E"/>
    <w:multiLevelType w:val="hybridMultilevel"/>
    <w:tmpl w:val="7FE2638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8">
    <w:nsid w:val="7CBB55B9"/>
    <w:multiLevelType w:val="hybridMultilevel"/>
    <w:tmpl w:val="E8C68958"/>
    <w:lvl w:ilvl="0" w:tplc="04090005">
      <w:start w:val="1"/>
      <w:numFmt w:val="bullet"/>
      <w:lvlText w:val=""/>
      <w:lvlJc w:val="left"/>
      <w:pPr>
        <w:ind w:left="360" w:hanging="360"/>
      </w:pPr>
      <w:rPr>
        <w:rFonts w:ascii="Wingdings" w:hAnsi="Wingdings" w:hint="default"/>
        <w:color w:val="auto"/>
        <w:sz w:val="44"/>
        <w:szCs w:val="4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39"/>
  </w:num>
  <w:num w:numId="2">
    <w:abstractNumId w:val="72"/>
  </w:num>
  <w:num w:numId="3">
    <w:abstractNumId w:val="0"/>
  </w:num>
  <w:num w:numId="4">
    <w:abstractNumId w:val="9"/>
  </w:num>
  <w:num w:numId="5">
    <w:abstractNumId w:val="74"/>
  </w:num>
  <w:num w:numId="6">
    <w:abstractNumId w:val="45"/>
  </w:num>
  <w:num w:numId="7">
    <w:abstractNumId w:val="27"/>
  </w:num>
  <w:num w:numId="8">
    <w:abstractNumId w:val="73"/>
  </w:num>
  <w:num w:numId="9">
    <w:abstractNumId w:val="49"/>
  </w:num>
  <w:num w:numId="10">
    <w:abstractNumId w:val="34"/>
  </w:num>
  <w:num w:numId="11">
    <w:abstractNumId w:val="17"/>
  </w:num>
  <w:num w:numId="12">
    <w:abstractNumId w:val="5"/>
  </w:num>
  <w:num w:numId="13">
    <w:abstractNumId w:val="28"/>
  </w:num>
  <w:num w:numId="14">
    <w:abstractNumId w:val="40"/>
  </w:num>
  <w:num w:numId="15">
    <w:abstractNumId w:val="31"/>
  </w:num>
  <w:num w:numId="16">
    <w:abstractNumId w:val="20"/>
  </w:num>
  <w:num w:numId="17">
    <w:abstractNumId w:val="23"/>
  </w:num>
  <w:num w:numId="18">
    <w:abstractNumId w:val="69"/>
  </w:num>
  <w:num w:numId="19">
    <w:abstractNumId w:val="2"/>
  </w:num>
  <w:num w:numId="20">
    <w:abstractNumId w:val="11"/>
  </w:num>
  <w:num w:numId="21">
    <w:abstractNumId w:val="76"/>
  </w:num>
  <w:num w:numId="22">
    <w:abstractNumId w:val="12"/>
  </w:num>
  <w:num w:numId="23">
    <w:abstractNumId w:val="46"/>
  </w:num>
  <w:num w:numId="24">
    <w:abstractNumId w:val="66"/>
  </w:num>
  <w:num w:numId="25">
    <w:abstractNumId w:val="50"/>
  </w:num>
  <w:num w:numId="26">
    <w:abstractNumId w:val="21"/>
  </w:num>
  <w:num w:numId="27">
    <w:abstractNumId w:val="44"/>
  </w:num>
  <w:num w:numId="28">
    <w:abstractNumId w:val="4"/>
  </w:num>
  <w:num w:numId="29">
    <w:abstractNumId w:val="35"/>
  </w:num>
  <w:num w:numId="30">
    <w:abstractNumId w:val="25"/>
  </w:num>
  <w:num w:numId="31">
    <w:abstractNumId w:val="32"/>
  </w:num>
  <w:num w:numId="32">
    <w:abstractNumId w:val="75"/>
  </w:num>
  <w:num w:numId="33">
    <w:abstractNumId w:val="77"/>
  </w:num>
  <w:num w:numId="34">
    <w:abstractNumId w:val="54"/>
  </w:num>
  <w:num w:numId="35">
    <w:abstractNumId w:val="10"/>
  </w:num>
  <w:num w:numId="36">
    <w:abstractNumId w:val="13"/>
  </w:num>
  <w:num w:numId="37">
    <w:abstractNumId w:val="70"/>
  </w:num>
  <w:num w:numId="38">
    <w:abstractNumId w:val="37"/>
  </w:num>
  <w:num w:numId="39">
    <w:abstractNumId w:val="52"/>
  </w:num>
  <w:num w:numId="40">
    <w:abstractNumId w:val="57"/>
  </w:num>
  <w:num w:numId="41">
    <w:abstractNumId w:val="53"/>
  </w:num>
  <w:num w:numId="42">
    <w:abstractNumId w:val="64"/>
  </w:num>
  <w:num w:numId="43">
    <w:abstractNumId w:val="68"/>
  </w:num>
  <w:num w:numId="44">
    <w:abstractNumId w:val="33"/>
  </w:num>
  <w:num w:numId="45">
    <w:abstractNumId w:val="24"/>
  </w:num>
  <w:num w:numId="46">
    <w:abstractNumId w:val="78"/>
  </w:num>
  <w:num w:numId="47">
    <w:abstractNumId w:val="60"/>
  </w:num>
  <w:num w:numId="48">
    <w:abstractNumId w:val="48"/>
  </w:num>
  <w:num w:numId="49">
    <w:abstractNumId w:val="43"/>
  </w:num>
  <w:num w:numId="50">
    <w:abstractNumId w:val="67"/>
  </w:num>
  <w:num w:numId="51">
    <w:abstractNumId w:val="62"/>
  </w:num>
  <w:num w:numId="52">
    <w:abstractNumId w:val="71"/>
  </w:num>
  <w:num w:numId="53">
    <w:abstractNumId w:val="56"/>
  </w:num>
  <w:num w:numId="54">
    <w:abstractNumId w:val="7"/>
  </w:num>
  <w:num w:numId="55">
    <w:abstractNumId w:val="36"/>
  </w:num>
  <w:num w:numId="56">
    <w:abstractNumId w:val="8"/>
  </w:num>
  <w:num w:numId="57">
    <w:abstractNumId w:val="51"/>
  </w:num>
  <w:num w:numId="58">
    <w:abstractNumId w:val="41"/>
  </w:num>
  <w:num w:numId="59">
    <w:abstractNumId w:val="14"/>
  </w:num>
  <w:num w:numId="60">
    <w:abstractNumId w:val="38"/>
  </w:num>
  <w:num w:numId="61">
    <w:abstractNumId w:val="42"/>
  </w:num>
  <w:num w:numId="62">
    <w:abstractNumId w:val="61"/>
  </w:num>
  <w:num w:numId="63">
    <w:abstractNumId w:val="6"/>
  </w:num>
  <w:num w:numId="64">
    <w:abstractNumId w:val="47"/>
  </w:num>
  <w:num w:numId="65">
    <w:abstractNumId w:val="22"/>
  </w:num>
  <w:num w:numId="66">
    <w:abstractNumId w:val="55"/>
  </w:num>
  <w:num w:numId="67">
    <w:abstractNumId w:val="29"/>
  </w:num>
  <w:num w:numId="68">
    <w:abstractNumId w:val="58"/>
  </w:num>
  <w:num w:numId="69">
    <w:abstractNumId w:val="15"/>
  </w:num>
  <w:num w:numId="70">
    <w:abstractNumId w:val="26"/>
  </w:num>
  <w:num w:numId="71">
    <w:abstractNumId w:val="1"/>
  </w:num>
  <w:num w:numId="72">
    <w:abstractNumId w:val="63"/>
  </w:num>
  <w:num w:numId="73">
    <w:abstractNumId w:val="30"/>
  </w:num>
  <w:num w:numId="74">
    <w:abstractNumId w:val="3"/>
  </w:num>
  <w:num w:numId="75">
    <w:abstractNumId w:val="18"/>
  </w:num>
  <w:num w:numId="76">
    <w:abstractNumId w:val="16"/>
  </w:num>
  <w:num w:numId="77">
    <w:abstractNumId w:val="65"/>
  </w:num>
  <w:num w:numId="78">
    <w:abstractNumId w:val="59"/>
  </w:num>
  <w:num w:numId="79">
    <w:abstractNumId w:val="19"/>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F2542"/>
    <w:rsid w:val="00015BA6"/>
    <w:rsid w:val="000175C5"/>
    <w:rsid w:val="00017C30"/>
    <w:rsid w:val="000266AF"/>
    <w:rsid w:val="00026EBD"/>
    <w:rsid w:val="00031285"/>
    <w:rsid w:val="00040B1C"/>
    <w:rsid w:val="00052041"/>
    <w:rsid w:val="00055D6D"/>
    <w:rsid w:val="00057FFB"/>
    <w:rsid w:val="0006418D"/>
    <w:rsid w:val="000724CA"/>
    <w:rsid w:val="00075B3B"/>
    <w:rsid w:val="00090487"/>
    <w:rsid w:val="000A3077"/>
    <w:rsid w:val="000B0B3F"/>
    <w:rsid w:val="000B4041"/>
    <w:rsid w:val="000B7DC0"/>
    <w:rsid w:val="000C4B58"/>
    <w:rsid w:val="000D0CA1"/>
    <w:rsid w:val="000D5173"/>
    <w:rsid w:val="000E7395"/>
    <w:rsid w:val="000F65A1"/>
    <w:rsid w:val="0010760E"/>
    <w:rsid w:val="001101A0"/>
    <w:rsid w:val="00116F94"/>
    <w:rsid w:val="001343F0"/>
    <w:rsid w:val="00146067"/>
    <w:rsid w:val="00150A53"/>
    <w:rsid w:val="00172B15"/>
    <w:rsid w:val="001741C5"/>
    <w:rsid w:val="00176724"/>
    <w:rsid w:val="00194181"/>
    <w:rsid w:val="001944F7"/>
    <w:rsid w:val="00195C1F"/>
    <w:rsid w:val="0019617B"/>
    <w:rsid w:val="001A1288"/>
    <w:rsid w:val="001C11A3"/>
    <w:rsid w:val="001D1A3B"/>
    <w:rsid w:val="001D350A"/>
    <w:rsid w:val="001D3A17"/>
    <w:rsid w:val="001E27C2"/>
    <w:rsid w:val="001F0B9B"/>
    <w:rsid w:val="001F1744"/>
    <w:rsid w:val="001F38C0"/>
    <w:rsid w:val="002021EF"/>
    <w:rsid w:val="002027DF"/>
    <w:rsid w:val="00206D6C"/>
    <w:rsid w:val="0021166C"/>
    <w:rsid w:val="0021196B"/>
    <w:rsid w:val="00214565"/>
    <w:rsid w:val="0022035D"/>
    <w:rsid w:val="00227842"/>
    <w:rsid w:val="00232935"/>
    <w:rsid w:val="00235BF7"/>
    <w:rsid w:val="00283647"/>
    <w:rsid w:val="0028392F"/>
    <w:rsid w:val="0028523A"/>
    <w:rsid w:val="00294397"/>
    <w:rsid w:val="002A04B9"/>
    <w:rsid w:val="002A1158"/>
    <w:rsid w:val="002D301E"/>
    <w:rsid w:val="002E16FC"/>
    <w:rsid w:val="002F2DF6"/>
    <w:rsid w:val="002F58A5"/>
    <w:rsid w:val="003000E6"/>
    <w:rsid w:val="00301397"/>
    <w:rsid w:val="00302699"/>
    <w:rsid w:val="00304E3F"/>
    <w:rsid w:val="00305CD1"/>
    <w:rsid w:val="0032182E"/>
    <w:rsid w:val="00330F40"/>
    <w:rsid w:val="00351640"/>
    <w:rsid w:val="0035305C"/>
    <w:rsid w:val="00355D0F"/>
    <w:rsid w:val="00363F3E"/>
    <w:rsid w:val="003653D0"/>
    <w:rsid w:val="0036611D"/>
    <w:rsid w:val="00366828"/>
    <w:rsid w:val="00383BA6"/>
    <w:rsid w:val="003B53C5"/>
    <w:rsid w:val="003B59F9"/>
    <w:rsid w:val="003C2153"/>
    <w:rsid w:val="003C3033"/>
    <w:rsid w:val="003D350F"/>
    <w:rsid w:val="003D7BDE"/>
    <w:rsid w:val="003E4F85"/>
    <w:rsid w:val="003F3631"/>
    <w:rsid w:val="00401F4B"/>
    <w:rsid w:val="00402CAC"/>
    <w:rsid w:val="00403A11"/>
    <w:rsid w:val="00404549"/>
    <w:rsid w:val="00406F1C"/>
    <w:rsid w:val="00417B0E"/>
    <w:rsid w:val="00423539"/>
    <w:rsid w:val="00424E1E"/>
    <w:rsid w:val="00427779"/>
    <w:rsid w:val="00434D3A"/>
    <w:rsid w:val="00440E77"/>
    <w:rsid w:val="004551E6"/>
    <w:rsid w:val="00460F9E"/>
    <w:rsid w:val="00465841"/>
    <w:rsid w:val="00477D67"/>
    <w:rsid w:val="00485850"/>
    <w:rsid w:val="00491419"/>
    <w:rsid w:val="004A3A25"/>
    <w:rsid w:val="004B7BBD"/>
    <w:rsid w:val="004C02BF"/>
    <w:rsid w:val="004C6B4F"/>
    <w:rsid w:val="004F4B1B"/>
    <w:rsid w:val="005061FF"/>
    <w:rsid w:val="00507580"/>
    <w:rsid w:val="00512C42"/>
    <w:rsid w:val="005160BF"/>
    <w:rsid w:val="00516B98"/>
    <w:rsid w:val="00516F85"/>
    <w:rsid w:val="0052240B"/>
    <w:rsid w:val="00531CBB"/>
    <w:rsid w:val="00531E69"/>
    <w:rsid w:val="005447C6"/>
    <w:rsid w:val="00544A93"/>
    <w:rsid w:val="00555065"/>
    <w:rsid w:val="005553F8"/>
    <w:rsid w:val="005570F6"/>
    <w:rsid w:val="005633C2"/>
    <w:rsid w:val="00567F02"/>
    <w:rsid w:val="0057074D"/>
    <w:rsid w:val="00573206"/>
    <w:rsid w:val="00592A57"/>
    <w:rsid w:val="0059540C"/>
    <w:rsid w:val="005A14EB"/>
    <w:rsid w:val="005B0199"/>
    <w:rsid w:val="005B19EA"/>
    <w:rsid w:val="005B394D"/>
    <w:rsid w:val="005B6BA6"/>
    <w:rsid w:val="005D114E"/>
    <w:rsid w:val="005E2612"/>
    <w:rsid w:val="005F2542"/>
    <w:rsid w:val="0060565F"/>
    <w:rsid w:val="006062A0"/>
    <w:rsid w:val="00606A81"/>
    <w:rsid w:val="00610759"/>
    <w:rsid w:val="00611525"/>
    <w:rsid w:val="0061517A"/>
    <w:rsid w:val="00617E53"/>
    <w:rsid w:val="00620AB0"/>
    <w:rsid w:val="00634132"/>
    <w:rsid w:val="00635307"/>
    <w:rsid w:val="00636A52"/>
    <w:rsid w:val="00643F60"/>
    <w:rsid w:val="00645631"/>
    <w:rsid w:val="00685B67"/>
    <w:rsid w:val="00691535"/>
    <w:rsid w:val="00696A19"/>
    <w:rsid w:val="006A6D23"/>
    <w:rsid w:val="006A7D92"/>
    <w:rsid w:val="006B6382"/>
    <w:rsid w:val="006C398B"/>
    <w:rsid w:val="006C3ECB"/>
    <w:rsid w:val="006D1498"/>
    <w:rsid w:val="006E04F3"/>
    <w:rsid w:val="006F0BBB"/>
    <w:rsid w:val="006F4600"/>
    <w:rsid w:val="006F53A7"/>
    <w:rsid w:val="00700E05"/>
    <w:rsid w:val="00713AE9"/>
    <w:rsid w:val="00774F12"/>
    <w:rsid w:val="00776426"/>
    <w:rsid w:val="00776B54"/>
    <w:rsid w:val="007839B5"/>
    <w:rsid w:val="007900DD"/>
    <w:rsid w:val="007A544F"/>
    <w:rsid w:val="007B4DF8"/>
    <w:rsid w:val="007B5069"/>
    <w:rsid w:val="007C1E73"/>
    <w:rsid w:val="007D23BC"/>
    <w:rsid w:val="007D45C4"/>
    <w:rsid w:val="007E0CAC"/>
    <w:rsid w:val="007E321C"/>
    <w:rsid w:val="007F2463"/>
    <w:rsid w:val="007F4B8E"/>
    <w:rsid w:val="0080070C"/>
    <w:rsid w:val="00802366"/>
    <w:rsid w:val="0080410C"/>
    <w:rsid w:val="00804E71"/>
    <w:rsid w:val="00806022"/>
    <w:rsid w:val="008156CA"/>
    <w:rsid w:val="00834853"/>
    <w:rsid w:val="008452D0"/>
    <w:rsid w:val="008500D7"/>
    <w:rsid w:val="00853D96"/>
    <w:rsid w:val="00857CC6"/>
    <w:rsid w:val="0086361A"/>
    <w:rsid w:val="0087407F"/>
    <w:rsid w:val="008741E1"/>
    <w:rsid w:val="00880428"/>
    <w:rsid w:val="00881264"/>
    <w:rsid w:val="008855B3"/>
    <w:rsid w:val="00885E2E"/>
    <w:rsid w:val="008928E3"/>
    <w:rsid w:val="008A4219"/>
    <w:rsid w:val="008A5D14"/>
    <w:rsid w:val="008D06BD"/>
    <w:rsid w:val="008D27F4"/>
    <w:rsid w:val="008D6825"/>
    <w:rsid w:val="008E2B70"/>
    <w:rsid w:val="008E3919"/>
    <w:rsid w:val="008E5CB0"/>
    <w:rsid w:val="008F266E"/>
    <w:rsid w:val="008F4053"/>
    <w:rsid w:val="008F5AE0"/>
    <w:rsid w:val="008F5B27"/>
    <w:rsid w:val="00900F65"/>
    <w:rsid w:val="00902465"/>
    <w:rsid w:val="009065E7"/>
    <w:rsid w:val="00917FC7"/>
    <w:rsid w:val="00935A95"/>
    <w:rsid w:val="009360AC"/>
    <w:rsid w:val="00956C42"/>
    <w:rsid w:val="00957AB4"/>
    <w:rsid w:val="00984B17"/>
    <w:rsid w:val="00985605"/>
    <w:rsid w:val="009A0B1B"/>
    <w:rsid w:val="009A18FD"/>
    <w:rsid w:val="009A4CC9"/>
    <w:rsid w:val="009A62A9"/>
    <w:rsid w:val="009A6AC5"/>
    <w:rsid w:val="009B4AF8"/>
    <w:rsid w:val="009E7CAF"/>
    <w:rsid w:val="009F6370"/>
    <w:rsid w:val="00A01020"/>
    <w:rsid w:val="00A050E3"/>
    <w:rsid w:val="00A06A1D"/>
    <w:rsid w:val="00A248D0"/>
    <w:rsid w:val="00A249AA"/>
    <w:rsid w:val="00A25638"/>
    <w:rsid w:val="00A3528A"/>
    <w:rsid w:val="00A45F32"/>
    <w:rsid w:val="00A50F82"/>
    <w:rsid w:val="00A5444F"/>
    <w:rsid w:val="00A61F6B"/>
    <w:rsid w:val="00A651BF"/>
    <w:rsid w:val="00A65EB8"/>
    <w:rsid w:val="00A771AE"/>
    <w:rsid w:val="00A80DC9"/>
    <w:rsid w:val="00A845EB"/>
    <w:rsid w:val="00A864D0"/>
    <w:rsid w:val="00A9124F"/>
    <w:rsid w:val="00A94163"/>
    <w:rsid w:val="00A96E09"/>
    <w:rsid w:val="00AA0F2A"/>
    <w:rsid w:val="00AB65E0"/>
    <w:rsid w:val="00AB6ABD"/>
    <w:rsid w:val="00AE13CB"/>
    <w:rsid w:val="00AE31B2"/>
    <w:rsid w:val="00AE3BF6"/>
    <w:rsid w:val="00AF035F"/>
    <w:rsid w:val="00B02FD8"/>
    <w:rsid w:val="00B04A3D"/>
    <w:rsid w:val="00B10033"/>
    <w:rsid w:val="00B216F0"/>
    <w:rsid w:val="00B21A45"/>
    <w:rsid w:val="00B246E6"/>
    <w:rsid w:val="00B24929"/>
    <w:rsid w:val="00B27A7E"/>
    <w:rsid w:val="00B30CCA"/>
    <w:rsid w:val="00B34A9B"/>
    <w:rsid w:val="00B36E13"/>
    <w:rsid w:val="00B37BEB"/>
    <w:rsid w:val="00B42324"/>
    <w:rsid w:val="00B4310C"/>
    <w:rsid w:val="00B57307"/>
    <w:rsid w:val="00B72FA3"/>
    <w:rsid w:val="00B73F4D"/>
    <w:rsid w:val="00B75F7F"/>
    <w:rsid w:val="00B85C78"/>
    <w:rsid w:val="00B90533"/>
    <w:rsid w:val="00B9126E"/>
    <w:rsid w:val="00B9763C"/>
    <w:rsid w:val="00BA29EF"/>
    <w:rsid w:val="00BB2B31"/>
    <w:rsid w:val="00BC4B17"/>
    <w:rsid w:val="00BD2126"/>
    <w:rsid w:val="00BD3F10"/>
    <w:rsid w:val="00BD5316"/>
    <w:rsid w:val="00BD5D13"/>
    <w:rsid w:val="00BE3CCA"/>
    <w:rsid w:val="00C02D67"/>
    <w:rsid w:val="00C05943"/>
    <w:rsid w:val="00C13BE5"/>
    <w:rsid w:val="00C1705E"/>
    <w:rsid w:val="00C2097E"/>
    <w:rsid w:val="00C23355"/>
    <w:rsid w:val="00C47376"/>
    <w:rsid w:val="00C57122"/>
    <w:rsid w:val="00C7408A"/>
    <w:rsid w:val="00C75D46"/>
    <w:rsid w:val="00C769E5"/>
    <w:rsid w:val="00C778F1"/>
    <w:rsid w:val="00C82899"/>
    <w:rsid w:val="00C933EC"/>
    <w:rsid w:val="00C96A98"/>
    <w:rsid w:val="00CA79BC"/>
    <w:rsid w:val="00CB3248"/>
    <w:rsid w:val="00CC1FBB"/>
    <w:rsid w:val="00CD05BC"/>
    <w:rsid w:val="00CD26A8"/>
    <w:rsid w:val="00CD2DFE"/>
    <w:rsid w:val="00CD57BA"/>
    <w:rsid w:val="00CE0374"/>
    <w:rsid w:val="00CE1CEF"/>
    <w:rsid w:val="00CE3DFF"/>
    <w:rsid w:val="00CE42F5"/>
    <w:rsid w:val="00CE4EEA"/>
    <w:rsid w:val="00CF3CA4"/>
    <w:rsid w:val="00CF60F2"/>
    <w:rsid w:val="00D01BB0"/>
    <w:rsid w:val="00D152DE"/>
    <w:rsid w:val="00D20ED6"/>
    <w:rsid w:val="00D21645"/>
    <w:rsid w:val="00D222FF"/>
    <w:rsid w:val="00D26A0B"/>
    <w:rsid w:val="00D313B8"/>
    <w:rsid w:val="00D32D17"/>
    <w:rsid w:val="00D5796E"/>
    <w:rsid w:val="00D60F5F"/>
    <w:rsid w:val="00D6430F"/>
    <w:rsid w:val="00D6468C"/>
    <w:rsid w:val="00D93C30"/>
    <w:rsid w:val="00D96041"/>
    <w:rsid w:val="00DA0D9D"/>
    <w:rsid w:val="00DB7EB2"/>
    <w:rsid w:val="00DB7FDB"/>
    <w:rsid w:val="00DC5D13"/>
    <w:rsid w:val="00DD042E"/>
    <w:rsid w:val="00DD2F91"/>
    <w:rsid w:val="00DD7CD6"/>
    <w:rsid w:val="00DE265B"/>
    <w:rsid w:val="00E01E27"/>
    <w:rsid w:val="00E17203"/>
    <w:rsid w:val="00E24512"/>
    <w:rsid w:val="00E26F82"/>
    <w:rsid w:val="00E27144"/>
    <w:rsid w:val="00E3019A"/>
    <w:rsid w:val="00E335AD"/>
    <w:rsid w:val="00E437DB"/>
    <w:rsid w:val="00E465B8"/>
    <w:rsid w:val="00E51047"/>
    <w:rsid w:val="00E52299"/>
    <w:rsid w:val="00E57C98"/>
    <w:rsid w:val="00E57E25"/>
    <w:rsid w:val="00E62AAD"/>
    <w:rsid w:val="00E7361B"/>
    <w:rsid w:val="00E90509"/>
    <w:rsid w:val="00EA45AB"/>
    <w:rsid w:val="00EC0F6F"/>
    <w:rsid w:val="00EE0A2B"/>
    <w:rsid w:val="00EE5B34"/>
    <w:rsid w:val="00EF2182"/>
    <w:rsid w:val="00EF63CC"/>
    <w:rsid w:val="00F03305"/>
    <w:rsid w:val="00F058F5"/>
    <w:rsid w:val="00F10968"/>
    <w:rsid w:val="00F2280D"/>
    <w:rsid w:val="00F25898"/>
    <w:rsid w:val="00F332DB"/>
    <w:rsid w:val="00F3464D"/>
    <w:rsid w:val="00F472D2"/>
    <w:rsid w:val="00F53D08"/>
    <w:rsid w:val="00F657CC"/>
    <w:rsid w:val="00F66A05"/>
    <w:rsid w:val="00F67767"/>
    <w:rsid w:val="00F82E4B"/>
    <w:rsid w:val="00F91AE2"/>
    <w:rsid w:val="00F91B1A"/>
    <w:rsid w:val="00F91FB4"/>
    <w:rsid w:val="00FB1983"/>
    <w:rsid w:val="00FB2CC0"/>
    <w:rsid w:val="00FC76AF"/>
    <w:rsid w:val="00FC7E58"/>
    <w:rsid w:val="00FD0A88"/>
    <w:rsid w:val="00FD1CE8"/>
    <w:rsid w:val="00FD32E7"/>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AC474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27842"/>
    <w:pPr>
      <w:bidi/>
      <w:spacing w:after="0" w:line="276" w:lineRule="auto"/>
      <w:jc w:val="both"/>
    </w:pPr>
    <w:rPr>
      <w:rFonts w:ascii="Times New Roman" w:hAnsi="Times New Roman" w:cs="Sakkal Majalla"/>
      <w:color w:val="000000" w:themeColor="text1"/>
      <w:sz w:val="28"/>
      <w:szCs w:val="34"/>
    </w:rPr>
  </w:style>
  <w:style w:type="paragraph" w:styleId="Heading1">
    <w:name w:val="heading 1"/>
    <w:aliases w:val="عنوان رئيسي"/>
    <w:basedOn w:val="Normal"/>
    <w:next w:val="Normal"/>
    <w:link w:val="Heading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Heading2">
    <w:name w:val="heading 2"/>
    <w:basedOn w:val="Normal"/>
    <w:next w:val="Normal"/>
    <w:link w:val="Heading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Heading3">
    <w:name w:val="heading 3"/>
    <w:basedOn w:val="Normal"/>
    <w:next w:val="Normal"/>
    <w:link w:val="Heading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53D08"/>
    <w:pPr>
      <w:tabs>
        <w:tab w:val="center" w:pos="4680"/>
        <w:tab w:val="right" w:pos="9360"/>
      </w:tabs>
      <w:spacing w:line="240" w:lineRule="auto"/>
    </w:pPr>
  </w:style>
  <w:style w:type="character" w:customStyle="1" w:styleId="HeaderChar">
    <w:name w:val="Header Char"/>
    <w:basedOn w:val="DefaultParagraphFont"/>
    <w:link w:val="Header"/>
    <w:uiPriority w:val="99"/>
    <w:rsid w:val="00F53D08"/>
  </w:style>
  <w:style w:type="paragraph" w:styleId="Footer">
    <w:name w:val="footer"/>
    <w:basedOn w:val="Normal"/>
    <w:link w:val="FooterChar"/>
    <w:uiPriority w:val="99"/>
    <w:unhideWhenUsed/>
    <w:rsid w:val="00F53D08"/>
    <w:pPr>
      <w:tabs>
        <w:tab w:val="center" w:pos="4680"/>
        <w:tab w:val="right" w:pos="9360"/>
      </w:tabs>
      <w:spacing w:line="240" w:lineRule="auto"/>
    </w:pPr>
  </w:style>
  <w:style w:type="character" w:customStyle="1" w:styleId="FooterChar">
    <w:name w:val="Footer Char"/>
    <w:basedOn w:val="DefaultParagraphFont"/>
    <w:link w:val="Footer"/>
    <w:uiPriority w:val="99"/>
    <w:rsid w:val="00F53D08"/>
  </w:style>
  <w:style w:type="paragraph" w:styleId="ListParagraph">
    <w:name w:val="List Paragraph"/>
    <w:basedOn w:val="Normal"/>
    <w:link w:val="ListParagraphChar"/>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TableGrid">
    <w:name w:val="Table Grid"/>
    <w:basedOn w:val="TableNormal"/>
    <w:uiPriority w:val="3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
    <w:name w:val="Grid Table 4 Accent 5"/>
    <w:basedOn w:val="TableNormal"/>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PlainTable2">
    <w:name w:val="Plain Table 2"/>
    <w:basedOn w:val="TableNormal"/>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
    <w:name w:val="Plain Table 3"/>
    <w:basedOn w:val="TableNormal"/>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4Accent1">
    <w:name w:val="Grid Table 4 Accent 1"/>
    <w:basedOn w:val="TableNormal"/>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5DarkAccent5">
    <w:name w:val="Grid Table 5 Dark Accent 5"/>
    <w:basedOn w:val="TableNormal"/>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DefaultParagraphFont"/>
    <w:uiPriority w:val="99"/>
    <w:unhideWhenUsed/>
    <w:rsid w:val="0032182E"/>
    <w:rPr>
      <w:color w:val="0563C1" w:themeColor="hyperlink"/>
      <w:u w:val="single"/>
    </w:rPr>
  </w:style>
  <w:style w:type="table" w:customStyle="1" w:styleId="GridTable7ColorfulAccent1">
    <w:name w:val="Grid Table 7 Colorful Accent 1"/>
    <w:basedOn w:val="TableNormal"/>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NoSpacing">
    <w:name w:val="No Spacing"/>
    <w:aliases w:val="عنوان فقرة"/>
    <w:uiPriority w:val="1"/>
    <w:qFormat/>
    <w:rsid w:val="00403A11"/>
    <w:pPr>
      <w:bidi/>
      <w:spacing w:after="0" w:line="240" w:lineRule="auto"/>
    </w:pPr>
    <w:rPr>
      <w:rFonts w:ascii="Adobe Arabic" w:hAnsi="Adobe Arabic" w:cs="Adobe Arabic"/>
      <w:bCs/>
      <w:sz w:val="36"/>
      <w:szCs w:val="36"/>
    </w:rPr>
  </w:style>
  <w:style w:type="character" w:customStyle="1" w:styleId="Heading1Char">
    <w:name w:val="Heading 1 Char"/>
    <w:aliases w:val="عنوان رئيسي Char"/>
    <w:basedOn w:val="DefaultParagraphFont"/>
    <w:link w:val="Heading1"/>
    <w:uiPriority w:val="9"/>
    <w:rsid w:val="00B21A45"/>
    <w:rPr>
      <w:rFonts w:ascii="Adobe Arabic" w:eastAsiaTheme="majorEastAsia" w:hAnsi="Adobe Arabic" w:cs="Adobe Arabic"/>
      <w:color w:val="FFFFFF" w:themeColor="background1"/>
      <w:sz w:val="44"/>
      <w:szCs w:val="44"/>
    </w:rPr>
  </w:style>
  <w:style w:type="character" w:customStyle="1" w:styleId="Heading2Char">
    <w:name w:val="Heading 2 Char"/>
    <w:basedOn w:val="DefaultParagraphFont"/>
    <w:link w:val="Heading2"/>
    <w:uiPriority w:val="9"/>
    <w:rsid w:val="00403A11"/>
    <w:rPr>
      <w:rFonts w:ascii="Adobe Arabic" w:eastAsiaTheme="majorEastAsia" w:hAnsi="Adobe Arabic" w:cs="Adobe Arabic"/>
      <w:b/>
      <w:bCs/>
      <w:color w:val="000000" w:themeColor="text1"/>
      <w:sz w:val="44"/>
      <w:szCs w:val="44"/>
    </w:rPr>
  </w:style>
  <w:style w:type="character" w:customStyle="1" w:styleId="Heading3Char">
    <w:name w:val="Heading 3 Char"/>
    <w:basedOn w:val="DefaultParagraphFont"/>
    <w:link w:val="Heading3"/>
    <w:uiPriority w:val="9"/>
    <w:rsid w:val="00403A11"/>
    <w:rPr>
      <w:rFonts w:asciiTheme="majorHAnsi" w:eastAsiaTheme="majorEastAsia" w:hAnsiTheme="majorHAnsi" w:cstheme="majorBidi"/>
      <w:color w:val="1F3763" w:themeColor="accent1" w:themeShade="7F"/>
      <w:sz w:val="24"/>
      <w:szCs w:val="24"/>
    </w:rPr>
  </w:style>
  <w:style w:type="paragraph" w:styleId="TOCHeading">
    <w:name w:val="TOC Heading"/>
    <w:basedOn w:val="Heading1"/>
    <w:next w:val="Normal"/>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TOC2">
    <w:name w:val="toc 2"/>
    <w:basedOn w:val="Normal"/>
    <w:next w:val="Normal"/>
    <w:autoRedefine/>
    <w:uiPriority w:val="39"/>
    <w:unhideWhenUsed/>
    <w:rsid w:val="00D5796E"/>
    <w:pPr>
      <w:spacing w:after="100"/>
      <w:ind w:left="280"/>
    </w:pPr>
  </w:style>
  <w:style w:type="table" w:customStyle="1" w:styleId="TableGrid0">
    <w:name w:val="TableGrid"/>
    <w:rsid w:val="009E7CAF"/>
    <w:pPr>
      <w:spacing w:after="0" w:line="240" w:lineRule="auto"/>
    </w:pPr>
    <w:rPr>
      <w:rFonts w:eastAsiaTheme="minorEastAsia"/>
    </w:rPr>
    <w:tblPr>
      <w:tblCellMar>
        <w:top w:w="0" w:type="dxa"/>
        <w:left w:w="0" w:type="dxa"/>
        <w:bottom w:w="0" w:type="dxa"/>
        <w:right w:w="0" w:type="dxa"/>
      </w:tblCellMar>
    </w:tblPr>
  </w:style>
  <w:style w:type="character" w:customStyle="1" w:styleId="ListParagraphChar">
    <w:name w:val="List Paragraph Char"/>
    <w:basedOn w:val="DefaultParagraphFont"/>
    <w:link w:val="ListParagraph"/>
    <w:uiPriority w:val="34"/>
    <w:rsid w:val="000D0CA1"/>
    <w:rPr>
      <w:color w:val="000000" w:themeColor="text1"/>
    </w:rPr>
  </w:style>
  <w:style w:type="paragraph" w:styleId="BalloonText">
    <w:name w:val="Balloon Text"/>
    <w:basedOn w:val="Normal"/>
    <w:link w:val="BalloonTextChar"/>
    <w:uiPriority w:val="99"/>
    <w:semiHidden/>
    <w:unhideWhenUsed/>
    <w:rsid w:val="00FC7E58"/>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C7E58"/>
    <w:rPr>
      <w:rFonts w:ascii="Tahoma" w:hAnsi="Tahoma" w:cs="Tahoma"/>
      <w:color w:val="000000" w:themeColor="text1"/>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27842"/>
    <w:pPr>
      <w:bidi/>
      <w:spacing w:after="0" w:line="276" w:lineRule="auto"/>
      <w:jc w:val="both"/>
    </w:pPr>
    <w:rPr>
      <w:rFonts w:ascii="Times New Roman" w:hAnsi="Times New Roman" w:cs="Sakkal Majalla"/>
      <w:color w:val="000000" w:themeColor="text1"/>
      <w:sz w:val="28"/>
      <w:szCs w:val="34"/>
    </w:rPr>
  </w:style>
  <w:style w:type="paragraph" w:styleId="Heading1">
    <w:name w:val="heading 1"/>
    <w:aliases w:val="عنوان رئيسي"/>
    <w:basedOn w:val="Normal"/>
    <w:next w:val="Normal"/>
    <w:link w:val="Heading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Heading2">
    <w:name w:val="heading 2"/>
    <w:basedOn w:val="Normal"/>
    <w:next w:val="Normal"/>
    <w:link w:val="Heading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Heading3">
    <w:name w:val="heading 3"/>
    <w:basedOn w:val="Normal"/>
    <w:next w:val="Normal"/>
    <w:link w:val="Heading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53D08"/>
    <w:pPr>
      <w:tabs>
        <w:tab w:val="center" w:pos="4680"/>
        <w:tab w:val="right" w:pos="9360"/>
      </w:tabs>
      <w:spacing w:line="240" w:lineRule="auto"/>
    </w:pPr>
  </w:style>
  <w:style w:type="character" w:customStyle="1" w:styleId="HeaderChar">
    <w:name w:val="Header Char"/>
    <w:basedOn w:val="DefaultParagraphFont"/>
    <w:link w:val="Header"/>
    <w:uiPriority w:val="99"/>
    <w:rsid w:val="00F53D08"/>
  </w:style>
  <w:style w:type="paragraph" w:styleId="Footer">
    <w:name w:val="footer"/>
    <w:basedOn w:val="Normal"/>
    <w:link w:val="FooterChar"/>
    <w:uiPriority w:val="99"/>
    <w:unhideWhenUsed/>
    <w:rsid w:val="00F53D08"/>
    <w:pPr>
      <w:tabs>
        <w:tab w:val="center" w:pos="4680"/>
        <w:tab w:val="right" w:pos="9360"/>
      </w:tabs>
      <w:spacing w:line="240" w:lineRule="auto"/>
    </w:pPr>
  </w:style>
  <w:style w:type="character" w:customStyle="1" w:styleId="FooterChar">
    <w:name w:val="Footer Char"/>
    <w:basedOn w:val="DefaultParagraphFont"/>
    <w:link w:val="Footer"/>
    <w:uiPriority w:val="99"/>
    <w:rsid w:val="00F53D08"/>
  </w:style>
  <w:style w:type="paragraph" w:styleId="ListParagraph">
    <w:name w:val="List Paragraph"/>
    <w:basedOn w:val="Normal"/>
    <w:link w:val="ListParagraphChar"/>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TableGrid">
    <w:name w:val="Table Grid"/>
    <w:basedOn w:val="TableNormal"/>
    <w:uiPriority w:val="3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
    <w:name w:val="Grid Table 4 Accent 5"/>
    <w:basedOn w:val="TableNormal"/>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PlainTable2">
    <w:name w:val="Plain Table 2"/>
    <w:basedOn w:val="TableNormal"/>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
    <w:name w:val="Plain Table 3"/>
    <w:basedOn w:val="TableNormal"/>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4Accent1">
    <w:name w:val="Grid Table 4 Accent 1"/>
    <w:basedOn w:val="TableNormal"/>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5DarkAccent5">
    <w:name w:val="Grid Table 5 Dark Accent 5"/>
    <w:basedOn w:val="TableNormal"/>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DefaultParagraphFont"/>
    <w:uiPriority w:val="99"/>
    <w:unhideWhenUsed/>
    <w:rsid w:val="0032182E"/>
    <w:rPr>
      <w:color w:val="0563C1" w:themeColor="hyperlink"/>
      <w:u w:val="single"/>
    </w:rPr>
  </w:style>
  <w:style w:type="table" w:customStyle="1" w:styleId="GridTable7ColorfulAccent1">
    <w:name w:val="Grid Table 7 Colorful Accent 1"/>
    <w:basedOn w:val="TableNormal"/>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NoSpacing">
    <w:name w:val="No Spacing"/>
    <w:aliases w:val="عنوان فقرة"/>
    <w:uiPriority w:val="1"/>
    <w:qFormat/>
    <w:rsid w:val="00403A11"/>
    <w:pPr>
      <w:bidi/>
      <w:spacing w:after="0" w:line="240" w:lineRule="auto"/>
    </w:pPr>
    <w:rPr>
      <w:rFonts w:ascii="Adobe Arabic" w:hAnsi="Adobe Arabic" w:cs="Adobe Arabic"/>
      <w:bCs/>
      <w:sz w:val="36"/>
      <w:szCs w:val="36"/>
    </w:rPr>
  </w:style>
  <w:style w:type="character" w:customStyle="1" w:styleId="Heading1Char">
    <w:name w:val="Heading 1 Char"/>
    <w:aliases w:val="عنوان رئيسي Char"/>
    <w:basedOn w:val="DefaultParagraphFont"/>
    <w:link w:val="Heading1"/>
    <w:uiPriority w:val="9"/>
    <w:rsid w:val="00B21A45"/>
    <w:rPr>
      <w:rFonts w:ascii="Adobe Arabic" w:eastAsiaTheme="majorEastAsia" w:hAnsi="Adobe Arabic" w:cs="Adobe Arabic"/>
      <w:color w:val="FFFFFF" w:themeColor="background1"/>
      <w:sz w:val="44"/>
      <w:szCs w:val="44"/>
    </w:rPr>
  </w:style>
  <w:style w:type="character" w:customStyle="1" w:styleId="Heading2Char">
    <w:name w:val="Heading 2 Char"/>
    <w:basedOn w:val="DefaultParagraphFont"/>
    <w:link w:val="Heading2"/>
    <w:uiPriority w:val="9"/>
    <w:rsid w:val="00403A11"/>
    <w:rPr>
      <w:rFonts w:ascii="Adobe Arabic" w:eastAsiaTheme="majorEastAsia" w:hAnsi="Adobe Arabic" w:cs="Adobe Arabic"/>
      <w:b/>
      <w:bCs/>
      <w:color w:val="000000" w:themeColor="text1"/>
      <w:sz w:val="44"/>
      <w:szCs w:val="44"/>
    </w:rPr>
  </w:style>
  <w:style w:type="character" w:customStyle="1" w:styleId="Heading3Char">
    <w:name w:val="Heading 3 Char"/>
    <w:basedOn w:val="DefaultParagraphFont"/>
    <w:link w:val="Heading3"/>
    <w:uiPriority w:val="9"/>
    <w:rsid w:val="00403A11"/>
    <w:rPr>
      <w:rFonts w:asciiTheme="majorHAnsi" w:eastAsiaTheme="majorEastAsia" w:hAnsiTheme="majorHAnsi" w:cstheme="majorBidi"/>
      <w:color w:val="1F3763" w:themeColor="accent1" w:themeShade="7F"/>
      <w:sz w:val="24"/>
      <w:szCs w:val="24"/>
    </w:rPr>
  </w:style>
  <w:style w:type="paragraph" w:styleId="TOCHeading">
    <w:name w:val="TOC Heading"/>
    <w:basedOn w:val="Heading1"/>
    <w:next w:val="Normal"/>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TOC2">
    <w:name w:val="toc 2"/>
    <w:basedOn w:val="Normal"/>
    <w:next w:val="Normal"/>
    <w:autoRedefine/>
    <w:uiPriority w:val="39"/>
    <w:unhideWhenUsed/>
    <w:rsid w:val="00D5796E"/>
    <w:pPr>
      <w:spacing w:after="100"/>
      <w:ind w:left="280"/>
    </w:pPr>
  </w:style>
  <w:style w:type="table" w:customStyle="1" w:styleId="TableGrid0">
    <w:name w:val="TableGrid"/>
    <w:rsid w:val="009E7CAF"/>
    <w:pPr>
      <w:spacing w:after="0" w:line="240" w:lineRule="auto"/>
    </w:pPr>
    <w:rPr>
      <w:rFonts w:eastAsiaTheme="minorEastAsia"/>
    </w:rPr>
    <w:tblPr>
      <w:tblCellMar>
        <w:top w:w="0" w:type="dxa"/>
        <w:left w:w="0" w:type="dxa"/>
        <w:bottom w:w="0" w:type="dxa"/>
        <w:right w:w="0" w:type="dxa"/>
      </w:tblCellMar>
    </w:tblPr>
  </w:style>
  <w:style w:type="character" w:customStyle="1" w:styleId="ListParagraphChar">
    <w:name w:val="List Paragraph Char"/>
    <w:basedOn w:val="DefaultParagraphFont"/>
    <w:link w:val="ListParagraph"/>
    <w:uiPriority w:val="34"/>
    <w:rsid w:val="000D0CA1"/>
    <w:rPr>
      <w:color w:val="000000" w:themeColor="text1"/>
    </w:rPr>
  </w:style>
  <w:style w:type="paragraph" w:styleId="BalloonText">
    <w:name w:val="Balloon Text"/>
    <w:basedOn w:val="Normal"/>
    <w:link w:val="BalloonTextChar"/>
    <w:uiPriority w:val="99"/>
    <w:semiHidden/>
    <w:unhideWhenUsed/>
    <w:rsid w:val="00FC7E58"/>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C7E58"/>
    <w:rPr>
      <w:rFonts w:ascii="Tahoma" w:hAnsi="Tahoma" w:cs="Tahoma"/>
      <w:color w:val="000000" w:themeColor="text1"/>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111275">
      <w:bodyDiv w:val="1"/>
      <w:marLeft w:val="0"/>
      <w:marRight w:val="0"/>
      <w:marTop w:val="0"/>
      <w:marBottom w:val="0"/>
      <w:divBdr>
        <w:top w:val="none" w:sz="0" w:space="0" w:color="auto"/>
        <w:left w:val="none" w:sz="0" w:space="0" w:color="auto"/>
        <w:bottom w:val="none" w:sz="0" w:space="0" w:color="auto"/>
        <w:right w:val="none" w:sz="0" w:space="0" w:color="auto"/>
      </w:divBdr>
    </w:div>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225579793">
      <w:bodyDiv w:val="1"/>
      <w:marLeft w:val="0"/>
      <w:marRight w:val="0"/>
      <w:marTop w:val="0"/>
      <w:marBottom w:val="0"/>
      <w:divBdr>
        <w:top w:val="none" w:sz="0" w:space="0" w:color="auto"/>
        <w:left w:val="none" w:sz="0" w:space="0" w:color="auto"/>
        <w:bottom w:val="none" w:sz="0" w:space="0" w:color="auto"/>
        <w:right w:val="none" w:sz="0" w:space="0" w:color="auto"/>
      </w:divBdr>
    </w:div>
    <w:div w:id="233777654">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619920161">
      <w:bodyDiv w:val="1"/>
      <w:marLeft w:val="0"/>
      <w:marRight w:val="0"/>
      <w:marTop w:val="0"/>
      <w:marBottom w:val="0"/>
      <w:divBdr>
        <w:top w:val="none" w:sz="0" w:space="0" w:color="auto"/>
        <w:left w:val="none" w:sz="0" w:space="0" w:color="auto"/>
        <w:bottom w:val="none" w:sz="0" w:space="0" w:color="auto"/>
        <w:right w:val="none" w:sz="0" w:space="0" w:color="auto"/>
      </w:divBdr>
    </w:div>
    <w:div w:id="831332787">
      <w:bodyDiv w:val="1"/>
      <w:marLeft w:val="0"/>
      <w:marRight w:val="0"/>
      <w:marTop w:val="0"/>
      <w:marBottom w:val="0"/>
      <w:divBdr>
        <w:top w:val="none" w:sz="0" w:space="0" w:color="auto"/>
        <w:left w:val="none" w:sz="0" w:space="0" w:color="auto"/>
        <w:bottom w:val="none" w:sz="0" w:space="0" w:color="auto"/>
        <w:right w:val="none" w:sz="0" w:space="0" w:color="auto"/>
      </w:divBdr>
    </w:div>
    <w:div w:id="856770581">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880630534">
      <w:bodyDiv w:val="1"/>
      <w:marLeft w:val="0"/>
      <w:marRight w:val="0"/>
      <w:marTop w:val="0"/>
      <w:marBottom w:val="0"/>
      <w:divBdr>
        <w:top w:val="none" w:sz="0" w:space="0" w:color="auto"/>
        <w:left w:val="none" w:sz="0" w:space="0" w:color="auto"/>
        <w:bottom w:val="none" w:sz="0" w:space="0" w:color="auto"/>
        <w:right w:val="none" w:sz="0" w:space="0" w:color="auto"/>
      </w:divBdr>
    </w:div>
    <w:div w:id="935750889">
      <w:bodyDiv w:val="1"/>
      <w:marLeft w:val="0"/>
      <w:marRight w:val="0"/>
      <w:marTop w:val="0"/>
      <w:marBottom w:val="0"/>
      <w:divBdr>
        <w:top w:val="none" w:sz="0" w:space="0" w:color="auto"/>
        <w:left w:val="none" w:sz="0" w:space="0" w:color="auto"/>
        <w:bottom w:val="none" w:sz="0" w:space="0" w:color="auto"/>
        <w:right w:val="none" w:sz="0" w:space="0" w:color="auto"/>
      </w:divBdr>
    </w:div>
    <w:div w:id="951085108">
      <w:bodyDiv w:val="1"/>
      <w:marLeft w:val="0"/>
      <w:marRight w:val="0"/>
      <w:marTop w:val="0"/>
      <w:marBottom w:val="0"/>
      <w:divBdr>
        <w:top w:val="none" w:sz="0" w:space="0" w:color="auto"/>
        <w:left w:val="none" w:sz="0" w:space="0" w:color="auto"/>
        <w:bottom w:val="none" w:sz="0" w:space="0" w:color="auto"/>
        <w:right w:val="none" w:sz="0" w:space="0" w:color="auto"/>
      </w:divBdr>
    </w:div>
    <w:div w:id="959605471">
      <w:bodyDiv w:val="1"/>
      <w:marLeft w:val="0"/>
      <w:marRight w:val="0"/>
      <w:marTop w:val="0"/>
      <w:marBottom w:val="0"/>
      <w:divBdr>
        <w:top w:val="none" w:sz="0" w:space="0" w:color="auto"/>
        <w:left w:val="none" w:sz="0" w:space="0" w:color="auto"/>
        <w:bottom w:val="none" w:sz="0" w:space="0" w:color="auto"/>
        <w:right w:val="none" w:sz="0" w:space="0" w:color="auto"/>
      </w:divBdr>
    </w:div>
    <w:div w:id="1028094881">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434594189">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661539599">
      <w:bodyDiv w:val="1"/>
      <w:marLeft w:val="0"/>
      <w:marRight w:val="0"/>
      <w:marTop w:val="0"/>
      <w:marBottom w:val="0"/>
      <w:divBdr>
        <w:top w:val="none" w:sz="0" w:space="0" w:color="auto"/>
        <w:left w:val="none" w:sz="0" w:space="0" w:color="auto"/>
        <w:bottom w:val="none" w:sz="0" w:space="0" w:color="auto"/>
        <w:right w:val="none" w:sz="0" w:space="0" w:color="auto"/>
      </w:divBdr>
    </w:div>
    <w:div w:id="1711417679">
      <w:bodyDiv w:val="1"/>
      <w:marLeft w:val="0"/>
      <w:marRight w:val="0"/>
      <w:marTop w:val="0"/>
      <w:marBottom w:val="0"/>
      <w:divBdr>
        <w:top w:val="none" w:sz="0" w:space="0" w:color="auto"/>
        <w:left w:val="none" w:sz="0" w:space="0" w:color="auto"/>
        <w:bottom w:val="none" w:sz="0" w:space="0" w:color="auto"/>
        <w:right w:val="none" w:sz="0" w:space="0" w:color="auto"/>
      </w:divBdr>
    </w:div>
    <w:div w:id="1870026479">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38707174">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2.png"/><Relationship Id="rId68" Type="http://schemas.openxmlformats.org/officeDocument/2006/relationships/image" Target="media/image55.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7.png"/><Relationship Id="rId24" Type="http://schemas.openxmlformats.org/officeDocument/2006/relationships/image" Target="media/image16.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footer" Target="footer4.xml"/><Relationship Id="rId74"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50.png"/><Relationship Id="rId19" Type="http://schemas.openxmlformats.org/officeDocument/2006/relationships/image" Target="media/image11.png"/><Relationship Id="rId14" Type="http://schemas.openxmlformats.org/officeDocument/2006/relationships/footer" Target="footer1.xml"/><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6.png"/><Relationship Id="rId8" Type="http://schemas.openxmlformats.org/officeDocument/2006/relationships/endnotes" Target="endnotes.xml"/><Relationship Id="rId51" Type="http://schemas.openxmlformats.org/officeDocument/2006/relationships/header" Target="header4.xml"/><Relationship Id="rId72" Type="http://schemas.openxmlformats.org/officeDocument/2006/relationships/header" Target="header6.xm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48.png"/><Relationship Id="rId67" Type="http://schemas.openxmlformats.org/officeDocument/2006/relationships/image" Target="media/image54.png"/><Relationship Id="rId20" Type="http://schemas.openxmlformats.org/officeDocument/2006/relationships/image" Target="media/image12.png"/><Relationship Id="rId41" Type="http://schemas.openxmlformats.org/officeDocument/2006/relationships/image" Target="media/image32.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7.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6.png"/><Relationship Id="rId10" Type="http://schemas.openxmlformats.org/officeDocument/2006/relationships/image" Target="media/image6.png"/><Relationship Id="rId31" Type="http://schemas.openxmlformats.org/officeDocument/2006/relationships/header" Target="header3.xml"/><Relationship Id="rId44" Type="http://schemas.openxmlformats.org/officeDocument/2006/relationships/image" Target="media/image35.png"/><Relationship Id="rId52" Type="http://schemas.openxmlformats.org/officeDocument/2006/relationships/footer" Target="footer3.xml"/><Relationship Id="rId60" Type="http://schemas.openxmlformats.org/officeDocument/2006/relationships/image" Target="media/image49.png"/><Relationship Id="rId65" Type="http://schemas.openxmlformats.org/officeDocument/2006/relationships/header" Target="header5.xml"/><Relationship Id="rId73" Type="http://schemas.openxmlformats.org/officeDocument/2006/relationships/footer" Target="footer5.xml"/><Relationship Id="rId4" Type="http://schemas.microsoft.com/office/2007/relationships/stylesWithEffects" Target="stylesWithEffects.xml"/><Relationship Id="rId9" Type="http://schemas.openxmlformats.org/officeDocument/2006/relationships/image" Target="media/image5.png"/><Relationship Id="rId13" Type="http://schemas.openxmlformats.org/officeDocument/2006/relationships/header" Target="header2.xml"/><Relationship Id="rId18" Type="http://schemas.openxmlformats.org/officeDocument/2006/relationships/image" Target="media/image10.png"/><Relationship Id="rId39" Type="http://schemas.openxmlformats.org/officeDocument/2006/relationships/image" Target="media/image3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4.png"/><Relationship Id="rId7" Type="http://schemas.openxmlformats.org/officeDocument/2006/relationships/footnotes" Target="footnotes.xml"/><Relationship Id="rId71" Type="http://schemas.openxmlformats.org/officeDocument/2006/relationships/image" Target="media/image58.png"/></Relationships>
</file>

<file path=word/_rels/footer1.xml.rels><?xml version="1.0" encoding="UTF-8" standalone="yes"?>
<Relationships xmlns="http://schemas.openxmlformats.org/package/2006/relationships"><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footer2.xml.rels><?xml version="1.0" encoding="UTF-8" standalone="yes"?>
<Relationships xmlns="http://schemas.openxmlformats.org/package/2006/relationships"><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footer3.xml.rels><?xml version="1.0" encoding="UTF-8" standalone="yes"?>
<Relationships xmlns="http://schemas.openxmlformats.org/package/2006/relationships"><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footer4.xml.rels><?xml version="1.0" encoding="UTF-8" standalone="yes"?>
<Relationships xmlns="http://schemas.openxmlformats.org/package/2006/relationships"><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footer5.xml.rels><?xml version="1.0" encoding="UTF-8" standalone="yes"?>
<Relationships xmlns="http://schemas.openxmlformats.org/package/2006/relationships"><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h208\OneDrive\Documents\Custom%20Office%20Templates\&#1606;&#1605;&#1608;&#1584;&#1580;%20&#1605;&#1583;&#1585;&#1576;.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33BED144-21FB-4F16-B7A7-188C4685E8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مدرب</Template>
  <TotalTime>44</TotalTime>
  <Pages>80</Pages>
  <Words>9513</Words>
  <Characters>54226</Characters>
  <Application>Microsoft Office Word</Application>
  <DocSecurity>0</DocSecurity>
  <Lines>451</Lines>
  <Paragraphs>127</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
  <LinksUpToDate>false</LinksUpToDate>
  <CharactersWithSpaces>63612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Eng.Ahmad Akra</dc:creator>
  <cp:keywords/>
  <dc:description/>
  <cp:lastModifiedBy>user</cp:lastModifiedBy>
  <cp:revision>5</cp:revision>
  <cp:lastPrinted>2022-07-21T00:43:00Z</cp:lastPrinted>
  <dcterms:created xsi:type="dcterms:W3CDTF">2022-11-15T05:04:00Z</dcterms:created>
  <dcterms:modified xsi:type="dcterms:W3CDTF">2025-02-15T07:15:00Z</dcterms:modified>
</cp:coreProperties>
</file>